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3E4D60" w14:textId="13DF5D92" w:rsidR="00804175" w:rsidRPr="00031D01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  <w:r w:rsidRPr="00031D01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หมายเหตุ</w:t>
      </w:r>
      <w:r w:rsidRPr="00031D01">
        <w:rPr>
          <w:rFonts w:ascii="Angsana New" w:hAnsi="Angsana New" w:cs="Angsana New" w:hint="cs"/>
          <w:b w:val="0"/>
          <w:bCs/>
          <w:sz w:val="28"/>
          <w:szCs w:val="28"/>
        </w:rPr>
        <w:tab/>
      </w:r>
      <w:r w:rsidRPr="00031D01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031D01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4F27E713" w14:textId="77777777" w:rsidR="00804175" w:rsidRPr="00031D01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  <w:lang w:bidi="th-TH"/>
        </w:rPr>
        <w:t>ข้อมูลทั่วไป</w:t>
      </w:r>
    </w:p>
    <w:p w14:paraId="48D8B5A5" w14:textId="77777777" w:rsidR="00804175" w:rsidRPr="00031D01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  <w:lang w:bidi="th-TH"/>
        </w:rPr>
        <w:t>เกณฑ์การจัดทำ</w:t>
      </w:r>
      <w:r w:rsidR="00D25073" w:rsidRPr="00031D01">
        <w:rPr>
          <w:rFonts w:ascii="Angsana New" w:hAnsi="Angsana New" w:cs="Angsana New" w:hint="cs"/>
          <w:sz w:val="28"/>
          <w:szCs w:val="28"/>
          <w:cs/>
          <w:lang w:bidi="th-TH"/>
        </w:rPr>
        <w:t>งบ</w:t>
      </w:r>
      <w:r w:rsidRPr="00031D01">
        <w:rPr>
          <w:rFonts w:ascii="Angsana New" w:hAnsi="Angsana New" w:cs="Angsana New" w:hint="cs"/>
          <w:sz w:val="28"/>
          <w:szCs w:val="28"/>
          <w:cs/>
          <w:lang w:bidi="th-TH"/>
        </w:rPr>
        <w:t>การเงินระหว่างกาล</w:t>
      </w:r>
    </w:p>
    <w:p w14:paraId="3CBD4A71" w14:textId="77777777" w:rsidR="007D2B7F" w:rsidRPr="00031D01" w:rsidRDefault="007D2B7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  <w:lang w:bidi="th-TH"/>
        </w:rPr>
        <w:t>การเปลี่ยนแปลงนโยบายการบัญชี</w:t>
      </w:r>
    </w:p>
    <w:p w14:paraId="03B64113" w14:textId="74C9AD4B" w:rsidR="00804175" w:rsidRPr="00031D01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031D01">
        <w:rPr>
          <w:rFonts w:ascii="Angsana New" w:hAnsi="Angsana New" w:cs="Angsana New" w:hint="cs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80A007E" w14:textId="14F7E5A9" w:rsidR="00BB102D" w:rsidRPr="00031D01" w:rsidRDefault="00BB102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031D01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2C69A77C" w14:textId="54D405DB" w:rsidR="00117B77" w:rsidRPr="00031D01" w:rsidRDefault="00117B77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031D01">
        <w:rPr>
          <w:rFonts w:ascii="Angsana New" w:hAnsi="Angsana New" w:cs="Angsana New" w:hint="cs"/>
          <w:sz w:val="28"/>
          <w:szCs w:val="28"/>
          <w:cs/>
          <w:lang w:bidi="th-TH"/>
        </w:rPr>
        <w:t>สินค้าคงเหลือ</w:t>
      </w:r>
    </w:p>
    <w:p w14:paraId="2E496665" w14:textId="5AFDB605" w:rsidR="00804175" w:rsidRPr="00031D01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031D01">
        <w:rPr>
          <w:rFonts w:ascii="Angsana New" w:hAnsi="Angsana New" w:cs="Angsana New" w:hint="cs"/>
          <w:sz w:val="28"/>
          <w:szCs w:val="28"/>
          <w:cs/>
          <w:lang w:bidi="th-TH"/>
        </w:rPr>
        <w:t>เงินลงทุนใน</w:t>
      </w:r>
      <w:r w:rsidR="00D75CE8" w:rsidRPr="00031D01">
        <w:rPr>
          <w:rFonts w:ascii="Angsana New" w:hAnsi="Angsana New" w:cs="Angsana New" w:hint="cs"/>
          <w:sz w:val="28"/>
          <w:szCs w:val="28"/>
          <w:cs/>
          <w:lang w:bidi="th-TH"/>
        </w:rPr>
        <w:t>บริษัทร่วม</w:t>
      </w:r>
    </w:p>
    <w:p w14:paraId="2D170565" w14:textId="77777777" w:rsidR="0069033F" w:rsidRPr="00031D01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031D01">
        <w:rPr>
          <w:rFonts w:ascii="Angsana New" w:hAnsi="Angsana New" w:cs="Angsana New" w:hint="cs"/>
          <w:sz w:val="28"/>
          <w:szCs w:val="28"/>
          <w:cs/>
          <w:lang w:bidi="th-TH"/>
        </w:rPr>
        <w:t>เงินลงทุนในบริษัทย่อย</w:t>
      </w:r>
    </w:p>
    <w:p w14:paraId="7978EFC1" w14:textId="4E3C5844" w:rsidR="00804175" w:rsidRPr="00031D01" w:rsidRDefault="00F82A3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  <w:lang w:bidi="th-TH"/>
        </w:rPr>
        <w:t>ส่วนงานดำเนินงาน</w:t>
      </w:r>
      <w:r w:rsidR="00F85C2F" w:rsidRPr="00031D01">
        <w:rPr>
          <w:rFonts w:ascii="Angsana New" w:hAnsi="Angsana New" w:cs="Angsana New" w:hint="cs"/>
          <w:sz w:val="28"/>
          <w:szCs w:val="28"/>
          <w:cs/>
          <w:lang w:bidi="th-TH"/>
        </w:rPr>
        <w:t>และการจำแนกรายได้</w:t>
      </w:r>
    </w:p>
    <w:p w14:paraId="4FFCC1CF" w14:textId="77777777" w:rsidR="00804175" w:rsidRPr="00031D01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  <w:lang w:bidi="th-TH"/>
        </w:rPr>
        <w:t>เงินปันผล</w:t>
      </w:r>
    </w:p>
    <w:p w14:paraId="2EA3FFF0" w14:textId="1F9FBDBD" w:rsidR="0096673C" w:rsidRPr="00031D01" w:rsidRDefault="00202B12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  <w:lang w:bidi="th-TH"/>
        </w:rPr>
        <w:t>เครื่องมือทางการเงิน</w:t>
      </w:r>
    </w:p>
    <w:p w14:paraId="011AA0D2" w14:textId="44FF8781" w:rsidR="004D1385" w:rsidRPr="00031D01" w:rsidRDefault="00804175" w:rsidP="004D138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9FE35F6" w14:textId="7CCA50CA" w:rsidR="00332313" w:rsidRPr="00031D01" w:rsidRDefault="00332313" w:rsidP="0033231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>เหตุการณ์ภายหลังรอบระยะเวลารายงาน</w:t>
      </w:r>
    </w:p>
    <w:p w14:paraId="18FC3C85" w14:textId="269421C5" w:rsidR="00F55BAA" w:rsidRPr="00031D01" w:rsidRDefault="00F55BAA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  <w:lang w:bidi="th-TH"/>
        </w:rPr>
        <w:t>งบการเงินในสกุลเงินที่ใช้ในการดำเนินงาน</w:t>
      </w:r>
    </w:p>
    <w:p w14:paraId="1BE05178" w14:textId="106D943B" w:rsidR="00B8752F" w:rsidRPr="00031D01" w:rsidRDefault="00B8752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  <w:lang w:bidi="th-TH"/>
        </w:rPr>
        <w:t>การจัดประเภทรายการใหม่</w:t>
      </w:r>
    </w:p>
    <w:p w14:paraId="6007CD67" w14:textId="77777777" w:rsidR="00804175" w:rsidRPr="00031D01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28"/>
          <w:szCs w:val="28"/>
          <w:rtl/>
          <w:cs/>
        </w:rPr>
      </w:pPr>
      <w:r w:rsidRPr="00031D01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br w:type="page"/>
      </w:r>
    </w:p>
    <w:p w14:paraId="265FCFF9" w14:textId="45571585" w:rsidR="00804175" w:rsidRPr="00031D01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lastRenderedPageBreak/>
        <w:t>หมายเหตุประกอบ</w:t>
      </w:r>
      <w:r w:rsidR="00D25073" w:rsidRPr="00031D01">
        <w:rPr>
          <w:rFonts w:ascii="Angsana New" w:hAnsi="Angsana New" w:cs="Angsana New" w:hint="cs"/>
          <w:sz w:val="28"/>
          <w:szCs w:val="28"/>
          <w:cs/>
        </w:rPr>
        <w:t>งบ</w:t>
      </w:r>
      <w:r w:rsidRPr="00031D01">
        <w:rPr>
          <w:rFonts w:ascii="Angsana New" w:hAnsi="Angsana New" w:cs="Angsana New" w:hint="cs"/>
          <w:sz w:val="28"/>
          <w:szCs w:val="28"/>
          <w:cs/>
        </w:rPr>
        <w:t>การเงินเป็นส่วนหนึ่งของ</w:t>
      </w:r>
      <w:r w:rsidR="00D25073" w:rsidRPr="00031D01">
        <w:rPr>
          <w:rFonts w:ascii="Angsana New" w:hAnsi="Angsana New" w:cs="Angsana New" w:hint="cs"/>
          <w:sz w:val="28"/>
          <w:szCs w:val="28"/>
          <w:cs/>
        </w:rPr>
        <w:t>งบ</w:t>
      </w:r>
      <w:r w:rsidRPr="00031D01">
        <w:rPr>
          <w:rFonts w:ascii="Angsana New" w:hAnsi="Angsana New" w:cs="Angsana New" w:hint="cs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031D01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37027EB0" w14:textId="4093189A" w:rsidR="00804175" w:rsidRPr="00031D01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>งบ</w:t>
      </w:r>
      <w:r w:rsidR="00804175" w:rsidRPr="00031D01">
        <w:rPr>
          <w:rFonts w:ascii="Angsana New" w:hAnsi="Angsana New" w:cs="Angsana New" w:hint="cs"/>
          <w:sz w:val="28"/>
          <w:szCs w:val="28"/>
          <w:cs/>
        </w:rPr>
        <w:t>การเงินระหว่างกาลนี้ได้รับอนุมัติให้ออก</w:t>
      </w:r>
      <w:r w:rsidRPr="00031D01">
        <w:rPr>
          <w:rFonts w:ascii="Angsana New" w:hAnsi="Angsana New" w:cs="Angsana New" w:hint="cs"/>
          <w:sz w:val="28"/>
          <w:szCs w:val="28"/>
          <w:cs/>
        </w:rPr>
        <w:t>งบ</w:t>
      </w:r>
      <w:r w:rsidR="00804175" w:rsidRPr="00031D01">
        <w:rPr>
          <w:rFonts w:ascii="Angsana New" w:hAnsi="Angsana New" w:cs="Angsana New" w:hint="cs"/>
          <w:sz w:val="28"/>
          <w:szCs w:val="28"/>
          <w:cs/>
        </w:rPr>
        <w:t>การเงินจากคณะกรรมการเมื่อวันที่</w:t>
      </w:r>
      <w:r w:rsidR="00261DAB"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="002246F1" w:rsidRPr="00031D01">
        <w:rPr>
          <w:rFonts w:ascii="Angsana New" w:hAnsi="Angsana New" w:cs="Angsana New" w:hint="cs"/>
          <w:sz w:val="28"/>
          <w:szCs w:val="28"/>
        </w:rPr>
        <w:t>1</w:t>
      </w:r>
      <w:r w:rsidR="00A23416" w:rsidRPr="00031D01">
        <w:rPr>
          <w:rFonts w:ascii="Angsana New" w:hAnsi="Angsana New" w:cs="Angsana New" w:hint="cs"/>
          <w:sz w:val="28"/>
          <w:szCs w:val="28"/>
        </w:rPr>
        <w:t>4</w:t>
      </w:r>
      <w:r w:rsidR="00780F2A"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="00A23416" w:rsidRPr="00031D01">
        <w:rPr>
          <w:rFonts w:ascii="Angsana New" w:hAnsi="Angsana New" w:cs="Angsana New" w:hint="cs"/>
          <w:sz w:val="28"/>
          <w:szCs w:val="28"/>
          <w:cs/>
        </w:rPr>
        <w:t>พฤศจิกายน</w:t>
      </w:r>
      <w:r w:rsidR="00780F2A" w:rsidRPr="00031D0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246F1" w:rsidRPr="00031D01">
        <w:rPr>
          <w:rFonts w:ascii="Angsana New" w:hAnsi="Angsana New" w:cs="Angsana New" w:hint="cs"/>
          <w:sz w:val="28"/>
          <w:szCs w:val="28"/>
        </w:rPr>
        <w:t>2</w:t>
      </w:r>
      <w:r w:rsidR="00780F2A" w:rsidRPr="00031D01">
        <w:rPr>
          <w:rFonts w:ascii="Angsana New" w:hAnsi="Angsana New" w:cs="Angsana New" w:hint="cs"/>
          <w:sz w:val="28"/>
          <w:szCs w:val="28"/>
        </w:rPr>
        <w:t>56</w:t>
      </w:r>
      <w:r w:rsidR="002246F1" w:rsidRPr="00031D01">
        <w:rPr>
          <w:rFonts w:ascii="Angsana New" w:hAnsi="Angsana New" w:cs="Angsana New" w:hint="cs"/>
          <w:sz w:val="28"/>
          <w:szCs w:val="28"/>
        </w:rPr>
        <w:t>3</w:t>
      </w:r>
      <w:r w:rsidR="00804175" w:rsidRPr="00031D01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75C2EBFE" w14:textId="77777777" w:rsidR="00804175" w:rsidRPr="00031D01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51E4691B" w14:textId="77777777" w:rsidR="00804175" w:rsidRPr="00031D01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</w:rPr>
      </w:pPr>
      <w:r w:rsidRPr="00031D01"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t xml:space="preserve">ข้อมูลทั่วไป </w:t>
      </w:r>
    </w:p>
    <w:p w14:paraId="42A11823" w14:textId="77777777" w:rsidR="00804175" w:rsidRPr="00031D01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49B41DC8" w14:textId="1E331D7C" w:rsidR="002F0B28" w:rsidRPr="00031D01" w:rsidRDefault="000649C8" w:rsidP="000649C8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 xml:space="preserve">บริษัท เอ็ม.ซี.เอส. สตีล จำกัด (มหาชน) </w:t>
      </w:r>
      <w:r w:rsidRPr="00031D01">
        <w:rPr>
          <w:rFonts w:ascii="Angsana New" w:hAnsi="Angsana New" w:cs="Angsana New" w:hint="cs"/>
          <w:sz w:val="28"/>
          <w:szCs w:val="28"/>
        </w:rPr>
        <w:t>“</w:t>
      </w:r>
      <w:r w:rsidRPr="00031D01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031D01">
        <w:rPr>
          <w:rFonts w:ascii="Angsana New" w:hAnsi="Angsana New" w:cs="Angsana New" w:hint="cs"/>
          <w:sz w:val="28"/>
          <w:szCs w:val="28"/>
        </w:rPr>
        <w:t>”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  เป็นนิติบุคคลที่จัดตั้งขึ้นในประเทศไทยเมื่อปี </w:t>
      </w:r>
      <w:r w:rsidR="002246F1" w:rsidRPr="00031D01">
        <w:rPr>
          <w:rFonts w:ascii="Angsana New" w:hAnsi="Angsana New" w:cs="Angsana New" w:hint="cs"/>
          <w:sz w:val="28"/>
          <w:szCs w:val="28"/>
        </w:rPr>
        <w:t>2</w:t>
      </w:r>
      <w:r w:rsidR="00913FE7" w:rsidRPr="00031D01">
        <w:rPr>
          <w:rFonts w:ascii="Angsana New" w:hAnsi="Angsana New" w:cs="Angsana New" w:hint="cs"/>
          <w:sz w:val="28"/>
          <w:szCs w:val="28"/>
        </w:rPr>
        <w:t>5</w:t>
      </w:r>
      <w:r w:rsidR="002246F1" w:rsidRPr="00031D01">
        <w:rPr>
          <w:rFonts w:ascii="Angsana New" w:hAnsi="Angsana New" w:cs="Angsana New" w:hint="cs"/>
          <w:sz w:val="28"/>
          <w:szCs w:val="28"/>
        </w:rPr>
        <w:t>3</w:t>
      </w:r>
      <w:r w:rsidR="00913FE7" w:rsidRPr="00031D01">
        <w:rPr>
          <w:rFonts w:ascii="Angsana New" w:hAnsi="Angsana New" w:cs="Angsana New" w:hint="cs"/>
          <w:sz w:val="28"/>
          <w:szCs w:val="28"/>
        </w:rPr>
        <w:t>5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 และจดทะเบียน</w:t>
      </w:r>
      <w:r w:rsidR="00551686" w:rsidRPr="00031D01">
        <w:rPr>
          <w:rFonts w:ascii="Angsana New" w:hAnsi="Angsana New" w:cs="Angsana New" w:hint="cs"/>
          <w:sz w:val="28"/>
          <w:szCs w:val="28"/>
        </w:rPr>
        <w:br/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ในตลาดหลักทรัพย์แห่งประเทศไทย โดยมีที่อยู่ที่ได้จดทะเบียนตั้งอยู่ที่ เลขที่ </w:t>
      </w:r>
      <w:r w:rsidR="00913FE7" w:rsidRPr="00031D01">
        <w:rPr>
          <w:rFonts w:ascii="Angsana New" w:hAnsi="Angsana New" w:cs="Angsana New" w:hint="cs"/>
          <w:sz w:val="28"/>
          <w:szCs w:val="28"/>
        </w:rPr>
        <w:t>70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 หมู่ที่ </w:t>
      </w:r>
      <w:r w:rsidR="002246F1" w:rsidRPr="00031D01">
        <w:rPr>
          <w:rFonts w:ascii="Angsana New" w:hAnsi="Angsana New" w:cs="Angsana New" w:hint="cs"/>
          <w:sz w:val="28"/>
          <w:szCs w:val="28"/>
        </w:rPr>
        <w:t>2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 ตำบลช้างใหญ่ อำเภอบางไทร จังหวัดพระนครศรีอยุธยา</w:t>
      </w:r>
      <w:r w:rsidR="00536C20" w:rsidRPr="00031D0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31D01">
        <w:rPr>
          <w:rFonts w:ascii="Angsana New" w:hAnsi="Angsana New" w:cs="Angsana New" w:hint="cs"/>
          <w:sz w:val="28"/>
          <w:szCs w:val="28"/>
          <w:cs/>
        </w:rPr>
        <w:t>ผู้ถือหุ้นรายใหญ่</w:t>
      </w:r>
      <w:r w:rsidR="00536C20" w:rsidRPr="00031D01">
        <w:rPr>
          <w:rFonts w:ascii="Angsana New" w:hAnsi="Angsana New" w:cs="Angsana New" w:hint="cs"/>
          <w:sz w:val="28"/>
          <w:szCs w:val="28"/>
          <w:cs/>
        </w:rPr>
        <w:t>ของบริษัท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 ณ วันที่ </w:t>
      </w:r>
      <w:r w:rsidR="002246F1" w:rsidRPr="00031D01">
        <w:rPr>
          <w:rFonts w:ascii="Angsana New" w:hAnsi="Angsana New" w:cs="Angsana New" w:hint="cs"/>
          <w:sz w:val="28"/>
          <w:szCs w:val="28"/>
        </w:rPr>
        <w:t>3</w:t>
      </w:r>
      <w:r w:rsidR="00BF2D0C" w:rsidRPr="00031D01">
        <w:rPr>
          <w:rFonts w:ascii="Angsana New" w:hAnsi="Angsana New" w:cs="Angsana New" w:hint="cs"/>
          <w:sz w:val="28"/>
          <w:szCs w:val="28"/>
        </w:rPr>
        <w:t xml:space="preserve">0 </w:t>
      </w:r>
      <w:r w:rsidR="001379AA" w:rsidRPr="00031D01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BF2D0C" w:rsidRPr="00031D0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246F1" w:rsidRPr="00031D01">
        <w:rPr>
          <w:rFonts w:ascii="Angsana New" w:hAnsi="Angsana New" w:cs="Angsana New" w:hint="cs"/>
          <w:sz w:val="28"/>
          <w:szCs w:val="28"/>
        </w:rPr>
        <w:t>2</w:t>
      </w:r>
      <w:r w:rsidR="00BF2D0C" w:rsidRPr="00031D01">
        <w:rPr>
          <w:rFonts w:ascii="Angsana New" w:hAnsi="Angsana New" w:cs="Angsana New" w:hint="cs"/>
          <w:sz w:val="28"/>
          <w:szCs w:val="28"/>
        </w:rPr>
        <w:t>56</w:t>
      </w:r>
      <w:r w:rsidR="002246F1" w:rsidRPr="00031D01">
        <w:rPr>
          <w:rFonts w:ascii="Angsana New" w:hAnsi="Angsana New" w:cs="Angsana New" w:hint="cs"/>
          <w:sz w:val="28"/>
          <w:szCs w:val="28"/>
        </w:rPr>
        <w:t>3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 ได้แก่ บริษัท ไทยเอ็นวิดีอาร์ จำกัด </w:t>
      </w:r>
      <w:r w:rsidR="00551686" w:rsidRPr="00031D01">
        <w:rPr>
          <w:rFonts w:ascii="Angsana New" w:hAnsi="Angsana New" w:cs="Angsana New" w:hint="cs"/>
          <w:sz w:val="28"/>
          <w:szCs w:val="28"/>
        </w:rPr>
        <w:br/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(ถือหุ้นร้อยละ </w:t>
      </w:r>
      <w:r w:rsidR="005A77B3" w:rsidRPr="00031D01">
        <w:rPr>
          <w:rFonts w:ascii="Angsana New" w:hAnsi="Angsana New" w:cs="Angsana New" w:hint="cs"/>
          <w:sz w:val="28"/>
          <w:szCs w:val="28"/>
        </w:rPr>
        <w:t>9.70</w:t>
      </w:r>
      <w:r w:rsidRPr="00031D01">
        <w:rPr>
          <w:rFonts w:ascii="Angsana New" w:hAnsi="Angsana New" w:cs="Angsana New" w:hint="cs"/>
          <w:sz w:val="28"/>
          <w:szCs w:val="28"/>
          <w:cs/>
        </w:rPr>
        <w:t>) ซึ่งเป็นบริษัทจดทะเบียนในประเทศไทยและ</w:t>
      </w:r>
      <w:r w:rsidR="00EC5623">
        <w:rPr>
          <w:rFonts w:ascii="Angsana New" w:hAnsi="Angsana New" w:cs="Angsana New" w:hint="cs"/>
          <w:sz w:val="28"/>
          <w:szCs w:val="28"/>
          <w:cs/>
        </w:rPr>
        <w:t>นาย</w:t>
      </w:r>
      <w:r w:rsidR="005A77B3" w:rsidRPr="00031D01">
        <w:rPr>
          <w:rFonts w:ascii="Angsana New" w:hAnsi="Angsana New" w:cs="Angsana New" w:hint="cs"/>
          <w:sz w:val="28"/>
          <w:szCs w:val="28"/>
          <w:cs/>
        </w:rPr>
        <w:t>ฮารกิชิน ทันวานี</w:t>
      </w:r>
      <w:r w:rsidR="005A77B3"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(ถือหุ้นร้อยละ </w:t>
      </w:r>
      <w:r w:rsidR="005A77B3" w:rsidRPr="00031D01">
        <w:rPr>
          <w:rFonts w:ascii="Angsana New" w:hAnsi="Angsana New" w:cs="Angsana New" w:hint="cs"/>
          <w:sz w:val="28"/>
          <w:szCs w:val="28"/>
        </w:rPr>
        <w:t>5.5</w:t>
      </w:r>
      <w:r w:rsidR="00780F2A" w:rsidRPr="00031D01">
        <w:rPr>
          <w:rFonts w:ascii="Angsana New" w:hAnsi="Angsana New" w:cs="Angsana New" w:hint="cs"/>
          <w:sz w:val="28"/>
          <w:szCs w:val="28"/>
        </w:rPr>
        <w:t>0</w:t>
      </w:r>
      <w:r w:rsidRPr="00031D01">
        <w:rPr>
          <w:rFonts w:ascii="Angsana New" w:hAnsi="Angsana New" w:cs="Angsana New" w:hint="cs"/>
          <w:sz w:val="28"/>
          <w:szCs w:val="28"/>
          <w:cs/>
        </w:rPr>
        <w:t>) ซึ่งเป็นบุคคลสัญชาติไทย</w:t>
      </w:r>
    </w:p>
    <w:p w14:paraId="1B277D04" w14:textId="54F3D5EC" w:rsidR="00731238" w:rsidRPr="00031D01" w:rsidRDefault="00731238" w:rsidP="000649C8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2962A5EA" w14:textId="2573964F" w:rsidR="00731238" w:rsidRPr="00031D01" w:rsidRDefault="00731238" w:rsidP="000649C8">
      <w:pPr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>บริษัทและ</w:t>
      </w:r>
      <w:r w:rsidR="00536C20" w:rsidRPr="00031D01">
        <w:rPr>
          <w:rFonts w:ascii="Angsana New" w:hAnsi="Angsana New" w:cs="Angsana New" w:hint="cs"/>
          <w:sz w:val="28"/>
          <w:szCs w:val="28"/>
          <w:cs/>
        </w:rPr>
        <w:t>บริษัทย่อย (</w:t>
      </w:r>
      <w:r w:rsidR="00536C20" w:rsidRPr="00031D01">
        <w:rPr>
          <w:rFonts w:ascii="Angsana New" w:hAnsi="Angsana New" w:cs="Angsana New" w:hint="cs"/>
          <w:sz w:val="28"/>
          <w:szCs w:val="28"/>
        </w:rPr>
        <w:t>“</w:t>
      </w:r>
      <w:r w:rsidR="00536C20" w:rsidRPr="00031D01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536C20" w:rsidRPr="00031D01">
        <w:rPr>
          <w:rFonts w:ascii="Angsana New" w:hAnsi="Angsana New" w:cs="Angsana New" w:hint="cs"/>
          <w:sz w:val="28"/>
          <w:szCs w:val="28"/>
        </w:rPr>
        <w:t>”</w:t>
      </w:r>
      <w:r w:rsidR="00536C20" w:rsidRPr="00031D01">
        <w:rPr>
          <w:rFonts w:ascii="Angsana New" w:hAnsi="Angsana New" w:cs="Angsana New" w:hint="cs"/>
          <w:sz w:val="28"/>
          <w:szCs w:val="28"/>
          <w:cs/>
        </w:rPr>
        <w:t xml:space="preserve">) </w:t>
      </w:r>
      <w:r w:rsidRPr="00031D01">
        <w:rPr>
          <w:rFonts w:ascii="Angsana New" w:hAnsi="Angsana New" w:cs="Angsana New" w:hint="cs"/>
          <w:sz w:val="28"/>
          <w:szCs w:val="28"/>
          <w:cs/>
        </w:rPr>
        <w:t>ดำเนินธุรกิจหลักเกี่ยวกับการผลิตและจำหน่ายสินค้าประเภทโครงเหล็กสำหรับ</w:t>
      </w:r>
      <w:r w:rsidR="00551686" w:rsidRPr="00031D01">
        <w:rPr>
          <w:rFonts w:ascii="Angsana New" w:hAnsi="Angsana New" w:cs="Angsana New" w:hint="cs"/>
          <w:sz w:val="28"/>
          <w:szCs w:val="28"/>
        </w:rPr>
        <w:br/>
      </w:r>
      <w:r w:rsidRPr="00031D01">
        <w:rPr>
          <w:rFonts w:ascii="Angsana New" w:hAnsi="Angsana New" w:cs="Angsana New" w:hint="cs"/>
          <w:sz w:val="28"/>
          <w:szCs w:val="28"/>
          <w:cs/>
        </w:rPr>
        <w:t>งานก่อสร้างอาคาร</w:t>
      </w:r>
      <w:r w:rsidR="006F6DD7">
        <w:rPr>
          <w:rFonts w:ascii="Angsana New" w:hAnsi="Angsana New" w:cs="Angsana New"/>
          <w:sz w:val="28"/>
          <w:szCs w:val="28"/>
        </w:rPr>
        <w:t xml:space="preserve"> </w:t>
      </w:r>
      <w:r w:rsidR="006F6DD7">
        <w:rPr>
          <w:rFonts w:ascii="Angsana New" w:hAnsi="Angsana New" w:cs="Angsana New" w:hint="cs"/>
          <w:sz w:val="28"/>
          <w:szCs w:val="28"/>
          <w:cs/>
        </w:rPr>
        <w:t>และพัฒนาโครงการบ้านพักอาศัยเพื่อขาย</w:t>
      </w:r>
    </w:p>
    <w:p w14:paraId="046CFCE0" w14:textId="642DE30E" w:rsidR="00731238" w:rsidRPr="00031D01" w:rsidRDefault="00731238" w:rsidP="000649C8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4F6C8D71" w14:textId="32D08E45" w:rsidR="00731238" w:rsidRPr="00031D01" w:rsidRDefault="00731238" w:rsidP="000649C8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>รายละเอียดของ</w:t>
      </w:r>
      <w:r w:rsidR="00536C20" w:rsidRPr="00031D01">
        <w:rPr>
          <w:rFonts w:ascii="Angsana New" w:hAnsi="Angsana New" w:cs="Angsana New" w:hint="cs"/>
          <w:sz w:val="28"/>
          <w:szCs w:val="28"/>
          <w:cs/>
        </w:rPr>
        <w:t>บริษัทร่วม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และบริษัทย่อย ณ วันที่ </w:t>
      </w:r>
      <w:r w:rsidR="002246F1" w:rsidRPr="00031D01">
        <w:rPr>
          <w:rFonts w:ascii="Angsana New" w:hAnsi="Angsana New" w:cs="Angsana New" w:hint="cs"/>
          <w:sz w:val="28"/>
          <w:szCs w:val="28"/>
        </w:rPr>
        <w:t>3</w:t>
      </w:r>
      <w:r w:rsidR="00BF2D0C" w:rsidRPr="00031D01">
        <w:rPr>
          <w:rFonts w:ascii="Angsana New" w:hAnsi="Angsana New" w:cs="Angsana New" w:hint="cs"/>
          <w:sz w:val="28"/>
          <w:szCs w:val="28"/>
        </w:rPr>
        <w:t xml:space="preserve">0 </w:t>
      </w:r>
      <w:r w:rsidR="001379AA" w:rsidRPr="00031D01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246F1" w:rsidRPr="00031D01">
        <w:rPr>
          <w:rFonts w:ascii="Angsana New" w:hAnsi="Angsana New" w:cs="Angsana New" w:hint="cs"/>
          <w:sz w:val="28"/>
          <w:szCs w:val="28"/>
        </w:rPr>
        <w:t>2</w:t>
      </w:r>
      <w:r w:rsidR="00913FE7" w:rsidRPr="00031D01">
        <w:rPr>
          <w:rFonts w:ascii="Angsana New" w:hAnsi="Angsana New" w:cs="Angsana New" w:hint="cs"/>
          <w:sz w:val="28"/>
          <w:szCs w:val="28"/>
        </w:rPr>
        <w:t>56</w:t>
      </w:r>
      <w:r w:rsidR="002246F1" w:rsidRPr="00031D01">
        <w:rPr>
          <w:rFonts w:ascii="Angsana New" w:hAnsi="Angsana New" w:cs="Angsana New" w:hint="cs"/>
          <w:sz w:val="28"/>
          <w:szCs w:val="28"/>
        </w:rPr>
        <w:t>3</w:t>
      </w:r>
      <w:r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ได้เปิดเผยไว้ในหมายเหตุประกอบงบการเงินข้อ </w:t>
      </w:r>
      <w:r w:rsidR="00913FE7" w:rsidRPr="00031D01">
        <w:rPr>
          <w:rFonts w:ascii="Angsana New" w:hAnsi="Angsana New" w:cs="Angsana New" w:hint="cs"/>
          <w:sz w:val="28"/>
          <w:szCs w:val="28"/>
        </w:rPr>
        <w:t>7</w:t>
      </w:r>
      <w:r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Pr="00031D01">
        <w:rPr>
          <w:rFonts w:ascii="Angsana New" w:hAnsi="Angsana New" w:cs="Angsana New" w:hint="cs"/>
          <w:sz w:val="28"/>
          <w:szCs w:val="28"/>
        </w:rPr>
        <w:br/>
      </w:r>
      <w:r w:rsidRPr="00031D01">
        <w:rPr>
          <w:rFonts w:ascii="Angsana New" w:hAnsi="Angsana New" w:cs="Angsana New" w:hint="cs"/>
          <w:sz w:val="28"/>
          <w:szCs w:val="28"/>
          <w:cs/>
        </w:rPr>
        <w:t>และ</w:t>
      </w:r>
      <w:r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="00913FE7" w:rsidRPr="00031D01">
        <w:rPr>
          <w:rFonts w:ascii="Angsana New" w:hAnsi="Angsana New" w:cs="Angsana New" w:hint="cs"/>
          <w:sz w:val="28"/>
          <w:szCs w:val="28"/>
        </w:rPr>
        <w:t>8</w:t>
      </w:r>
    </w:p>
    <w:p w14:paraId="6CF698CE" w14:textId="77777777" w:rsidR="00880BB9" w:rsidRPr="00031D01" w:rsidRDefault="00880BB9" w:rsidP="00880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62009F4A" w14:textId="237B8C78" w:rsidR="00C11916" w:rsidRPr="00031D01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color w:val="0000FF"/>
          <w:sz w:val="28"/>
          <w:szCs w:val="28"/>
          <w:u w:val="none"/>
          <w:lang w:val="th-TH"/>
        </w:rPr>
      </w:pPr>
      <w:r w:rsidRPr="00031D01"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t>เกณฑ์การจัดทำ</w:t>
      </w:r>
      <w:r w:rsidR="00D25073" w:rsidRPr="00031D01"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t>งบ</w:t>
      </w:r>
      <w:r w:rsidRPr="00031D01"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031D01" w:rsidRDefault="000F4CA1" w:rsidP="000F4CA1">
      <w:pPr>
        <w:rPr>
          <w:rFonts w:ascii="Angsana New" w:hAnsi="Angsana New" w:cs="Angsana New"/>
          <w:sz w:val="22"/>
          <w:szCs w:val="22"/>
          <w:lang w:val="th-TH"/>
        </w:rPr>
      </w:pPr>
    </w:p>
    <w:p w14:paraId="4CEBC58E" w14:textId="4BCE5044" w:rsidR="00005185" w:rsidRPr="00031D01" w:rsidRDefault="008041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  <w:r w:rsidRPr="00031D01">
        <w:rPr>
          <w:rFonts w:ascii="Angsana New" w:hAnsi="Angsana New" w:hint="cs"/>
          <w:i/>
          <w:iCs/>
          <w:sz w:val="28"/>
          <w:szCs w:val="28"/>
          <w:cs/>
        </w:rPr>
        <w:t>(ก)</w:t>
      </w:r>
      <w:r w:rsidRPr="00031D01">
        <w:rPr>
          <w:rFonts w:ascii="Angsana New" w:hAnsi="Angsana New" w:hint="cs"/>
          <w:i/>
          <w:iCs/>
          <w:sz w:val="28"/>
          <w:szCs w:val="28"/>
          <w:cs/>
        </w:rPr>
        <w:tab/>
        <w:t>เกณฑ์การถือปฏิบัติ</w:t>
      </w:r>
    </w:p>
    <w:p w14:paraId="44EA25C8" w14:textId="65B844C4" w:rsidR="000F4CA1" w:rsidRPr="00031D01" w:rsidRDefault="000F4C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0"/>
          <w:szCs w:val="20"/>
        </w:rPr>
      </w:pPr>
    </w:p>
    <w:p w14:paraId="66C456BA" w14:textId="5E0591BF" w:rsidR="000F4CA1" w:rsidRPr="00031D01" w:rsidRDefault="000F4CA1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2246F1" w:rsidRPr="00031D01">
        <w:rPr>
          <w:rFonts w:ascii="Angsana New" w:hAnsi="Angsana New" w:cs="Angsana New" w:hint="cs"/>
          <w:sz w:val="28"/>
          <w:szCs w:val="28"/>
        </w:rPr>
        <w:t>3</w:t>
      </w:r>
      <w:r w:rsidR="00913FE7" w:rsidRPr="00031D01">
        <w:rPr>
          <w:rFonts w:ascii="Angsana New" w:hAnsi="Angsana New" w:cs="Angsana New" w:hint="cs"/>
          <w:sz w:val="28"/>
          <w:szCs w:val="28"/>
        </w:rPr>
        <w:t>4</w:t>
      </w:r>
      <w:r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="00B1386F">
        <w:rPr>
          <w:rFonts w:ascii="Angsana New" w:hAnsi="Angsana New" w:cs="Angsana New"/>
          <w:sz w:val="28"/>
          <w:szCs w:val="28"/>
        </w:rPr>
        <w:br/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Pr="00031D01">
        <w:rPr>
          <w:rFonts w:ascii="Angsana New" w:hAnsi="Angsana New" w:cs="Angsana New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Pr="00031D01">
        <w:rPr>
          <w:rFonts w:ascii="Angsana New" w:hAnsi="Angsana New" w:cs="Angsana New" w:hint="cs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 กฎระเบียบ</w:t>
      </w:r>
      <w:r w:rsidR="00B1386F">
        <w:rPr>
          <w:rFonts w:ascii="Angsana New" w:hAnsi="Angsana New" w:cs="Angsana New"/>
          <w:sz w:val="28"/>
          <w:szCs w:val="28"/>
        </w:rPr>
        <w:br/>
      </w:r>
      <w:r w:rsidRPr="00031D01">
        <w:rPr>
          <w:rFonts w:ascii="Angsana New" w:hAnsi="Angsana New" w:cs="Angsana New" w:hint="cs"/>
          <w:sz w:val="28"/>
          <w:szCs w:val="28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Pr="00031D01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74197007" w14:textId="0EEBB841" w:rsidR="000F4CA1" w:rsidRPr="00031D01" w:rsidRDefault="000F4CA1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040844E6" w14:textId="16B53A3C" w:rsidR="000F4CA1" w:rsidRPr="00031D01" w:rsidRDefault="000F4CA1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B1386F">
        <w:rPr>
          <w:rFonts w:ascii="Angsana New" w:hAnsi="Angsana New" w:cs="Angsana New"/>
          <w:sz w:val="28"/>
          <w:szCs w:val="28"/>
        </w:rPr>
        <w:br/>
      </w:r>
      <w:r w:rsidRPr="00031D01">
        <w:rPr>
          <w:rFonts w:ascii="Angsana New" w:hAnsi="Angsana New" w:cs="Angsana New" w:hint="cs"/>
          <w:sz w:val="28"/>
          <w:szCs w:val="28"/>
          <w:cs/>
        </w:rPr>
        <w:t>ที่เกี่ยวกับกิจกรรม เหตุการณ์และสถานการณ์ใหม่</w:t>
      </w:r>
      <w:r w:rsidR="00FD6D31" w:rsidRPr="00031D0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31D01">
        <w:rPr>
          <w:rFonts w:ascii="Angsana New" w:hAnsi="Angsana New" w:cs="Angsana New" w:hint="cs"/>
          <w:sz w:val="28"/>
          <w:szCs w:val="28"/>
          <w:cs/>
        </w:rPr>
        <w:t>ๆ เพื่อไม่ให้ซ้ำซ้อนกับข้อมูลที่ได้เคยนำเสนอรายงานไปแล้ว ดังนั้น</w:t>
      </w:r>
      <w:r w:rsidR="00EF7F7A" w:rsidRPr="00031D01">
        <w:rPr>
          <w:rFonts w:ascii="Angsana New" w:hAnsi="Angsana New" w:cs="Angsana New" w:hint="cs"/>
          <w:sz w:val="28"/>
          <w:szCs w:val="28"/>
          <w:cs/>
        </w:rPr>
        <w:br/>
      </w:r>
      <w:r w:rsidRPr="00031D01">
        <w:rPr>
          <w:rFonts w:ascii="Angsana New" w:hAnsi="Angsana New" w:cs="Angsana New" w:hint="cs"/>
          <w:sz w:val="28"/>
          <w:szCs w:val="28"/>
          <w:cs/>
        </w:rPr>
        <w:t>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="002246F1" w:rsidRPr="00031D01">
        <w:rPr>
          <w:rFonts w:ascii="Angsana New" w:hAnsi="Angsana New" w:cs="Angsana New" w:hint="cs"/>
          <w:sz w:val="28"/>
          <w:szCs w:val="28"/>
        </w:rPr>
        <w:t>31</w:t>
      </w:r>
      <w:r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Pr="00031D01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="002246F1" w:rsidRPr="00031D01">
        <w:rPr>
          <w:rFonts w:ascii="Angsana New" w:hAnsi="Angsana New" w:cs="Angsana New" w:hint="cs"/>
          <w:sz w:val="28"/>
          <w:szCs w:val="28"/>
        </w:rPr>
        <w:t>2</w:t>
      </w:r>
      <w:r w:rsidR="00913FE7" w:rsidRPr="00031D01">
        <w:rPr>
          <w:rFonts w:ascii="Angsana New" w:hAnsi="Angsana New" w:cs="Angsana New" w:hint="cs"/>
          <w:sz w:val="28"/>
          <w:szCs w:val="28"/>
        </w:rPr>
        <w:t>56</w:t>
      </w:r>
      <w:r w:rsidR="002246F1" w:rsidRPr="00031D01">
        <w:rPr>
          <w:rFonts w:ascii="Angsana New" w:hAnsi="Angsana New" w:cs="Angsana New" w:hint="cs"/>
          <w:sz w:val="28"/>
          <w:szCs w:val="28"/>
        </w:rPr>
        <w:t>2</w:t>
      </w:r>
    </w:p>
    <w:p w14:paraId="00C184B9" w14:textId="77777777" w:rsidR="00BC32A3" w:rsidRPr="00031D01" w:rsidRDefault="00BC32A3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0B1FE085" w14:textId="014D1787" w:rsidR="0085484B" w:rsidRPr="00031D01" w:rsidRDefault="00BC0DD2" w:rsidP="00854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5E347D" w:rsidRPr="00031D01">
        <w:rPr>
          <w:rFonts w:ascii="Angsana New" w:hAnsi="Angsana New" w:cs="Angsana New" w:hint="cs"/>
          <w:sz w:val="28"/>
          <w:szCs w:val="28"/>
          <w:cs/>
        </w:rPr>
        <w:t>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="00F35C8C" w:rsidRPr="00031D0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E347D" w:rsidRPr="00031D01">
        <w:rPr>
          <w:rFonts w:ascii="Angsana New" w:hAnsi="Angsana New" w:cs="Angsana New" w:hint="cs"/>
          <w:sz w:val="28"/>
          <w:szCs w:val="28"/>
          <w:cs/>
        </w:rPr>
        <w:t xml:space="preserve">ฉบับที่ </w:t>
      </w:r>
      <w:r w:rsidR="002246F1" w:rsidRPr="00031D01">
        <w:rPr>
          <w:rFonts w:ascii="Angsana New" w:hAnsi="Angsana New" w:cs="Angsana New" w:hint="cs"/>
          <w:sz w:val="28"/>
          <w:szCs w:val="28"/>
        </w:rPr>
        <w:t>1</w:t>
      </w:r>
      <w:r w:rsidR="00913FE7" w:rsidRPr="00031D01">
        <w:rPr>
          <w:rFonts w:ascii="Angsana New" w:hAnsi="Angsana New" w:cs="Angsana New" w:hint="cs"/>
          <w:sz w:val="28"/>
          <w:szCs w:val="28"/>
        </w:rPr>
        <w:t>6</w:t>
      </w:r>
      <w:r w:rsidR="005E347D"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="00472CAD" w:rsidRPr="00031D01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="005E347D" w:rsidRPr="00031D01">
        <w:rPr>
          <w:rFonts w:ascii="Angsana New" w:hAnsi="Angsana New" w:cs="Angsana New" w:hint="cs"/>
          <w:sz w:val="28"/>
          <w:szCs w:val="28"/>
          <w:cs/>
        </w:rPr>
        <w:t>สัญญาเช่า</w:t>
      </w:r>
      <w:r w:rsidR="005B293A"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="00472CAD" w:rsidRPr="00031D01">
        <w:rPr>
          <w:rFonts w:ascii="Angsana New" w:hAnsi="Angsana New" w:cs="Angsana New" w:hint="cs"/>
          <w:sz w:val="28"/>
          <w:szCs w:val="28"/>
          <w:cs/>
        </w:rPr>
        <w:t>(</w:t>
      </w:r>
      <w:r w:rsidR="00536C20" w:rsidRPr="00031D01">
        <w:rPr>
          <w:rFonts w:ascii="Angsana New" w:hAnsi="Angsana New" w:cs="Angsana New" w:hint="cs"/>
          <w:sz w:val="28"/>
          <w:szCs w:val="28"/>
        </w:rPr>
        <w:t>“</w:t>
      </w:r>
      <w:r w:rsidR="00472CAD" w:rsidRPr="00031D01">
        <w:rPr>
          <w:rFonts w:ascii="Angsana New" w:hAnsi="Angsana New" w:cs="Angsana New" w:hint="cs"/>
          <w:sz w:val="28"/>
          <w:szCs w:val="28"/>
        </w:rPr>
        <w:t xml:space="preserve">TFRS </w:t>
      </w:r>
      <w:r w:rsidR="002246F1" w:rsidRPr="00031D01">
        <w:rPr>
          <w:rFonts w:ascii="Angsana New" w:hAnsi="Angsana New" w:cs="Angsana New" w:hint="cs"/>
          <w:sz w:val="28"/>
          <w:szCs w:val="28"/>
        </w:rPr>
        <w:t>1</w:t>
      </w:r>
      <w:r w:rsidR="00913FE7" w:rsidRPr="00031D01">
        <w:rPr>
          <w:rFonts w:ascii="Angsana New" w:hAnsi="Angsana New" w:cs="Angsana New" w:hint="cs"/>
          <w:sz w:val="28"/>
          <w:szCs w:val="28"/>
        </w:rPr>
        <w:t>6</w:t>
      </w:r>
      <w:r w:rsidR="00536C20" w:rsidRPr="00031D01">
        <w:rPr>
          <w:rFonts w:ascii="Angsana New" w:hAnsi="Angsana New" w:cs="Angsana New" w:hint="cs"/>
          <w:sz w:val="28"/>
          <w:szCs w:val="28"/>
        </w:rPr>
        <w:t>”</w:t>
      </w:r>
      <w:r w:rsidR="00472CAD" w:rsidRPr="00031D01">
        <w:rPr>
          <w:rFonts w:ascii="Angsana New" w:hAnsi="Angsana New" w:cs="Angsana New" w:hint="cs"/>
          <w:sz w:val="28"/>
          <w:szCs w:val="28"/>
          <w:cs/>
        </w:rPr>
        <w:t xml:space="preserve">) </w:t>
      </w:r>
      <w:r w:rsidR="003D5472" w:rsidRPr="00031D01">
        <w:rPr>
          <w:rFonts w:ascii="Angsana New" w:hAnsi="Angsana New" w:cs="Angsana New" w:hint="cs"/>
          <w:sz w:val="28"/>
          <w:szCs w:val="28"/>
          <w:cs/>
        </w:rPr>
        <w:t>เป็นครั้งแรก</w:t>
      </w:r>
      <w:r w:rsidR="00A300AC" w:rsidRPr="00031D01">
        <w:rPr>
          <w:rFonts w:ascii="Angsana New" w:hAnsi="Angsana New" w:cs="Angsana New" w:hint="cs"/>
          <w:sz w:val="28"/>
          <w:szCs w:val="28"/>
          <w:cs/>
        </w:rPr>
        <w:t>ซึ่ง</w:t>
      </w:r>
      <w:r w:rsidR="003D5472" w:rsidRPr="00031D01">
        <w:rPr>
          <w:rFonts w:ascii="Angsana New" w:hAnsi="Angsana New" w:cs="Angsana New" w:hint="cs"/>
          <w:sz w:val="28"/>
          <w:szCs w:val="28"/>
          <w:cs/>
        </w:rPr>
        <w:t>ไ</w:t>
      </w:r>
      <w:r w:rsidR="00A300AC" w:rsidRPr="00031D01">
        <w:rPr>
          <w:rFonts w:ascii="Angsana New" w:hAnsi="Angsana New" w:cs="Angsana New" w:hint="cs"/>
          <w:sz w:val="28"/>
          <w:szCs w:val="28"/>
          <w:cs/>
        </w:rPr>
        <w:t>ด้เปิดเผยผลกระทบจาก</w:t>
      </w:r>
      <w:r w:rsidR="005B293A" w:rsidRPr="00031D01">
        <w:rPr>
          <w:rFonts w:ascii="Angsana New" w:hAnsi="Angsana New" w:cs="Angsana New" w:hint="cs"/>
          <w:sz w:val="28"/>
          <w:szCs w:val="28"/>
          <w:cs/>
        </w:rPr>
        <w:t xml:space="preserve">การเปลี่ยนแปลงนโยบายการบัญชีไว้ในหมายเหตุข้อ </w:t>
      </w:r>
      <w:r w:rsidR="002246F1" w:rsidRPr="00031D01">
        <w:rPr>
          <w:rFonts w:ascii="Angsana New" w:hAnsi="Angsana New" w:cs="Angsana New" w:hint="cs"/>
          <w:sz w:val="28"/>
          <w:szCs w:val="28"/>
        </w:rPr>
        <w:t>3</w:t>
      </w:r>
    </w:p>
    <w:p w14:paraId="3B37D12B" w14:textId="70D920E2" w:rsidR="00804175" w:rsidRPr="00031D01" w:rsidRDefault="00804175" w:rsidP="007B1D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  <w:r w:rsidRPr="00031D01">
        <w:rPr>
          <w:rFonts w:ascii="Angsana New" w:hAnsi="Angsana New" w:hint="cs"/>
          <w:i/>
          <w:iCs/>
          <w:sz w:val="28"/>
          <w:szCs w:val="28"/>
          <w:cs/>
        </w:rPr>
        <w:lastRenderedPageBreak/>
        <w:t>(</w:t>
      </w:r>
      <w:r w:rsidR="009A730A" w:rsidRPr="00031D01">
        <w:rPr>
          <w:rFonts w:ascii="Angsana New" w:hAnsi="Angsana New" w:hint="cs"/>
          <w:i/>
          <w:iCs/>
          <w:sz w:val="28"/>
          <w:szCs w:val="28"/>
          <w:cs/>
        </w:rPr>
        <w:t>ข</w:t>
      </w:r>
      <w:r w:rsidRPr="00031D01">
        <w:rPr>
          <w:rFonts w:ascii="Angsana New" w:hAnsi="Angsana New" w:hint="cs"/>
          <w:i/>
          <w:iCs/>
          <w:sz w:val="28"/>
          <w:szCs w:val="28"/>
          <w:cs/>
        </w:rPr>
        <w:t>)</w:t>
      </w:r>
      <w:r w:rsidR="00BA1E52" w:rsidRPr="00031D01">
        <w:rPr>
          <w:rFonts w:ascii="Angsana New" w:hAnsi="Angsana New" w:hint="cs"/>
          <w:i/>
          <w:iCs/>
          <w:sz w:val="28"/>
          <w:szCs w:val="28"/>
        </w:rPr>
        <w:tab/>
      </w:r>
      <w:r w:rsidRPr="00031D01">
        <w:rPr>
          <w:rFonts w:ascii="Angsana New" w:hAnsi="Angsana New" w:hint="cs"/>
          <w:i/>
          <w:iCs/>
          <w:sz w:val="28"/>
          <w:szCs w:val="28"/>
          <w:cs/>
        </w:rPr>
        <w:t>การ</w:t>
      </w:r>
      <w:r w:rsidR="00E70AA9" w:rsidRPr="00031D01">
        <w:rPr>
          <w:rFonts w:ascii="Angsana New" w:hAnsi="Angsana New" w:hint="cs"/>
          <w:i/>
          <w:iCs/>
          <w:sz w:val="28"/>
          <w:szCs w:val="28"/>
          <w:cs/>
        </w:rPr>
        <w:t>ใช้วิจารณญาณ</w:t>
      </w:r>
      <w:r w:rsidR="00F21AC7" w:rsidRPr="00031D01">
        <w:rPr>
          <w:rFonts w:ascii="Angsana New" w:hAnsi="Angsana New" w:hint="cs"/>
          <w:i/>
          <w:iCs/>
          <w:sz w:val="28"/>
          <w:szCs w:val="28"/>
          <w:cs/>
        </w:rPr>
        <w:t>และ</w:t>
      </w:r>
      <w:r w:rsidR="00307C65" w:rsidRPr="00031D01">
        <w:rPr>
          <w:rFonts w:ascii="Angsana New" w:hAnsi="Angsana New" w:hint="cs"/>
          <w:i/>
          <w:iCs/>
          <w:sz w:val="28"/>
          <w:szCs w:val="28"/>
          <w:cs/>
        </w:rPr>
        <w:t>การประมาณ</w:t>
      </w:r>
      <w:r w:rsidR="00E70AA9" w:rsidRPr="00031D01">
        <w:rPr>
          <w:rFonts w:ascii="Angsana New" w:hAnsi="Angsana New" w:hint="cs"/>
          <w:i/>
          <w:iCs/>
          <w:sz w:val="28"/>
          <w:szCs w:val="28"/>
          <w:cs/>
        </w:rPr>
        <w:t>การ</w:t>
      </w:r>
    </w:p>
    <w:p w14:paraId="64C42B8C" w14:textId="77777777" w:rsidR="007B1DB6" w:rsidRPr="00031D01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2"/>
          <w:szCs w:val="22"/>
        </w:rPr>
      </w:pPr>
    </w:p>
    <w:p w14:paraId="49C58828" w14:textId="52A0B8D8" w:rsidR="00B8752F" w:rsidRPr="00031D01" w:rsidRDefault="00844784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cs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 xml:space="preserve">ในการจัดทำงบการเงินระหว่างกาล </w:t>
      </w:r>
      <w:r w:rsidR="00592E37" w:rsidRPr="00031D01">
        <w:rPr>
          <w:rFonts w:ascii="Angsana New" w:hAnsi="Angsana New" w:cs="Angsana New" w:hint="cs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</w:t>
      </w:r>
      <w:r w:rsidR="00551686" w:rsidRPr="00031D01">
        <w:rPr>
          <w:rFonts w:ascii="Angsana New" w:hAnsi="Angsana New" w:cs="Angsana New" w:hint="cs"/>
          <w:sz w:val="28"/>
          <w:szCs w:val="28"/>
        </w:rPr>
        <w:br/>
      </w:r>
      <w:r w:rsidR="00592E37" w:rsidRPr="00031D01">
        <w:rPr>
          <w:rFonts w:ascii="Angsana New" w:hAnsi="Angsana New" w:cs="Angsana New" w:hint="cs"/>
          <w:sz w:val="28"/>
          <w:szCs w:val="28"/>
          <w:cs/>
        </w:rPr>
        <w:t xml:space="preserve">การบัญชีของกลุ่มบริษัท ซึ่งผลที่เกิดขึ้นจริงอาจแตกต่างจากที่ประมาณการไว้ </w:t>
      </w:r>
      <w:r w:rsidR="007A0AF1" w:rsidRPr="00031D01">
        <w:rPr>
          <w:rFonts w:ascii="Angsana New" w:hAnsi="Angsana New" w:cs="Angsana New" w:hint="cs"/>
          <w:sz w:val="28"/>
          <w:szCs w:val="28"/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21AC7" w:rsidRPr="00031D01">
        <w:rPr>
          <w:rFonts w:ascii="Angsana New" w:hAnsi="Angsana New" w:cs="Angsana New" w:hint="cs"/>
          <w:sz w:val="28"/>
          <w:szCs w:val="28"/>
          <w:cs/>
        </w:rPr>
        <w:t>ไม่แตกต่างจาก</w:t>
      </w:r>
      <w:r w:rsidR="007A0AF1" w:rsidRPr="00031D01">
        <w:rPr>
          <w:rFonts w:ascii="Angsana New" w:hAnsi="Angsana New" w:cs="Angsana New" w:hint="cs"/>
          <w:sz w:val="28"/>
          <w:szCs w:val="28"/>
          <w:cs/>
        </w:rPr>
        <w:t>ที่</w:t>
      </w:r>
      <w:r w:rsidR="00F21AC7" w:rsidRPr="00031D01">
        <w:rPr>
          <w:rFonts w:ascii="Angsana New" w:hAnsi="Angsana New" w:cs="Angsana New" w:hint="cs"/>
          <w:sz w:val="28"/>
          <w:szCs w:val="28"/>
          <w:cs/>
        </w:rPr>
        <w:t>ได้</w:t>
      </w:r>
      <w:r w:rsidR="00F819C8" w:rsidRPr="00031D01">
        <w:rPr>
          <w:rFonts w:ascii="Angsana New" w:hAnsi="Angsana New" w:cs="Angsana New" w:hint="cs"/>
          <w:sz w:val="28"/>
          <w:szCs w:val="28"/>
          <w:cs/>
        </w:rPr>
        <w:t>อธิบาย</w:t>
      </w:r>
      <w:r w:rsidR="00F21AC7" w:rsidRPr="00031D01">
        <w:rPr>
          <w:rFonts w:ascii="Angsana New" w:hAnsi="Angsana New" w:cs="Angsana New" w:hint="cs"/>
          <w:sz w:val="28"/>
          <w:szCs w:val="28"/>
          <w:cs/>
        </w:rPr>
        <w:t>ไว้</w:t>
      </w:r>
      <w:r w:rsidR="00F819C8" w:rsidRPr="00031D01">
        <w:rPr>
          <w:rFonts w:ascii="Angsana New" w:hAnsi="Angsana New" w:cs="Angsana New" w:hint="cs"/>
          <w:sz w:val="28"/>
          <w:szCs w:val="28"/>
          <w:cs/>
        </w:rPr>
        <w:t>ใน</w:t>
      </w:r>
      <w:r w:rsidR="007A0AF1" w:rsidRPr="00031D01">
        <w:rPr>
          <w:rFonts w:ascii="Angsana New" w:hAnsi="Angsana New" w:cs="Angsana New" w:hint="cs"/>
          <w:sz w:val="28"/>
          <w:szCs w:val="28"/>
          <w:cs/>
        </w:rPr>
        <w:t xml:space="preserve">งบการเงินสำหรับปีสิ้นสุดวันที่ </w:t>
      </w:r>
      <w:r w:rsidR="002246F1" w:rsidRPr="00031D01">
        <w:rPr>
          <w:rFonts w:ascii="Angsana New" w:hAnsi="Angsana New" w:cs="Angsana New" w:hint="cs"/>
          <w:sz w:val="28"/>
          <w:szCs w:val="28"/>
        </w:rPr>
        <w:t>31</w:t>
      </w:r>
      <w:r w:rsidR="007A0AF1"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="007A0AF1" w:rsidRPr="00031D01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2246F1" w:rsidRPr="00031D01">
        <w:rPr>
          <w:rFonts w:ascii="Angsana New" w:hAnsi="Angsana New" w:cs="Angsana New" w:hint="cs"/>
          <w:sz w:val="28"/>
          <w:szCs w:val="28"/>
        </w:rPr>
        <w:t>2</w:t>
      </w:r>
      <w:r w:rsidR="00913FE7" w:rsidRPr="00031D01">
        <w:rPr>
          <w:rFonts w:ascii="Angsana New" w:hAnsi="Angsana New" w:cs="Angsana New" w:hint="cs"/>
          <w:sz w:val="28"/>
          <w:szCs w:val="28"/>
        </w:rPr>
        <w:t>56</w:t>
      </w:r>
      <w:r w:rsidR="002246F1" w:rsidRPr="00031D01">
        <w:rPr>
          <w:rFonts w:ascii="Angsana New" w:hAnsi="Angsana New" w:cs="Angsana New" w:hint="cs"/>
          <w:sz w:val="28"/>
          <w:szCs w:val="28"/>
        </w:rPr>
        <w:t>2</w:t>
      </w:r>
      <w:r w:rsidR="00261FE6"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="00261FE6" w:rsidRPr="00031D01">
        <w:rPr>
          <w:rFonts w:ascii="Angsana New" w:hAnsi="Angsana New" w:cs="Angsana New" w:hint="cs"/>
          <w:sz w:val="28"/>
          <w:szCs w:val="28"/>
          <w:cs/>
        </w:rPr>
        <w:t>เว้นแต่การใช้วิจารณญาณและแหล่งข้อมูลสำคัญใหม่ที่ใช้ในการประมาณการจากการ</w:t>
      </w:r>
      <w:r w:rsidR="00551686" w:rsidRPr="00031D01">
        <w:rPr>
          <w:rFonts w:ascii="Angsana New" w:hAnsi="Angsana New" w:cs="Angsana New" w:hint="cs"/>
          <w:sz w:val="28"/>
          <w:szCs w:val="28"/>
        </w:rPr>
        <w:br/>
      </w:r>
      <w:r w:rsidR="00261FE6" w:rsidRPr="00031D01">
        <w:rPr>
          <w:rFonts w:ascii="Angsana New" w:hAnsi="Angsana New" w:cs="Angsana New" w:hint="cs"/>
          <w:sz w:val="28"/>
          <w:szCs w:val="28"/>
          <w:cs/>
        </w:rPr>
        <w:t xml:space="preserve">ถือปฏิบัติตามมาตรฐานการรายงานทางการเงินใหม่ตามที่ได้อธิบายไว้ในหมายเหตุข้อ </w:t>
      </w:r>
      <w:r w:rsidR="002246F1" w:rsidRPr="00031D01">
        <w:rPr>
          <w:rFonts w:ascii="Angsana New" w:hAnsi="Angsana New" w:cs="Angsana New" w:hint="cs"/>
          <w:sz w:val="28"/>
          <w:szCs w:val="28"/>
        </w:rPr>
        <w:t>3</w:t>
      </w:r>
    </w:p>
    <w:p w14:paraId="1235D74A" w14:textId="3690EEF3" w:rsidR="00B8752F" w:rsidRPr="00031D01" w:rsidRDefault="00B8752F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1B2DB06E" w14:textId="60F8E65E" w:rsidR="00B8752F" w:rsidRPr="00031D01" w:rsidRDefault="00B8752F" w:rsidP="00B875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  <w:r w:rsidRPr="00031D01">
        <w:rPr>
          <w:rFonts w:ascii="Angsana New" w:hAnsi="Angsana New" w:hint="cs"/>
          <w:i/>
          <w:iCs/>
          <w:sz w:val="28"/>
          <w:szCs w:val="28"/>
          <w:cs/>
        </w:rPr>
        <w:t>(ค)</w:t>
      </w:r>
      <w:r w:rsidRPr="00031D01">
        <w:rPr>
          <w:rFonts w:ascii="Angsana New" w:hAnsi="Angsana New" w:hint="cs"/>
          <w:i/>
          <w:iCs/>
          <w:sz w:val="28"/>
          <w:szCs w:val="28"/>
        </w:rPr>
        <w:tab/>
      </w:r>
      <w:r w:rsidRPr="00031D01">
        <w:rPr>
          <w:rFonts w:ascii="Angsana New" w:hAnsi="Angsana New" w:hint="cs"/>
          <w:i/>
          <w:iCs/>
          <w:sz w:val="28"/>
          <w:szCs w:val="28"/>
          <w:cs/>
        </w:rPr>
        <w:t xml:space="preserve">สกุลเงินที่ใช้ในการดำเนินงานและนำเสนองบการเงิน  </w:t>
      </w:r>
    </w:p>
    <w:p w14:paraId="47AA9943" w14:textId="76C67581" w:rsidR="00B8752F" w:rsidRPr="00031D01" w:rsidRDefault="00B8752F" w:rsidP="00B875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2"/>
        </w:rPr>
      </w:pPr>
    </w:p>
    <w:p w14:paraId="3696D1B8" w14:textId="77F9F0DE" w:rsidR="00B8752F" w:rsidRPr="00031D01" w:rsidRDefault="00B8752F" w:rsidP="00B875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031D01">
        <w:rPr>
          <w:rFonts w:ascii="Angsana New" w:hAnsi="Angsana New" w:hint="cs"/>
          <w:i/>
          <w:iCs/>
          <w:sz w:val="28"/>
          <w:szCs w:val="28"/>
          <w:cs/>
        </w:rPr>
        <w:tab/>
      </w:r>
      <w:r w:rsidRPr="00031D01">
        <w:rPr>
          <w:rFonts w:ascii="Angsana New" w:hAnsi="Angsana New" w:hint="cs"/>
          <w:sz w:val="28"/>
          <w:szCs w:val="28"/>
          <w:cs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</w:t>
      </w:r>
      <w:r w:rsidR="00773A07" w:rsidRPr="00031D01">
        <w:rPr>
          <w:rFonts w:ascii="Angsana New" w:hAnsi="Angsana New" w:hint="cs"/>
          <w:sz w:val="28"/>
          <w:szCs w:val="28"/>
        </w:rPr>
        <w:br/>
      </w:r>
      <w:r w:rsidRPr="00031D01">
        <w:rPr>
          <w:rFonts w:ascii="Angsana New" w:hAnsi="Angsana New" w:hint="cs"/>
          <w:sz w:val="28"/>
          <w:szCs w:val="28"/>
          <w:cs/>
        </w:rPr>
        <w:t>ที่บริษัทดำเนินงานอ</w:t>
      </w:r>
      <w:r w:rsidR="009D1381" w:rsidRPr="00031D01">
        <w:rPr>
          <w:rFonts w:ascii="Angsana New" w:hAnsi="Angsana New" w:hint="cs"/>
          <w:sz w:val="28"/>
          <w:szCs w:val="28"/>
          <w:cs/>
        </w:rPr>
        <w:t>ยู่</w:t>
      </w:r>
      <w:r w:rsidRPr="00031D01">
        <w:rPr>
          <w:rFonts w:ascii="Angsana New" w:hAnsi="Angsana New" w:hint="cs"/>
          <w:sz w:val="28"/>
          <w:szCs w:val="28"/>
          <w:cs/>
        </w:rPr>
        <w:t xml:space="preserve"> (“สกุลที่ใช้ในการดำเนินงาน”) งบการเงินระหว่างกาลนี้แสดงหน่วยเงินตราเป็นสกุลเงินบาท</w:t>
      </w:r>
      <w:r w:rsidR="00773A07" w:rsidRPr="00031D01">
        <w:rPr>
          <w:rFonts w:ascii="Angsana New" w:hAnsi="Angsana New" w:hint="cs"/>
          <w:sz w:val="28"/>
          <w:szCs w:val="28"/>
        </w:rPr>
        <w:br/>
      </w:r>
      <w:r w:rsidRPr="00031D01">
        <w:rPr>
          <w:rFonts w:ascii="Angsana New" w:hAnsi="Angsana New" w:hint="cs"/>
          <w:sz w:val="28"/>
          <w:szCs w:val="28"/>
          <w:cs/>
        </w:rPr>
        <w:t>ซึ่งต่างจากสกุลเงินที่ใช้ในการดำเนินงานของบริษัท คือ สกุลเงินเยนญี่ปุ่น ซึ่งการ</w:t>
      </w:r>
      <w:r w:rsidR="00536C20" w:rsidRPr="00031D01">
        <w:rPr>
          <w:rFonts w:ascii="Angsana New" w:hAnsi="Angsana New" w:hint="cs"/>
          <w:sz w:val="28"/>
          <w:szCs w:val="28"/>
          <w:cs/>
        </w:rPr>
        <w:t>นำเสนองบการเงินเป็น</w:t>
      </w:r>
      <w:r w:rsidRPr="00031D01">
        <w:rPr>
          <w:rFonts w:ascii="Angsana New" w:hAnsi="Angsana New" w:hint="cs"/>
          <w:sz w:val="28"/>
          <w:szCs w:val="28"/>
          <w:cs/>
        </w:rPr>
        <w:t>หน่วยเงินตรา</w:t>
      </w:r>
      <w:r w:rsidR="00B1386F">
        <w:rPr>
          <w:rFonts w:ascii="Angsana New" w:hAnsi="Angsana New"/>
          <w:sz w:val="28"/>
          <w:szCs w:val="28"/>
        </w:rPr>
        <w:br/>
      </w:r>
      <w:r w:rsidRPr="00031D01">
        <w:rPr>
          <w:rFonts w:ascii="Angsana New" w:hAnsi="Angsana New" w:hint="cs"/>
          <w:sz w:val="28"/>
          <w:szCs w:val="28"/>
          <w:cs/>
        </w:rPr>
        <w:t>สกุลเงินบาทเพื่อให้เป็นไปตามกฎระเบียบของหน่วยงานในประเทศไทย</w:t>
      </w:r>
      <w:r w:rsidR="00536C20" w:rsidRPr="00031D01">
        <w:rPr>
          <w:rFonts w:ascii="Angsana New" w:hAnsi="Angsana New" w:hint="cs"/>
          <w:sz w:val="28"/>
          <w:szCs w:val="28"/>
          <w:cs/>
        </w:rPr>
        <w:t xml:space="preserve"> </w:t>
      </w:r>
      <w:r w:rsidRPr="00031D01">
        <w:rPr>
          <w:rFonts w:ascii="Angsana New" w:hAnsi="Angsana New" w:hint="cs"/>
          <w:sz w:val="28"/>
          <w:szCs w:val="28"/>
          <w:cs/>
        </w:rPr>
        <w:t>ข้อมูลทางการเงินทั้งหมดที่แสดงด้วย</w:t>
      </w:r>
      <w:r w:rsidR="00B1386F">
        <w:rPr>
          <w:rFonts w:ascii="Angsana New" w:hAnsi="Angsana New"/>
          <w:sz w:val="28"/>
          <w:szCs w:val="28"/>
        </w:rPr>
        <w:br/>
      </w:r>
      <w:r w:rsidRPr="00031D01">
        <w:rPr>
          <w:rFonts w:ascii="Angsana New" w:hAnsi="Angsana New" w:hint="cs"/>
          <w:sz w:val="28"/>
          <w:szCs w:val="28"/>
          <w:cs/>
        </w:rPr>
        <w:t xml:space="preserve">สกุลเงินบาทในหมายเหตุประกอบงบการเงินได้มีการปัดเศษเพื่อให้แสดงเป็นหลักพันบาท ยกเว้นที่ระบุไว้เป็นอย่างอื่น </w:t>
      </w:r>
      <w:r w:rsidR="00773A07" w:rsidRPr="00031D01">
        <w:rPr>
          <w:rFonts w:ascii="Angsana New" w:hAnsi="Angsana New" w:hint="cs"/>
          <w:sz w:val="28"/>
          <w:szCs w:val="28"/>
        </w:rPr>
        <w:br/>
      </w:r>
      <w:r w:rsidRPr="00031D01">
        <w:rPr>
          <w:rFonts w:ascii="Angsana New" w:hAnsi="Angsana New" w:hint="cs"/>
          <w:sz w:val="28"/>
          <w:szCs w:val="28"/>
          <w:cs/>
        </w:rPr>
        <w:t xml:space="preserve">งบการเงินระหว่างกาลแสดงหน่วยเงินตราเป็นสกุลเยนญี่ปุ่นซึ่งเป็นสกุลเงินที่ใช้ในการดำเนินงานของบริษัทได้เปิดเผยไว้ในหมายเหตุข้อ </w:t>
      </w:r>
      <w:r w:rsidR="002246F1" w:rsidRPr="00031D01">
        <w:rPr>
          <w:rFonts w:ascii="Angsana New" w:hAnsi="Angsana New" w:hint="cs"/>
          <w:sz w:val="28"/>
          <w:szCs w:val="28"/>
        </w:rPr>
        <w:t>1</w:t>
      </w:r>
      <w:r w:rsidR="004D1385" w:rsidRPr="00031D01">
        <w:rPr>
          <w:rFonts w:ascii="Angsana New" w:hAnsi="Angsana New" w:hint="cs"/>
          <w:sz w:val="28"/>
          <w:szCs w:val="28"/>
        </w:rPr>
        <w:t>4</w:t>
      </w:r>
    </w:p>
    <w:p w14:paraId="082D37E2" w14:textId="77777777" w:rsidR="00B8752F" w:rsidRPr="00031D01" w:rsidRDefault="00B8752F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1FC2230A" w14:textId="3C624D4B" w:rsidR="00223CD5" w:rsidRPr="00031D01" w:rsidRDefault="00223CD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  <w:lang w:val="th-TH"/>
        </w:rPr>
      </w:pPr>
      <w:r w:rsidRPr="00031D01"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t xml:space="preserve">การเปลี่ยนแปลงนโยบายการบัญชี </w:t>
      </w:r>
    </w:p>
    <w:p w14:paraId="223C1209" w14:textId="77777777" w:rsidR="00604DEE" w:rsidRPr="00031D01" w:rsidRDefault="00604DEE" w:rsidP="00604DEE">
      <w:pPr>
        <w:rPr>
          <w:rFonts w:ascii="Angsana New" w:hAnsi="Angsana New" w:cs="Angsana New"/>
          <w:sz w:val="20"/>
          <w:szCs w:val="20"/>
          <w:cs/>
          <w:lang w:val="th-TH"/>
        </w:rPr>
      </w:pPr>
    </w:p>
    <w:p w14:paraId="45B31DED" w14:textId="7FCD64A7" w:rsidR="003D49F3" w:rsidRPr="00031D01" w:rsidRDefault="003735D3" w:rsidP="00604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 xml:space="preserve">ตั้งแต่วันที่ </w:t>
      </w:r>
      <w:r w:rsidR="002246F1" w:rsidRPr="00031D01">
        <w:rPr>
          <w:rFonts w:ascii="Angsana New" w:hAnsi="Angsana New" w:cs="Angsana New" w:hint="cs"/>
          <w:sz w:val="28"/>
          <w:szCs w:val="28"/>
        </w:rPr>
        <w:t>1</w:t>
      </w:r>
      <w:r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มกราคม </w:t>
      </w:r>
      <w:r w:rsidR="002246F1" w:rsidRPr="00031D01">
        <w:rPr>
          <w:rFonts w:ascii="Angsana New" w:hAnsi="Angsana New" w:cs="Angsana New" w:hint="cs"/>
          <w:sz w:val="28"/>
          <w:szCs w:val="28"/>
        </w:rPr>
        <w:t>2</w:t>
      </w:r>
      <w:r w:rsidR="00913FE7" w:rsidRPr="00031D01">
        <w:rPr>
          <w:rFonts w:ascii="Angsana New" w:hAnsi="Angsana New" w:cs="Angsana New" w:hint="cs"/>
          <w:sz w:val="28"/>
          <w:szCs w:val="28"/>
        </w:rPr>
        <w:t>56</w:t>
      </w:r>
      <w:r w:rsidR="002246F1" w:rsidRPr="00031D01">
        <w:rPr>
          <w:rFonts w:ascii="Angsana New" w:hAnsi="Angsana New" w:cs="Angsana New" w:hint="cs"/>
          <w:sz w:val="28"/>
          <w:szCs w:val="28"/>
        </w:rPr>
        <w:t>3</w:t>
      </w:r>
      <w:r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="006856D1" w:rsidRPr="00031D01">
        <w:rPr>
          <w:rFonts w:ascii="Angsana New" w:hAnsi="Angsana New" w:cs="Angsana New" w:hint="cs"/>
          <w:sz w:val="28"/>
          <w:szCs w:val="28"/>
          <w:cs/>
        </w:rPr>
        <w:t>กลุ่มบริษัทได้ถือปฏิบัติตาม</w:t>
      </w:r>
      <w:r w:rsidR="00A95165" w:rsidRPr="00031D01">
        <w:rPr>
          <w:rFonts w:ascii="Angsana New" w:hAnsi="Angsana New" w:cs="Angsana New" w:hint="cs"/>
          <w:sz w:val="28"/>
          <w:szCs w:val="28"/>
          <w:cs/>
        </w:rPr>
        <w:t xml:space="preserve">มาตรฐานการรายงานทางการเงินกลุ่มเครื่องมือทางการเงินและ </w:t>
      </w:r>
      <w:r w:rsidR="00A95165" w:rsidRPr="00031D01">
        <w:rPr>
          <w:rFonts w:ascii="Angsana New" w:hAnsi="Angsana New" w:cs="Angsana New" w:hint="cs"/>
          <w:sz w:val="28"/>
          <w:szCs w:val="28"/>
        </w:rPr>
        <w:t xml:space="preserve">TFRS </w:t>
      </w:r>
      <w:r w:rsidR="002246F1" w:rsidRPr="00031D01">
        <w:rPr>
          <w:rFonts w:ascii="Angsana New" w:hAnsi="Angsana New" w:cs="Angsana New" w:hint="cs"/>
          <w:sz w:val="28"/>
          <w:szCs w:val="28"/>
        </w:rPr>
        <w:t>1</w:t>
      </w:r>
      <w:r w:rsidR="00913FE7" w:rsidRPr="00031D01">
        <w:rPr>
          <w:rFonts w:ascii="Angsana New" w:hAnsi="Angsana New" w:cs="Angsana New" w:hint="cs"/>
          <w:sz w:val="28"/>
          <w:szCs w:val="28"/>
        </w:rPr>
        <w:t>6</w:t>
      </w:r>
      <w:r w:rsidR="00A95165"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Pr="00031D01">
        <w:rPr>
          <w:rFonts w:ascii="Angsana New" w:hAnsi="Angsana New" w:cs="Angsana New" w:hint="cs"/>
          <w:sz w:val="28"/>
          <w:szCs w:val="28"/>
          <w:cs/>
        </w:rPr>
        <w:t>เป็นครั้งแรก</w:t>
      </w:r>
      <w:r w:rsidR="00F9057B" w:rsidRPr="00031D0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372B7" w:rsidRPr="00031D01">
        <w:rPr>
          <w:rFonts w:ascii="Angsana New" w:hAnsi="Angsana New" w:cs="Angsana New" w:hint="cs"/>
          <w:sz w:val="28"/>
          <w:szCs w:val="28"/>
          <w:cs/>
        </w:rPr>
        <w:t>ผลกระทบ</w:t>
      </w:r>
      <w:r w:rsidR="00A33301" w:rsidRPr="00031D01">
        <w:rPr>
          <w:rFonts w:ascii="Angsana New" w:hAnsi="Angsana New" w:cs="Angsana New" w:hint="cs"/>
          <w:sz w:val="28"/>
          <w:szCs w:val="28"/>
          <w:cs/>
        </w:rPr>
        <w:t>ของส่วนของผู้ถือหุ้น</w:t>
      </w:r>
      <w:r w:rsidR="007372B7" w:rsidRPr="00031D01">
        <w:rPr>
          <w:rFonts w:ascii="Angsana New" w:hAnsi="Angsana New" w:cs="Angsana New" w:hint="cs"/>
          <w:sz w:val="28"/>
          <w:szCs w:val="28"/>
          <w:cs/>
        </w:rPr>
        <w:t>จากการเปลี่ยนแปลงนโยบายการบัญชี</w:t>
      </w:r>
      <w:r w:rsidR="00A33301" w:rsidRPr="00031D01">
        <w:rPr>
          <w:rFonts w:ascii="Angsana New" w:hAnsi="Angsana New" w:cs="Angsana New" w:hint="cs"/>
          <w:sz w:val="28"/>
          <w:szCs w:val="28"/>
          <w:cs/>
        </w:rPr>
        <w:t xml:space="preserve"> มี</w:t>
      </w:r>
      <w:r w:rsidR="007372B7" w:rsidRPr="00031D01">
        <w:rPr>
          <w:rFonts w:ascii="Angsana New" w:hAnsi="Angsana New" w:cs="Angsana New" w:hint="cs"/>
          <w:sz w:val="28"/>
          <w:szCs w:val="28"/>
          <w:cs/>
        </w:rPr>
        <w:t>ดังนี้</w:t>
      </w:r>
    </w:p>
    <w:p w14:paraId="272AE512" w14:textId="492490F9" w:rsidR="007D1034" w:rsidRPr="00031D01" w:rsidRDefault="007D1034" w:rsidP="00144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1805"/>
        <w:gridCol w:w="180"/>
        <w:gridCol w:w="1804"/>
      </w:tblGrid>
      <w:tr w:rsidR="00144E06" w:rsidRPr="00031D01" w14:paraId="7816402E" w14:textId="02BC3127" w:rsidTr="009C0BEE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331734D0" w14:textId="18D7DD80" w:rsidR="00144E06" w:rsidRPr="00031D01" w:rsidRDefault="00144E06" w:rsidP="005004C4">
            <w:pPr>
              <w:spacing w:line="240" w:lineRule="auto"/>
              <w:ind w:left="175" w:right="8" w:hanging="17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C51D1F4" w14:textId="643A3CFE" w:rsidR="00144E06" w:rsidRPr="00031D01" w:rsidRDefault="00144E0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vAlign w:val="bottom"/>
          </w:tcPr>
          <w:p w14:paraId="09F02E93" w14:textId="6D0D3C21" w:rsidR="00144E06" w:rsidRPr="00031D01" w:rsidRDefault="00144E06" w:rsidP="000C507B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1D01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E3761F7" w14:textId="509373C9" w:rsidR="00144E06" w:rsidRPr="00031D01" w:rsidRDefault="00144E06" w:rsidP="009777AF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0DB63326" w14:textId="10F75579" w:rsidR="00144E06" w:rsidRPr="00031D01" w:rsidRDefault="00144E06" w:rsidP="009777AF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44E06" w:rsidRPr="00031D01" w14:paraId="170A9790" w14:textId="77777777" w:rsidTr="009C0BEE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4B08CEAC" w14:textId="77777777" w:rsidR="00144E06" w:rsidRPr="00031D01" w:rsidRDefault="00144E06" w:rsidP="005004C4">
            <w:pPr>
              <w:spacing w:line="240" w:lineRule="auto"/>
              <w:ind w:left="175" w:right="8" w:hanging="17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BED872F" w14:textId="77777777" w:rsidR="00144E06" w:rsidRPr="00031D01" w:rsidRDefault="00144E0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vAlign w:val="bottom"/>
          </w:tcPr>
          <w:p w14:paraId="5267E2BA" w14:textId="443EC35C" w:rsidR="00144E06" w:rsidRPr="00031D01" w:rsidRDefault="00144E06" w:rsidP="000C507B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กำไรสะสม</w:t>
            </w:r>
            <w:r w:rsidR="00864FF4" w:rsidRPr="00031D01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- </w:t>
            </w:r>
            <w:r w:rsidR="00864FF4" w:rsidRPr="00031D0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</w:r>
            <w:r w:rsidR="00864FF4" w:rsidRPr="00031D01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ยังไม่ได้จัดสรร</w:t>
            </w:r>
          </w:p>
        </w:tc>
        <w:tc>
          <w:tcPr>
            <w:tcW w:w="180" w:type="dxa"/>
            <w:vAlign w:val="bottom"/>
          </w:tcPr>
          <w:p w14:paraId="7671CC70" w14:textId="77777777" w:rsidR="00144E06" w:rsidRPr="00031D01" w:rsidRDefault="00144E06" w:rsidP="009777AF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06BCE0D9" w14:textId="00659066" w:rsidR="00144E06" w:rsidRPr="00031D01" w:rsidRDefault="00864FF4" w:rsidP="006945ED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กำไรสะสม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-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ยังไม่ได้จัดสรร</w:t>
            </w:r>
          </w:p>
        </w:tc>
      </w:tr>
      <w:tr w:rsidR="00C96058" w:rsidRPr="00031D01" w14:paraId="4F222BA4" w14:textId="161CB1E2" w:rsidTr="009C0BEE">
        <w:trPr>
          <w:cantSplit/>
          <w:trHeight w:val="20"/>
          <w:tblHeader/>
        </w:trPr>
        <w:tc>
          <w:tcPr>
            <w:tcW w:w="4410" w:type="dxa"/>
          </w:tcPr>
          <w:p w14:paraId="659870F3" w14:textId="08B644F1" w:rsidR="00C96058" w:rsidRPr="00031D01" w:rsidRDefault="00C96058" w:rsidP="00D55110">
            <w:pPr>
              <w:spacing w:line="240" w:lineRule="auto"/>
              <w:ind w:left="175" w:hanging="17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432184F" w14:textId="5E36452C" w:rsidR="00C96058" w:rsidRPr="00031D01" w:rsidRDefault="00C96058" w:rsidP="00880BB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-163" w:hanging="16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3789" w:type="dxa"/>
            <w:gridSpan w:val="3"/>
            <w:vAlign w:val="bottom"/>
          </w:tcPr>
          <w:p w14:paraId="37F1B7BA" w14:textId="71D76F1F" w:rsidR="00C96058" w:rsidRPr="00031D01" w:rsidRDefault="00C96058" w:rsidP="009777AF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77A9C"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44E06" w:rsidRPr="00031D01" w14:paraId="27C7ABA8" w14:textId="003BE464" w:rsidTr="009C0BEE">
        <w:trPr>
          <w:cantSplit/>
          <w:trHeight w:val="20"/>
        </w:trPr>
        <w:tc>
          <w:tcPr>
            <w:tcW w:w="4410" w:type="dxa"/>
          </w:tcPr>
          <w:p w14:paraId="00193908" w14:textId="351961D4" w:rsidR="00144E06" w:rsidRPr="00031D01" w:rsidRDefault="00144E06" w:rsidP="00D55110">
            <w:pPr>
              <w:spacing w:line="240" w:lineRule="auto"/>
              <w:ind w:left="175" w:hanging="175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ตามที่รายงาน</w:t>
            </w:r>
            <w:r w:rsidR="00536C20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ในงวดก่อน</w:t>
            </w:r>
          </w:p>
        </w:tc>
        <w:tc>
          <w:tcPr>
            <w:tcW w:w="990" w:type="dxa"/>
            <w:vAlign w:val="bottom"/>
          </w:tcPr>
          <w:p w14:paraId="62AD9A7B" w14:textId="45F811F2" w:rsidR="00144E06" w:rsidRPr="00031D01" w:rsidRDefault="00144E06" w:rsidP="00D5511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5" w:type="dxa"/>
            <w:vAlign w:val="bottom"/>
          </w:tcPr>
          <w:p w14:paraId="390C51D4" w14:textId="346DD62B" w:rsidR="00144E06" w:rsidRPr="00031D01" w:rsidRDefault="002246F1" w:rsidP="009C0BEE">
            <w:pPr>
              <w:pStyle w:val="acctfourfigures"/>
              <w:tabs>
                <w:tab w:val="clear" w:pos="765"/>
                <w:tab w:val="decimal" w:pos="159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</w:t>
            </w:r>
            <w:r w:rsidR="00144E06" w:rsidRPr="00031D0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</w:t>
            </w:r>
            <w:r w:rsidR="00144E06" w:rsidRPr="00031D0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8ABFDC5" w14:textId="3DD5CBB1" w:rsidR="00144E06" w:rsidRPr="00031D01" w:rsidRDefault="00144E06" w:rsidP="00D55110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69333A8B" w14:textId="376CDD56" w:rsidR="00144E06" w:rsidRPr="00031D01" w:rsidRDefault="002246F1" w:rsidP="009C0BEE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="00144E06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46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144E06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996</w:t>
            </w:r>
          </w:p>
        </w:tc>
      </w:tr>
      <w:tr w:rsidR="00144E06" w:rsidRPr="00031D01" w14:paraId="64CC2EEA" w14:textId="5DBD73C7" w:rsidTr="009C0BEE">
        <w:trPr>
          <w:cantSplit/>
          <w:trHeight w:val="254"/>
        </w:trPr>
        <w:tc>
          <w:tcPr>
            <w:tcW w:w="4410" w:type="dxa"/>
          </w:tcPr>
          <w:p w14:paraId="32112319" w14:textId="2C593DDC" w:rsidR="00144E06" w:rsidRPr="00031D01" w:rsidRDefault="00144E06" w:rsidP="00D55110">
            <w:pPr>
              <w:spacing w:line="240" w:lineRule="auto"/>
              <w:ind w:left="175" w:right="8" w:hanging="175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เพิ่มขึ้น (ลดลง) เนื่องจาก</w:t>
            </w:r>
          </w:p>
        </w:tc>
        <w:tc>
          <w:tcPr>
            <w:tcW w:w="990" w:type="dxa"/>
            <w:vAlign w:val="bottom"/>
          </w:tcPr>
          <w:p w14:paraId="567C5278" w14:textId="5A373F7D" w:rsidR="00144E06" w:rsidRPr="00031D01" w:rsidRDefault="00144E06" w:rsidP="00D5511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5" w:type="dxa"/>
            <w:vAlign w:val="bottom"/>
          </w:tcPr>
          <w:p w14:paraId="7A749E02" w14:textId="148B923C" w:rsidR="00144E06" w:rsidRPr="00031D01" w:rsidRDefault="00144E06" w:rsidP="00D5511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DE9974" w14:textId="4975BC19" w:rsidR="00144E06" w:rsidRPr="00031D01" w:rsidRDefault="00144E06" w:rsidP="00D55110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04B1D22F" w14:textId="44BDDCAE" w:rsidR="00144E06" w:rsidRPr="00031D01" w:rsidRDefault="00144E06" w:rsidP="00D55110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44E06" w:rsidRPr="00031D01" w14:paraId="36BB1117" w14:textId="77777777" w:rsidTr="009C0BEE">
        <w:trPr>
          <w:cantSplit/>
          <w:trHeight w:val="254"/>
        </w:trPr>
        <w:tc>
          <w:tcPr>
            <w:tcW w:w="4410" w:type="dxa"/>
          </w:tcPr>
          <w:p w14:paraId="779823BD" w14:textId="68A29C6D" w:rsidR="00144E06" w:rsidRPr="00031D01" w:rsidRDefault="00144E06" w:rsidP="00D36ED5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90" w:type="dxa"/>
            <w:vAlign w:val="bottom"/>
          </w:tcPr>
          <w:p w14:paraId="229FFB67" w14:textId="77777777" w:rsidR="00144E06" w:rsidRPr="00031D01" w:rsidRDefault="00144E06" w:rsidP="00D5511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5" w:type="dxa"/>
            <w:vAlign w:val="bottom"/>
          </w:tcPr>
          <w:p w14:paraId="6E7C6E10" w14:textId="77777777" w:rsidR="00144E06" w:rsidRPr="00031D01" w:rsidRDefault="00144E06" w:rsidP="00D5511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6975F3D" w14:textId="77777777" w:rsidR="00144E06" w:rsidRPr="00031D01" w:rsidRDefault="00144E06" w:rsidP="00D55110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682D71B6" w14:textId="77777777" w:rsidR="00144E06" w:rsidRPr="00031D01" w:rsidRDefault="00144E06" w:rsidP="00D55110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44E06" w:rsidRPr="00031D01" w14:paraId="3D885811" w14:textId="391A615E" w:rsidTr="009C0BEE">
        <w:trPr>
          <w:cantSplit/>
          <w:trHeight w:val="20"/>
        </w:trPr>
        <w:tc>
          <w:tcPr>
            <w:tcW w:w="4410" w:type="dxa"/>
          </w:tcPr>
          <w:p w14:paraId="1D94CA66" w14:textId="5AE2522E" w:rsidR="00144E06" w:rsidRPr="00031D01" w:rsidRDefault="00144E06" w:rsidP="00D36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0256340" w14:textId="67699C02" w:rsidR="00144E06" w:rsidRPr="00031D01" w:rsidRDefault="00144E06" w:rsidP="00E568C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ก(</w:t>
            </w:r>
            <w:r w:rsidR="002246F1"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lang w:val="en-US" w:bidi="th-TH"/>
              </w:rPr>
              <w:t>2</w:t>
            </w: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5" w:type="dxa"/>
            <w:vAlign w:val="bottom"/>
          </w:tcPr>
          <w:p w14:paraId="655D70EE" w14:textId="25D599D8" w:rsidR="00144E06" w:rsidRPr="00031D01" w:rsidRDefault="00144E06" w:rsidP="009C0BE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3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CC23CD7" w14:textId="28795495" w:rsidR="00144E06" w:rsidRPr="00031D01" w:rsidRDefault="00144E06" w:rsidP="009777AF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52A4F0E7" w14:textId="50FA9A0C" w:rsidR="00144E06" w:rsidRPr="00031D01" w:rsidRDefault="00261FE6" w:rsidP="009C0BEE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right="-5" w:firstLine="2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23</w:t>
            </w:r>
            <w:r w:rsidR="00144E06" w:rsidRPr="00031D01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332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44E06" w:rsidRPr="00031D01" w14:paraId="3E3F8520" w14:textId="77777777" w:rsidTr="009C0BEE">
        <w:trPr>
          <w:cantSplit/>
          <w:trHeight w:val="20"/>
        </w:trPr>
        <w:tc>
          <w:tcPr>
            <w:tcW w:w="4410" w:type="dxa"/>
          </w:tcPr>
          <w:p w14:paraId="720F6F57" w14:textId="77777777" w:rsidR="00144E06" w:rsidRPr="00031D01" w:rsidRDefault="00144E06" w:rsidP="0014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990" w:type="dxa"/>
            <w:vAlign w:val="bottom"/>
          </w:tcPr>
          <w:p w14:paraId="552F5A56" w14:textId="79B7CAFC" w:rsidR="00144E06" w:rsidRPr="00031D01" w:rsidRDefault="00144E06" w:rsidP="00144E0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vAlign w:val="bottom"/>
          </w:tcPr>
          <w:p w14:paraId="14A9674B" w14:textId="40B4F2C8" w:rsidR="00144E06" w:rsidRPr="00031D01" w:rsidRDefault="00144E06" w:rsidP="009C0BE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3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1EC57C0" w14:textId="77777777" w:rsidR="00144E06" w:rsidRPr="00031D01" w:rsidRDefault="00144E06" w:rsidP="00144E0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22EF40BC" w14:textId="339811D5" w:rsidR="00144E06" w:rsidRPr="00031D01" w:rsidRDefault="00913FE7" w:rsidP="009C0BEE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4</w:t>
            </w:r>
            <w:r w:rsidR="009C5AD3" w:rsidRPr="00031D0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666</w:t>
            </w:r>
          </w:p>
        </w:tc>
      </w:tr>
      <w:tr w:rsidR="00731238" w:rsidRPr="00031D01" w14:paraId="05052B98" w14:textId="77777777" w:rsidTr="009C0BEE">
        <w:trPr>
          <w:cantSplit/>
          <w:trHeight w:val="20"/>
        </w:trPr>
        <w:tc>
          <w:tcPr>
            <w:tcW w:w="4410" w:type="dxa"/>
          </w:tcPr>
          <w:p w14:paraId="22213716" w14:textId="32D34A7E" w:rsidR="00731238" w:rsidRPr="00031D01" w:rsidRDefault="00731238" w:rsidP="00854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รวมผลกระทบจากการเปลี่ยนแปลงนโยบายบัญชี</w:t>
            </w:r>
          </w:p>
        </w:tc>
        <w:tc>
          <w:tcPr>
            <w:tcW w:w="990" w:type="dxa"/>
            <w:vAlign w:val="bottom"/>
          </w:tcPr>
          <w:p w14:paraId="6F4B04CE" w14:textId="77777777" w:rsidR="00731238" w:rsidRPr="00031D01" w:rsidRDefault="00731238" w:rsidP="00144E0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44D6C" w14:textId="01527C2A" w:rsidR="00731238" w:rsidRPr="00031D01" w:rsidRDefault="00731238" w:rsidP="009C0BE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34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1AE201" w14:textId="77777777" w:rsidR="00731238" w:rsidRPr="00031D01" w:rsidRDefault="00731238" w:rsidP="00144E0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D1BEC" w14:textId="75E5109D" w:rsidR="00731238" w:rsidRPr="00031D01" w:rsidRDefault="0085484B" w:rsidP="009C0BEE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8</w:t>
            </w:r>
            <w:r w:rsidR="00731238" w:rsidRPr="00031D0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666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144E06" w:rsidRPr="00031D01" w14:paraId="0AB1A7A3" w14:textId="5158AF33" w:rsidTr="009C0BEE">
        <w:trPr>
          <w:cantSplit/>
          <w:trHeight w:val="20"/>
        </w:trPr>
        <w:tc>
          <w:tcPr>
            <w:tcW w:w="4410" w:type="dxa"/>
          </w:tcPr>
          <w:p w14:paraId="166FEECA" w14:textId="1B3D7CAB" w:rsidR="00144E06" w:rsidRPr="00031D01" w:rsidRDefault="00144E06" w:rsidP="00A04E3D">
            <w:pPr>
              <w:spacing w:line="240" w:lineRule="auto"/>
              <w:ind w:left="178" w:right="8" w:hanging="17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246F1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2246F1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56</w:t>
            </w:r>
            <w:r w:rsidR="002246F1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- 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990" w:type="dxa"/>
            <w:vAlign w:val="bottom"/>
          </w:tcPr>
          <w:p w14:paraId="5F287228" w14:textId="22798F8E" w:rsidR="00144E06" w:rsidRPr="00031D01" w:rsidRDefault="00144E06" w:rsidP="00A04E3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050E8" w14:textId="39656AEF" w:rsidR="00144E06" w:rsidRPr="00031D01" w:rsidRDefault="002246F1" w:rsidP="009C0BEE">
            <w:pPr>
              <w:pStyle w:val="acctfourfigures"/>
              <w:tabs>
                <w:tab w:val="clear" w:pos="765"/>
                <w:tab w:val="decimal" w:pos="159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</w:t>
            </w:r>
            <w:r w:rsidR="00144E06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</w:t>
            </w:r>
            <w:r w:rsidR="00913FE7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9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</w:t>
            </w:r>
            <w:r w:rsidR="00144E06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</w:t>
            </w:r>
            <w:r w:rsidR="00913FE7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9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01CAF18" w14:textId="78C9FBB6" w:rsidR="00144E06" w:rsidRPr="00031D01" w:rsidRDefault="00144E06" w:rsidP="00A04E3D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60B41" w14:textId="0A6E6304" w:rsidR="00144E06" w:rsidRPr="00031D01" w:rsidRDefault="002246F1" w:rsidP="009C0BEE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right="-8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</w:t>
            </w:r>
            <w:r w:rsidR="00144E06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="00913FE7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4</w:t>
            </w:r>
            <w:r w:rsidR="00913FE7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4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</w:t>
            </w:r>
            <w:r w:rsidR="00261FE6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33</w:t>
            </w:r>
            <w:r w:rsidR="00913FE7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</w:tr>
    </w:tbl>
    <w:p w14:paraId="40E7BBE1" w14:textId="325E540D" w:rsidR="00490F5C" w:rsidRPr="00031D01" w:rsidRDefault="00490F5C" w:rsidP="002B54D5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031D01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มาตรฐานการรายงานทางการเงิน</w:t>
      </w:r>
      <w:r w:rsidR="006610BF" w:rsidRPr="00031D01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กลุ่ม</w:t>
      </w:r>
      <w:r w:rsidRPr="00031D01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เครื่องมือทางการเงิน</w:t>
      </w:r>
    </w:p>
    <w:p w14:paraId="151F7C76" w14:textId="08DC8110" w:rsidR="00490F5C" w:rsidRPr="00031D01" w:rsidRDefault="00490F5C" w:rsidP="009777A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28"/>
          <w:szCs w:val="28"/>
        </w:rPr>
      </w:pPr>
    </w:p>
    <w:p w14:paraId="0E4FEA61" w14:textId="7834AEEB" w:rsidR="00F73A36" w:rsidRPr="00031D01" w:rsidRDefault="00F73A36" w:rsidP="006B54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031D01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AE0CD8" w:rsidRPr="00031D01">
        <w:rPr>
          <w:rFonts w:ascii="Angsana New" w:hAnsi="Angsana New" w:hint="cs"/>
          <w:sz w:val="28"/>
          <w:szCs w:val="28"/>
          <w:cs/>
        </w:rPr>
        <w:t>ได้ถือปฏิบัติตามมาตรฐานการรายงานทางการเงิน</w:t>
      </w:r>
      <w:r w:rsidR="006610BF" w:rsidRPr="00031D01">
        <w:rPr>
          <w:rFonts w:ascii="Angsana New" w:hAnsi="Angsana New" w:hint="cs"/>
          <w:sz w:val="28"/>
          <w:szCs w:val="28"/>
          <w:cs/>
        </w:rPr>
        <w:t>กลุ่ม</w:t>
      </w:r>
      <w:r w:rsidR="00AE0CD8" w:rsidRPr="00031D01">
        <w:rPr>
          <w:rFonts w:ascii="Angsana New" w:hAnsi="Angsana New" w:hint="cs"/>
          <w:sz w:val="28"/>
          <w:szCs w:val="28"/>
          <w:cs/>
        </w:rPr>
        <w:t>เครื่องมือทางการเงิน</w:t>
      </w:r>
      <w:r w:rsidR="00F9057B" w:rsidRPr="00031D01">
        <w:rPr>
          <w:rFonts w:ascii="Angsana New" w:hAnsi="Angsana New" w:hint="cs"/>
          <w:sz w:val="28"/>
          <w:szCs w:val="28"/>
          <w:cs/>
        </w:rPr>
        <w:t>ด้วยวิธี</w:t>
      </w:r>
      <w:r w:rsidR="00AE0CD8" w:rsidRPr="00031D01">
        <w:rPr>
          <w:rFonts w:ascii="Angsana New" w:hAnsi="Angsana New" w:hint="cs"/>
          <w:sz w:val="28"/>
          <w:szCs w:val="28"/>
          <w:cs/>
        </w:rPr>
        <w:t>ปรับปรุงผลกระทบ</w:t>
      </w:r>
      <w:r w:rsidR="00F9057B" w:rsidRPr="00031D01">
        <w:rPr>
          <w:rFonts w:ascii="Angsana New" w:hAnsi="Angsana New" w:hint="cs"/>
          <w:sz w:val="28"/>
          <w:szCs w:val="28"/>
          <w:cs/>
        </w:rPr>
        <w:t>สะสม</w:t>
      </w:r>
      <w:r w:rsidR="00AE0CD8" w:rsidRPr="00031D01">
        <w:rPr>
          <w:rFonts w:ascii="Angsana New" w:hAnsi="Angsana New" w:hint="cs"/>
          <w:sz w:val="28"/>
          <w:szCs w:val="28"/>
          <w:cs/>
        </w:rPr>
        <w:t>กับกำไรสะสม</w:t>
      </w:r>
      <w:r w:rsidR="000C507B" w:rsidRPr="00031D01">
        <w:rPr>
          <w:rFonts w:ascii="Angsana New" w:hAnsi="Angsana New" w:hint="cs"/>
          <w:sz w:val="28"/>
          <w:szCs w:val="28"/>
        </w:rPr>
        <w:t xml:space="preserve"> </w:t>
      </w:r>
      <w:r w:rsidR="00AE0CD8" w:rsidRPr="00031D0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2246F1" w:rsidRPr="00031D01">
        <w:rPr>
          <w:rFonts w:ascii="Angsana New" w:hAnsi="Angsana New" w:hint="cs"/>
          <w:sz w:val="28"/>
          <w:szCs w:val="28"/>
        </w:rPr>
        <w:t>1</w:t>
      </w:r>
      <w:r w:rsidR="00AE0CD8" w:rsidRPr="00031D01">
        <w:rPr>
          <w:rFonts w:ascii="Angsana New" w:hAnsi="Angsana New" w:hint="cs"/>
          <w:sz w:val="28"/>
          <w:szCs w:val="28"/>
        </w:rPr>
        <w:t xml:space="preserve"> </w:t>
      </w:r>
      <w:r w:rsidR="00AE0CD8" w:rsidRPr="00031D01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2246F1" w:rsidRPr="00031D01">
        <w:rPr>
          <w:rFonts w:ascii="Angsana New" w:hAnsi="Angsana New" w:hint="cs"/>
          <w:sz w:val="28"/>
          <w:szCs w:val="28"/>
        </w:rPr>
        <w:t>2</w:t>
      </w:r>
      <w:r w:rsidR="00913FE7" w:rsidRPr="00031D01">
        <w:rPr>
          <w:rFonts w:ascii="Angsana New" w:hAnsi="Angsana New" w:hint="cs"/>
          <w:sz w:val="28"/>
          <w:szCs w:val="28"/>
        </w:rPr>
        <w:t>56</w:t>
      </w:r>
      <w:r w:rsidR="002246F1" w:rsidRPr="00031D01">
        <w:rPr>
          <w:rFonts w:ascii="Angsana New" w:hAnsi="Angsana New" w:hint="cs"/>
          <w:sz w:val="28"/>
          <w:szCs w:val="28"/>
        </w:rPr>
        <w:t>3</w:t>
      </w:r>
      <w:r w:rsidR="004434E0" w:rsidRPr="00031D01">
        <w:rPr>
          <w:rFonts w:ascii="Angsana New" w:hAnsi="Angsana New" w:hint="cs"/>
          <w:sz w:val="28"/>
          <w:szCs w:val="28"/>
        </w:rPr>
        <w:t xml:space="preserve"> </w:t>
      </w:r>
      <w:r w:rsidR="00F9057B" w:rsidRPr="00031D01">
        <w:rPr>
          <w:rFonts w:ascii="Angsana New" w:hAnsi="Angsana New" w:hint="cs"/>
          <w:sz w:val="28"/>
          <w:szCs w:val="28"/>
          <w:cs/>
        </w:rPr>
        <w:t>ดังนั้น กลุ่มบริษัทจึงไม่ปรับปรุงข้อมูลที่นำเสนอในปี</w:t>
      </w:r>
      <w:r w:rsidR="00F9057B" w:rsidRPr="00031D01">
        <w:rPr>
          <w:rFonts w:ascii="Angsana New" w:hAnsi="Angsana New" w:hint="cs"/>
          <w:sz w:val="28"/>
          <w:szCs w:val="28"/>
        </w:rPr>
        <w:t xml:space="preserve"> </w:t>
      </w:r>
      <w:r w:rsidR="002246F1" w:rsidRPr="00031D01">
        <w:rPr>
          <w:rFonts w:ascii="Angsana New" w:hAnsi="Angsana New" w:hint="cs"/>
          <w:sz w:val="28"/>
          <w:szCs w:val="28"/>
        </w:rPr>
        <w:t>2</w:t>
      </w:r>
      <w:r w:rsidR="00913FE7" w:rsidRPr="00031D01">
        <w:rPr>
          <w:rFonts w:ascii="Angsana New" w:hAnsi="Angsana New" w:hint="cs"/>
          <w:sz w:val="28"/>
          <w:szCs w:val="28"/>
        </w:rPr>
        <w:t>56</w:t>
      </w:r>
      <w:r w:rsidR="002246F1" w:rsidRPr="00031D01">
        <w:rPr>
          <w:rFonts w:ascii="Angsana New" w:hAnsi="Angsana New" w:hint="cs"/>
          <w:sz w:val="28"/>
          <w:szCs w:val="28"/>
        </w:rPr>
        <w:t>2</w:t>
      </w:r>
      <w:r w:rsidR="00F9057B" w:rsidRPr="00031D01">
        <w:rPr>
          <w:rFonts w:ascii="Angsana New" w:hAnsi="Angsana New" w:hint="cs"/>
          <w:sz w:val="28"/>
          <w:szCs w:val="28"/>
        </w:rPr>
        <w:t xml:space="preserve"> </w:t>
      </w:r>
    </w:p>
    <w:p w14:paraId="50EBCA5C" w14:textId="77777777" w:rsidR="00F73A36" w:rsidRPr="00031D01" w:rsidRDefault="00F73A36" w:rsidP="009777A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28"/>
          <w:szCs w:val="28"/>
        </w:rPr>
      </w:pPr>
    </w:p>
    <w:p w14:paraId="73F67D8D" w14:textId="105B5BD3" w:rsidR="00490F5C" w:rsidRPr="00031D01" w:rsidRDefault="00490F5C" w:rsidP="006B54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  <w:r w:rsidRPr="00031D01">
        <w:rPr>
          <w:rFonts w:ascii="Angsana New" w:hAnsi="Angsana New" w:hint="cs"/>
          <w:sz w:val="28"/>
          <w:szCs w:val="28"/>
          <w:cs/>
        </w:rPr>
        <w:t>มาตรฐานการรายงานทางการเงิน</w:t>
      </w:r>
      <w:r w:rsidR="006610BF" w:rsidRPr="00031D01">
        <w:rPr>
          <w:rFonts w:ascii="Angsana New" w:hAnsi="Angsana New" w:hint="cs"/>
          <w:sz w:val="28"/>
          <w:szCs w:val="28"/>
          <w:cs/>
        </w:rPr>
        <w:t>กลุ่ม</w:t>
      </w:r>
      <w:r w:rsidRPr="00031D01">
        <w:rPr>
          <w:rFonts w:ascii="Angsana New" w:hAnsi="Angsana New" w:hint="cs"/>
          <w:sz w:val="28"/>
          <w:szCs w:val="28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031D01">
        <w:rPr>
          <w:rFonts w:ascii="Angsana New" w:hAnsi="Angsana New" w:hint="cs"/>
          <w:sz w:val="28"/>
          <w:szCs w:val="28"/>
        </w:rPr>
        <w:t xml:space="preserve"> </w:t>
      </w:r>
      <w:r w:rsidRPr="00031D01">
        <w:rPr>
          <w:rFonts w:ascii="Angsana New" w:hAnsi="Angsana New" w:hint="cs"/>
          <w:sz w:val="28"/>
          <w:szCs w:val="28"/>
          <w:cs/>
        </w:rPr>
        <w:t>โดยผลกระทบจากการถือปฏิบัติตามมาตรฐานการรายงานทางการเงิน</w:t>
      </w:r>
      <w:r w:rsidR="006610BF" w:rsidRPr="00031D01">
        <w:rPr>
          <w:rFonts w:ascii="Angsana New" w:hAnsi="Angsana New" w:hint="cs"/>
          <w:sz w:val="28"/>
          <w:szCs w:val="28"/>
          <w:cs/>
        </w:rPr>
        <w:t>กลุ่ม</w:t>
      </w:r>
      <w:r w:rsidRPr="00031D01">
        <w:rPr>
          <w:rFonts w:ascii="Angsana New" w:hAnsi="Angsana New" w:hint="cs"/>
          <w:sz w:val="28"/>
          <w:szCs w:val="28"/>
          <w:cs/>
        </w:rPr>
        <w:t>เครื่องมือ</w:t>
      </w:r>
      <w:r w:rsidR="00BB5426" w:rsidRPr="00031D01">
        <w:rPr>
          <w:rFonts w:ascii="Angsana New" w:hAnsi="Angsana New" w:hint="cs"/>
          <w:sz w:val="28"/>
          <w:szCs w:val="28"/>
        </w:rPr>
        <w:br/>
      </w:r>
      <w:r w:rsidRPr="00031D01">
        <w:rPr>
          <w:rFonts w:ascii="Angsana New" w:hAnsi="Angsana New" w:hint="cs"/>
          <w:sz w:val="28"/>
          <w:szCs w:val="28"/>
          <w:cs/>
        </w:rPr>
        <w:t xml:space="preserve">ทางการเงิน มีดังนี้ </w:t>
      </w:r>
    </w:p>
    <w:p w14:paraId="40457C4C" w14:textId="48EBA4A0" w:rsidR="00BB5B44" w:rsidRPr="00031D01" w:rsidRDefault="00BB5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4F461FD9" w14:textId="1DB83E94" w:rsidR="00490F5C" w:rsidRPr="00031D01" w:rsidRDefault="00490F5C" w:rsidP="002B54D5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031D01">
        <w:rPr>
          <w:rFonts w:ascii="Angsana New" w:hAnsi="Angsana New" w:hint="cs"/>
          <w:sz w:val="28"/>
          <w:szCs w:val="28"/>
          <w:cs/>
        </w:rPr>
        <w:t>การจัดประเภทรายการ</w:t>
      </w:r>
      <w:r w:rsidR="007B745F" w:rsidRPr="00031D01">
        <w:rPr>
          <w:rFonts w:ascii="Angsana New" w:hAnsi="Angsana New" w:hint="cs"/>
          <w:sz w:val="28"/>
          <w:szCs w:val="28"/>
          <w:cs/>
        </w:rPr>
        <w:t>และการวัดมูลค่า</w:t>
      </w:r>
      <w:r w:rsidRPr="00031D01">
        <w:rPr>
          <w:rFonts w:ascii="Angsana New" w:hAnsi="Angsana New" w:hint="cs"/>
          <w:sz w:val="28"/>
          <w:szCs w:val="28"/>
          <w:cs/>
        </w:rPr>
        <w:t>ของสินทรัพย์ทางการเงิน</w:t>
      </w:r>
      <w:r w:rsidR="007B745F" w:rsidRPr="00031D01">
        <w:rPr>
          <w:rFonts w:ascii="Angsana New" w:hAnsi="Angsana New" w:hint="cs"/>
          <w:sz w:val="28"/>
          <w:szCs w:val="28"/>
          <w:cs/>
        </w:rPr>
        <w:t>และหนี้สินทางการเงิน</w:t>
      </w:r>
    </w:p>
    <w:p w14:paraId="50409C5A" w14:textId="77777777" w:rsidR="00490F5C" w:rsidRPr="00031D01" w:rsidRDefault="00490F5C" w:rsidP="009777A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28"/>
          <w:szCs w:val="28"/>
        </w:rPr>
      </w:pPr>
    </w:p>
    <w:p w14:paraId="59BAFE56" w14:textId="3B1F3819" w:rsidR="00490F5C" w:rsidRPr="00031D01" w:rsidRDefault="00490F5C" w:rsidP="006B54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  <w:r w:rsidRPr="00031D01">
        <w:rPr>
          <w:rFonts w:ascii="Angsana New" w:hAnsi="Angsana New" w:hint="cs"/>
          <w:sz w:val="28"/>
          <w:szCs w:val="28"/>
          <w:cs/>
        </w:rPr>
        <w:t xml:space="preserve">มาตรฐานการรายงานทางการเงิน ฉบับที่ </w:t>
      </w:r>
      <w:r w:rsidR="00913FE7" w:rsidRPr="00031D01">
        <w:rPr>
          <w:rFonts w:ascii="Angsana New" w:hAnsi="Angsana New" w:hint="cs"/>
          <w:sz w:val="28"/>
          <w:szCs w:val="28"/>
        </w:rPr>
        <w:t>9</w:t>
      </w:r>
      <w:r w:rsidRPr="00031D01">
        <w:rPr>
          <w:rFonts w:ascii="Angsana New" w:hAnsi="Angsana New" w:hint="cs"/>
          <w:sz w:val="28"/>
          <w:szCs w:val="28"/>
        </w:rPr>
        <w:t xml:space="preserve"> </w:t>
      </w:r>
      <w:r w:rsidR="00077C5C" w:rsidRPr="00031D01">
        <w:rPr>
          <w:rFonts w:ascii="Angsana New" w:hAnsi="Angsana New" w:hint="cs"/>
          <w:sz w:val="28"/>
          <w:szCs w:val="28"/>
        </w:rPr>
        <w:t>(</w:t>
      </w:r>
      <w:r w:rsidRPr="00031D01">
        <w:rPr>
          <w:rFonts w:ascii="Angsana New" w:hAnsi="Angsana New" w:hint="cs"/>
          <w:sz w:val="28"/>
          <w:szCs w:val="28"/>
        </w:rPr>
        <w:t xml:space="preserve">“TFRS </w:t>
      </w:r>
      <w:r w:rsidR="00913FE7" w:rsidRPr="00031D01">
        <w:rPr>
          <w:rFonts w:ascii="Angsana New" w:hAnsi="Angsana New" w:hint="cs"/>
          <w:sz w:val="28"/>
          <w:szCs w:val="28"/>
        </w:rPr>
        <w:t>9</w:t>
      </w:r>
      <w:r w:rsidRPr="00031D01">
        <w:rPr>
          <w:rFonts w:ascii="Angsana New" w:hAnsi="Angsana New" w:hint="cs"/>
          <w:sz w:val="28"/>
          <w:szCs w:val="28"/>
        </w:rPr>
        <w:t>”</w:t>
      </w:r>
      <w:r w:rsidR="00077C5C" w:rsidRPr="00031D01">
        <w:rPr>
          <w:rFonts w:ascii="Angsana New" w:hAnsi="Angsana New" w:hint="cs"/>
          <w:sz w:val="28"/>
          <w:szCs w:val="28"/>
        </w:rPr>
        <w:t>)</w:t>
      </w:r>
      <w:r w:rsidRPr="00031D01">
        <w:rPr>
          <w:rFonts w:ascii="Angsana New" w:hAnsi="Angsana New" w:hint="cs"/>
          <w:sz w:val="28"/>
          <w:szCs w:val="28"/>
        </w:rPr>
        <w:t xml:space="preserve"> </w:t>
      </w:r>
      <w:r w:rsidRPr="00031D01">
        <w:rPr>
          <w:rFonts w:ascii="Angsana New" w:hAnsi="Angsana New" w:hint="cs"/>
          <w:sz w:val="28"/>
          <w:szCs w:val="28"/>
          <w:cs/>
        </w:rPr>
        <w:t xml:space="preserve">จัดประเภทสินทรัพย์ทางการเงินเป็น </w:t>
      </w:r>
      <w:r w:rsidR="002246F1" w:rsidRPr="00031D01">
        <w:rPr>
          <w:rFonts w:ascii="Angsana New" w:hAnsi="Angsana New" w:hint="cs"/>
          <w:sz w:val="28"/>
          <w:szCs w:val="28"/>
        </w:rPr>
        <w:t>3</w:t>
      </w:r>
      <w:r w:rsidRPr="00031D01">
        <w:rPr>
          <w:rFonts w:ascii="Angsana New" w:hAnsi="Angsana New" w:hint="cs"/>
          <w:sz w:val="28"/>
          <w:szCs w:val="28"/>
        </w:rPr>
        <w:t xml:space="preserve"> </w:t>
      </w:r>
      <w:r w:rsidRPr="00031D01">
        <w:rPr>
          <w:rFonts w:ascii="Angsana New" w:hAnsi="Angsana New" w:hint="cs"/>
          <w:sz w:val="28"/>
          <w:szCs w:val="28"/>
          <w:cs/>
        </w:rPr>
        <w:t>ประเภท ได้แก่</w:t>
      </w:r>
      <w:r w:rsidRPr="00031D01">
        <w:rPr>
          <w:rFonts w:ascii="Angsana New" w:hAnsi="Angsana New" w:hint="cs"/>
          <w:sz w:val="28"/>
          <w:szCs w:val="28"/>
        </w:rPr>
        <w:t xml:space="preserve"> </w:t>
      </w:r>
      <w:r w:rsidRPr="00031D01">
        <w:rPr>
          <w:rFonts w:ascii="Angsana New" w:hAnsi="Angsana New" w:hint="cs"/>
          <w:sz w:val="28"/>
          <w:szCs w:val="28"/>
          <w:cs/>
        </w:rPr>
        <w:t>ราคาทุนตัดจำหน่าย มูลค่ายุติธรรมผ่านกำไรขาดทุนเบ็ดเสร็จอื่น</w:t>
      </w:r>
      <w:r w:rsidR="00D45B0A" w:rsidRPr="00031D01">
        <w:rPr>
          <w:rFonts w:ascii="Angsana New" w:hAnsi="Angsana New" w:hint="cs"/>
          <w:sz w:val="28"/>
          <w:szCs w:val="28"/>
          <w:cs/>
        </w:rPr>
        <w:t xml:space="preserve"> </w:t>
      </w:r>
      <w:r w:rsidR="00077C5C" w:rsidRPr="00031D01">
        <w:rPr>
          <w:rFonts w:ascii="Angsana New" w:hAnsi="Angsana New" w:hint="cs"/>
          <w:sz w:val="28"/>
          <w:szCs w:val="28"/>
        </w:rPr>
        <w:t>(</w:t>
      </w:r>
      <w:r w:rsidR="00536C20" w:rsidRPr="00031D01">
        <w:rPr>
          <w:rFonts w:ascii="Angsana New" w:hAnsi="Angsana New" w:hint="cs"/>
          <w:sz w:val="28"/>
          <w:szCs w:val="28"/>
        </w:rPr>
        <w:t>“</w:t>
      </w:r>
      <w:r w:rsidR="00D45B0A" w:rsidRPr="00031D01">
        <w:rPr>
          <w:rFonts w:ascii="Angsana New" w:hAnsi="Angsana New" w:hint="cs"/>
          <w:sz w:val="28"/>
          <w:szCs w:val="28"/>
        </w:rPr>
        <w:t>FVOCI</w:t>
      </w:r>
      <w:r w:rsidR="00536C20" w:rsidRPr="00031D01">
        <w:rPr>
          <w:rFonts w:ascii="Angsana New" w:hAnsi="Angsana New" w:hint="cs"/>
          <w:sz w:val="28"/>
          <w:szCs w:val="28"/>
        </w:rPr>
        <w:t>”</w:t>
      </w:r>
      <w:r w:rsidR="00077C5C" w:rsidRPr="00031D01">
        <w:rPr>
          <w:rFonts w:ascii="Angsana New" w:hAnsi="Angsana New" w:hint="cs"/>
          <w:sz w:val="28"/>
          <w:szCs w:val="28"/>
        </w:rPr>
        <w:t>)</w:t>
      </w:r>
      <w:r w:rsidRPr="00031D01">
        <w:rPr>
          <w:rFonts w:ascii="Angsana New" w:hAnsi="Angsana New" w:hint="cs"/>
          <w:sz w:val="28"/>
          <w:szCs w:val="28"/>
          <w:cs/>
        </w:rPr>
        <w:t xml:space="preserve"> และมูลค่ายุติธรรมผ่านกำไรหรือขาดทุน</w:t>
      </w:r>
      <w:r w:rsidR="00D45B0A" w:rsidRPr="00031D01">
        <w:rPr>
          <w:rFonts w:ascii="Angsana New" w:hAnsi="Angsana New" w:hint="cs"/>
          <w:sz w:val="28"/>
          <w:szCs w:val="28"/>
        </w:rPr>
        <w:t xml:space="preserve"> </w:t>
      </w:r>
      <w:r w:rsidR="00077C5C" w:rsidRPr="00031D01">
        <w:rPr>
          <w:rFonts w:ascii="Angsana New" w:hAnsi="Angsana New" w:hint="cs"/>
          <w:sz w:val="28"/>
          <w:szCs w:val="28"/>
        </w:rPr>
        <w:t>(</w:t>
      </w:r>
      <w:r w:rsidR="00536C20" w:rsidRPr="00031D01">
        <w:rPr>
          <w:rFonts w:ascii="Angsana New" w:hAnsi="Angsana New" w:hint="cs"/>
          <w:sz w:val="28"/>
          <w:szCs w:val="28"/>
        </w:rPr>
        <w:t>“</w:t>
      </w:r>
      <w:r w:rsidR="00D45B0A" w:rsidRPr="00031D01">
        <w:rPr>
          <w:rFonts w:ascii="Angsana New" w:hAnsi="Angsana New" w:hint="cs"/>
          <w:sz w:val="28"/>
          <w:szCs w:val="28"/>
        </w:rPr>
        <w:t>FVTPL</w:t>
      </w:r>
      <w:r w:rsidR="00536C20" w:rsidRPr="00031D01">
        <w:rPr>
          <w:rFonts w:ascii="Angsana New" w:hAnsi="Angsana New" w:hint="cs"/>
          <w:sz w:val="28"/>
          <w:szCs w:val="28"/>
        </w:rPr>
        <w:t>”</w:t>
      </w:r>
      <w:r w:rsidR="00077C5C" w:rsidRPr="00031D01">
        <w:rPr>
          <w:rFonts w:ascii="Angsana New" w:hAnsi="Angsana New" w:hint="cs"/>
          <w:sz w:val="28"/>
          <w:szCs w:val="28"/>
        </w:rPr>
        <w:t>)</w:t>
      </w:r>
      <w:r w:rsidRPr="00031D01">
        <w:rPr>
          <w:rFonts w:ascii="Angsana New" w:hAnsi="Angsana New" w:hint="cs"/>
          <w:sz w:val="28"/>
          <w:szCs w:val="28"/>
        </w:rPr>
        <w:t xml:space="preserve"> </w:t>
      </w:r>
      <w:r w:rsidRPr="00031D01">
        <w:rPr>
          <w:rFonts w:ascii="Angsana New" w:hAnsi="Angsana New" w:hint="cs"/>
          <w:sz w:val="28"/>
          <w:szCs w:val="28"/>
          <w:cs/>
        </w:rPr>
        <w:t xml:space="preserve">โดยการจัดประเภทตาม </w:t>
      </w:r>
      <w:r w:rsidRPr="00031D01">
        <w:rPr>
          <w:rFonts w:ascii="Angsana New" w:hAnsi="Angsana New" w:hint="cs"/>
          <w:sz w:val="28"/>
          <w:szCs w:val="28"/>
        </w:rPr>
        <w:t xml:space="preserve">TFRS </w:t>
      </w:r>
      <w:r w:rsidR="00913FE7" w:rsidRPr="00031D01">
        <w:rPr>
          <w:rFonts w:ascii="Angsana New" w:hAnsi="Angsana New" w:hint="cs"/>
          <w:sz w:val="28"/>
          <w:szCs w:val="28"/>
        </w:rPr>
        <w:t>9</w:t>
      </w:r>
      <w:r w:rsidRPr="00031D01">
        <w:rPr>
          <w:rFonts w:ascii="Angsana New" w:hAnsi="Angsana New" w:hint="cs"/>
          <w:sz w:val="28"/>
          <w:szCs w:val="28"/>
        </w:rPr>
        <w:t xml:space="preserve"> </w:t>
      </w:r>
      <w:r w:rsidRPr="00031D01">
        <w:rPr>
          <w:rFonts w:ascii="Angsana New" w:hAnsi="Angsana New" w:hint="cs"/>
          <w:sz w:val="28"/>
          <w:szCs w:val="28"/>
          <w:cs/>
        </w:rPr>
        <w:t>จะเป็นไปตามลักษณะของกระแสเงินสดของสินทรัพย์</w:t>
      </w:r>
      <w:r w:rsidR="00BB5426" w:rsidRPr="00031D01">
        <w:rPr>
          <w:rFonts w:ascii="Angsana New" w:hAnsi="Angsana New" w:hint="cs"/>
          <w:sz w:val="28"/>
          <w:szCs w:val="28"/>
        </w:rPr>
        <w:br/>
      </w:r>
      <w:r w:rsidRPr="00031D01">
        <w:rPr>
          <w:rFonts w:ascii="Angsana New" w:hAnsi="Angsana New" w:hint="cs"/>
          <w:sz w:val="28"/>
          <w:szCs w:val="28"/>
          <w:cs/>
        </w:rPr>
        <w:t>ทางการเงินและโมเดลธุรกิจของกิจการในการบริหารจัดการสินทรัพย์ทางการเงินนั้น</w:t>
      </w:r>
      <w:r w:rsidR="000F3123" w:rsidRPr="00031D01">
        <w:rPr>
          <w:rFonts w:ascii="Angsana New" w:hAnsi="Angsana New" w:hint="cs"/>
          <w:sz w:val="28"/>
          <w:szCs w:val="28"/>
          <w:cs/>
        </w:rPr>
        <w:t xml:space="preserve"> ทั้งนี้ </w:t>
      </w:r>
      <w:r w:rsidR="000F3123" w:rsidRPr="00031D01">
        <w:rPr>
          <w:rFonts w:ascii="Angsana New" w:hAnsi="Angsana New" w:hint="cs"/>
          <w:sz w:val="28"/>
          <w:szCs w:val="28"/>
        </w:rPr>
        <w:t xml:space="preserve">TFRS </w:t>
      </w:r>
      <w:r w:rsidR="00913FE7" w:rsidRPr="00031D01">
        <w:rPr>
          <w:rFonts w:ascii="Angsana New" w:hAnsi="Angsana New" w:hint="cs"/>
          <w:sz w:val="28"/>
          <w:szCs w:val="28"/>
        </w:rPr>
        <w:t>9</w:t>
      </w:r>
      <w:r w:rsidR="000F3123" w:rsidRPr="00031D01">
        <w:rPr>
          <w:rFonts w:ascii="Angsana New" w:hAnsi="Angsana New" w:hint="cs"/>
          <w:sz w:val="28"/>
          <w:szCs w:val="28"/>
        </w:rPr>
        <w:t xml:space="preserve"> </w:t>
      </w:r>
      <w:r w:rsidR="000F3123" w:rsidRPr="00031D01">
        <w:rPr>
          <w:rFonts w:ascii="Angsana New" w:hAnsi="Angsana New" w:hint="cs"/>
          <w:sz w:val="28"/>
          <w:szCs w:val="28"/>
          <w:cs/>
        </w:rPr>
        <w:t>ยกเลิก</w:t>
      </w:r>
      <w:r w:rsidR="00BB5426" w:rsidRPr="00031D01">
        <w:rPr>
          <w:rFonts w:ascii="Angsana New" w:hAnsi="Angsana New" w:hint="cs"/>
          <w:sz w:val="28"/>
          <w:szCs w:val="28"/>
        </w:rPr>
        <w:br/>
      </w:r>
      <w:r w:rsidR="000F3123" w:rsidRPr="00031D01">
        <w:rPr>
          <w:rFonts w:ascii="Angsana New" w:hAnsi="Angsana New" w:hint="cs"/>
          <w:sz w:val="28"/>
          <w:szCs w:val="28"/>
          <w:cs/>
        </w:rPr>
        <w:t>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</w:t>
      </w:r>
      <w:r w:rsidR="00BB5426" w:rsidRPr="00031D01">
        <w:rPr>
          <w:rFonts w:ascii="Angsana New" w:hAnsi="Angsana New" w:hint="cs"/>
          <w:sz w:val="28"/>
          <w:szCs w:val="28"/>
        </w:rPr>
        <w:br/>
      </w:r>
      <w:r w:rsidR="000F3123" w:rsidRPr="00031D01">
        <w:rPr>
          <w:rFonts w:ascii="Angsana New" w:hAnsi="Angsana New" w:hint="cs"/>
          <w:sz w:val="28"/>
          <w:szCs w:val="28"/>
          <w:cs/>
        </w:rPr>
        <w:t xml:space="preserve">ตามที่กำหนดโดยมาตรฐานการบัญชี ฉบับที่ </w:t>
      </w:r>
      <w:r w:rsidR="002246F1" w:rsidRPr="00031D01">
        <w:rPr>
          <w:rFonts w:ascii="Angsana New" w:hAnsi="Angsana New" w:hint="cs"/>
          <w:sz w:val="28"/>
          <w:szCs w:val="28"/>
        </w:rPr>
        <w:t>1</w:t>
      </w:r>
      <w:r w:rsidR="00913FE7" w:rsidRPr="00031D01">
        <w:rPr>
          <w:rFonts w:ascii="Angsana New" w:hAnsi="Angsana New" w:hint="cs"/>
          <w:sz w:val="28"/>
          <w:szCs w:val="28"/>
        </w:rPr>
        <w:t>05</w:t>
      </w:r>
    </w:p>
    <w:p w14:paraId="75BC1AAE" w14:textId="299283ED" w:rsidR="00490F5C" w:rsidRPr="00031D01" w:rsidRDefault="00490F5C" w:rsidP="009777A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28"/>
          <w:szCs w:val="28"/>
        </w:rPr>
      </w:pPr>
    </w:p>
    <w:p w14:paraId="0B40BC88" w14:textId="103C6985" w:rsidR="001E2AE6" w:rsidRPr="00E973B8" w:rsidRDefault="001E2AE6" w:rsidP="006B542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pacing w:val="-2"/>
          <w:sz w:val="28"/>
          <w:szCs w:val="28"/>
        </w:rPr>
      </w:pPr>
      <w:r w:rsidRPr="00E973B8">
        <w:rPr>
          <w:rFonts w:ascii="Angsana New" w:hAnsi="Angsana New" w:hint="cs"/>
          <w:spacing w:val="-2"/>
          <w:sz w:val="28"/>
          <w:szCs w:val="28"/>
          <w:cs/>
        </w:rPr>
        <w:t>ตาม</w:t>
      </w:r>
      <w:r w:rsidRPr="00E973B8">
        <w:rPr>
          <w:rFonts w:ascii="Angsana New" w:hAnsi="Angsana New" w:hint="cs"/>
          <w:spacing w:val="-2"/>
          <w:sz w:val="28"/>
          <w:szCs w:val="28"/>
        </w:rPr>
        <w:t xml:space="preserve"> TFRS </w:t>
      </w:r>
      <w:r w:rsidR="00913FE7" w:rsidRPr="00E973B8">
        <w:rPr>
          <w:rFonts w:ascii="Angsana New" w:hAnsi="Angsana New" w:hint="cs"/>
          <w:spacing w:val="-2"/>
          <w:sz w:val="28"/>
          <w:szCs w:val="28"/>
        </w:rPr>
        <w:t>9</w:t>
      </w:r>
      <w:r w:rsidRPr="00E973B8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E973B8">
        <w:rPr>
          <w:rFonts w:ascii="Angsana New" w:hAnsi="Angsana New" w:hint="cs"/>
          <w:spacing w:val="-2"/>
          <w:sz w:val="28"/>
          <w:szCs w:val="28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</w:t>
      </w:r>
      <w:r w:rsidR="00BB5B44" w:rsidRPr="00E973B8">
        <w:rPr>
          <w:rFonts w:ascii="Angsana New" w:hAnsi="Angsana New" w:hint="cs"/>
          <w:spacing w:val="-2"/>
          <w:sz w:val="28"/>
          <w:szCs w:val="28"/>
          <w:cs/>
        </w:rPr>
        <w:t xml:space="preserve"> เดิม</w:t>
      </w:r>
      <w:r w:rsidRPr="00E973B8">
        <w:rPr>
          <w:rFonts w:ascii="Angsana New" w:hAnsi="Angsana New" w:hint="cs"/>
          <w:spacing w:val="-2"/>
          <w:sz w:val="28"/>
          <w:szCs w:val="28"/>
          <w:cs/>
        </w:rPr>
        <w:t xml:space="preserve">กลุ่มบริษัทรับรู้ดอกเบี้ยรับและดอกเบี้ยจ่ายด้วยอัตราดอกเบี้ยตามสัญญา </w:t>
      </w:r>
    </w:p>
    <w:p w14:paraId="2E18DF71" w14:textId="77777777" w:rsidR="001E2AE6" w:rsidRPr="00031D01" w:rsidRDefault="001E2AE6" w:rsidP="009777A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28"/>
          <w:szCs w:val="28"/>
        </w:rPr>
      </w:pPr>
    </w:p>
    <w:p w14:paraId="7B08C4FE" w14:textId="7DD68BCD" w:rsidR="00490F5C" w:rsidRPr="00031D01" w:rsidRDefault="0081025D" w:rsidP="00D36ED5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  <w:cs/>
        </w:rPr>
      </w:pPr>
      <w:r w:rsidRPr="00031D01">
        <w:rPr>
          <w:rFonts w:ascii="Angsana New" w:hAnsi="Angsana New" w:hint="cs"/>
          <w:sz w:val="28"/>
          <w:szCs w:val="28"/>
          <w:cs/>
        </w:rPr>
        <w:t xml:space="preserve">ตาม </w:t>
      </w:r>
      <w:r w:rsidRPr="00031D01">
        <w:rPr>
          <w:rFonts w:ascii="Angsana New" w:hAnsi="Angsana New" w:hint="cs"/>
          <w:sz w:val="28"/>
          <w:szCs w:val="28"/>
        </w:rPr>
        <w:t xml:space="preserve">TFRS </w:t>
      </w:r>
      <w:r w:rsidR="00913FE7" w:rsidRPr="00031D01">
        <w:rPr>
          <w:rFonts w:ascii="Angsana New" w:hAnsi="Angsana New" w:hint="cs"/>
          <w:sz w:val="28"/>
          <w:szCs w:val="28"/>
        </w:rPr>
        <w:t>9</w:t>
      </w:r>
      <w:r w:rsidRPr="00031D01">
        <w:rPr>
          <w:rFonts w:ascii="Angsana New" w:hAnsi="Angsana New" w:hint="cs"/>
          <w:sz w:val="28"/>
          <w:szCs w:val="28"/>
        </w:rPr>
        <w:t xml:space="preserve"> </w:t>
      </w:r>
      <w:r w:rsidR="00490F5C" w:rsidRPr="00031D01">
        <w:rPr>
          <w:rFonts w:ascii="Angsana New" w:hAnsi="Angsana New" w:hint="cs"/>
          <w:sz w:val="28"/>
          <w:szCs w:val="28"/>
          <w:cs/>
        </w:rPr>
        <w:t>อนุพันธ์จะวัดมูลค่าด้วยมูลค่ายุติธรรมผ่านกำไรหรือขาดทุน</w:t>
      </w:r>
      <w:r w:rsidR="00BB5B44" w:rsidRPr="00031D01">
        <w:rPr>
          <w:rFonts w:ascii="Angsana New" w:hAnsi="Angsana New" w:hint="cs"/>
          <w:sz w:val="28"/>
          <w:szCs w:val="28"/>
          <w:cs/>
        </w:rPr>
        <w:t xml:space="preserve"> เดิม</w:t>
      </w:r>
      <w:r w:rsidR="00490F5C" w:rsidRPr="00031D01">
        <w:rPr>
          <w:rFonts w:ascii="Angsana New" w:eastAsia="Calibri" w:hAnsi="Angsana New" w:hint="cs"/>
          <w:sz w:val="28"/>
          <w:szCs w:val="28"/>
          <w:cs/>
          <w:lang w:val="en-GB"/>
        </w:rPr>
        <w:t>กลุ่มบริษัท</w:t>
      </w:r>
      <w:r w:rsidR="00490F5C" w:rsidRPr="00031D01">
        <w:rPr>
          <w:rFonts w:ascii="Angsana New" w:hAnsi="Angsana New" w:hint="cs"/>
          <w:sz w:val="28"/>
          <w:szCs w:val="28"/>
          <w:cs/>
        </w:rPr>
        <w:t>รับรู้รายการเมื่อ</w:t>
      </w:r>
      <w:r w:rsidRPr="00031D01">
        <w:rPr>
          <w:rFonts w:ascii="Angsana New" w:hAnsi="Angsana New" w:hint="cs"/>
          <w:sz w:val="28"/>
          <w:szCs w:val="28"/>
          <w:cs/>
        </w:rPr>
        <w:t>ใช้สิทธิใน</w:t>
      </w:r>
      <w:r w:rsidR="00490F5C" w:rsidRPr="00031D01">
        <w:rPr>
          <w:rFonts w:ascii="Angsana New" w:hAnsi="Angsana New" w:hint="cs"/>
          <w:sz w:val="28"/>
          <w:szCs w:val="28"/>
          <w:cs/>
        </w:rPr>
        <w:t>อนุพันธ์ดังกล่าว</w:t>
      </w:r>
      <w:r w:rsidR="00490F5C" w:rsidRPr="00031D01">
        <w:rPr>
          <w:rFonts w:ascii="Angsana New" w:hAnsi="Angsana New" w:hint="cs"/>
          <w:i/>
          <w:iCs/>
          <w:color w:val="0000FF"/>
          <w:sz w:val="28"/>
          <w:szCs w:val="28"/>
          <w:shd w:val="clear" w:color="auto" w:fill="D9D9D9" w:themeFill="background1" w:themeFillShade="D9"/>
          <w:cs/>
        </w:rPr>
        <w:t xml:space="preserve"> </w:t>
      </w:r>
    </w:p>
    <w:p w14:paraId="440859E1" w14:textId="77777777" w:rsidR="00633E47" w:rsidRPr="00031D01" w:rsidRDefault="00633E47" w:rsidP="00144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14B475A0" w14:textId="7E66405C" w:rsidR="0036574B" w:rsidRPr="00031D01" w:rsidRDefault="0036574B" w:rsidP="002B54D5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031D01">
        <w:rPr>
          <w:rFonts w:ascii="Angsana New" w:hAnsi="Angsana New" w:hint="cs"/>
          <w:sz w:val="28"/>
          <w:szCs w:val="28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14:paraId="726FC171" w14:textId="77777777" w:rsidR="003959E1" w:rsidRPr="00031D01" w:rsidRDefault="003959E1" w:rsidP="005004C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</w:p>
    <w:p w14:paraId="2F63B2E4" w14:textId="4510B5DF" w:rsidR="00916F59" w:rsidRPr="00031D01" w:rsidRDefault="0036574B" w:rsidP="005004C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  <w:r w:rsidRPr="00031D01">
        <w:rPr>
          <w:rFonts w:ascii="Angsana New" w:hAnsi="Angsana New" w:hint="cs"/>
          <w:sz w:val="28"/>
          <w:szCs w:val="28"/>
        </w:rPr>
        <w:t xml:space="preserve">TFRS </w:t>
      </w:r>
      <w:r w:rsidR="00913FE7" w:rsidRPr="00031D01">
        <w:rPr>
          <w:rFonts w:ascii="Angsana New" w:hAnsi="Angsana New" w:hint="cs"/>
          <w:sz w:val="28"/>
          <w:szCs w:val="28"/>
        </w:rPr>
        <w:t>9</w:t>
      </w:r>
      <w:r w:rsidRPr="00031D01">
        <w:rPr>
          <w:rFonts w:ascii="Angsana New" w:hAnsi="Angsana New" w:hint="cs"/>
          <w:sz w:val="28"/>
          <w:szCs w:val="28"/>
        </w:rPr>
        <w:t xml:space="preserve"> </w:t>
      </w:r>
      <w:r w:rsidRPr="00031D01">
        <w:rPr>
          <w:rFonts w:ascii="Angsana New" w:hAnsi="Angsana New" w:hint="cs"/>
          <w:sz w:val="28"/>
          <w:szCs w:val="28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="00617354" w:rsidRPr="00031D01">
        <w:rPr>
          <w:rFonts w:ascii="Angsana New" w:hAnsi="Angsana New" w:hint="cs"/>
          <w:sz w:val="28"/>
          <w:szCs w:val="28"/>
        </w:rPr>
        <w:t xml:space="preserve"> </w:t>
      </w:r>
      <w:r w:rsidR="00617354" w:rsidRPr="00031D01">
        <w:rPr>
          <w:rFonts w:ascii="Angsana New" w:hAnsi="Angsana New" w:hint="cs"/>
          <w:sz w:val="28"/>
          <w:szCs w:val="28"/>
          <w:cs/>
        </w:rPr>
        <w:t>เดิม</w:t>
      </w:r>
      <w:r w:rsidRPr="00031D01">
        <w:rPr>
          <w:rFonts w:ascii="Angsana New" w:hAnsi="Angsana New" w:hint="cs"/>
          <w:sz w:val="28"/>
          <w:szCs w:val="28"/>
          <w:cs/>
        </w:rPr>
        <w:t>กลุ่มบริษัทประมาณการค่าเผื่อหนี้สงสัยจะสูญโดยการวิเคราะห์ประวัติการชำระหนี้ และ</w:t>
      </w:r>
      <w:r w:rsidR="00BB5426" w:rsidRPr="00031D01">
        <w:rPr>
          <w:rFonts w:ascii="Angsana New" w:hAnsi="Angsana New" w:hint="cs"/>
          <w:sz w:val="28"/>
          <w:szCs w:val="28"/>
        </w:rPr>
        <w:br/>
      </w:r>
      <w:r w:rsidRPr="00031D01">
        <w:rPr>
          <w:rFonts w:ascii="Angsana New" w:hAnsi="Angsana New" w:hint="cs"/>
          <w:sz w:val="28"/>
          <w:szCs w:val="28"/>
          <w:cs/>
        </w:rPr>
        <w:t xml:space="preserve">การคาดการณ์เกี่ยวกับการชำระหนี้ในอนาคตของลูกค้า </w:t>
      </w:r>
      <w:r w:rsidRPr="00031D01">
        <w:rPr>
          <w:rFonts w:ascii="Angsana New" w:hAnsi="Angsana New" w:hint="cs"/>
          <w:sz w:val="28"/>
          <w:szCs w:val="28"/>
        </w:rPr>
        <w:t xml:space="preserve">TFRS </w:t>
      </w:r>
      <w:r w:rsidR="00913FE7" w:rsidRPr="00031D01">
        <w:rPr>
          <w:rFonts w:ascii="Angsana New" w:hAnsi="Angsana New" w:hint="cs"/>
          <w:sz w:val="28"/>
          <w:szCs w:val="28"/>
        </w:rPr>
        <w:t>9</w:t>
      </w:r>
      <w:r w:rsidRPr="00031D01">
        <w:rPr>
          <w:rFonts w:ascii="Angsana New" w:hAnsi="Angsana New" w:hint="cs"/>
          <w:sz w:val="28"/>
          <w:szCs w:val="28"/>
        </w:rPr>
        <w:t xml:space="preserve"> </w:t>
      </w:r>
      <w:r w:rsidRPr="00031D01">
        <w:rPr>
          <w:rFonts w:ascii="Angsana New" w:hAnsi="Angsana New" w:hint="cs"/>
          <w:sz w:val="28"/>
          <w:szCs w:val="28"/>
          <w:cs/>
        </w:rPr>
        <w:t>กำหนดให้ใช้วิจารณญาณในการประเมินว่า</w:t>
      </w:r>
      <w:r w:rsidR="00BB5426" w:rsidRPr="00031D01">
        <w:rPr>
          <w:rFonts w:ascii="Angsana New" w:hAnsi="Angsana New" w:hint="cs"/>
          <w:sz w:val="28"/>
          <w:szCs w:val="28"/>
        </w:rPr>
        <w:br/>
      </w:r>
      <w:r w:rsidRPr="00031D01">
        <w:rPr>
          <w:rFonts w:ascii="Angsana New" w:hAnsi="Angsana New" w:hint="cs"/>
          <w:sz w:val="28"/>
          <w:szCs w:val="28"/>
          <w:cs/>
        </w:rPr>
        <w:t xml:space="preserve">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="00BB5426" w:rsidRPr="00031D01">
        <w:rPr>
          <w:rFonts w:ascii="Angsana New" w:hAnsi="Angsana New" w:hint="cs"/>
          <w:sz w:val="28"/>
          <w:szCs w:val="28"/>
        </w:rPr>
        <w:br/>
      </w:r>
      <w:r w:rsidR="00DF5D5B" w:rsidRPr="00031D01">
        <w:rPr>
          <w:rFonts w:ascii="Angsana New" w:hAnsi="Angsana New" w:hint="cs"/>
          <w:sz w:val="28"/>
          <w:szCs w:val="28"/>
          <w:cs/>
        </w:rPr>
        <w:t>และ</w:t>
      </w:r>
      <w:r w:rsidR="00241DDE" w:rsidRPr="00031D01">
        <w:rPr>
          <w:rFonts w:ascii="Angsana New" w:hAnsi="Angsana New" w:hint="cs"/>
          <w:sz w:val="28"/>
          <w:szCs w:val="28"/>
          <w:cs/>
        </w:rPr>
        <w:t>พิจารณา</w:t>
      </w:r>
      <w:r w:rsidRPr="00031D01">
        <w:rPr>
          <w:rFonts w:ascii="Angsana New" w:hAnsi="Angsana New" w:hint="cs"/>
          <w:sz w:val="28"/>
          <w:szCs w:val="28"/>
          <w:cs/>
        </w:rPr>
        <w:t>ความน่าจะเป็นถ่วงน้ำหนัก</w:t>
      </w:r>
      <w:r w:rsidR="00916F59" w:rsidRPr="00031D01">
        <w:rPr>
          <w:rFonts w:ascii="Angsana New" w:hAnsi="Angsana New" w:hint="cs"/>
          <w:sz w:val="28"/>
          <w:szCs w:val="28"/>
        </w:rPr>
        <w:t xml:space="preserve"> </w:t>
      </w:r>
      <w:r w:rsidR="00DF5D5B" w:rsidRPr="00031D01">
        <w:rPr>
          <w:rFonts w:ascii="Angsana New" w:hAnsi="Angsana New" w:hint="cs"/>
          <w:sz w:val="28"/>
          <w:szCs w:val="28"/>
          <w:cs/>
        </w:rPr>
        <w:t xml:space="preserve">ทั้งนี้ </w:t>
      </w:r>
      <w:r w:rsidR="00916F59" w:rsidRPr="00031D01">
        <w:rPr>
          <w:rFonts w:ascii="Angsana New" w:hAnsi="Angsana New" w:hint="cs"/>
          <w:sz w:val="28"/>
          <w:szCs w:val="28"/>
          <w:cs/>
        </w:rPr>
        <w:t>การพิจารณาด้อยค่า</w:t>
      </w:r>
      <w:r w:rsidR="00DF5D5B" w:rsidRPr="00031D01">
        <w:rPr>
          <w:rFonts w:ascii="Angsana New" w:hAnsi="Angsana New" w:hint="cs"/>
          <w:sz w:val="28"/>
          <w:szCs w:val="28"/>
          <w:cs/>
        </w:rPr>
        <w:t>ดังกล่าว</w:t>
      </w:r>
      <w:r w:rsidR="00916F59" w:rsidRPr="00031D01">
        <w:rPr>
          <w:rFonts w:ascii="Angsana New" w:hAnsi="Angsana New" w:hint="cs"/>
          <w:sz w:val="28"/>
          <w:szCs w:val="28"/>
          <w:cs/>
        </w:rPr>
        <w:t>จะถือปฏิบัติกับสินทรัพย์ทางการเงิน</w:t>
      </w:r>
      <w:r w:rsidR="00BB5426" w:rsidRPr="00031D01">
        <w:rPr>
          <w:rFonts w:ascii="Angsana New" w:hAnsi="Angsana New" w:hint="cs"/>
          <w:sz w:val="28"/>
          <w:szCs w:val="28"/>
        </w:rPr>
        <w:br/>
      </w:r>
      <w:r w:rsidR="00916F59" w:rsidRPr="00031D01">
        <w:rPr>
          <w:rFonts w:ascii="Angsana New" w:hAnsi="Angsana New" w:hint="cs"/>
          <w:sz w:val="28"/>
          <w:szCs w:val="28"/>
          <w:cs/>
        </w:rPr>
        <w:t>ที่วัดมูลค่าด้วยวิธีราคาทุนตัดจำหน่าย</w:t>
      </w:r>
      <w:r w:rsidR="00916F59" w:rsidRPr="00031D01">
        <w:rPr>
          <w:rFonts w:ascii="Angsana New" w:hAnsi="Angsana New" w:hint="cs"/>
          <w:sz w:val="28"/>
          <w:szCs w:val="28"/>
        </w:rPr>
        <w:t xml:space="preserve"> </w:t>
      </w:r>
      <w:r w:rsidR="00916F59" w:rsidRPr="00031D01">
        <w:rPr>
          <w:rFonts w:ascii="Angsana New" w:hAnsi="Angsana New" w:hint="cs"/>
          <w:sz w:val="28"/>
          <w:szCs w:val="28"/>
          <w:cs/>
        </w:rPr>
        <w:t xml:space="preserve"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</w:t>
      </w:r>
      <w:r w:rsidR="00DF5D5B" w:rsidRPr="00031D01">
        <w:rPr>
          <w:rFonts w:ascii="Angsana New" w:hAnsi="Angsana New" w:hint="cs"/>
          <w:sz w:val="28"/>
          <w:szCs w:val="28"/>
          <w:cs/>
        </w:rPr>
        <w:t xml:space="preserve">ลูกหนี้ตามสัญญาเช่า </w:t>
      </w:r>
      <w:r w:rsidR="00916F59" w:rsidRPr="00031D01">
        <w:rPr>
          <w:rFonts w:ascii="Angsana New" w:hAnsi="Angsana New" w:hint="cs"/>
          <w:sz w:val="28"/>
          <w:szCs w:val="28"/>
          <w:cs/>
        </w:rPr>
        <w:t>ซึ่งไม่รวมเงินลงทุนในตราสารทุน</w:t>
      </w:r>
    </w:p>
    <w:p w14:paraId="2F74A617" w14:textId="27463809" w:rsidR="0036574B" w:rsidRPr="00031D01" w:rsidRDefault="00697FAC" w:rsidP="0014683D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  <w:cs/>
        </w:rPr>
      </w:pPr>
      <w:r w:rsidRPr="00031D01">
        <w:rPr>
          <w:rFonts w:ascii="Angsana New" w:hAnsi="Angsana New" w:hint="cs"/>
          <w:sz w:val="28"/>
          <w:szCs w:val="28"/>
          <w:cs/>
        </w:rPr>
        <w:lastRenderedPageBreak/>
        <w:t>กลุ่มบริษัท</w:t>
      </w:r>
      <w:r w:rsidR="000E6DE5" w:rsidRPr="00031D01">
        <w:rPr>
          <w:rFonts w:ascii="Angsana New" w:hAnsi="Angsana New" w:hint="cs"/>
          <w:sz w:val="28"/>
          <w:szCs w:val="28"/>
          <w:cs/>
        </w:rPr>
        <w:t>ได้</w:t>
      </w:r>
      <w:r w:rsidR="00E50C86" w:rsidRPr="00031D01">
        <w:rPr>
          <w:rFonts w:ascii="Angsana New" w:hAnsi="Angsana New" w:hint="cs"/>
          <w:sz w:val="28"/>
          <w:szCs w:val="28"/>
          <w:cs/>
        </w:rPr>
        <w:t xml:space="preserve">ประเมินการด้อยค่าตาม </w:t>
      </w:r>
      <w:r w:rsidR="00E50C86" w:rsidRPr="00031D01">
        <w:rPr>
          <w:rFonts w:ascii="Angsana New" w:hAnsi="Angsana New" w:hint="cs"/>
          <w:sz w:val="28"/>
          <w:szCs w:val="28"/>
        </w:rPr>
        <w:t xml:space="preserve">TFRS </w:t>
      </w:r>
      <w:r w:rsidR="00913FE7" w:rsidRPr="00031D01">
        <w:rPr>
          <w:rFonts w:ascii="Angsana New" w:hAnsi="Angsana New" w:hint="cs"/>
          <w:sz w:val="28"/>
          <w:szCs w:val="28"/>
        </w:rPr>
        <w:t>9</w:t>
      </w:r>
      <w:r w:rsidR="00E50C86" w:rsidRPr="00031D01">
        <w:rPr>
          <w:rFonts w:ascii="Angsana New" w:hAnsi="Angsana New" w:hint="cs"/>
          <w:sz w:val="28"/>
          <w:szCs w:val="28"/>
        </w:rPr>
        <w:t xml:space="preserve"> </w:t>
      </w:r>
      <w:r w:rsidR="00E50C86" w:rsidRPr="00031D01">
        <w:rPr>
          <w:rFonts w:ascii="Angsana New" w:hAnsi="Angsana New" w:hint="cs"/>
          <w:sz w:val="28"/>
          <w:szCs w:val="28"/>
          <w:cs/>
        </w:rPr>
        <w:t>ณ วันที่</w:t>
      </w:r>
      <w:r w:rsidR="005355FE" w:rsidRPr="00031D01">
        <w:rPr>
          <w:rFonts w:ascii="Angsana New" w:hAnsi="Angsana New" w:hint="cs"/>
          <w:sz w:val="28"/>
          <w:szCs w:val="28"/>
          <w:cs/>
        </w:rPr>
        <w:t xml:space="preserve"> </w:t>
      </w:r>
      <w:r w:rsidR="002246F1" w:rsidRPr="00031D01">
        <w:rPr>
          <w:rFonts w:ascii="Angsana New" w:hAnsi="Angsana New" w:hint="cs"/>
          <w:sz w:val="28"/>
          <w:szCs w:val="28"/>
        </w:rPr>
        <w:t>1</w:t>
      </w:r>
      <w:r w:rsidR="00E50C86" w:rsidRPr="00031D01">
        <w:rPr>
          <w:rFonts w:ascii="Angsana New" w:hAnsi="Angsana New" w:hint="cs"/>
          <w:sz w:val="28"/>
          <w:szCs w:val="28"/>
        </w:rPr>
        <w:t xml:space="preserve"> </w:t>
      </w:r>
      <w:r w:rsidR="00E50C86" w:rsidRPr="00031D01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2246F1" w:rsidRPr="00031D01">
        <w:rPr>
          <w:rFonts w:ascii="Angsana New" w:hAnsi="Angsana New" w:hint="cs"/>
          <w:sz w:val="28"/>
          <w:szCs w:val="28"/>
        </w:rPr>
        <w:t>2</w:t>
      </w:r>
      <w:r w:rsidR="00913FE7" w:rsidRPr="00031D01">
        <w:rPr>
          <w:rFonts w:ascii="Angsana New" w:hAnsi="Angsana New" w:hint="cs"/>
          <w:sz w:val="28"/>
          <w:szCs w:val="28"/>
        </w:rPr>
        <w:t>56</w:t>
      </w:r>
      <w:r w:rsidR="002246F1" w:rsidRPr="00031D01">
        <w:rPr>
          <w:rFonts w:ascii="Angsana New" w:hAnsi="Angsana New" w:hint="cs"/>
          <w:sz w:val="28"/>
          <w:szCs w:val="28"/>
        </w:rPr>
        <w:t>3</w:t>
      </w:r>
      <w:r w:rsidR="00E50C86" w:rsidRPr="00031D01">
        <w:rPr>
          <w:rFonts w:ascii="Angsana New" w:hAnsi="Angsana New" w:hint="cs"/>
          <w:sz w:val="28"/>
          <w:szCs w:val="28"/>
        </w:rPr>
        <w:t xml:space="preserve"> </w:t>
      </w:r>
      <w:r w:rsidR="00E50C86" w:rsidRPr="00031D01">
        <w:rPr>
          <w:rFonts w:ascii="Angsana New" w:hAnsi="Angsana New" w:hint="cs"/>
          <w:sz w:val="28"/>
          <w:szCs w:val="28"/>
          <w:cs/>
        </w:rPr>
        <w:t>ส่งผลให้มีค่าเผื่อ</w:t>
      </w:r>
      <w:r w:rsidR="00D76BB5" w:rsidRPr="00031D01">
        <w:rPr>
          <w:rFonts w:ascii="Angsana New" w:hAnsi="Angsana New" w:hint="cs"/>
          <w:sz w:val="28"/>
          <w:szCs w:val="28"/>
          <w:cs/>
        </w:rPr>
        <w:t>ผลขาดทุนจากการ</w:t>
      </w:r>
      <w:r w:rsidR="00E50C86" w:rsidRPr="00031D01">
        <w:rPr>
          <w:rFonts w:ascii="Angsana New" w:hAnsi="Angsana New" w:hint="cs"/>
          <w:sz w:val="28"/>
          <w:szCs w:val="28"/>
          <w:cs/>
        </w:rPr>
        <w:t>ด้อยค่าเพิ่ม</w:t>
      </w:r>
      <w:r w:rsidR="000E6DE5" w:rsidRPr="00031D01">
        <w:rPr>
          <w:rFonts w:ascii="Angsana New" w:hAnsi="Angsana New" w:hint="cs"/>
          <w:sz w:val="28"/>
          <w:szCs w:val="28"/>
          <w:cs/>
        </w:rPr>
        <w:t>ขึ้น ดัง</w:t>
      </w:r>
      <w:r w:rsidR="00E50C86" w:rsidRPr="00031D01">
        <w:rPr>
          <w:rFonts w:ascii="Angsana New" w:hAnsi="Angsana New" w:hint="cs"/>
          <w:sz w:val="28"/>
          <w:szCs w:val="28"/>
          <w:cs/>
        </w:rPr>
        <w:t>นี้</w:t>
      </w:r>
    </w:p>
    <w:p w14:paraId="0FAE5FF2" w14:textId="77777777" w:rsidR="000C507B" w:rsidRPr="00031D01" w:rsidRDefault="000C507B" w:rsidP="005004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180"/>
        <w:gridCol w:w="1260"/>
      </w:tblGrid>
      <w:tr w:rsidR="000C21DB" w:rsidRPr="00031D01" w14:paraId="1303C7F3" w14:textId="77777777" w:rsidTr="009777AF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04FA1637" w14:textId="2FBF6A91" w:rsidR="000C21DB" w:rsidRPr="00031D01" w:rsidRDefault="000C21DB" w:rsidP="009777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2D40E6" w14:textId="77777777" w:rsidR="00F15235" w:rsidRPr="00031D01" w:rsidRDefault="00F15235" w:rsidP="009777AF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  <w:p w14:paraId="0932E63E" w14:textId="01814A7B" w:rsidR="000C21DB" w:rsidRPr="00031D01" w:rsidRDefault="000C21DB" w:rsidP="009777AF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00B79D16" w14:textId="77777777" w:rsidR="000C21DB" w:rsidRPr="00031D01" w:rsidRDefault="000C21DB" w:rsidP="009777A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C245A7" w14:textId="77777777" w:rsidR="00916F59" w:rsidRPr="00031D01" w:rsidRDefault="000C21DB" w:rsidP="009777AF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</w:t>
            </w:r>
            <w:r w:rsidR="00916F59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น</w:t>
            </w:r>
          </w:p>
          <w:p w14:paraId="1F121030" w14:textId="130B0127" w:rsidR="000C21DB" w:rsidRPr="00031D01" w:rsidRDefault="000C21DB" w:rsidP="009777AF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835C7C" w:rsidRPr="00031D01" w14:paraId="1464A5E5" w14:textId="77777777" w:rsidTr="009777AF">
        <w:trPr>
          <w:cantSplit/>
          <w:tblHeader/>
        </w:trPr>
        <w:tc>
          <w:tcPr>
            <w:tcW w:w="5760" w:type="dxa"/>
          </w:tcPr>
          <w:p w14:paraId="131A7156" w14:textId="77777777" w:rsidR="00835C7C" w:rsidRPr="00031D01" w:rsidRDefault="00835C7C" w:rsidP="009777A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787AA6F9" w14:textId="6439502D" w:rsidR="00835C7C" w:rsidRPr="00031D01" w:rsidRDefault="000C21DB" w:rsidP="009777A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77A9C"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835C7C" w:rsidRPr="00031D01" w14:paraId="30C1979E" w14:textId="77777777" w:rsidTr="009777AF">
        <w:trPr>
          <w:cantSplit/>
          <w:trHeight w:val="191"/>
        </w:trPr>
        <w:tc>
          <w:tcPr>
            <w:tcW w:w="5760" w:type="dxa"/>
          </w:tcPr>
          <w:p w14:paraId="743CEE9F" w14:textId="7F7F2BC3" w:rsidR="00835C7C" w:rsidRPr="00031D01" w:rsidRDefault="00787DB0" w:rsidP="009777AF">
            <w:pPr>
              <w:spacing w:line="240" w:lineRule="auto"/>
              <w:ind w:left="175" w:hanging="17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ค่าเผื่อผลขาดทุนจากการด้อยค่า ณ วันที่ </w:t>
            </w:r>
            <w:r w:rsidR="002246F1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246F1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56</w:t>
            </w:r>
            <w:r w:rsidR="002246F1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609B3EF3" w14:textId="77777777" w:rsidR="00835C7C" w:rsidRPr="00031D01" w:rsidRDefault="00835C7C" w:rsidP="009777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CACD6A" w14:textId="77777777" w:rsidR="00835C7C" w:rsidRPr="00031D01" w:rsidRDefault="00835C7C" w:rsidP="009777AF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372CE2" w14:textId="77777777" w:rsidR="00835C7C" w:rsidRPr="00031D01" w:rsidRDefault="00835C7C" w:rsidP="009777A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4461" w:rsidRPr="00031D01" w14:paraId="58A3BC7B" w14:textId="77777777" w:rsidTr="009777AF">
        <w:trPr>
          <w:cantSplit/>
          <w:trHeight w:val="191"/>
        </w:trPr>
        <w:tc>
          <w:tcPr>
            <w:tcW w:w="5760" w:type="dxa"/>
          </w:tcPr>
          <w:p w14:paraId="0DE2671C" w14:textId="5C019336" w:rsidR="00D14461" w:rsidRPr="00031D01" w:rsidRDefault="00D14461" w:rsidP="009777AF">
            <w:pPr>
              <w:spacing w:line="240" w:lineRule="auto"/>
              <w:ind w:left="175" w:right="-79" w:hanging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ค่าเผื่อหนี้สงสัยจะสูญ</w:t>
            </w:r>
            <w:r w:rsidR="00F863B7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F863B7"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="00F863B7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419A676D" w14:textId="7F19F572" w:rsidR="00D14461" w:rsidRPr="00031D01" w:rsidRDefault="00913FE7" w:rsidP="009777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95</w:t>
            </w:r>
            <w:r w:rsidR="00144E06" w:rsidRPr="00031D0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455</w:t>
            </w:r>
          </w:p>
        </w:tc>
        <w:tc>
          <w:tcPr>
            <w:tcW w:w="180" w:type="dxa"/>
          </w:tcPr>
          <w:p w14:paraId="5B7E9AA9" w14:textId="77777777" w:rsidR="00D14461" w:rsidRPr="00031D01" w:rsidRDefault="00D14461" w:rsidP="009777AF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002BF9" w14:textId="13634F55" w:rsidR="00D14461" w:rsidRPr="00031D01" w:rsidRDefault="00144E06" w:rsidP="00BB542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144E06" w:rsidRPr="00031D01" w14:paraId="762A6F5C" w14:textId="77777777" w:rsidTr="003445A1">
        <w:trPr>
          <w:cantSplit/>
          <w:trHeight w:val="191"/>
        </w:trPr>
        <w:tc>
          <w:tcPr>
            <w:tcW w:w="5760" w:type="dxa"/>
          </w:tcPr>
          <w:p w14:paraId="1C82B066" w14:textId="686216A7" w:rsidR="00144E06" w:rsidRPr="00031D01" w:rsidRDefault="00144E06" w:rsidP="00144E06">
            <w:pPr>
              <w:spacing w:line="240" w:lineRule="auto"/>
              <w:ind w:left="173" w:right="14" w:hanging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ค่าเผื่อหนี้สงสัยจะสูญ 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B5FA3E" w14:textId="534DEE3F" w:rsidR="00144E06" w:rsidRPr="00031D01" w:rsidRDefault="00913FE7" w:rsidP="00144E0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144E06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869</w:t>
            </w:r>
          </w:p>
        </w:tc>
        <w:tc>
          <w:tcPr>
            <w:tcW w:w="180" w:type="dxa"/>
          </w:tcPr>
          <w:p w14:paraId="4C4DF769" w14:textId="77777777" w:rsidR="00144E06" w:rsidRPr="00031D01" w:rsidRDefault="00144E06" w:rsidP="00144E0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195DA5" w14:textId="69BEB417" w:rsidR="00144E06" w:rsidRPr="00031D01" w:rsidRDefault="00144E06" w:rsidP="00BB542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835C7C" w:rsidRPr="00031D01" w14:paraId="60502B5D" w14:textId="77777777" w:rsidTr="009777AF">
        <w:trPr>
          <w:cantSplit/>
          <w:trHeight w:val="191"/>
        </w:trPr>
        <w:tc>
          <w:tcPr>
            <w:tcW w:w="5760" w:type="dxa"/>
          </w:tcPr>
          <w:p w14:paraId="54FF1641" w14:textId="77777777" w:rsidR="00835C7C" w:rsidRPr="00031D01" w:rsidRDefault="00835C7C">
            <w:pPr>
              <w:spacing w:line="240" w:lineRule="auto"/>
              <w:ind w:left="175" w:right="-79" w:hanging="175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905A2F0" w14:textId="27DD4562" w:rsidR="00835C7C" w:rsidRPr="00031D01" w:rsidRDefault="002246F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13</w:t>
            </w:r>
            <w:r w:rsidR="00913FE7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7</w:t>
            </w:r>
            <w:r w:rsidR="00731238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32</w:t>
            </w:r>
            <w:r w:rsidR="00913FE7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848BD89" w14:textId="77777777" w:rsidR="00835C7C" w:rsidRPr="00031D01" w:rsidRDefault="00835C7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9BFD46" w14:textId="22EE775E" w:rsidR="00835C7C" w:rsidRPr="00031D01" w:rsidRDefault="00731238" w:rsidP="00BB542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</w:tr>
      <w:tr w:rsidR="00835C7C" w:rsidRPr="00031D01" w14:paraId="1FDA09C5" w14:textId="77777777" w:rsidTr="009777AF">
        <w:trPr>
          <w:cantSplit/>
          <w:trHeight w:val="191"/>
        </w:trPr>
        <w:tc>
          <w:tcPr>
            <w:tcW w:w="5760" w:type="dxa"/>
          </w:tcPr>
          <w:p w14:paraId="7E9C6CD1" w14:textId="2D0F9F03" w:rsidR="00835C7C" w:rsidRPr="00031D01" w:rsidRDefault="00645A78" w:rsidP="009777AF">
            <w:pPr>
              <w:spacing w:line="240" w:lineRule="auto"/>
              <w:ind w:left="175" w:right="-79" w:hanging="175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ผลขาดทุนจาก</w:t>
            </w:r>
            <w:r w:rsidR="0027615D"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การด้อยค่าที่รับรู้เพิ่มเติม ณ วันที่ </w:t>
            </w:r>
            <w:r w:rsidR="002246F1"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1</w:t>
            </w:r>
            <w:r w:rsidR="0027615D"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</w:t>
            </w:r>
            <w:r w:rsidR="0027615D"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มกราคม </w:t>
            </w:r>
            <w:r w:rsidR="002246F1"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56</w:t>
            </w:r>
            <w:r w:rsidR="002246F1"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3</w:t>
            </w:r>
            <w:r w:rsidR="0027615D"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</w:t>
            </w:r>
            <w:r w:rsidR="00DE1305"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สำหรับ</w:t>
            </w:r>
          </w:p>
        </w:tc>
        <w:tc>
          <w:tcPr>
            <w:tcW w:w="1260" w:type="dxa"/>
          </w:tcPr>
          <w:p w14:paraId="52078C8E" w14:textId="77777777" w:rsidR="00835C7C" w:rsidRPr="00031D01" w:rsidRDefault="00835C7C" w:rsidP="009777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A7FC88" w14:textId="77777777" w:rsidR="00835C7C" w:rsidRPr="00031D01" w:rsidRDefault="00835C7C" w:rsidP="009777AF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8F91D2" w14:textId="77777777" w:rsidR="00835C7C" w:rsidRPr="00031D01" w:rsidRDefault="00835C7C" w:rsidP="009777A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4461" w:rsidRPr="00031D01" w14:paraId="4A3D2E06" w14:textId="77777777" w:rsidTr="009777AF">
        <w:trPr>
          <w:cantSplit/>
        </w:trPr>
        <w:tc>
          <w:tcPr>
            <w:tcW w:w="5760" w:type="dxa"/>
          </w:tcPr>
          <w:p w14:paraId="3BBC0533" w14:textId="13159BC2" w:rsidR="00D14461" w:rsidRPr="00031D01" w:rsidRDefault="0082050F" w:rsidP="002B54D5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 w:hanging="180"/>
              <w:rPr>
                <w:rFonts w:ascii="Angsana New" w:hAnsi="Angsana New"/>
                <w:sz w:val="28"/>
                <w:szCs w:val="28"/>
              </w:rPr>
            </w:pPr>
            <w:r w:rsidRPr="00031D01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ค่าเผื่อผลขาดทุนจาก</w:t>
            </w:r>
            <w:r w:rsidR="00536C20" w:rsidRPr="00031D01">
              <w:rPr>
                <w:rFonts w:ascii="Angsana New" w:hAnsi="Angsana New" w:hint="cs"/>
                <w:sz w:val="28"/>
                <w:szCs w:val="28"/>
                <w:cs/>
              </w:rPr>
              <w:t>การด้อยค่าของ</w:t>
            </w:r>
            <w:r w:rsidRPr="00031D01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เงินให้กู้ยืมระยะยาวกับกิจการที่</w:t>
            </w:r>
            <w:r w:rsidR="00536C20" w:rsidRPr="00031D01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536C20" w:rsidRPr="00031D01"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   </w:t>
            </w:r>
            <w:r w:rsidRPr="00031D01">
              <w:rPr>
                <w:rFonts w:ascii="Angsana New" w:hAnsi="Angsana New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vAlign w:val="bottom"/>
          </w:tcPr>
          <w:p w14:paraId="3720458D" w14:textId="5AE0B15B" w:rsidR="00D14461" w:rsidRPr="00031D01" w:rsidRDefault="00144E06" w:rsidP="00BB542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2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C190BC2" w14:textId="77777777" w:rsidR="00D14461" w:rsidRPr="00031D01" w:rsidRDefault="00D14461" w:rsidP="009777AF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0D2F1D" w14:textId="77777777" w:rsidR="00C278AC" w:rsidRPr="00031D01" w:rsidRDefault="00C278AC" w:rsidP="009777AF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17E51401" w14:textId="015838C8" w:rsidR="00D14461" w:rsidRPr="00031D01" w:rsidRDefault="002246F1" w:rsidP="009777AF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23</w:t>
            </w:r>
            <w:r w:rsidR="00144E06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332</w:t>
            </w:r>
          </w:p>
        </w:tc>
      </w:tr>
      <w:tr w:rsidR="00835C7C" w:rsidRPr="00031D01" w14:paraId="7EDC3361" w14:textId="77777777" w:rsidTr="009777AF">
        <w:trPr>
          <w:cantSplit/>
        </w:trPr>
        <w:tc>
          <w:tcPr>
            <w:tcW w:w="5760" w:type="dxa"/>
            <w:vAlign w:val="bottom"/>
          </w:tcPr>
          <w:p w14:paraId="6F0E8DB4" w14:textId="472678FB" w:rsidR="00835C7C" w:rsidRPr="00031D01" w:rsidRDefault="00B82F45" w:rsidP="009777AF">
            <w:pPr>
              <w:spacing w:line="240" w:lineRule="auto"/>
              <w:ind w:left="190" w:hanging="1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ค่าเผื่อผลขาดทุนจากการด้อยค่า ณ วันที่ </w:t>
            </w:r>
            <w:r w:rsidR="002246F1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2246F1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56</w:t>
            </w:r>
            <w:r w:rsidR="002246F1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F1560" w14:textId="6D32D402" w:rsidR="00835C7C" w:rsidRPr="00031D01" w:rsidRDefault="002246F1" w:rsidP="009777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13</w:t>
            </w:r>
            <w:r w:rsidR="00913FE7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</w:t>
            </w:r>
            <w:r w:rsidR="00144E06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32</w:t>
            </w:r>
            <w:r w:rsidR="00913FE7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</w:tcPr>
          <w:p w14:paraId="06C3B568" w14:textId="77777777" w:rsidR="00835C7C" w:rsidRPr="00031D01" w:rsidRDefault="00835C7C" w:rsidP="009777AF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130CBB" w14:textId="642D7515" w:rsidR="00835C7C" w:rsidRPr="00031D01" w:rsidRDefault="002246F1" w:rsidP="009777A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23</w:t>
            </w:r>
            <w:r w:rsidR="00144E06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332</w:t>
            </w:r>
          </w:p>
        </w:tc>
      </w:tr>
    </w:tbl>
    <w:p w14:paraId="1D5C9CDA" w14:textId="39F1E182" w:rsidR="00835C7C" w:rsidRPr="00031D01" w:rsidRDefault="00835C7C" w:rsidP="006B54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</w:p>
    <w:p w14:paraId="745DEDB6" w14:textId="54724F64" w:rsidR="00B549F0" w:rsidRPr="00031D01" w:rsidRDefault="00117B77" w:rsidP="00117B77">
      <w:pPr>
        <w:tabs>
          <w:tab w:val="clear" w:pos="680"/>
          <w:tab w:val="clear" w:pos="907"/>
          <w:tab w:val="clear" w:pos="1871"/>
          <w:tab w:val="left" w:pos="1080"/>
          <w:tab w:val="left" w:pos="1260"/>
        </w:tabs>
        <w:spacing w:line="240" w:lineRule="auto"/>
        <w:ind w:left="1260" w:right="-58"/>
        <w:jc w:val="thaiDistribute"/>
        <w:rPr>
          <w:rFonts w:ascii="Angsana New" w:eastAsia="Calibri" w:hAnsi="Angsana New" w:cs="Angsana New"/>
          <w:sz w:val="28"/>
          <w:szCs w:val="28"/>
          <w:shd w:val="clear" w:color="auto" w:fill="D9D9D9" w:themeFill="background1" w:themeFillShade="D9"/>
          <w:lang w:val="en-GB"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841324" w:rsidRPr="00031D01">
        <w:rPr>
          <w:rFonts w:ascii="Angsana New" w:hAnsi="Angsana New" w:cs="Angsana New" w:hint="cs"/>
          <w:sz w:val="28"/>
          <w:szCs w:val="28"/>
          <w:cs/>
        </w:rPr>
        <w:t>เลือกที่จะรับรู้</w:t>
      </w:r>
      <w:r w:rsidR="0058435E" w:rsidRPr="00031D01">
        <w:rPr>
          <w:rFonts w:ascii="Angsana New" w:hAnsi="Angsana New" w:cs="Angsana New" w:hint="cs"/>
          <w:sz w:val="28"/>
          <w:szCs w:val="28"/>
          <w:cs/>
        </w:rPr>
        <w:t>การเพิ่มขึ้นของผลขาดทุนจากการด้อยค่าโดยปรับปรุงกับกำไรสะสม</w:t>
      </w:r>
      <w:r w:rsidR="00751058"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="0058435E" w:rsidRPr="00031D01">
        <w:rPr>
          <w:rFonts w:ascii="Angsana New" w:hAnsi="Angsana New" w:cs="Angsana New" w:hint="cs"/>
          <w:sz w:val="28"/>
          <w:szCs w:val="28"/>
          <w:cs/>
        </w:rPr>
        <w:t>ณ วันที่</w:t>
      </w:r>
      <w:r w:rsidR="007C1364" w:rsidRPr="00031D0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22B08" w:rsidRPr="00031D01"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="007C1364" w:rsidRPr="00031D0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8435E" w:rsidRPr="00031D0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31D01">
        <w:rPr>
          <w:rFonts w:ascii="Angsana New" w:hAnsi="Angsana New" w:cs="Angsana New" w:hint="cs"/>
          <w:sz w:val="28"/>
          <w:szCs w:val="28"/>
          <w:cs/>
        </w:rPr>
        <w:br/>
      </w:r>
      <w:r w:rsidR="002246F1" w:rsidRPr="00031D01">
        <w:rPr>
          <w:rFonts w:ascii="Angsana New" w:hAnsi="Angsana New" w:cs="Angsana New" w:hint="cs"/>
          <w:sz w:val="28"/>
          <w:szCs w:val="28"/>
        </w:rPr>
        <w:t>1</w:t>
      </w:r>
      <w:r w:rsidR="0058435E"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="0058435E" w:rsidRPr="00031D01">
        <w:rPr>
          <w:rFonts w:ascii="Angsana New" w:hAnsi="Angsana New" w:cs="Angsana New" w:hint="cs"/>
          <w:sz w:val="28"/>
          <w:szCs w:val="28"/>
          <w:cs/>
        </w:rPr>
        <w:t xml:space="preserve">มกราคม </w:t>
      </w:r>
      <w:r w:rsidR="002246F1" w:rsidRPr="00031D01">
        <w:rPr>
          <w:rFonts w:ascii="Angsana New" w:hAnsi="Angsana New" w:cs="Angsana New" w:hint="cs"/>
          <w:sz w:val="28"/>
          <w:szCs w:val="28"/>
        </w:rPr>
        <w:t>2</w:t>
      </w:r>
      <w:r w:rsidR="00913FE7" w:rsidRPr="00031D01">
        <w:rPr>
          <w:rFonts w:ascii="Angsana New" w:hAnsi="Angsana New" w:cs="Angsana New" w:hint="cs"/>
          <w:sz w:val="28"/>
          <w:szCs w:val="28"/>
        </w:rPr>
        <w:t>56</w:t>
      </w:r>
      <w:r w:rsidR="002246F1" w:rsidRPr="00031D01">
        <w:rPr>
          <w:rFonts w:ascii="Angsana New" w:hAnsi="Angsana New" w:cs="Angsana New" w:hint="cs"/>
          <w:sz w:val="28"/>
          <w:szCs w:val="28"/>
        </w:rPr>
        <w:t>3</w:t>
      </w:r>
    </w:p>
    <w:p w14:paraId="08A34996" w14:textId="77777777" w:rsidR="000C507B" w:rsidRPr="00031D01" w:rsidRDefault="000C507B" w:rsidP="00144E06">
      <w:pPr>
        <w:spacing w:line="240" w:lineRule="auto"/>
        <w:jc w:val="thaiDistribute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</w:p>
    <w:p w14:paraId="281C1210" w14:textId="5A765F9D" w:rsidR="003D5B91" w:rsidRPr="00031D01" w:rsidRDefault="003D5B91" w:rsidP="002B54D5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031D01">
        <w:rPr>
          <w:rFonts w:ascii="Angsana New" w:hAnsi="Angsana New" w:hint="cs"/>
          <w:b/>
          <w:bCs/>
          <w:i/>
          <w:iCs/>
          <w:color w:val="000000"/>
          <w:sz w:val="28"/>
          <w:szCs w:val="28"/>
        </w:rPr>
        <w:t xml:space="preserve">TFRS </w:t>
      </w:r>
      <w:r w:rsidR="002246F1" w:rsidRPr="00031D01">
        <w:rPr>
          <w:rFonts w:ascii="Angsana New" w:hAnsi="Angsana New" w:hint="cs"/>
          <w:b/>
          <w:bCs/>
          <w:i/>
          <w:iCs/>
          <w:color w:val="000000"/>
          <w:sz w:val="28"/>
          <w:szCs w:val="28"/>
        </w:rPr>
        <w:t>1</w:t>
      </w:r>
      <w:r w:rsidR="00913FE7" w:rsidRPr="00031D01">
        <w:rPr>
          <w:rFonts w:ascii="Angsana New" w:hAnsi="Angsana New" w:hint="cs"/>
          <w:b/>
          <w:bCs/>
          <w:i/>
          <w:iCs/>
          <w:color w:val="000000"/>
          <w:sz w:val="28"/>
          <w:szCs w:val="28"/>
        </w:rPr>
        <w:t>6</w:t>
      </w:r>
      <w:r w:rsidRPr="00031D01">
        <w:rPr>
          <w:rFonts w:ascii="Angsana New" w:hAnsi="Angsana New" w:hint="cs"/>
          <w:b/>
          <w:bCs/>
          <w:i/>
          <w:iCs/>
          <w:color w:val="000000"/>
          <w:sz w:val="28"/>
          <w:szCs w:val="28"/>
        </w:rPr>
        <w:t xml:space="preserve"> </w:t>
      </w:r>
      <w:r w:rsidRPr="00031D01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5888FB66" w14:textId="77777777" w:rsidR="003D5B91" w:rsidRPr="00031D01" w:rsidRDefault="003D5B91" w:rsidP="009777AF">
      <w:pPr>
        <w:spacing w:line="240" w:lineRule="auto"/>
        <w:ind w:left="1260"/>
        <w:jc w:val="thaiDistribute"/>
        <w:rPr>
          <w:rFonts w:ascii="Angsana New" w:hAnsi="Angsana New" w:cs="Angsana New"/>
          <w:sz w:val="28"/>
          <w:szCs w:val="28"/>
        </w:rPr>
      </w:pPr>
    </w:p>
    <w:p w14:paraId="2FA77ADB" w14:textId="3A06DCC9" w:rsidR="00E94447" w:rsidRPr="00031D01" w:rsidRDefault="00E94447" w:rsidP="00E712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900"/>
        <w:jc w:val="thaiDistribute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 xml:space="preserve">ตั้งแต่วันที่ </w:t>
      </w:r>
      <w:r w:rsidR="002246F1" w:rsidRPr="00031D01">
        <w:rPr>
          <w:rFonts w:ascii="Angsana New" w:hAnsi="Angsana New" w:cs="Angsana New" w:hint="cs"/>
          <w:sz w:val="28"/>
          <w:szCs w:val="28"/>
        </w:rPr>
        <w:t>1</w:t>
      </w:r>
      <w:r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มกราคม </w:t>
      </w:r>
      <w:r w:rsidR="002246F1" w:rsidRPr="00031D01">
        <w:rPr>
          <w:rFonts w:ascii="Angsana New" w:hAnsi="Angsana New" w:cs="Angsana New" w:hint="cs"/>
          <w:sz w:val="28"/>
          <w:szCs w:val="28"/>
        </w:rPr>
        <w:t>2</w:t>
      </w:r>
      <w:r w:rsidR="00913FE7" w:rsidRPr="00031D01">
        <w:rPr>
          <w:rFonts w:ascii="Angsana New" w:hAnsi="Angsana New" w:cs="Angsana New" w:hint="cs"/>
          <w:sz w:val="28"/>
          <w:szCs w:val="28"/>
        </w:rPr>
        <w:t>56</w:t>
      </w:r>
      <w:r w:rsidR="002246F1" w:rsidRPr="00031D01">
        <w:rPr>
          <w:rFonts w:ascii="Angsana New" w:hAnsi="Angsana New" w:cs="Angsana New" w:hint="cs"/>
          <w:sz w:val="28"/>
          <w:szCs w:val="28"/>
        </w:rPr>
        <w:t>3</w:t>
      </w:r>
      <w:r w:rsidR="00504036"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กลุ่มบริษัทถือปฏิบัติตาม </w:t>
      </w:r>
      <w:r w:rsidRPr="00031D01">
        <w:rPr>
          <w:rFonts w:ascii="Angsana New" w:hAnsi="Angsana New" w:cs="Angsana New" w:hint="cs"/>
          <w:sz w:val="28"/>
          <w:szCs w:val="28"/>
        </w:rPr>
        <w:t xml:space="preserve">TFRS </w:t>
      </w:r>
      <w:r w:rsidR="002246F1" w:rsidRPr="00031D01">
        <w:rPr>
          <w:rFonts w:ascii="Angsana New" w:hAnsi="Angsana New" w:cs="Angsana New" w:hint="cs"/>
          <w:sz w:val="28"/>
          <w:szCs w:val="28"/>
        </w:rPr>
        <w:t>1</w:t>
      </w:r>
      <w:r w:rsidR="00913FE7" w:rsidRPr="00031D01">
        <w:rPr>
          <w:rFonts w:ascii="Angsana New" w:hAnsi="Angsana New" w:cs="Angsana New" w:hint="cs"/>
          <w:sz w:val="28"/>
          <w:szCs w:val="28"/>
        </w:rPr>
        <w:t>6</w:t>
      </w:r>
      <w:r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Pr="00031D01">
        <w:rPr>
          <w:rFonts w:ascii="Angsana New" w:hAnsi="Angsana New" w:cs="Angsana New" w:hint="cs"/>
          <w:sz w:val="28"/>
          <w:szCs w:val="28"/>
          <w:cs/>
        </w:rPr>
        <w:t>เป็นครั้งแรก</w:t>
      </w:r>
      <w:r w:rsidR="00906E70" w:rsidRPr="00031D01">
        <w:rPr>
          <w:rFonts w:ascii="Angsana New" w:hAnsi="Angsana New" w:cs="Angsana New" w:hint="cs"/>
          <w:sz w:val="28"/>
          <w:szCs w:val="28"/>
          <w:cs/>
        </w:rPr>
        <w:t>กับสัญญาที่เคยระบุว่าเป็นสัญญาเช่า</w:t>
      </w:r>
      <w:r w:rsidR="00BB5426" w:rsidRPr="00031D01">
        <w:rPr>
          <w:rFonts w:ascii="Angsana New" w:hAnsi="Angsana New" w:cs="Angsana New" w:hint="cs"/>
          <w:sz w:val="28"/>
          <w:szCs w:val="28"/>
        </w:rPr>
        <w:br/>
      </w:r>
      <w:r w:rsidR="00906E70" w:rsidRPr="00031D01">
        <w:rPr>
          <w:rFonts w:ascii="Angsana New" w:hAnsi="Angsana New" w:cs="Angsana New" w:hint="cs"/>
          <w:sz w:val="28"/>
          <w:szCs w:val="28"/>
          <w:cs/>
        </w:rPr>
        <w:t xml:space="preserve">ตามมาตรฐานการบัญชี ฉบับที่ </w:t>
      </w:r>
      <w:r w:rsidR="002246F1" w:rsidRPr="00031D01">
        <w:rPr>
          <w:rFonts w:ascii="Angsana New" w:hAnsi="Angsana New" w:cs="Angsana New" w:hint="cs"/>
          <w:sz w:val="28"/>
          <w:szCs w:val="28"/>
        </w:rPr>
        <w:t>1</w:t>
      </w:r>
      <w:r w:rsidR="00913FE7" w:rsidRPr="00031D01">
        <w:rPr>
          <w:rFonts w:ascii="Angsana New" w:hAnsi="Angsana New" w:cs="Angsana New" w:hint="cs"/>
          <w:sz w:val="28"/>
          <w:szCs w:val="28"/>
        </w:rPr>
        <w:t>7</w:t>
      </w:r>
      <w:r w:rsidR="00906E70"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="00906E70" w:rsidRPr="00031D01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="00906E70" w:rsidRPr="003F349F">
        <w:rPr>
          <w:rFonts w:ascii="Angsana New" w:hAnsi="Angsana New" w:cs="Angsana New" w:hint="cs"/>
          <w:i/>
          <w:iCs/>
          <w:sz w:val="28"/>
          <w:szCs w:val="28"/>
          <w:cs/>
        </w:rPr>
        <w:t>สัญญาเช่า</w:t>
      </w:r>
      <w:r w:rsidR="00906E70" w:rsidRPr="00031D0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77C5C" w:rsidRPr="00031D01">
        <w:rPr>
          <w:rFonts w:ascii="Angsana New" w:hAnsi="Angsana New" w:cs="Angsana New" w:hint="cs"/>
          <w:sz w:val="28"/>
          <w:szCs w:val="28"/>
        </w:rPr>
        <w:t>(</w:t>
      </w:r>
      <w:r w:rsidR="00536C20" w:rsidRPr="00031D01">
        <w:rPr>
          <w:rFonts w:ascii="Angsana New" w:hAnsi="Angsana New" w:cs="Angsana New" w:hint="cs"/>
          <w:sz w:val="28"/>
          <w:szCs w:val="28"/>
        </w:rPr>
        <w:t>“</w:t>
      </w:r>
      <w:r w:rsidR="00906E70" w:rsidRPr="00031D01">
        <w:rPr>
          <w:rFonts w:ascii="Angsana New" w:hAnsi="Angsana New" w:cs="Angsana New" w:hint="cs"/>
          <w:sz w:val="28"/>
          <w:szCs w:val="28"/>
        </w:rPr>
        <w:t xml:space="preserve">TAS </w:t>
      </w:r>
      <w:r w:rsidR="002246F1" w:rsidRPr="00031D01">
        <w:rPr>
          <w:rFonts w:ascii="Angsana New" w:hAnsi="Angsana New" w:cs="Angsana New" w:hint="cs"/>
          <w:sz w:val="28"/>
          <w:szCs w:val="28"/>
        </w:rPr>
        <w:t>1</w:t>
      </w:r>
      <w:r w:rsidR="00913FE7" w:rsidRPr="00031D01">
        <w:rPr>
          <w:rFonts w:ascii="Angsana New" w:hAnsi="Angsana New" w:cs="Angsana New" w:hint="cs"/>
          <w:sz w:val="28"/>
          <w:szCs w:val="28"/>
        </w:rPr>
        <w:t>7</w:t>
      </w:r>
      <w:r w:rsidR="00536C20" w:rsidRPr="00031D01">
        <w:rPr>
          <w:rFonts w:ascii="Angsana New" w:hAnsi="Angsana New" w:cs="Angsana New" w:hint="cs"/>
          <w:sz w:val="28"/>
          <w:szCs w:val="28"/>
        </w:rPr>
        <w:t>”</w:t>
      </w:r>
      <w:r w:rsidR="00077C5C" w:rsidRPr="00031D01">
        <w:rPr>
          <w:rFonts w:ascii="Angsana New" w:hAnsi="Angsana New" w:cs="Angsana New" w:hint="cs"/>
          <w:sz w:val="28"/>
          <w:szCs w:val="28"/>
        </w:rPr>
        <w:t>)</w:t>
      </w:r>
      <w:r w:rsidR="00906E70"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="00086EB9" w:rsidRPr="00031D01">
        <w:rPr>
          <w:rFonts w:ascii="Angsana New" w:hAnsi="Angsana New" w:cs="Angsana New" w:hint="cs"/>
          <w:sz w:val="28"/>
          <w:szCs w:val="28"/>
          <w:cs/>
        </w:rPr>
        <w:t xml:space="preserve">และการตีความมาตรฐานการรายงานทางการเงิน </w:t>
      </w:r>
      <w:r w:rsidR="00BB5426" w:rsidRPr="00031D01">
        <w:rPr>
          <w:rFonts w:ascii="Angsana New" w:hAnsi="Angsana New" w:cs="Angsana New" w:hint="cs"/>
          <w:sz w:val="28"/>
          <w:szCs w:val="28"/>
        </w:rPr>
        <w:br/>
      </w:r>
      <w:r w:rsidR="00086EB9" w:rsidRPr="00031D01">
        <w:rPr>
          <w:rFonts w:ascii="Angsana New" w:hAnsi="Angsana New" w:cs="Angsana New" w:hint="cs"/>
          <w:sz w:val="28"/>
          <w:szCs w:val="28"/>
          <w:cs/>
        </w:rPr>
        <w:t xml:space="preserve">ฉบับที่ </w:t>
      </w:r>
      <w:r w:rsidR="00913FE7" w:rsidRPr="00031D01">
        <w:rPr>
          <w:rFonts w:ascii="Angsana New" w:hAnsi="Angsana New" w:cs="Angsana New" w:hint="cs"/>
          <w:sz w:val="28"/>
          <w:szCs w:val="28"/>
        </w:rPr>
        <w:t>4</w:t>
      </w:r>
      <w:r w:rsidR="00086EB9"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="00086EB9" w:rsidRPr="00031D01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="00916F59" w:rsidRPr="00031D01">
        <w:rPr>
          <w:rFonts w:ascii="Angsana New" w:hAnsi="Angsana New" w:cs="Angsana New" w:hint="cs"/>
          <w:i/>
          <w:iCs/>
          <w:sz w:val="28"/>
          <w:szCs w:val="28"/>
          <w:cs/>
        </w:rPr>
        <w:t>การประเมินว่า</w:t>
      </w:r>
      <w:r w:rsidR="00086EB9" w:rsidRPr="00031D01">
        <w:rPr>
          <w:rFonts w:ascii="Angsana New" w:hAnsi="Angsana New" w:cs="Angsana New" w:hint="cs"/>
          <w:i/>
          <w:iCs/>
          <w:sz w:val="28"/>
          <w:szCs w:val="28"/>
          <w:cs/>
        </w:rPr>
        <w:t>ข้อตกลงประกอบด้วยสัญญาเช่า</w:t>
      </w:r>
      <w:r w:rsidR="00916F59" w:rsidRPr="00031D01">
        <w:rPr>
          <w:rFonts w:ascii="Angsana New" w:hAnsi="Angsana New" w:cs="Angsana New" w:hint="cs"/>
          <w:i/>
          <w:iCs/>
          <w:sz w:val="28"/>
          <w:szCs w:val="28"/>
          <w:cs/>
        </w:rPr>
        <w:t>หรือไม่</w:t>
      </w:r>
      <w:r w:rsidR="00086EB9" w:rsidRPr="00031D0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77C5C" w:rsidRPr="00031D01">
        <w:rPr>
          <w:rFonts w:ascii="Angsana New" w:hAnsi="Angsana New" w:cs="Angsana New" w:hint="cs"/>
          <w:sz w:val="28"/>
          <w:szCs w:val="28"/>
        </w:rPr>
        <w:t>(</w:t>
      </w:r>
      <w:r w:rsidR="00536C20" w:rsidRPr="00031D01">
        <w:rPr>
          <w:rFonts w:ascii="Angsana New" w:hAnsi="Angsana New" w:cs="Angsana New" w:hint="cs"/>
          <w:sz w:val="28"/>
          <w:szCs w:val="28"/>
        </w:rPr>
        <w:t>“</w:t>
      </w:r>
      <w:r w:rsidR="00086EB9" w:rsidRPr="00031D01">
        <w:rPr>
          <w:rFonts w:ascii="Angsana New" w:hAnsi="Angsana New" w:cs="Angsana New" w:hint="cs"/>
          <w:sz w:val="28"/>
          <w:szCs w:val="28"/>
        </w:rPr>
        <w:t xml:space="preserve">TFRIC </w:t>
      </w:r>
      <w:r w:rsidR="00913FE7" w:rsidRPr="00031D01">
        <w:rPr>
          <w:rFonts w:ascii="Angsana New" w:hAnsi="Angsana New" w:cs="Angsana New" w:hint="cs"/>
          <w:sz w:val="28"/>
          <w:szCs w:val="28"/>
        </w:rPr>
        <w:t>4</w:t>
      </w:r>
      <w:r w:rsidR="00536C20" w:rsidRPr="00031D01">
        <w:rPr>
          <w:rFonts w:ascii="Angsana New" w:hAnsi="Angsana New" w:cs="Angsana New" w:hint="cs"/>
          <w:sz w:val="28"/>
          <w:szCs w:val="28"/>
        </w:rPr>
        <w:t>”</w:t>
      </w:r>
      <w:r w:rsidR="00077C5C" w:rsidRPr="00031D01">
        <w:rPr>
          <w:rFonts w:ascii="Angsana New" w:hAnsi="Angsana New" w:cs="Angsana New" w:hint="cs"/>
          <w:sz w:val="28"/>
          <w:szCs w:val="28"/>
        </w:rPr>
        <w:t>)</w:t>
      </w:r>
      <w:r w:rsidR="00086EB9"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="00086EB9" w:rsidRPr="00031D01">
        <w:rPr>
          <w:rFonts w:ascii="Angsana New" w:hAnsi="Angsana New" w:cs="Angsana New" w:hint="cs"/>
          <w:sz w:val="28"/>
          <w:szCs w:val="28"/>
          <w:cs/>
        </w:rPr>
        <w:t>ด้วย</w:t>
      </w:r>
      <w:r w:rsidRPr="00031D01">
        <w:rPr>
          <w:rFonts w:ascii="Angsana New" w:hAnsi="Angsana New" w:cs="Angsana New" w:hint="cs"/>
          <w:sz w:val="28"/>
          <w:szCs w:val="28"/>
          <w:cs/>
        </w:rPr>
        <w:t>วิธีปรับปรุงย้อนหลังโดย</w:t>
      </w:r>
      <w:r w:rsidR="00BB5426" w:rsidRPr="00031D01">
        <w:rPr>
          <w:rFonts w:ascii="Angsana New" w:hAnsi="Angsana New" w:cs="Angsana New" w:hint="cs"/>
          <w:sz w:val="28"/>
          <w:szCs w:val="28"/>
        </w:rPr>
        <w:br/>
      </w:r>
      <w:r w:rsidRPr="00031D01">
        <w:rPr>
          <w:rFonts w:ascii="Angsana New" w:hAnsi="Angsana New" w:cs="Angsana New" w:hint="cs"/>
          <w:sz w:val="28"/>
          <w:szCs w:val="28"/>
          <w:cs/>
        </w:rPr>
        <w:t>รับรู้ผลกระทบสะสม</w:t>
      </w:r>
      <w:r w:rsidR="002E0A88" w:rsidRPr="00031D0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77C5C" w:rsidRPr="00031D01">
        <w:rPr>
          <w:rFonts w:ascii="Angsana New" w:hAnsi="Angsana New" w:cs="Angsana New" w:hint="cs"/>
          <w:sz w:val="28"/>
          <w:szCs w:val="28"/>
        </w:rPr>
        <w:t>(</w:t>
      </w:r>
      <w:r w:rsidR="002E0A88" w:rsidRPr="00031D01">
        <w:rPr>
          <w:rFonts w:ascii="Angsana New" w:hAnsi="Angsana New" w:cs="Angsana New" w:hint="cs"/>
          <w:sz w:val="28"/>
          <w:szCs w:val="28"/>
        </w:rPr>
        <w:t>Modified retrospective approach</w:t>
      </w:r>
      <w:r w:rsidR="00077C5C" w:rsidRPr="00031D01">
        <w:rPr>
          <w:rFonts w:ascii="Angsana New" w:hAnsi="Angsana New" w:cs="Angsana New" w:hint="cs"/>
          <w:sz w:val="28"/>
          <w:szCs w:val="28"/>
        </w:rPr>
        <w:t>)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AB4B245" w14:textId="77777777" w:rsidR="00C95D55" w:rsidRPr="00031D01" w:rsidRDefault="00C95D55" w:rsidP="00E712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900"/>
        <w:jc w:val="thaiDistribute"/>
        <w:rPr>
          <w:rFonts w:ascii="Angsana New" w:hAnsi="Angsana New" w:cs="Angsana New"/>
          <w:b/>
          <w:bCs/>
          <w:color w:val="0000FF"/>
          <w:sz w:val="28"/>
          <w:szCs w:val="28"/>
          <w:cs/>
        </w:rPr>
      </w:pPr>
    </w:p>
    <w:p w14:paraId="22E86EB8" w14:textId="7F7E21E8" w:rsidR="00031D01" w:rsidRPr="006C7D7A" w:rsidRDefault="00E94447" w:rsidP="006C7D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28"/>
          <w:szCs w:val="28"/>
          <w:cs/>
        </w:rPr>
      </w:pPr>
      <w:r w:rsidRPr="00031D01">
        <w:rPr>
          <w:rFonts w:ascii="Angsana New" w:eastAsia="Calibri" w:hAnsi="Angsana New" w:hint="cs"/>
          <w:sz w:val="28"/>
          <w:szCs w:val="28"/>
          <w:cs/>
        </w:rPr>
        <w:t>เดิมกลุ่มบริษัทในฐานะผู้เช่าจะรับรู้รายจ่ายภายใต้สัญญาเช่าดำเนินงาน</w:t>
      </w:r>
      <w:r w:rsidR="000C507B" w:rsidRPr="00031D01">
        <w:rPr>
          <w:rFonts w:ascii="Angsana New" w:eastAsia="Calibri" w:hAnsi="Angsana New" w:hint="cs"/>
          <w:sz w:val="28"/>
          <w:szCs w:val="28"/>
          <w:cs/>
        </w:rPr>
        <w:t>แ</w:t>
      </w:r>
      <w:r w:rsidRPr="00031D01">
        <w:rPr>
          <w:rFonts w:ascii="Angsana New" w:eastAsia="Calibri" w:hAnsi="Angsana New" w:hint="cs"/>
          <w:sz w:val="28"/>
          <w:szCs w:val="28"/>
          <w:cs/>
        </w:rPr>
        <w:t>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031D01">
        <w:rPr>
          <w:rFonts w:ascii="Angsana New" w:eastAsia="Calibri" w:hAnsi="Angsana New" w:hint="cs"/>
          <w:sz w:val="28"/>
          <w:szCs w:val="28"/>
        </w:rPr>
        <w:t xml:space="preserve"> TFRS</w:t>
      </w:r>
      <w:r w:rsidRPr="00031D01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="002246F1" w:rsidRPr="00031D01">
        <w:rPr>
          <w:rFonts w:ascii="Angsana New" w:eastAsia="Calibri" w:hAnsi="Angsana New" w:hint="cs"/>
          <w:sz w:val="28"/>
          <w:szCs w:val="28"/>
        </w:rPr>
        <w:t>1</w:t>
      </w:r>
      <w:r w:rsidR="00913FE7" w:rsidRPr="00031D01">
        <w:rPr>
          <w:rFonts w:ascii="Angsana New" w:eastAsia="Calibri" w:hAnsi="Angsana New" w:hint="cs"/>
          <w:sz w:val="28"/>
          <w:szCs w:val="28"/>
        </w:rPr>
        <w:t>6</w:t>
      </w:r>
      <w:r w:rsidRPr="00031D01">
        <w:rPr>
          <w:rFonts w:ascii="Angsana New" w:eastAsia="Calibri" w:hAnsi="Angsana New" w:hint="cs"/>
          <w:sz w:val="28"/>
          <w:szCs w:val="28"/>
        </w:rPr>
        <w:t xml:space="preserve"> </w:t>
      </w:r>
      <w:r w:rsidRPr="00031D01">
        <w:rPr>
          <w:rFonts w:ascii="Angsana New" w:eastAsia="Calibri" w:hAnsi="Angsana New" w:hint="cs"/>
          <w:sz w:val="28"/>
          <w:szCs w:val="28"/>
          <w:cs/>
        </w:rPr>
        <w:t>กลุ่มบริษัท</w:t>
      </w:r>
      <w:r w:rsidR="009C0FC6" w:rsidRPr="00031D01">
        <w:rPr>
          <w:rFonts w:ascii="Angsana New" w:eastAsia="Calibri" w:hAnsi="Angsana New" w:hint="cs"/>
          <w:sz w:val="28"/>
          <w:szCs w:val="28"/>
          <w:cs/>
        </w:rPr>
        <w:t>ได้</w:t>
      </w:r>
      <w:r w:rsidRPr="00031D01">
        <w:rPr>
          <w:rFonts w:ascii="Angsana New" w:eastAsia="Calibri" w:hAnsi="Angsana New" w:hint="cs"/>
          <w:sz w:val="28"/>
          <w:szCs w:val="28"/>
          <w:cs/>
        </w:rPr>
        <w:t>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หากสัญญาประกอบด้วยส่วนที่เป็นการเช่าและส่วนที่ไม่เป็นการเช่ากลุ่มบริษัท</w:t>
      </w:r>
      <w:r w:rsidR="00BB5426" w:rsidRPr="00031D01">
        <w:rPr>
          <w:rFonts w:ascii="Angsana New" w:eastAsia="Calibri" w:hAnsi="Angsana New" w:hint="cs"/>
          <w:sz w:val="28"/>
          <w:szCs w:val="28"/>
        </w:rPr>
        <w:br/>
      </w:r>
      <w:r w:rsidRPr="00031D01">
        <w:rPr>
          <w:rFonts w:ascii="Angsana New" w:eastAsia="Calibri" w:hAnsi="Angsana New" w:hint="cs"/>
          <w:sz w:val="28"/>
          <w:szCs w:val="28"/>
          <w:cs/>
        </w:rPr>
        <w:t>จะปันส่วนสิ่งตอบแทนที่ต้องจ่าย</w:t>
      </w:r>
      <w:r w:rsidR="00EC6B35" w:rsidRPr="00031D01">
        <w:rPr>
          <w:rFonts w:ascii="Angsana New" w:eastAsia="Calibri" w:hAnsi="Angsana New" w:hint="cs"/>
          <w:sz w:val="28"/>
          <w:szCs w:val="28"/>
          <w:cs/>
        </w:rPr>
        <w:t xml:space="preserve">ตามราคาขายที่เป็นเอกเทศ </w:t>
      </w:r>
      <w:r w:rsidR="00077C5C" w:rsidRPr="00031D01">
        <w:rPr>
          <w:rFonts w:ascii="Angsana New" w:eastAsia="Calibri" w:hAnsi="Angsana New" w:hint="cs"/>
          <w:sz w:val="28"/>
          <w:szCs w:val="28"/>
        </w:rPr>
        <w:t>(</w:t>
      </w:r>
      <w:r w:rsidR="00EC6B35" w:rsidRPr="00031D01">
        <w:rPr>
          <w:rFonts w:ascii="Angsana New" w:eastAsia="Calibri" w:hAnsi="Angsana New" w:hint="cs"/>
          <w:sz w:val="28"/>
          <w:szCs w:val="28"/>
        </w:rPr>
        <w:t>Transaction price</w:t>
      </w:r>
      <w:r w:rsidR="00077C5C" w:rsidRPr="00031D01">
        <w:rPr>
          <w:rFonts w:ascii="Angsana New" w:eastAsia="Calibri" w:hAnsi="Angsana New" w:hint="cs"/>
          <w:sz w:val="28"/>
          <w:szCs w:val="28"/>
        </w:rPr>
        <w:t>)</w:t>
      </w:r>
      <w:r w:rsidR="00F75DB6" w:rsidRPr="00031D01">
        <w:rPr>
          <w:rFonts w:ascii="Angsana New" w:eastAsia="Calibri" w:hAnsi="Angsana New" w:hint="cs"/>
          <w:sz w:val="28"/>
          <w:szCs w:val="28"/>
        </w:rPr>
        <w:t xml:space="preserve"> </w:t>
      </w:r>
      <w:r w:rsidR="00F75DB6" w:rsidRPr="00031D01">
        <w:rPr>
          <w:rFonts w:ascii="Angsana New" w:eastAsia="Calibri" w:hAnsi="Angsana New" w:hint="cs"/>
          <w:sz w:val="28"/>
          <w:szCs w:val="28"/>
          <w:cs/>
        </w:rPr>
        <w:t>ณ วันที่</w:t>
      </w:r>
      <w:r w:rsidR="007C739E" w:rsidRPr="00031D01">
        <w:rPr>
          <w:rFonts w:ascii="Angsana New" w:eastAsia="Calibri" w:hAnsi="Angsana New" w:hint="cs"/>
          <w:sz w:val="28"/>
          <w:szCs w:val="28"/>
        </w:rPr>
        <w:t xml:space="preserve"> </w:t>
      </w:r>
      <w:r w:rsidR="002246F1" w:rsidRPr="00031D01">
        <w:rPr>
          <w:rFonts w:ascii="Angsana New" w:eastAsia="Calibri" w:hAnsi="Angsana New" w:hint="cs"/>
          <w:sz w:val="28"/>
          <w:szCs w:val="28"/>
        </w:rPr>
        <w:t>1</w:t>
      </w:r>
      <w:r w:rsidR="00F75DB6" w:rsidRPr="00031D01">
        <w:rPr>
          <w:rFonts w:ascii="Angsana New" w:eastAsia="Calibri" w:hAnsi="Angsana New" w:hint="cs"/>
          <w:sz w:val="28"/>
          <w:szCs w:val="28"/>
        </w:rPr>
        <w:t xml:space="preserve"> </w:t>
      </w:r>
      <w:r w:rsidR="00F75DB6" w:rsidRPr="00031D01">
        <w:rPr>
          <w:rFonts w:ascii="Angsana New" w:eastAsia="Calibri" w:hAnsi="Angsana New" w:hint="cs"/>
          <w:sz w:val="28"/>
          <w:szCs w:val="28"/>
          <w:cs/>
        </w:rPr>
        <w:t xml:space="preserve">มกราคม </w:t>
      </w:r>
      <w:r w:rsidR="002246F1" w:rsidRPr="00031D01">
        <w:rPr>
          <w:rFonts w:ascii="Angsana New" w:eastAsia="Calibri" w:hAnsi="Angsana New" w:hint="cs"/>
          <w:sz w:val="28"/>
          <w:szCs w:val="28"/>
        </w:rPr>
        <w:t>2</w:t>
      </w:r>
      <w:r w:rsidR="00913FE7" w:rsidRPr="00031D01">
        <w:rPr>
          <w:rFonts w:ascii="Angsana New" w:eastAsia="Calibri" w:hAnsi="Angsana New" w:hint="cs"/>
          <w:sz w:val="28"/>
          <w:szCs w:val="28"/>
        </w:rPr>
        <w:t>56</w:t>
      </w:r>
      <w:r w:rsidR="002246F1" w:rsidRPr="00031D01">
        <w:rPr>
          <w:rFonts w:ascii="Angsana New" w:eastAsia="Calibri" w:hAnsi="Angsana New" w:hint="cs"/>
          <w:sz w:val="28"/>
          <w:szCs w:val="28"/>
        </w:rPr>
        <w:t>3</w:t>
      </w:r>
      <w:r w:rsidRPr="00031D01">
        <w:rPr>
          <w:rFonts w:ascii="Angsana New" w:eastAsia="Calibri" w:hAnsi="Angsana New" w:hint="cs"/>
          <w:sz w:val="28"/>
          <w:szCs w:val="28"/>
        </w:rPr>
        <w:t xml:space="preserve"> </w:t>
      </w:r>
      <w:r w:rsidRPr="00031D01">
        <w:rPr>
          <w:rFonts w:ascii="Angsana New" w:eastAsia="Calibri" w:hAnsi="Angsana New" w:hint="cs"/>
          <w:sz w:val="28"/>
          <w:szCs w:val="28"/>
          <w:cs/>
        </w:rPr>
        <w:t>กลุ่มบริษั</w:t>
      </w:r>
      <w:r w:rsidR="00504036" w:rsidRPr="00031D01">
        <w:rPr>
          <w:rFonts w:ascii="Angsana New" w:eastAsia="Calibri" w:hAnsi="Angsana New" w:hint="cs"/>
          <w:sz w:val="28"/>
          <w:szCs w:val="28"/>
          <w:cs/>
        </w:rPr>
        <w:t>ท</w:t>
      </w:r>
      <w:r w:rsidRPr="00031D01">
        <w:rPr>
          <w:rFonts w:ascii="Angsana New" w:eastAsia="Calibri" w:hAnsi="Angsana New" w:hint="cs"/>
          <w:sz w:val="28"/>
          <w:szCs w:val="28"/>
          <w:cs/>
        </w:rPr>
        <w:t>รับรู้สินทรัพย์สิทธิการใช้และหนี้สินตามสัญญาเช่า</w:t>
      </w:r>
      <w:r w:rsidR="00884310" w:rsidRPr="00031D01">
        <w:rPr>
          <w:rFonts w:ascii="Angsana New" w:eastAsia="Calibri" w:hAnsi="Angsana New" w:hint="cs"/>
          <w:sz w:val="28"/>
          <w:szCs w:val="28"/>
        </w:rPr>
        <w:t xml:space="preserve"> </w:t>
      </w:r>
      <w:r w:rsidRPr="00031D01">
        <w:rPr>
          <w:rFonts w:ascii="Angsana New" w:eastAsia="Calibri" w:hAnsi="Angsana New" w:hint="cs"/>
          <w:sz w:val="28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  <w:r w:rsidR="00611519" w:rsidRPr="00031D01">
        <w:rPr>
          <w:rFonts w:ascii="Angsana New" w:eastAsia="Calibri" w:hAnsi="Angsana New" w:hint="cs"/>
          <w:sz w:val="28"/>
          <w:szCs w:val="28"/>
          <w:cs/>
        </w:rPr>
        <w:t xml:space="preserve"> </w:t>
      </w:r>
    </w:p>
    <w:p w14:paraId="5E451775" w14:textId="77777777" w:rsidR="00150AC4" w:rsidRDefault="00150AC4" w:rsidP="00144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94" w:firstLine="706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299B8B9B" w14:textId="77777777" w:rsidR="00150AC4" w:rsidRDefault="00150AC4" w:rsidP="00144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94" w:firstLine="706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44B5DBC3" w14:textId="1BA1CF54" w:rsidR="00C378FD" w:rsidRPr="00031D01" w:rsidRDefault="00CA3419" w:rsidP="00144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94" w:firstLine="70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31D01">
        <w:rPr>
          <w:rFonts w:ascii="Angsana New" w:hAnsi="Angsana New" w:cs="Angsana New" w:hint="cs"/>
          <w:color w:val="000000"/>
          <w:sz w:val="28"/>
          <w:szCs w:val="28"/>
          <w:cs/>
        </w:rPr>
        <w:lastRenderedPageBreak/>
        <w:t xml:space="preserve">ในการปฏิบัติในช่วงเปลี่ยนแปลง </w:t>
      </w:r>
      <w:r w:rsidR="00E94447" w:rsidRPr="00031D01">
        <w:rPr>
          <w:rFonts w:ascii="Angsana New" w:hAnsi="Angsana New" w:cs="Angsana New" w:hint="cs"/>
          <w:color w:val="000000"/>
          <w:sz w:val="28"/>
          <w:szCs w:val="28"/>
          <w:cs/>
        </w:rPr>
        <w:t>กลุ่มบริษัทได้เลือกใช้ข้อยกเว้น</w:t>
      </w:r>
      <w:r w:rsidR="00916F59" w:rsidRPr="00031D01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ต่อไปนี้ </w:t>
      </w:r>
    </w:p>
    <w:p w14:paraId="67AC16AC" w14:textId="77777777" w:rsidR="00A14949" w:rsidRPr="00031D01" w:rsidRDefault="00A14949" w:rsidP="009D6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706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383118D9" w14:textId="45DB286E" w:rsidR="00C378FD" w:rsidRPr="00031D01" w:rsidRDefault="00E94447" w:rsidP="002B54D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031D01">
        <w:rPr>
          <w:rFonts w:ascii="Angsana New" w:hAnsi="Angsana New" w:hint="cs"/>
          <w:color w:val="000000"/>
          <w:sz w:val="28"/>
          <w:szCs w:val="28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2246F1" w:rsidRPr="00031D01">
        <w:rPr>
          <w:rFonts w:ascii="Angsana New" w:hAnsi="Angsana New" w:hint="cs"/>
          <w:color w:val="000000"/>
          <w:sz w:val="28"/>
          <w:szCs w:val="28"/>
        </w:rPr>
        <w:t>12</w:t>
      </w:r>
      <w:r w:rsidRPr="00031D01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Pr="00031D01">
        <w:rPr>
          <w:rFonts w:ascii="Angsana New" w:hAnsi="Angsana New" w:hint="cs"/>
          <w:color w:val="000000"/>
          <w:sz w:val="28"/>
          <w:szCs w:val="28"/>
          <w:cs/>
        </w:rPr>
        <w:t xml:space="preserve">เดือน </w:t>
      </w:r>
      <w:r w:rsidRPr="00031D01">
        <w:rPr>
          <w:rFonts w:ascii="Angsana New" w:hAnsi="Angsana New" w:hint="cs"/>
          <w:color w:val="000000"/>
          <w:sz w:val="28"/>
          <w:szCs w:val="28"/>
        </w:rPr>
        <w:t xml:space="preserve"> </w:t>
      </w:r>
    </w:p>
    <w:p w14:paraId="0DD0B383" w14:textId="77777777" w:rsidR="00C378FD" w:rsidRPr="00031D01" w:rsidRDefault="00E94447" w:rsidP="002B54D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031D01">
        <w:rPr>
          <w:rFonts w:ascii="Angsana New" w:hAnsi="Angsana New" w:hint="cs"/>
          <w:color w:val="000000"/>
          <w:sz w:val="28"/>
          <w:szCs w:val="28"/>
          <w:cs/>
        </w:rPr>
        <w:t xml:space="preserve">ใช้ข้อเท็จจริงที่ทราบภายหลังในการกำหนดอายุสัญญาเช่า </w:t>
      </w:r>
      <w:r w:rsidRPr="00031D01">
        <w:rPr>
          <w:rFonts w:ascii="Angsana New" w:hAnsi="Angsana New" w:hint="cs"/>
          <w:color w:val="000000"/>
          <w:sz w:val="28"/>
          <w:szCs w:val="28"/>
        </w:rPr>
        <w:t xml:space="preserve"> </w:t>
      </w:r>
    </w:p>
    <w:p w14:paraId="3D026341" w14:textId="77777777" w:rsidR="00C378FD" w:rsidRPr="00031D01" w:rsidRDefault="00E94447" w:rsidP="002B54D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031D01">
        <w:rPr>
          <w:rFonts w:ascii="Angsana New" w:hAnsi="Angsana New" w:hint="cs"/>
          <w:color w:val="000000"/>
          <w:sz w:val="28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031D01">
        <w:rPr>
          <w:rFonts w:ascii="Angsana New" w:hAnsi="Angsana New" w:hint="cs"/>
          <w:color w:val="000000"/>
          <w:sz w:val="28"/>
          <w:szCs w:val="28"/>
        </w:rPr>
        <w:t xml:space="preserve"> </w:t>
      </w:r>
    </w:p>
    <w:p w14:paraId="4E3A9E83" w14:textId="2DC6F819" w:rsidR="00EE6D2A" w:rsidRPr="00031D01" w:rsidRDefault="00E94447" w:rsidP="002B54D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031D01">
        <w:rPr>
          <w:rFonts w:ascii="Angsana New" w:hAnsi="Angsana New" w:hint="cs"/>
          <w:color w:val="000000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031D01">
        <w:rPr>
          <w:rFonts w:ascii="Angsana New" w:hAnsi="Angsana New" w:hint="cs"/>
          <w:color w:val="000000"/>
          <w:sz w:val="28"/>
          <w:szCs w:val="28"/>
        </w:rPr>
        <w:t xml:space="preserve"> </w:t>
      </w:r>
    </w:p>
    <w:p w14:paraId="5C830707" w14:textId="77777777" w:rsidR="000C507B" w:rsidRPr="00031D01" w:rsidRDefault="000C507B" w:rsidP="004E7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F826D5" w:rsidRPr="00031D01" w14:paraId="30F62FEC" w14:textId="77777777" w:rsidTr="00D36ED5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2E52BB24" w14:textId="467C400C" w:rsidR="00F826D5" w:rsidRPr="00031D01" w:rsidRDefault="00D3767C" w:rsidP="0030230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031D01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  <w:lang w:bidi="th-TH"/>
              </w:rPr>
              <w:t>ผลกระทบจากการ</w:t>
            </w:r>
            <w:r w:rsidR="00CB2567" w:rsidRPr="00031D01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  <w:lang w:bidi="th-TH"/>
              </w:rPr>
              <w:t>ถือ</w:t>
            </w:r>
            <w:r w:rsidRPr="00031D01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  <w:lang w:bidi="th-TH"/>
              </w:rPr>
              <w:t>ปฏิบัติ</w:t>
            </w:r>
            <w:r w:rsidR="00CB2567" w:rsidRPr="00031D01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  <w:lang w:bidi="th-TH"/>
              </w:rPr>
              <w:t>ตาม</w:t>
            </w:r>
            <w:r w:rsidRPr="00031D01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031D01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</w:rPr>
              <w:t xml:space="preserve">TFRS </w:t>
            </w:r>
            <w:r w:rsidR="002246F1" w:rsidRPr="00031D01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lang w:val="en-US"/>
              </w:rPr>
              <w:t>1</w:t>
            </w:r>
            <w:r w:rsidR="00913FE7" w:rsidRPr="00031D01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lang w:val="en-US"/>
              </w:rPr>
              <w:t>6</w:t>
            </w:r>
            <w:r w:rsidRPr="00031D01">
              <w:rPr>
                <w:rFonts w:ascii="Angsana New" w:hAnsi="Angsana New" w:cs="Angsana New" w:hint="cs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6E22DFE" w14:textId="6CA3B378" w:rsidR="00F826D5" w:rsidRPr="00031D01" w:rsidRDefault="00F826D5" w:rsidP="0030230B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E0B41EA" w14:textId="77777777" w:rsidR="00F826D5" w:rsidRPr="00031D01" w:rsidRDefault="00F826D5" w:rsidP="0030230B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EC8347" w14:textId="77777777" w:rsidR="00F826D5" w:rsidRPr="00031D01" w:rsidRDefault="00F826D5" w:rsidP="0030230B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7C750964" w14:textId="11DA6BD2" w:rsidR="00F826D5" w:rsidRPr="00031D01" w:rsidRDefault="00F826D5" w:rsidP="0030230B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826D5" w:rsidRPr="00031D01" w14:paraId="0A3923C2" w14:textId="77777777" w:rsidTr="00D36ED5">
        <w:trPr>
          <w:cantSplit/>
          <w:trHeight w:val="20"/>
          <w:tblHeader/>
        </w:trPr>
        <w:tc>
          <w:tcPr>
            <w:tcW w:w="5670" w:type="dxa"/>
          </w:tcPr>
          <w:p w14:paraId="6F994E78" w14:textId="6AE462E4" w:rsidR="00F826D5" w:rsidRPr="00031D01" w:rsidRDefault="00F826D5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67643459" w14:textId="697F4F14" w:rsidR="00F826D5" w:rsidRPr="00031D01" w:rsidRDefault="00F826D5" w:rsidP="0030230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="00E77A9C"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D3767C" w:rsidRPr="00031D01" w14:paraId="36F8AB68" w14:textId="77777777" w:rsidTr="00D36ED5">
        <w:trPr>
          <w:cantSplit/>
          <w:trHeight w:val="20"/>
        </w:trPr>
        <w:tc>
          <w:tcPr>
            <w:tcW w:w="5670" w:type="dxa"/>
          </w:tcPr>
          <w:p w14:paraId="28A37386" w14:textId="3989C87D" w:rsidR="00D3767C" w:rsidRPr="00031D01" w:rsidRDefault="00D3767C" w:rsidP="00D37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246F1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1</w:t>
            </w: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="002246F1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56</w:t>
            </w:r>
            <w:r w:rsidR="002246F1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880" w:type="dxa"/>
            <w:gridSpan w:val="3"/>
          </w:tcPr>
          <w:p w14:paraId="21939CF2" w14:textId="77777777" w:rsidR="00D3767C" w:rsidRPr="00031D01" w:rsidRDefault="00D3767C" w:rsidP="0030230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F826D5" w:rsidRPr="00031D01" w14:paraId="74026547" w14:textId="77777777" w:rsidTr="00D36ED5">
        <w:trPr>
          <w:cantSplit/>
          <w:trHeight w:val="20"/>
        </w:trPr>
        <w:tc>
          <w:tcPr>
            <w:tcW w:w="5670" w:type="dxa"/>
            <w:vAlign w:val="bottom"/>
          </w:tcPr>
          <w:p w14:paraId="4D1D92C2" w14:textId="6D39AFE6" w:rsidR="00F826D5" w:rsidRPr="00031D01" w:rsidRDefault="00E71299" w:rsidP="0030230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  <w:r w:rsidR="00CB4B87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293E8AF" w14:textId="40D1B0F6" w:rsidR="00F826D5" w:rsidRPr="00031D01" w:rsidRDefault="002246F1" w:rsidP="00511019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13</w:t>
            </w:r>
            <w:r w:rsidR="00517E25" w:rsidRPr="00031D0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0,447</w:t>
            </w:r>
          </w:p>
        </w:tc>
        <w:tc>
          <w:tcPr>
            <w:tcW w:w="180" w:type="dxa"/>
            <w:vAlign w:val="bottom"/>
          </w:tcPr>
          <w:p w14:paraId="7F522AA2" w14:textId="77777777" w:rsidR="00F826D5" w:rsidRPr="00031D01" w:rsidRDefault="00F826D5" w:rsidP="0030230B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3A7760" w14:textId="5F93FCED" w:rsidR="00F826D5" w:rsidRPr="00031D01" w:rsidRDefault="00BA5ACE" w:rsidP="00B055B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6,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131</w:t>
            </w:r>
          </w:p>
        </w:tc>
      </w:tr>
      <w:tr w:rsidR="00EF32FA" w:rsidRPr="00031D01" w14:paraId="6D54C5E9" w14:textId="77777777" w:rsidTr="00D36ED5">
        <w:trPr>
          <w:cantSplit/>
          <w:trHeight w:val="20"/>
        </w:trPr>
        <w:tc>
          <w:tcPr>
            <w:tcW w:w="5670" w:type="dxa"/>
            <w:vAlign w:val="bottom"/>
          </w:tcPr>
          <w:p w14:paraId="41B9F9CA" w14:textId="5207F4DF" w:rsidR="00EF32FA" w:rsidRPr="00031D01" w:rsidRDefault="00EF32FA" w:rsidP="00EF32F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  <w:r w:rsidR="00E973B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อาคารและอุปกรณ์ลดลง</w:t>
            </w:r>
          </w:p>
        </w:tc>
        <w:tc>
          <w:tcPr>
            <w:tcW w:w="1350" w:type="dxa"/>
            <w:vAlign w:val="bottom"/>
          </w:tcPr>
          <w:p w14:paraId="16B09F04" w14:textId="56EFB088" w:rsidR="00EF32FA" w:rsidRPr="00031D01" w:rsidRDefault="00EF32FA" w:rsidP="00EF32FA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,998)</w:t>
            </w:r>
          </w:p>
        </w:tc>
        <w:tc>
          <w:tcPr>
            <w:tcW w:w="180" w:type="dxa"/>
            <w:vAlign w:val="bottom"/>
          </w:tcPr>
          <w:p w14:paraId="10D10DC2" w14:textId="77777777" w:rsidR="00EF32FA" w:rsidRPr="00031D01" w:rsidRDefault="00EF32FA" w:rsidP="00EF32FA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0992E2" w14:textId="7C62901C" w:rsidR="00EF32FA" w:rsidRPr="00031D01" w:rsidRDefault="00EF32FA" w:rsidP="00EF32FA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67)</w:t>
            </w:r>
          </w:p>
        </w:tc>
      </w:tr>
      <w:tr w:rsidR="00EF32FA" w:rsidRPr="00031D01" w14:paraId="4A11D135" w14:textId="77777777" w:rsidTr="00D36ED5">
        <w:trPr>
          <w:cantSplit/>
          <w:trHeight w:val="20"/>
        </w:trPr>
        <w:tc>
          <w:tcPr>
            <w:tcW w:w="5670" w:type="dxa"/>
            <w:vAlign w:val="bottom"/>
          </w:tcPr>
          <w:p w14:paraId="4148E30B" w14:textId="5E6C3C2E" w:rsidR="00EF32FA" w:rsidRPr="00031D01" w:rsidRDefault="00EF32FA" w:rsidP="00EF32F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ค่าเช่าที่ดินจ่ายล่วงหน้าลดลง</w:t>
            </w:r>
          </w:p>
        </w:tc>
        <w:tc>
          <w:tcPr>
            <w:tcW w:w="1350" w:type="dxa"/>
            <w:vAlign w:val="bottom"/>
          </w:tcPr>
          <w:p w14:paraId="243AF231" w14:textId="36205739" w:rsidR="00EF32FA" w:rsidRPr="00031D01" w:rsidRDefault="00EF32FA" w:rsidP="00EF32FA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121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,884)</w:t>
            </w:r>
          </w:p>
        </w:tc>
        <w:tc>
          <w:tcPr>
            <w:tcW w:w="180" w:type="dxa"/>
            <w:vAlign w:val="bottom"/>
          </w:tcPr>
          <w:p w14:paraId="046A0970" w14:textId="77777777" w:rsidR="00EF32FA" w:rsidRPr="00031D01" w:rsidRDefault="00EF32FA" w:rsidP="00EF32FA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F8B3AC" w14:textId="6109B2EC" w:rsidR="00EF32FA" w:rsidRPr="00031D01" w:rsidRDefault="00EF32FA" w:rsidP="00EF32F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EF32FA" w:rsidRPr="00031D01" w14:paraId="200C8E4C" w14:textId="77777777" w:rsidTr="00C35397">
        <w:trPr>
          <w:cantSplit/>
          <w:trHeight w:val="20"/>
        </w:trPr>
        <w:tc>
          <w:tcPr>
            <w:tcW w:w="5670" w:type="dxa"/>
          </w:tcPr>
          <w:p w14:paraId="12BF4C05" w14:textId="77777777" w:rsidR="00EF32FA" w:rsidRPr="00031D01" w:rsidRDefault="00EF32FA" w:rsidP="00EF32F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4FD42060" w14:textId="75234454" w:rsidR="00EF32FA" w:rsidRPr="00031D01" w:rsidRDefault="00EF32FA" w:rsidP="00EF32FA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5,565</w:t>
            </w:r>
          </w:p>
        </w:tc>
        <w:tc>
          <w:tcPr>
            <w:tcW w:w="180" w:type="dxa"/>
          </w:tcPr>
          <w:p w14:paraId="17EAE46F" w14:textId="77777777" w:rsidR="00EF32FA" w:rsidRPr="00031D01" w:rsidRDefault="00EF32FA" w:rsidP="00EF32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4A3CD5" w14:textId="5D175BFF" w:rsidR="00EF32FA" w:rsidRPr="00031D01" w:rsidRDefault="002246F1" w:rsidP="00EF32FA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="00EF32FA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EF32FA"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764</w:t>
            </w:r>
          </w:p>
        </w:tc>
      </w:tr>
    </w:tbl>
    <w:p w14:paraId="61A12605" w14:textId="3DEE72B3" w:rsidR="00E94447" w:rsidRPr="00031D01" w:rsidRDefault="00E94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E94447" w:rsidRPr="00031D01" w14:paraId="0F40AE91" w14:textId="77777777" w:rsidTr="00D36ED5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7E3C852C" w14:textId="033C8552" w:rsidR="00E94447" w:rsidRPr="00031D01" w:rsidRDefault="00E94447" w:rsidP="009777AF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2CDF6BF" w14:textId="1EA63533" w:rsidR="00E94447" w:rsidRPr="00031D01" w:rsidRDefault="00E94447" w:rsidP="009777AF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27FF0B3" w14:textId="77777777" w:rsidR="00E94447" w:rsidRPr="00031D01" w:rsidRDefault="00E94447" w:rsidP="009777A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41F1D8" w14:textId="77777777" w:rsidR="00E94447" w:rsidRPr="00031D01" w:rsidRDefault="00E94447" w:rsidP="009777AF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39E7DE1C" w14:textId="299766EC" w:rsidR="00E94447" w:rsidRPr="00031D01" w:rsidRDefault="00E94447" w:rsidP="009777AF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E94447" w:rsidRPr="00031D01" w14:paraId="7245A454" w14:textId="77777777" w:rsidTr="00D36ED5">
        <w:trPr>
          <w:cantSplit/>
          <w:trHeight w:val="20"/>
          <w:tblHeader/>
        </w:trPr>
        <w:tc>
          <w:tcPr>
            <w:tcW w:w="5670" w:type="dxa"/>
          </w:tcPr>
          <w:p w14:paraId="3F75B4B6" w14:textId="77777777" w:rsidR="00E94447" w:rsidRPr="00031D01" w:rsidRDefault="00E94447" w:rsidP="009777A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21A28143" w14:textId="12418095" w:rsidR="00E94447" w:rsidRPr="00031D01" w:rsidRDefault="00E94447" w:rsidP="009777A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="00E77A9C"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E94447" w:rsidRPr="00031D01" w14:paraId="6CD9AFB4" w14:textId="77777777" w:rsidTr="00D36ED5">
        <w:trPr>
          <w:cantSplit/>
          <w:trHeight w:val="20"/>
        </w:trPr>
        <w:tc>
          <w:tcPr>
            <w:tcW w:w="5670" w:type="dxa"/>
            <w:vAlign w:val="bottom"/>
          </w:tcPr>
          <w:p w14:paraId="1D14D559" w14:textId="77777777" w:rsidR="00C95D55" w:rsidRPr="00031D01" w:rsidRDefault="00E94447" w:rsidP="009777A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</w:p>
          <w:p w14:paraId="74BE252C" w14:textId="4F9C2E6F" w:rsidR="00E94447" w:rsidRPr="00031D01" w:rsidRDefault="00C95D55" w:rsidP="009777A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E94447"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E94447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DA4F029" w14:textId="13194D71" w:rsidR="00E94447" w:rsidRPr="00031D01" w:rsidRDefault="00913FE7" w:rsidP="00511019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</w:t>
            </w:r>
            <w:r w:rsidR="00E71299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595</w:t>
            </w:r>
          </w:p>
        </w:tc>
        <w:tc>
          <w:tcPr>
            <w:tcW w:w="180" w:type="dxa"/>
            <w:vAlign w:val="bottom"/>
          </w:tcPr>
          <w:p w14:paraId="7B9E3360" w14:textId="77777777" w:rsidR="00E94447" w:rsidRPr="00031D01" w:rsidRDefault="00E94447" w:rsidP="009777AF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25EBF2" w14:textId="7898F1FA" w:rsidR="00E94447" w:rsidRPr="00031D01" w:rsidRDefault="002246F1" w:rsidP="00511019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179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="00E71299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875</w:t>
            </w:r>
          </w:p>
        </w:tc>
      </w:tr>
      <w:tr w:rsidR="00E94447" w:rsidRPr="00031D01" w14:paraId="3712FA4F" w14:textId="77777777" w:rsidTr="00D36ED5">
        <w:trPr>
          <w:cantSplit/>
          <w:trHeight w:val="20"/>
        </w:trPr>
        <w:tc>
          <w:tcPr>
            <w:tcW w:w="5670" w:type="dxa"/>
          </w:tcPr>
          <w:p w14:paraId="763671EA" w14:textId="60ADC758" w:rsidR="00E94447" w:rsidRPr="00031D01" w:rsidRDefault="00E94447" w:rsidP="00D36ED5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FF4C716" w14:textId="3044B159" w:rsidR="00E94447" w:rsidRPr="00031D01" w:rsidRDefault="00913FE7" w:rsidP="00511019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</w:t>
            </w:r>
            <w:r w:rsidR="00E71299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1C867C26" w14:textId="77777777" w:rsidR="00E94447" w:rsidRPr="00031D01" w:rsidRDefault="00E94447" w:rsidP="009777AF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0299A58" w14:textId="7DFFFE9E" w:rsidR="00E94447" w:rsidRPr="00031D01" w:rsidRDefault="002246F1" w:rsidP="00511019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179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="00E71299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764</w:t>
            </w:r>
          </w:p>
        </w:tc>
      </w:tr>
      <w:tr w:rsidR="00E94447" w:rsidRPr="00031D01" w14:paraId="46D64767" w14:textId="77777777" w:rsidTr="00D36ED5">
        <w:trPr>
          <w:cantSplit/>
          <w:trHeight w:val="20"/>
        </w:trPr>
        <w:tc>
          <w:tcPr>
            <w:tcW w:w="5670" w:type="dxa"/>
          </w:tcPr>
          <w:p w14:paraId="6E198875" w14:textId="584185C3" w:rsidR="00E94447" w:rsidRPr="00031D01" w:rsidRDefault="00E94447" w:rsidP="009777A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  <w:r w:rsidR="00D050A4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การเงิน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ที่รับรู้ ณ วันที่ 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6494CF96" w14:textId="1F6FE85B" w:rsidR="00E94447" w:rsidRPr="00031D01" w:rsidRDefault="002246F1" w:rsidP="00511019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="009D5161"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22</w:t>
            </w:r>
            <w:r w:rsidR="009D5161"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</w:tcPr>
          <w:p w14:paraId="3BEC9AAA" w14:textId="77777777" w:rsidR="00E94447" w:rsidRPr="00031D01" w:rsidRDefault="00E94447" w:rsidP="009777AF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F6382E" w14:textId="246E5664" w:rsidR="00E94447" w:rsidRPr="00031D01" w:rsidRDefault="002246F1" w:rsidP="00511019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179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  <w:r w:rsidR="009D5161"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,54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</w:tr>
      <w:tr w:rsidR="00E94447" w:rsidRPr="00031D01" w14:paraId="18F67C65" w14:textId="77777777" w:rsidTr="00D36ED5">
        <w:trPr>
          <w:cantSplit/>
          <w:trHeight w:val="20"/>
        </w:trPr>
        <w:tc>
          <w:tcPr>
            <w:tcW w:w="5670" w:type="dxa"/>
            <w:vAlign w:val="bottom"/>
          </w:tcPr>
          <w:p w14:paraId="1B025063" w14:textId="46056C9E" w:rsidR="00E94447" w:rsidRPr="00031D01" w:rsidRDefault="00E94447" w:rsidP="009777AF">
            <w:pPr>
              <w:spacing w:line="240" w:lineRule="auto"/>
              <w:ind w:left="175" w:hanging="17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="002246F1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2246F1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56</w:t>
            </w:r>
            <w:r w:rsidR="002246F1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2AEB8" w14:textId="71127BF6" w:rsidR="00E94447" w:rsidRPr="00031D01" w:rsidRDefault="009D5161" w:rsidP="00511019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8,79</w:t>
            </w:r>
            <w:r w:rsidR="002246F1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</w:tcPr>
          <w:p w14:paraId="2785B0FF" w14:textId="77777777" w:rsidR="00E94447" w:rsidRPr="00031D01" w:rsidRDefault="00E94447" w:rsidP="009777AF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E3EC8B" w14:textId="11D30C12" w:rsidR="00E94447" w:rsidRPr="00031D01" w:rsidRDefault="001F1736" w:rsidP="001536CB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1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</w:t>
            </w:r>
            <w:r w:rsidR="009D5161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,</w:t>
            </w:r>
            <w:r w:rsidR="002246F1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</w:t>
            </w:r>
            <w:r w:rsidR="009D5161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05</w:t>
            </w:r>
          </w:p>
        </w:tc>
      </w:tr>
      <w:tr w:rsidR="00074727" w:rsidRPr="00031D01" w14:paraId="7BB25A63" w14:textId="77777777" w:rsidTr="00D36ED5">
        <w:trPr>
          <w:cantSplit/>
          <w:trHeight w:val="20"/>
        </w:trPr>
        <w:tc>
          <w:tcPr>
            <w:tcW w:w="5670" w:type="dxa"/>
            <w:vAlign w:val="bottom"/>
          </w:tcPr>
          <w:p w14:paraId="600F0917" w14:textId="4456582A" w:rsidR="00074727" w:rsidRPr="00031D01" w:rsidRDefault="00074727" w:rsidP="009777AF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DCB203" w14:textId="1DA82054" w:rsidR="00074727" w:rsidRPr="00031D01" w:rsidRDefault="002246F1" w:rsidP="00A23416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</w:t>
            </w:r>
            <w:r w:rsidR="00511019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.5</w:t>
            </w:r>
            <w:r w:rsidR="00A23416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="00383BF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  <w:r w:rsidR="00A23416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 xml:space="preserve"> 1.8</w:t>
            </w:r>
          </w:p>
        </w:tc>
        <w:tc>
          <w:tcPr>
            <w:tcW w:w="180" w:type="dxa"/>
          </w:tcPr>
          <w:p w14:paraId="1CA60432" w14:textId="77777777" w:rsidR="00074727" w:rsidRPr="00031D01" w:rsidRDefault="00074727" w:rsidP="00A2341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FBA33E" w14:textId="559296B9" w:rsidR="00074727" w:rsidRPr="00031D01" w:rsidRDefault="002246F1" w:rsidP="000D7FEC">
            <w:pPr>
              <w:pStyle w:val="acctfourfigures"/>
              <w:tabs>
                <w:tab w:val="clear" w:pos="765"/>
              </w:tabs>
              <w:spacing w:line="240" w:lineRule="auto"/>
              <w:ind w:right="10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</w:t>
            </w:r>
            <w:r w:rsidR="00E71299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.</w:t>
            </w:r>
            <w:r w:rsidR="00913FE7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</w:tbl>
    <w:p w14:paraId="08F50EE5" w14:textId="77777777" w:rsidR="00031D01" w:rsidRPr="00031D01" w:rsidRDefault="00031D01" w:rsidP="00031D0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8"/>
          <w:szCs w:val="28"/>
          <w:u w:val="none"/>
          <w:cs/>
          <w:lang w:val="th-TH"/>
        </w:rPr>
      </w:pPr>
    </w:p>
    <w:p w14:paraId="5923FFBA" w14:textId="77777777" w:rsidR="00031D01" w:rsidRPr="00031D01" w:rsidRDefault="00031D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  <w:cs/>
          <w:lang w:val="th-TH"/>
        </w:rPr>
      </w:pPr>
      <w:r w:rsidRPr="00031D01">
        <w:rPr>
          <w:rFonts w:ascii="Angsana New" w:hAnsi="Angsana New" w:cs="Angsana New" w:hint="cs"/>
          <w:sz w:val="28"/>
          <w:szCs w:val="28"/>
          <w:cs/>
          <w:lang w:val="th-TH"/>
        </w:rPr>
        <w:br w:type="page"/>
      </w:r>
    </w:p>
    <w:p w14:paraId="0B427509" w14:textId="3C490A7C" w:rsidR="00991336" w:rsidRPr="00031D01" w:rsidRDefault="00804175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  <w:lang w:val="th-TH"/>
        </w:rPr>
      </w:pPr>
      <w:r w:rsidRPr="00031D01"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306A4373" w14:textId="77777777" w:rsidR="004B492A" w:rsidRPr="002C657C" w:rsidRDefault="004B492A" w:rsidP="004B492A">
      <w:pPr>
        <w:rPr>
          <w:rFonts w:ascii="Angsana New" w:hAnsi="Angsana New" w:cs="Angsana New"/>
          <w:sz w:val="20"/>
          <w:szCs w:val="20"/>
          <w:cs/>
          <w:lang w:val="th-TH"/>
        </w:rPr>
      </w:pPr>
    </w:p>
    <w:p w14:paraId="29D6F1ED" w14:textId="3CA2772A" w:rsidR="000E0F5D" w:rsidRPr="00031D01" w:rsidRDefault="00802769" w:rsidP="009777AF">
      <w:pPr>
        <w:spacing w:line="240" w:lineRule="auto"/>
        <w:ind w:left="540" w:right="45"/>
        <w:jc w:val="thaiDistribute"/>
        <w:rPr>
          <w:rFonts w:ascii="Angsana New" w:hAnsi="Angsana New" w:cs="Angsana New"/>
          <w:b/>
          <w:sz w:val="28"/>
          <w:szCs w:val="28"/>
        </w:rPr>
      </w:pPr>
      <w:r w:rsidRPr="00031D01">
        <w:rPr>
          <w:rFonts w:ascii="Angsana New" w:hAnsi="Angsana New" w:cs="Angsana New" w:hint="cs"/>
          <w:b/>
          <w:sz w:val="28"/>
          <w:szCs w:val="28"/>
          <w:cs/>
        </w:rPr>
        <w:t>ความสัมพันธ์ที่มีกับบริษัท</w:t>
      </w:r>
      <w:r w:rsidR="00EB3E82" w:rsidRPr="00031D01">
        <w:rPr>
          <w:rFonts w:ascii="Angsana New" w:hAnsi="Angsana New" w:cs="Angsana New" w:hint="cs"/>
          <w:b/>
          <w:sz w:val="28"/>
          <w:szCs w:val="28"/>
          <w:cs/>
        </w:rPr>
        <w:t>ร่วม</w:t>
      </w:r>
      <w:r w:rsidR="000035AF" w:rsidRPr="00031D01">
        <w:rPr>
          <w:rFonts w:ascii="Angsana New" w:hAnsi="Angsana New" w:cs="Angsana New" w:hint="cs"/>
          <w:b/>
          <w:sz w:val="28"/>
          <w:szCs w:val="28"/>
          <w:cs/>
        </w:rPr>
        <w:t>และ</w:t>
      </w:r>
      <w:r w:rsidRPr="00031D01">
        <w:rPr>
          <w:rFonts w:ascii="Angsana New" w:hAnsi="Angsana New" w:cs="Angsana New" w:hint="cs"/>
          <w:b/>
          <w:sz w:val="28"/>
          <w:szCs w:val="28"/>
          <w:cs/>
        </w:rPr>
        <w:t>บริษัท</w:t>
      </w:r>
      <w:r w:rsidR="00EB3E82" w:rsidRPr="00031D01">
        <w:rPr>
          <w:rFonts w:ascii="Angsana New" w:hAnsi="Angsana New" w:cs="Angsana New" w:hint="cs"/>
          <w:b/>
          <w:sz w:val="28"/>
          <w:szCs w:val="28"/>
          <w:cs/>
        </w:rPr>
        <w:t>ย่อย</w:t>
      </w:r>
      <w:r w:rsidR="00754FD8" w:rsidRPr="00031D01">
        <w:rPr>
          <w:rFonts w:ascii="Angsana New" w:hAnsi="Angsana New" w:cs="Angsana New" w:hint="cs"/>
          <w:b/>
          <w:sz w:val="28"/>
          <w:szCs w:val="28"/>
        </w:rPr>
        <w:t xml:space="preserve"> </w:t>
      </w:r>
      <w:r w:rsidRPr="00031D01">
        <w:rPr>
          <w:rFonts w:ascii="Angsana New" w:hAnsi="Angsana New" w:cs="Angsana New" w:hint="cs"/>
          <w:b/>
          <w:sz w:val="28"/>
          <w:szCs w:val="28"/>
          <w:cs/>
        </w:rPr>
        <w:t>ได้เปิดเผยในหมายเหตุ</w:t>
      </w:r>
      <w:r w:rsidR="002D4A98" w:rsidRPr="00031D01">
        <w:rPr>
          <w:rFonts w:ascii="Angsana New" w:hAnsi="Angsana New" w:cs="Angsana New" w:hint="cs"/>
          <w:b/>
          <w:sz w:val="28"/>
          <w:szCs w:val="28"/>
          <w:cs/>
        </w:rPr>
        <w:t>ข้อ</w:t>
      </w:r>
      <w:r w:rsidR="00D75CE8" w:rsidRPr="00031D01">
        <w:rPr>
          <w:rFonts w:ascii="Angsana New" w:hAnsi="Angsana New" w:cs="Angsana New" w:hint="cs"/>
          <w:bCs/>
          <w:sz w:val="28"/>
          <w:szCs w:val="28"/>
        </w:rPr>
        <w:t xml:space="preserve"> </w:t>
      </w:r>
      <w:r w:rsidR="00913FE7" w:rsidRPr="00031D01">
        <w:rPr>
          <w:rFonts w:ascii="Angsana New" w:hAnsi="Angsana New" w:cs="Angsana New" w:hint="cs"/>
          <w:bCs/>
          <w:sz w:val="28"/>
          <w:szCs w:val="28"/>
        </w:rPr>
        <w:t>7</w:t>
      </w:r>
      <w:r w:rsidR="00752EC2" w:rsidRPr="00031D01">
        <w:rPr>
          <w:rFonts w:ascii="Angsana New" w:hAnsi="Angsana New" w:cs="Angsana New" w:hint="cs"/>
          <w:bCs/>
          <w:sz w:val="28"/>
          <w:szCs w:val="28"/>
          <w:cs/>
        </w:rPr>
        <w:t xml:space="preserve"> </w:t>
      </w:r>
      <w:r w:rsidR="00307C65" w:rsidRPr="00031D01">
        <w:rPr>
          <w:rFonts w:ascii="Angsana New" w:hAnsi="Angsana New" w:cs="Angsana New" w:hint="cs"/>
          <w:b/>
          <w:sz w:val="28"/>
          <w:szCs w:val="28"/>
          <w:cs/>
        </w:rPr>
        <w:t>และ</w:t>
      </w:r>
      <w:r w:rsidR="004F50A8" w:rsidRPr="00031D01">
        <w:rPr>
          <w:rFonts w:ascii="Angsana New" w:hAnsi="Angsana New" w:cs="Angsana New" w:hint="cs"/>
          <w:bCs/>
          <w:sz w:val="28"/>
          <w:szCs w:val="28"/>
        </w:rPr>
        <w:t xml:space="preserve"> </w:t>
      </w:r>
      <w:r w:rsidR="00913FE7" w:rsidRPr="00031D01">
        <w:rPr>
          <w:rFonts w:ascii="Angsana New" w:hAnsi="Angsana New" w:cs="Angsana New" w:hint="cs"/>
          <w:bCs/>
          <w:sz w:val="28"/>
          <w:szCs w:val="28"/>
        </w:rPr>
        <w:t>8</w:t>
      </w:r>
      <w:r w:rsidR="00752EC2" w:rsidRPr="00031D01">
        <w:rPr>
          <w:rFonts w:ascii="Angsana New" w:hAnsi="Angsana New" w:cs="Angsana New" w:hint="cs"/>
          <w:b/>
          <w:sz w:val="28"/>
          <w:szCs w:val="28"/>
          <w:cs/>
        </w:rPr>
        <w:t xml:space="preserve"> </w:t>
      </w:r>
    </w:p>
    <w:p w14:paraId="64171C75" w14:textId="77777777" w:rsidR="003E6A17" w:rsidRPr="002C657C" w:rsidRDefault="003E6A17" w:rsidP="009777AF">
      <w:pPr>
        <w:spacing w:line="240" w:lineRule="auto"/>
        <w:ind w:left="540" w:right="4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6A012D18" w14:textId="3DC90511" w:rsidR="00804175" w:rsidRPr="00031D01" w:rsidRDefault="0073123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>ร</w:t>
      </w:r>
      <w:r w:rsidR="00804175" w:rsidRPr="00031D01">
        <w:rPr>
          <w:rFonts w:ascii="Angsana New" w:hAnsi="Angsana New" w:cs="Angsana New" w:hint="cs"/>
          <w:sz w:val="28"/>
          <w:szCs w:val="28"/>
          <w:cs/>
        </w:rPr>
        <w:t>ายการที่สำคัญกับบุคคลหรือกิจการที่เกี่ยวข้องกัน</w:t>
      </w:r>
      <w:r w:rsidR="005E07DC" w:rsidRPr="00031D01">
        <w:rPr>
          <w:rFonts w:ascii="Angsana New" w:hAnsi="Angsana New" w:cs="Angsana New" w:hint="cs"/>
          <w:sz w:val="28"/>
          <w:szCs w:val="28"/>
          <w:cs/>
        </w:rPr>
        <w:t>สำหรับงวดสามเดือน</w:t>
      </w:r>
      <w:r w:rsidR="0095136A" w:rsidRPr="00031D01">
        <w:rPr>
          <w:rFonts w:ascii="Angsana New" w:hAnsi="Angsana New" w:cs="Angsana New" w:hint="cs"/>
          <w:sz w:val="28"/>
          <w:szCs w:val="28"/>
          <w:cs/>
        </w:rPr>
        <w:t>และ</w:t>
      </w:r>
      <w:r w:rsidR="001379AA" w:rsidRPr="00031D01">
        <w:rPr>
          <w:rFonts w:ascii="Angsana New" w:hAnsi="Angsana New" w:cs="Angsana New" w:hint="cs"/>
          <w:sz w:val="28"/>
          <w:szCs w:val="28"/>
          <w:cs/>
        </w:rPr>
        <w:t>เก้าเดือน</w:t>
      </w:r>
      <w:r w:rsidR="005E07DC" w:rsidRPr="00031D01">
        <w:rPr>
          <w:rFonts w:ascii="Angsana New" w:hAnsi="Angsana New" w:cs="Angsana New" w:hint="cs"/>
          <w:sz w:val="28"/>
          <w:szCs w:val="28"/>
          <w:cs/>
        </w:rPr>
        <w:t>สิ้นสุดวันที่</w:t>
      </w:r>
      <w:r w:rsidR="00804175" w:rsidRPr="00031D0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246F1" w:rsidRPr="00031D01">
        <w:rPr>
          <w:rFonts w:ascii="Angsana New" w:hAnsi="Angsana New" w:cs="Angsana New" w:hint="cs"/>
          <w:sz w:val="28"/>
          <w:szCs w:val="28"/>
        </w:rPr>
        <w:t>3</w:t>
      </w:r>
      <w:r w:rsidR="00BF2D0C" w:rsidRPr="00031D01">
        <w:rPr>
          <w:rFonts w:ascii="Angsana New" w:hAnsi="Angsana New" w:cs="Angsana New" w:hint="cs"/>
          <w:sz w:val="28"/>
          <w:szCs w:val="28"/>
        </w:rPr>
        <w:t xml:space="preserve">0 </w:t>
      </w:r>
      <w:r w:rsidR="001379AA" w:rsidRPr="00031D01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BF2D0C" w:rsidRPr="00031D0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04175" w:rsidRPr="00031D01">
        <w:rPr>
          <w:rFonts w:ascii="Angsana New" w:hAnsi="Angsana New" w:cs="Angsana New" w:hint="cs"/>
          <w:sz w:val="28"/>
          <w:szCs w:val="28"/>
          <w:cs/>
        </w:rPr>
        <w:t xml:space="preserve">สรุปได้ดังนี้   </w:t>
      </w:r>
    </w:p>
    <w:p w14:paraId="459D3455" w14:textId="61CD1B7B" w:rsidR="00407B9E" w:rsidRPr="002C657C" w:rsidRDefault="00407B9E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0"/>
          <w:szCs w:val="20"/>
          <w:highlight w:val="cyan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804175" w:rsidRPr="00031D01" w14:paraId="193925E8" w14:textId="77777777" w:rsidTr="004E790C">
        <w:trPr>
          <w:tblHeader/>
        </w:trPr>
        <w:tc>
          <w:tcPr>
            <w:tcW w:w="2168" w:type="pct"/>
            <w:shd w:val="clear" w:color="auto" w:fill="auto"/>
          </w:tcPr>
          <w:p w14:paraId="5B53334D" w14:textId="5EBFAA75" w:rsidR="00804175" w:rsidRPr="00031D01" w:rsidRDefault="00804175" w:rsidP="004E7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3" w:type="pct"/>
            <w:gridSpan w:val="3"/>
          </w:tcPr>
          <w:p w14:paraId="21E3E678" w14:textId="706CDAD1" w:rsidR="00804175" w:rsidRPr="00031D01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3F0D46BC" w14:textId="77777777" w:rsidR="00804175" w:rsidRPr="00031D01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pct"/>
            <w:gridSpan w:val="3"/>
          </w:tcPr>
          <w:p w14:paraId="7B5F7C86" w14:textId="7280D485" w:rsidR="00804175" w:rsidRPr="00031D01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804175" w:rsidRPr="00031D01" w14:paraId="62FFF97A" w14:textId="77777777" w:rsidTr="009777AF">
        <w:trPr>
          <w:tblHeader/>
        </w:trPr>
        <w:tc>
          <w:tcPr>
            <w:tcW w:w="2168" w:type="pct"/>
          </w:tcPr>
          <w:p w14:paraId="406FE742" w14:textId="0D12719A" w:rsidR="00804175" w:rsidRPr="00031D01" w:rsidRDefault="005E07DC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804175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246F1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BF2D0C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0</w:t>
            </w:r>
            <w:r w:rsidR="00C82912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379AA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07" w:type="pct"/>
          </w:tcPr>
          <w:p w14:paraId="2007AEBD" w14:textId="4297FA82" w:rsidR="00804175" w:rsidRPr="00031D01" w:rsidRDefault="002246F1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47" w:type="pct"/>
          </w:tcPr>
          <w:p w14:paraId="61C74161" w14:textId="77777777" w:rsidR="00804175" w:rsidRPr="00031D01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34241356" w14:textId="2CF598D2" w:rsidR="00804175" w:rsidRPr="00031D01" w:rsidRDefault="002246F1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47" w:type="pct"/>
          </w:tcPr>
          <w:p w14:paraId="67068FB3" w14:textId="77777777" w:rsidR="00804175" w:rsidRPr="00031D01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01C3AE7B" w14:textId="42382C8B" w:rsidR="00804175" w:rsidRPr="00031D01" w:rsidRDefault="002246F1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37" w:type="pct"/>
          </w:tcPr>
          <w:p w14:paraId="4B09601A" w14:textId="77777777" w:rsidR="00804175" w:rsidRPr="00031D01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41B8A0DC" w14:textId="42CB20F6" w:rsidR="00804175" w:rsidRPr="00031D01" w:rsidRDefault="002246F1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</w:tr>
      <w:tr w:rsidR="00804175" w:rsidRPr="00031D01" w14:paraId="757A914A" w14:textId="77777777" w:rsidTr="009777AF">
        <w:trPr>
          <w:tblHeader/>
        </w:trPr>
        <w:tc>
          <w:tcPr>
            <w:tcW w:w="2168" w:type="pct"/>
          </w:tcPr>
          <w:p w14:paraId="1112AA32" w14:textId="77777777" w:rsidR="00804175" w:rsidRPr="00031D01" w:rsidRDefault="00804175" w:rsidP="00964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2" w:type="pct"/>
            <w:gridSpan w:val="7"/>
          </w:tcPr>
          <w:p w14:paraId="1417F0B8" w14:textId="593CE958" w:rsidR="00804175" w:rsidRPr="00031D01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</w:t>
            </w:r>
            <w:r w:rsidR="00E77A9C"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804175" w:rsidRPr="00031D01" w14:paraId="1CE2B2C6" w14:textId="77777777" w:rsidTr="005F266C">
        <w:tc>
          <w:tcPr>
            <w:tcW w:w="2168" w:type="pct"/>
          </w:tcPr>
          <w:p w14:paraId="7A24CAE6" w14:textId="4A656697" w:rsidR="00804175" w:rsidRPr="00031D01" w:rsidRDefault="00804175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="00EA5348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607" w:type="pct"/>
          </w:tcPr>
          <w:p w14:paraId="7088E60B" w14:textId="77777777" w:rsidR="00804175" w:rsidRPr="00031D01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47" w:type="pct"/>
          </w:tcPr>
          <w:p w14:paraId="4EEE2403" w14:textId="77777777" w:rsidR="00804175" w:rsidRPr="00031D01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20E87636" w14:textId="77777777" w:rsidR="00804175" w:rsidRPr="00031D01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47" w:type="pct"/>
          </w:tcPr>
          <w:p w14:paraId="110BB768" w14:textId="77777777" w:rsidR="00804175" w:rsidRPr="00031D01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0987D6B1" w14:textId="77777777" w:rsidR="00804175" w:rsidRPr="00031D01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37" w:type="pct"/>
          </w:tcPr>
          <w:p w14:paraId="3B4409D6" w14:textId="77777777" w:rsidR="00804175" w:rsidRPr="00031D01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3C3A1FCC" w14:textId="77777777" w:rsidR="00804175" w:rsidRPr="00031D01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2C657C" w:rsidRPr="00031D01" w14:paraId="75ECC534" w14:textId="77777777" w:rsidTr="005F266C">
        <w:tc>
          <w:tcPr>
            <w:tcW w:w="2168" w:type="pct"/>
          </w:tcPr>
          <w:p w14:paraId="463070E5" w14:textId="49B3EEC5" w:rsidR="002C657C" w:rsidRPr="00031D01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4B67C886" w14:textId="5BD7FEB8" w:rsidR="002C657C" w:rsidRPr="00031D01" w:rsidRDefault="002C657C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7849385" w14:textId="77777777" w:rsidR="002C657C" w:rsidRPr="00031D01" w:rsidRDefault="002C657C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641C4329" w14:textId="25FFFA91" w:rsidR="002C657C" w:rsidRPr="00031D01" w:rsidRDefault="002C657C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B4960AD" w14:textId="77777777" w:rsidR="002C657C" w:rsidRPr="00031D01" w:rsidRDefault="002C657C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390E8C16" w14:textId="7E4DE542" w:rsidR="002C657C" w:rsidRPr="00031D01" w:rsidRDefault="0051524F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1,628</w:t>
            </w:r>
          </w:p>
        </w:tc>
        <w:tc>
          <w:tcPr>
            <w:tcW w:w="137" w:type="pct"/>
          </w:tcPr>
          <w:p w14:paraId="7E210D84" w14:textId="77777777" w:rsidR="002C657C" w:rsidRPr="00031D01" w:rsidRDefault="002C657C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551085E0" w14:textId="21D2DE9E" w:rsidR="002C657C" w:rsidRPr="00031D01" w:rsidRDefault="0051524F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0C6848">
              <w:rPr>
                <w:rFonts w:ascii="Angsana New" w:hAnsi="Angsana New" w:cs="Angsana New"/>
                <w:sz w:val="28"/>
                <w:szCs w:val="28"/>
              </w:rPr>
              <w:t>1,541</w:t>
            </w:r>
          </w:p>
        </w:tc>
      </w:tr>
      <w:tr w:rsidR="002C657C" w:rsidRPr="00031D01" w14:paraId="784526CA" w14:textId="77777777" w:rsidTr="005F266C">
        <w:tc>
          <w:tcPr>
            <w:tcW w:w="2168" w:type="pct"/>
            <w:vAlign w:val="bottom"/>
          </w:tcPr>
          <w:p w14:paraId="13D836BB" w14:textId="37B14234" w:rsidR="002C657C" w:rsidRPr="00031D01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ต้นทุนค่าบริการ</w:t>
            </w:r>
          </w:p>
        </w:tc>
        <w:tc>
          <w:tcPr>
            <w:tcW w:w="607" w:type="pct"/>
          </w:tcPr>
          <w:p w14:paraId="68B86352" w14:textId="0853BAA1" w:rsidR="002C657C" w:rsidRPr="00031D01" w:rsidRDefault="002C657C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4C73442" w14:textId="77777777" w:rsidR="002C657C" w:rsidRPr="00031D01" w:rsidRDefault="002C657C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692C77EE" w14:textId="6A872910" w:rsidR="002C657C" w:rsidRPr="00031D01" w:rsidRDefault="002C657C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A01C8E3" w14:textId="77777777" w:rsidR="002C657C" w:rsidRPr="00031D01" w:rsidRDefault="002C657C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6184AE17" w14:textId="4A7AA809" w:rsidR="002C657C" w:rsidRPr="00031D01" w:rsidRDefault="0051524F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177,</w:t>
            </w:r>
            <w:r w:rsidR="00F5570D">
              <w:rPr>
                <w:rFonts w:ascii="Angsana New" w:hAnsi="Angsana New" w:cs="Angsana New"/>
                <w:sz w:val="28"/>
                <w:szCs w:val="28"/>
              </w:rPr>
              <w:t>592</w:t>
            </w:r>
          </w:p>
        </w:tc>
        <w:tc>
          <w:tcPr>
            <w:tcW w:w="137" w:type="pct"/>
          </w:tcPr>
          <w:p w14:paraId="3A178B56" w14:textId="77777777" w:rsidR="002C657C" w:rsidRPr="00031D01" w:rsidRDefault="002C657C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34493A0F" w14:textId="2E0DD937" w:rsidR="002C657C" w:rsidRPr="00031D01" w:rsidRDefault="000C6848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44,233</w:t>
            </w:r>
          </w:p>
        </w:tc>
      </w:tr>
      <w:tr w:rsidR="002C657C" w:rsidRPr="00031D01" w14:paraId="7F468977" w14:textId="77777777" w:rsidTr="005F266C">
        <w:tc>
          <w:tcPr>
            <w:tcW w:w="2168" w:type="pct"/>
            <w:vAlign w:val="bottom"/>
          </w:tcPr>
          <w:p w14:paraId="64B869EB" w14:textId="40DCAD55" w:rsidR="002C657C" w:rsidRPr="00031D01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ค่าความช่วยเหลือทางเทคนิค </w:t>
            </w:r>
          </w:p>
        </w:tc>
        <w:tc>
          <w:tcPr>
            <w:tcW w:w="607" w:type="pct"/>
          </w:tcPr>
          <w:p w14:paraId="11C43D7B" w14:textId="0F2B678A" w:rsidR="002C657C" w:rsidRPr="00031D01" w:rsidRDefault="002C657C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0775ABF" w14:textId="77777777" w:rsidR="002C657C" w:rsidRPr="00031D01" w:rsidRDefault="002C657C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6DE11AAA" w14:textId="3D0510CC" w:rsidR="002C657C" w:rsidRPr="00031D01" w:rsidRDefault="002C657C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FC8DE52" w14:textId="77777777" w:rsidR="002C657C" w:rsidRPr="00031D01" w:rsidRDefault="002C657C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0805E5A8" w14:textId="376651B5" w:rsidR="002C657C" w:rsidRPr="00031D01" w:rsidRDefault="0051524F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4,231</w:t>
            </w:r>
          </w:p>
        </w:tc>
        <w:tc>
          <w:tcPr>
            <w:tcW w:w="137" w:type="pct"/>
          </w:tcPr>
          <w:p w14:paraId="654806DD" w14:textId="77777777" w:rsidR="002C657C" w:rsidRPr="00031D01" w:rsidRDefault="002C657C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173C4C44" w14:textId="752A9FB1" w:rsidR="002C657C" w:rsidRPr="00031D01" w:rsidRDefault="002C657C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2C657C" w:rsidRPr="00031D01" w14:paraId="023890DF" w14:textId="77777777" w:rsidTr="005F266C">
        <w:tc>
          <w:tcPr>
            <w:tcW w:w="2168" w:type="pct"/>
            <w:vAlign w:val="bottom"/>
          </w:tcPr>
          <w:p w14:paraId="1D7965BF" w14:textId="01B6B621" w:rsidR="002C657C" w:rsidRPr="00031D01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07" w:type="pct"/>
          </w:tcPr>
          <w:p w14:paraId="55410F2D" w14:textId="0F2FE3B1" w:rsidR="002C657C" w:rsidRPr="00031D01" w:rsidRDefault="002C657C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BF0136E" w14:textId="77777777" w:rsidR="002C657C" w:rsidRPr="00031D01" w:rsidRDefault="002C657C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042633E3" w14:textId="24EC7207" w:rsidR="002C657C" w:rsidRPr="00031D01" w:rsidRDefault="002C657C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8A14589" w14:textId="77777777" w:rsidR="002C657C" w:rsidRPr="00031D01" w:rsidRDefault="002C657C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6DF569D7" w14:textId="6FE4FC9D" w:rsidR="002C657C" w:rsidRPr="00031D01" w:rsidRDefault="0051524F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402</w:t>
            </w:r>
          </w:p>
        </w:tc>
        <w:tc>
          <w:tcPr>
            <w:tcW w:w="137" w:type="pct"/>
          </w:tcPr>
          <w:p w14:paraId="7AEA4B79" w14:textId="77777777" w:rsidR="002C657C" w:rsidRPr="00031D01" w:rsidRDefault="002C657C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095E503B" w14:textId="1BEC5DE7" w:rsidR="002C657C" w:rsidRPr="00031D01" w:rsidRDefault="002C657C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F5570D" w:rsidRPr="00031D01" w14:paraId="2E5BD919" w14:textId="77777777" w:rsidTr="005F266C">
        <w:tc>
          <w:tcPr>
            <w:tcW w:w="2168" w:type="pct"/>
            <w:vAlign w:val="bottom"/>
          </w:tcPr>
          <w:p w14:paraId="0D3CAD50" w14:textId="2DA47655" w:rsidR="00F5570D" w:rsidRPr="00031D01" w:rsidRDefault="00F5570D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ขายทรัพย์สิน</w:t>
            </w:r>
          </w:p>
        </w:tc>
        <w:tc>
          <w:tcPr>
            <w:tcW w:w="607" w:type="pct"/>
          </w:tcPr>
          <w:p w14:paraId="6BD193CD" w14:textId="2B6F9889" w:rsidR="00F5570D" w:rsidRPr="00031D01" w:rsidRDefault="00F5570D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2201316" w14:textId="77777777" w:rsidR="00F5570D" w:rsidRPr="00031D01" w:rsidRDefault="00F5570D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03891753" w14:textId="733B9D0D" w:rsidR="00F5570D" w:rsidRPr="00031D01" w:rsidRDefault="00F5570D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D5086F2" w14:textId="77777777" w:rsidR="00F5570D" w:rsidRPr="00031D01" w:rsidRDefault="00F5570D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5555C9CE" w14:textId="790C0920" w:rsidR="00F5570D" w:rsidRDefault="00F5570D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1,196</w:t>
            </w:r>
          </w:p>
        </w:tc>
        <w:tc>
          <w:tcPr>
            <w:tcW w:w="137" w:type="pct"/>
          </w:tcPr>
          <w:p w14:paraId="572BC026" w14:textId="77777777" w:rsidR="00F5570D" w:rsidRPr="00031D01" w:rsidRDefault="00F5570D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44774340" w14:textId="5DC71672" w:rsidR="00F5570D" w:rsidRPr="00031D01" w:rsidRDefault="00F5570D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940AE" w:rsidRPr="002C657C" w14:paraId="698FC122" w14:textId="77777777" w:rsidTr="00BD7906">
        <w:trPr>
          <w:trHeight w:val="70"/>
        </w:trPr>
        <w:tc>
          <w:tcPr>
            <w:tcW w:w="2168" w:type="pct"/>
            <w:vAlign w:val="bottom"/>
          </w:tcPr>
          <w:p w14:paraId="47376C08" w14:textId="77777777" w:rsidR="003940AE" w:rsidRPr="002C657C" w:rsidRDefault="003940AE" w:rsidP="0039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7" w:type="pct"/>
          </w:tcPr>
          <w:p w14:paraId="34384CF1" w14:textId="77777777" w:rsidR="003940AE" w:rsidRPr="002C657C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" w:type="pct"/>
          </w:tcPr>
          <w:p w14:paraId="6EEC91D0" w14:textId="77777777" w:rsidR="003940AE" w:rsidRPr="002C657C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599" w:type="pct"/>
          </w:tcPr>
          <w:p w14:paraId="04A2D7B8" w14:textId="77777777" w:rsidR="003940AE" w:rsidRPr="002C657C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" w:type="pct"/>
          </w:tcPr>
          <w:p w14:paraId="763A6AC2" w14:textId="77777777" w:rsidR="003940AE" w:rsidRPr="002C657C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590" w:type="pct"/>
          </w:tcPr>
          <w:p w14:paraId="3A1E882B" w14:textId="77777777" w:rsidR="003940AE" w:rsidRPr="002C657C" w:rsidRDefault="003940AE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817"/>
              </w:tabs>
              <w:spacing w:after="0" w:line="240" w:lineRule="auto"/>
              <w:ind w:left="-108" w:right="-131"/>
              <w:rPr>
                <w:rFonts w:ascii="Angsana New" w:hAnsi="Angsana New" w:cs="Angsana New"/>
              </w:rPr>
            </w:pPr>
          </w:p>
        </w:tc>
        <w:tc>
          <w:tcPr>
            <w:tcW w:w="137" w:type="pct"/>
          </w:tcPr>
          <w:p w14:paraId="405A9E7B" w14:textId="77777777" w:rsidR="003940AE" w:rsidRPr="002C657C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6F7EABBF" w14:textId="77777777" w:rsidR="003940AE" w:rsidRPr="002C657C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</w:tr>
      <w:tr w:rsidR="003940AE" w:rsidRPr="00031D01" w14:paraId="7358A9DF" w14:textId="77777777" w:rsidTr="005F266C">
        <w:tc>
          <w:tcPr>
            <w:tcW w:w="2168" w:type="pct"/>
            <w:vAlign w:val="bottom"/>
          </w:tcPr>
          <w:p w14:paraId="2560F35A" w14:textId="7C9964B7" w:rsidR="003940AE" w:rsidRPr="00031D01" w:rsidRDefault="003940AE" w:rsidP="0039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07" w:type="pct"/>
          </w:tcPr>
          <w:p w14:paraId="13649778" w14:textId="77777777" w:rsidR="003940AE" w:rsidRPr="00031D01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15138CEB" w14:textId="77777777" w:rsidR="003940AE" w:rsidRPr="00031D01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2A11E14C" w14:textId="77777777" w:rsidR="003940AE" w:rsidRPr="00031D01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47" w:type="pct"/>
          </w:tcPr>
          <w:p w14:paraId="0AFCF6DB" w14:textId="77777777" w:rsidR="003940AE" w:rsidRPr="00031D01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2596E5A9" w14:textId="77777777" w:rsidR="003940AE" w:rsidRPr="00031D01" w:rsidRDefault="003940AE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81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28F53D6B" w14:textId="77777777" w:rsidR="003940AE" w:rsidRPr="00031D01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6341EE1D" w14:textId="77777777" w:rsidR="003940AE" w:rsidRPr="00031D01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3940AE" w:rsidRPr="00031D01" w14:paraId="4D69CE8D" w14:textId="77777777" w:rsidTr="005F266C">
        <w:tc>
          <w:tcPr>
            <w:tcW w:w="2168" w:type="pct"/>
            <w:vAlign w:val="bottom"/>
          </w:tcPr>
          <w:p w14:paraId="46719BB6" w14:textId="55A0113C" w:rsidR="003940AE" w:rsidRPr="00031D01" w:rsidRDefault="003940AE" w:rsidP="0039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14:paraId="0F6F6AC3" w14:textId="77777777" w:rsidR="003940AE" w:rsidRPr="00031D01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05F85EB" w14:textId="77777777" w:rsidR="003940AE" w:rsidRPr="00031D01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2BA1625D" w14:textId="77777777" w:rsidR="003940AE" w:rsidRPr="00031D01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47" w:type="pct"/>
          </w:tcPr>
          <w:p w14:paraId="69474307" w14:textId="77777777" w:rsidR="003940AE" w:rsidRPr="00031D01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6DE35B0D" w14:textId="77777777" w:rsidR="003940AE" w:rsidRPr="00031D01" w:rsidRDefault="003940AE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81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4628F70F" w14:textId="77777777" w:rsidR="003940AE" w:rsidRPr="00031D01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2C9AE5AC" w14:textId="77777777" w:rsidR="003940AE" w:rsidRPr="00031D01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3940AE" w:rsidRPr="00031D01" w14:paraId="5AC920FC" w14:textId="77777777" w:rsidTr="005F266C">
        <w:tc>
          <w:tcPr>
            <w:tcW w:w="2168" w:type="pct"/>
            <w:vAlign w:val="bottom"/>
          </w:tcPr>
          <w:p w14:paraId="368E4535" w14:textId="4302344F" w:rsidR="003940AE" w:rsidRPr="00031D01" w:rsidRDefault="003940AE" w:rsidP="0039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607" w:type="pct"/>
          </w:tcPr>
          <w:p w14:paraId="0B01DA99" w14:textId="6C62CBA8" w:rsidR="003940AE" w:rsidRPr="00031D01" w:rsidRDefault="0051524F" w:rsidP="0092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065C3F">
              <w:rPr>
                <w:rFonts w:ascii="Angsana New" w:hAnsi="Angsana New" w:cs="Angsana New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65C3F">
              <w:rPr>
                <w:rFonts w:ascii="Angsana New" w:hAnsi="Angsana New" w:cs="Angsana New"/>
                <w:sz w:val="28"/>
                <w:szCs w:val="28"/>
              </w:rPr>
              <w:t>744</w:t>
            </w:r>
          </w:p>
        </w:tc>
        <w:tc>
          <w:tcPr>
            <w:tcW w:w="147" w:type="pct"/>
          </w:tcPr>
          <w:p w14:paraId="612BD8FA" w14:textId="77777777" w:rsidR="003940AE" w:rsidRPr="00031D01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6A2FCDE7" w14:textId="63C3FED7" w:rsidR="003940AE" w:rsidRPr="00031D01" w:rsidRDefault="00D44292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8,216</w:t>
            </w:r>
          </w:p>
        </w:tc>
        <w:tc>
          <w:tcPr>
            <w:tcW w:w="147" w:type="pct"/>
          </w:tcPr>
          <w:p w14:paraId="46FB0403" w14:textId="77777777" w:rsidR="003940AE" w:rsidRPr="00031D01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26D5D2EA" w14:textId="300CD279" w:rsidR="003940AE" w:rsidRPr="00031D01" w:rsidRDefault="00065C3F" w:rsidP="00065C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51524F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833</w:t>
            </w:r>
          </w:p>
        </w:tc>
        <w:tc>
          <w:tcPr>
            <w:tcW w:w="137" w:type="pct"/>
          </w:tcPr>
          <w:p w14:paraId="74091D17" w14:textId="77777777" w:rsidR="003940AE" w:rsidRPr="00031D01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1CAE0381" w14:textId="0B9C2B44" w:rsidR="003940AE" w:rsidRPr="00031D01" w:rsidRDefault="00D44292" w:rsidP="002C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5,805</w:t>
            </w:r>
          </w:p>
        </w:tc>
      </w:tr>
      <w:tr w:rsidR="003940AE" w:rsidRPr="00031D01" w14:paraId="0AD93870" w14:textId="77777777" w:rsidTr="00FF7403">
        <w:tc>
          <w:tcPr>
            <w:tcW w:w="2168" w:type="pct"/>
            <w:vAlign w:val="bottom"/>
          </w:tcPr>
          <w:p w14:paraId="2EC31A5F" w14:textId="7FF91D38" w:rsidR="003940AE" w:rsidRPr="00031D01" w:rsidRDefault="003940AE" w:rsidP="0039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0DD76A75" w14:textId="10EB709C" w:rsidR="003940AE" w:rsidRPr="00031D01" w:rsidRDefault="0051524F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455</w:t>
            </w:r>
          </w:p>
        </w:tc>
        <w:tc>
          <w:tcPr>
            <w:tcW w:w="147" w:type="pct"/>
          </w:tcPr>
          <w:p w14:paraId="1C1BC9F8" w14:textId="77777777" w:rsidR="003940AE" w:rsidRPr="00031D01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1200329" w14:textId="58317337" w:rsidR="003940AE" w:rsidRPr="00031D01" w:rsidRDefault="00D44292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244</w:t>
            </w:r>
          </w:p>
        </w:tc>
        <w:tc>
          <w:tcPr>
            <w:tcW w:w="147" w:type="pct"/>
          </w:tcPr>
          <w:p w14:paraId="74263474" w14:textId="77777777" w:rsidR="003940AE" w:rsidRPr="00031D01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8B72A04" w14:textId="0A6B161A" w:rsidR="003940AE" w:rsidRPr="00031D01" w:rsidRDefault="0051524F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455</w:t>
            </w:r>
          </w:p>
        </w:tc>
        <w:tc>
          <w:tcPr>
            <w:tcW w:w="137" w:type="pct"/>
          </w:tcPr>
          <w:p w14:paraId="25D3E09A" w14:textId="77777777" w:rsidR="003940AE" w:rsidRPr="00031D01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4C5C453E" w14:textId="016F77E8" w:rsidR="003940AE" w:rsidRPr="00031D01" w:rsidRDefault="00D44292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244</w:t>
            </w:r>
          </w:p>
        </w:tc>
      </w:tr>
      <w:tr w:rsidR="003940AE" w:rsidRPr="00031D01" w14:paraId="567E5C05" w14:textId="77777777" w:rsidTr="00FF7403">
        <w:tc>
          <w:tcPr>
            <w:tcW w:w="2168" w:type="pct"/>
            <w:vAlign w:val="bottom"/>
          </w:tcPr>
          <w:p w14:paraId="60BC8A89" w14:textId="42FE5CBD" w:rsidR="003940AE" w:rsidRPr="00031D01" w:rsidRDefault="003940AE" w:rsidP="0039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C1B9059" w14:textId="274F4A2D" w:rsidR="003940AE" w:rsidRPr="00031D01" w:rsidRDefault="0051524F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065C3F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65C3F">
              <w:rPr>
                <w:rFonts w:ascii="Angsana New" w:hAnsi="Angsana New" w:cs="Angsana New"/>
                <w:sz w:val="28"/>
                <w:szCs w:val="28"/>
              </w:rPr>
              <w:t>199</w:t>
            </w:r>
          </w:p>
        </w:tc>
        <w:tc>
          <w:tcPr>
            <w:tcW w:w="147" w:type="pct"/>
          </w:tcPr>
          <w:p w14:paraId="087D735D" w14:textId="77777777" w:rsidR="003940AE" w:rsidRPr="00031D01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4FBF5FC5" w14:textId="182D0F84" w:rsidR="003940AE" w:rsidRPr="00031D01" w:rsidRDefault="00D44292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="003940AE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="003940AE" w:rsidRPr="00031D01">
              <w:rPr>
                <w:rFonts w:ascii="Angsana New" w:hAnsi="Angsana New" w:cs="Angsana New" w:hint="cs"/>
                <w:sz w:val="28"/>
                <w:szCs w:val="28"/>
              </w:rPr>
              <w:t>60</w:t>
            </w:r>
          </w:p>
        </w:tc>
        <w:tc>
          <w:tcPr>
            <w:tcW w:w="147" w:type="pct"/>
          </w:tcPr>
          <w:p w14:paraId="7BC9F01D" w14:textId="77777777" w:rsidR="003940AE" w:rsidRPr="00031D01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D0D89CA" w14:textId="26A3B580" w:rsidR="003940AE" w:rsidRPr="00031D01" w:rsidRDefault="00065C3F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51524F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288</w:t>
            </w:r>
          </w:p>
        </w:tc>
        <w:tc>
          <w:tcPr>
            <w:tcW w:w="137" w:type="pct"/>
          </w:tcPr>
          <w:p w14:paraId="5B6BCA98" w14:textId="77777777" w:rsidR="003940AE" w:rsidRPr="00031D01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81C9C" w14:textId="19F944C4" w:rsidR="003940AE" w:rsidRPr="00031D01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6,</w:t>
            </w:r>
            <w:r w:rsidR="00D44292" w:rsidRPr="00031D01">
              <w:rPr>
                <w:rFonts w:ascii="Angsana New" w:hAnsi="Angsana New" w:cs="Angsana New" w:hint="cs"/>
                <w:sz w:val="28"/>
                <w:szCs w:val="28"/>
              </w:rPr>
              <w:t>049</w:t>
            </w:r>
          </w:p>
        </w:tc>
      </w:tr>
    </w:tbl>
    <w:p w14:paraId="659661E9" w14:textId="77777777" w:rsidR="00FF7403" w:rsidRPr="002C657C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95136A" w:rsidRPr="00031D01" w14:paraId="2C307DFB" w14:textId="77777777" w:rsidTr="00B7197F">
        <w:trPr>
          <w:tblHeader/>
        </w:trPr>
        <w:tc>
          <w:tcPr>
            <w:tcW w:w="2168" w:type="pct"/>
            <w:shd w:val="clear" w:color="auto" w:fill="auto"/>
          </w:tcPr>
          <w:p w14:paraId="234BD512" w14:textId="77777777" w:rsidR="0095136A" w:rsidRPr="00031D01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3" w:type="pct"/>
            <w:gridSpan w:val="3"/>
          </w:tcPr>
          <w:p w14:paraId="2F39EA3C" w14:textId="77777777" w:rsidR="0095136A" w:rsidRPr="00031D01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5BDBB957" w14:textId="77777777" w:rsidR="0095136A" w:rsidRPr="00031D01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pct"/>
            <w:gridSpan w:val="3"/>
          </w:tcPr>
          <w:p w14:paraId="17622BA1" w14:textId="77777777" w:rsidR="0095136A" w:rsidRPr="00031D01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5136A" w:rsidRPr="00031D01" w14:paraId="048D859B" w14:textId="77777777" w:rsidTr="00B7197F">
        <w:trPr>
          <w:tblHeader/>
        </w:trPr>
        <w:tc>
          <w:tcPr>
            <w:tcW w:w="2168" w:type="pct"/>
          </w:tcPr>
          <w:p w14:paraId="5B5DCC64" w14:textId="5DEAF629" w:rsidR="0095136A" w:rsidRPr="00031D01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1379AA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เก้าเดือน</w:t>
            </w: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2246F1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1379AA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07" w:type="pct"/>
          </w:tcPr>
          <w:p w14:paraId="3876F9BC" w14:textId="2B96AF86" w:rsidR="0095136A" w:rsidRPr="00031D01" w:rsidRDefault="002246F1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5136A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47" w:type="pct"/>
          </w:tcPr>
          <w:p w14:paraId="4757803B" w14:textId="77777777" w:rsidR="0095136A" w:rsidRPr="00031D01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02DF3699" w14:textId="5590F147" w:rsidR="0095136A" w:rsidRPr="00031D01" w:rsidRDefault="002246F1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5136A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47" w:type="pct"/>
          </w:tcPr>
          <w:p w14:paraId="483E32EB" w14:textId="77777777" w:rsidR="0095136A" w:rsidRPr="00031D01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15344914" w14:textId="625543D7" w:rsidR="0095136A" w:rsidRPr="00031D01" w:rsidRDefault="002246F1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5136A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37" w:type="pct"/>
          </w:tcPr>
          <w:p w14:paraId="11E4375F" w14:textId="77777777" w:rsidR="0095136A" w:rsidRPr="00031D01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7B2CE657" w14:textId="24598C1D" w:rsidR="0095136A" w:rsidRPr="00031D01" w:rsidRDefault="002246F1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5136A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</w:tr>
      <w:tr w:rsidR="0095136A" w:rsidRPr="00031D01" w14:paraId="3DB7C95F" w14:textId="77777777" w:rsidTr="002E095A">
        <w:trPr>
          <w:trHeight w:val="295"/>
          <w:tblHeader/>
        </w:trPr>
        <w:tc>
          <w:tcPr>
            <w:tcW w:w="2168" w:type="pct"/>
          </w:tcPr>
          <w:p w14:paraId="444B314C" w14:textId="77777777" w:rsidR="0095136A" w:rsidRPr="00031D01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2" w:type="pct"/>
            <w:gridSpan w:val="7"/>
          </w:tcPr>
          <w:p w14:paraId="13AF0DF9" w14:textId="77777777" w:rsidR="0095136A" w:rsidRPr="00031D01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5136A" w:rsidRPr="00031D01" w14:paraId="20557E30" w14:textId="77777777" w:rsidTr="00B7197F">
        <w:tc>
          <w:tcPr>
            <w:tcW w:w="2168" w:type="pct"/>
          </w:tcPr>
          <w:p w14:paraId="4EB51907" w14:textId="77777777" w:rsidR="0095136A" w:rsidRPr="00031D01" w:rsidRDefault="0095136A" w:rsidP="00B7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148E0161" w14:textId="77777777" w:rsidR="0095136A" w:rsidRPr="00031D01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47" w:type="pct"/>
          </w:tcPr>
          <w:p w14:paraId="26D7A5EE" w14:textId="77777777" w:rsidR="0095136A" w:rsidRPr="00031D01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3A055E13" w14:textId="77777777" w:rsidR="0095136A" w:rsidRPr="00031D01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47" w:type="pct"/>
          </w:tcPr>
          <w:p w14:paraId="7AF6C4BB" w14:textId="77777777" w:rsidR="0095136A" w:rsidRPr="00031D01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67E64539" w14:textId="77777777" w:rsidR="0095136A" w:rsidRPr="00031D01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37" w:type="pct"/>
          </w:tcPr>
          <w:p w14:paraId="07FA8F53" w14:textId="77777777" w:rsidR="0095136A" w:rsidRPr="00031D01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3259210B" w14:textId="77777777" w:rsidR="0095136A" w:rsidRPr="00031D01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95136A" w:rsidRPr="00031D01" w14:paraId="6321B9B9" w14:textId="77777777" w:rsidTr="00B7197F">
        <w:tc>
          <w:tcPr>
            <w:tcW w:w="2168" w:type="pct"/>
          </w:tcPr>
          <w:p w14:paraId="0AD6AD17" w14:textId="77777777" w:rsidR="0095136A" w:rsidRPr="00031D01" w:rsidRDefault="0095136A" w:rsidP="00B7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68BB00ED" w14:textId="3C0EC8F6" w:rsidR="0095136A" w:rsidRPr="00383BF7" w:rsidRDefault="00383BF7" w:rsidP="00383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83BF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91F7F6D" w14:textId="77777777" w:rsidR="0095136A" w:rsidRPr="00031D01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7868780C" w14:textId="77777777" w:rsidR="0095136A" w:rsidRPr="00031D01" w:rsidRDefault="0095136A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AD26370" w14:textId="77777777" w:rsidR="0095136A" w:rsidRPr="00031D01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543D9BEC" w14:textId="460B4AD6" w:rsidR="0095136A" w:rsidRPr="00031D01" w:rsidRDefault="0051524F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4,815</w:t>
            </w:r>
          </w:p>
        </w:tc>
        <w:tc>
          <w:tcPr>
            <w:tcW w:w="137" w:type="pct"/>
          </w:tcPr>
          <w:p w14:paraId="5A939D93" w14:textId="77777777" w:rsidR="0095136A" w:rsidRPr="00031D01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  <w:vAlign w:val="bottom"/>
          </w:tcPr>
          <w:p w14:paraId="6C10FF5E" w14:textId="4354C902" w:rsidR="0095136A" w:rsidRPr="00031D01" w:rsidRDefault="00D44292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="00423E04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487</w:t>
            </w:r>
          </w:p>
        </w:tc>
      </w:tr>
      <w:tr w:rsidR="0095136A" w:rsidRPr="00031D01" w14:paraId="534C43FF" w14:textId="77777777" w:rsidTr="00B7197F">
        <w:tc>
          <w:tcPr>
            <w:tcW w:w="2168" w:type="pct"/>
            <w:vAlign w:val="bottom"/>
          </w:tcPr>
          <w:p w14:paraId="1FDEE2B9" w14:textId="77777777" w:rsidR="0095136A" w:rsidRPr="00031D01" w:rsidRDefault="0095136A" w:rsidP="00B7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ต้นทุนค่าบริการ</w:t>
            </w:r>
          </w:p>
        </w:tc>
        <w:tc>
          <w:tcPr>
            <w:tcW w:w="607" w:type="pct"/>
          </w:tcPr>
          <w:p w14:paraId="44AC97FE" w14:textId="1E406966" w:rsidR="0095136A" w:rsidRPr="00383BF7" w:rsidRDefault="00383BF7" w:rsidP="00383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83BF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C4FBB60" w14:textId="77777777" w:rsidR="0095136A" w:rsidRPr="00031D01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09D40C06" w14:textId="77777777" w:rsidR="0095136A" w:rsidRPr="00031D01" w:rsidRDefault="0095136A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6DDF3DC" w14:textId="77777777" w:rsidR="0095136A" w:rsidRPr="00031D01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2BE102CF" w14:textId="565317D0" w:rsidR="0095136A" w:rsidRPr="00031D01" w:rsidRDefault="0051524F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616,</w:t>
            </w:r>
            <w:r w:rsidR="00D25DA4">
              <w:rPr>
                <w:rFonts w:ascii="Angsana New" w:hAnsi="Angsana New" w:cs="Angsana New"/>
                <w:sz w:val="28"/>
                <w:szCs w:val="28"/>
              </w:rPr>
              <w:t>455</w:t>
            </w:r>
          </w:p>
        </w:tc>
        <w:tc>
          <w:tcPr>
            <w:tcW w:w="137" w:type="pct"/>
          </w:tcPr>
          <w:p w14:paraId="72358867" w14:textId="77777777" w:rsidR="0095136A" w:rsidRPr="00031D01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0ABEC305" w14:textId="3A2A8B22" w:rsidR="0095136A" w:rsidRPr="00031D01" w:rsidRDefault="002246F1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D44292" w:rsidRPr="00031D01">
              <w:rPr>
                <w:rFonts w:ascii="Angsana New" w:hAnsi="Angsana New" w:cs="Angsana New" w:hint="cs"/>
                <w:sz w:val="28"/>
                <w:szCs w:val="28"/>
              </w:rPr>
              <w:t>55</w:t>
            </w:r>
            <w:r w:rsidR="002E1988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D44292" w:rsidRPr="00031D01">
              <w:rPr>
                <w:rFonts w:ascii="Angsana New" w:hAnsi="Angsana New" w:cs="Angsana New" w:hint="cs"/>
                <w:sz w:val="28"/>
                <w:szCs w:val="28"/>
              </w:rPr>
              <w:t>635</w:t>
            </w:r>
          </w:p>
        </w:tc>
      </w:tr>
      <w:tr w:rsidR="0095136A" w:rsidRPr="00031D01" w14:paraId="7ED50B5C" w14:textId="77777777" w:rsidTr="00B7197F">
        <w:tc>
          <w:tcPr>
            <w:tcW w:w="2168" w:type="pct"/>
            <w:vAlign w:val="bottom"/>
          </w:tcPr>
          <w:p w14:paraId="2FD97BC8" w14:textId="77777777" w:rsidR="0095136A" w:rsidRPr="00031D01" w:rsidRDefault="0095136A" w:rsidP="00B7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ค่าความช่วยเหลือทางเทคนิค </w:t>
            </w:r>
          </w:p>
        </w:tc>
        <w:tc>
          <w:tcPr>
            <w:tcW w:w="607" w:type="pct"/>
          </w:tcPr>
          <w:p w14:paraId="456E81F2" w14:textId="28183457" w:rsidR="0095136A" w:rsidRPr="00383BF7" w:rsidRDefault="00383BF7" w:rsidP="00383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83BF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B7BF609" w14:textId="77777777" w:rsidR="0095136A" w:rsidRPr="00031D01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1D9A77EF" w14:textId="77777777" w:rsidR="0095136A" w:rsidRPr="00031D01" w:rsidRDefault="0095136A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9F7DC4C" w14:textId="77777777" w:rsidR="0095136A" w:rsidRPr="00031D01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44CB2C98" w14:textId="45B0142D" w:rsidR="0095136A" w:rsidRPr="00031D01" w:rsidRDefault="0051524F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12,669</w:t>
            </w:r>
          </w:p>
        </w:tc>
        <w:tc>
          <w:tcPr>
            <w:tcW w:w="137" w:type="pct"/>
          </w:tcPr>
          <w:p w14:paraId="417AAD05" w14:textId="77777777" w:rsidR="0095136A" w:rsidRPr="00031D01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1A4C5E94" w14:textId="77777777" w:rsidR="0095136A" w:rsidRPr="00031D01" w:rsidRDefault="0095136A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2E095A" w:rsidRPr="00031D01" w14:paraId="721207A4" w14:textId="77777777" w:rsidTr="00B7197F">
        <w:tc>
          <w:tcPr>
            <w:tcW w:w="2168" w:type="pct"/>
            <w:vAlign w:val="bottom"/>
          </w:tcPr>
          <w:p w14:paraId="0123376A" w14:textId="61AE068C" w:rsidR="002E095A" w:rsidRPr="00031D01" w:rsidRDefault="002E095A" w:rsidP="002E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07" w:type="pct"/>
          </w:tcPr>
          <w:p w14:paraId="3F119B54" w14:textId="439CAF9E" w:rsidR="002E095A" w:rsidRPr="00031D01" w:rsidRDefault="00383BF7" w:rsidP="00383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180AA5F" w14:textId="77777777" w:rsidR="002E095A" w:rsidRPr="00031D01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6014C278" w14:textId="21D22083" w:rsidR="002E095A" w:rsidRPr="00031D01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7756C22" w14:textId="77777777" w:rsidR="002E095A" w:rsidRPr="00031D01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0EC21578" w14:textId="0F0C4050" w:rsidR="002E095A" w:rsidRPr="00031D01" w:rsidRDefault="0051524F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922</w:t>
            </w:r>
          </w:p>
        </w:tc>
        <w:tc>
          <w:tcPr>
            <w:tcW w:w="137" w:type="pct"/>
          </w:tcPr>
          <w:p w14:paraId="46BE4A26" w14:textId="77777777" w:rsidR="002E095A" w:rsidRPr="00031D01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0D2F7E6E" w14:textId="54DBBE42" w:rsidR="002E095A" w:rsidRPr="00031D01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F5570D" w:rsidRPr="00031D01" w14:paraId="4B0B3E68" w14:textId="77777777" w:rsidTr="00B7197F">
        <w:tc>
          <w:tcPr>
            <w:tcW w:w="2168" w:type="pct"/>
            <w:vAlign w:val="bottom"/>
          </w:tcPr>
          <w:p w14:paraId="30F0625A" w14:textId="2DF18312" w:rsidR="00F5570D" w:rsidRPr="00031D01" w:rsidRDefault="00F5570D" w:rsidP="002E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ขายทรัพย์สิน</w:t>
            </w:r>
          </w:p>
        </w:tc>
        <w:tc>
          <w:tcPr>
            <w:tcW w:w="607" w:type="pct"/>
          </w:tcPr>
          <w:p w14:paraId="10F9DA5C" w14:textId="308D7A60" w:rsidR="00F5570D" w:rsidRDefault="00F5570D" w:rsidP="00383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C3AAFB8" w14:textId="5A8161B0" w:rsidR="00F5570D" w:rsidRPr="00031D01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52741DCE" w14:textId="3E9C7BC2" w:rsidR="00F5570D" w:rsidRPr="00031D01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BA83A42" w14:textId="77777777" w:rsidR="00F5570D" w:rsidRPr="00031D01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0FCFC853" w14:textId="376C5918" w:rsidR="00F5570D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1,196</w:t>
            </w:r>
          </w:p>
        </w:tc>
        <w:tc>
          <w:tcPr>
            <w:tcW w:w="137" w:type="pct"/>
          </w:tcPr>
          <w:p w14:paraId="3144E388" w14:textId="77777777" w:rsidR="00F5570D" w:rsidRPr="00031D01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3AD9A7E8" w14:textId="52A2C10A" w:rsidR="00F5570D" w:rsidRPr="00031D01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E095A" w:rsidRPr="002C657C" w14:paraId="1228B2EA" w14:textId="77777777" w:rsidTr="00B7197F">
        <w:tc>
          <w:tcPr>
            <w:tcW w:w="2168" w:type="pct"/>
            <w:vAlign w:val="bottom"/>
          </w:tcPr>
          <w:p w14:paraId="4E21C015" w14:textId="77777777" w:rsidR="002E095A" w:rsidRPr="002C657C" w:rsidRDefault="002E095A" w:rsidP="002E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7" w:type="pct"/>
          </w:tcPr>
          <w:p w14:paraId="7FD2C29D" w14:textId="77777777" w:rsidR="002E095A" w:rsidRPr="002C657C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" w:type="pct"/>
          </w:tcPr>
          <w:p w14:paraId="5380EAD5" w14:textId="77777777" w:rsidR="002E095A" w:rsidRPr="002C657C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599" w:type="pct"/>
          </w:tcPr>
          <w:p w14:paraId="13BDD981" w14:textId="77777777" w:rsidR="002E095A" w:rsidRPr="002C657C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" w:type="pct"/>
          </w:tcPr>
          <w:p w14:paraId="754DE175" w14:textId="77777777" w:rsidR="002E095A" w:rsidRPr="002C657C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590" w:type="pct"/>
          </w:tcPr>
          <w:p w14:paraId="47CF3D2A" w14:textId="77777777" w:rsidR="002E095A" w:rsidRPr="002C657C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7" w:type="pct"/>
          </w:tcPr>
          <w:p w14:paraId="746A513E" w14:textId="77777777" w:rsidR="002E095A" w:rsidRPr="002C657C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2DBBA153" w14:textId="77777777" w:rsidR="002E095A" w:rsidRPr="002C657C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</w:tr>
      <w:tr w:rsidR="00F5570D" w:rsidRPr="002C657C" w14:paraId="1AAB463D" w14:textId="77777777" w:rsidTr="00B7197F">
        <w:tc>
          <w:tcPr>
            <w:tcW w:w="2168" w:type="pct"/>
            <w:vAlign w:val="bottom"/>
          </w:tcPr>
          <w:p w14:paraId="0035EF42" w14:textId="77777777" w:rsidR="00F5570D" w:rsidRPr="002C657C" w:rsidRDefault="00F5570D" w:rsidP="002E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7" w:type="pct"/>
          </w:tcPr>
          <w:p w14:paraId="30286296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" w:type="pct"/>
          </w:tcPr>
          <w:p w14:paraId="185AE365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599" w:type="pct"/>
          </w:tcPr>
          <w:p w14:paraId="71D265D1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" w:type="pct"/>
          </w:tcPr>
          <w:p w14:paraId="2F98F1BF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590" w:type="pct"/>
          </w:tcPr>
          <w:p w14:paraId="197EF8BE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7" w:type="pct"/>
          </w:tcPr>
          <w:p w14:paraId="37194806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5FECCE18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</w:tr>
      <w:tr w:rsidR="00F5570D" w:rsidRPr="002C657C" w14:paraId="64E41B33" w14:textId="77777777" w:rsidTr="00B7197F">
        <w:tc>
          <w:tcPr>
            <w:tcW w:w="2168" w:type="pct"/>
            <w:vAlign w:val="bottom"/>
          </w:tcPr>
          <w:p w14:paraId="6F9CE7C2" w14:textId="77777777" w:rsidR="00F5570D" w:rsidRPr="002C657C" w:rsidRDefault="00F5570D" w:rsidP="002E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7" w:type="pct"/>
          </w:tcPr>
          <w:p w14:paraId="7174034C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" w:type="pct"/>
          </w:tcPr>
          <w:p w14:paraId="0AAF6456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599" w:type="pct"/>
          </w:tcPr>
          <w:p w14:paraId="05A8F61C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" w:type="pct"/>
          </w:tcPr>
          <w:p w14:paraId="3DF652DC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590" w:type="pct"/>
          </w:tcPr>
          <w:p w14:paraId="2DD58EBA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7" w:type="pct"/>
          </w:tcPr>
          <w:p w14:paraId="74D13003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182BD702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</w:tr>
      <w:tr w:rsidR="00F5570D" w:rsidRPr="002C657C" w14:paraId="256C14C1" w14:textId="77777777" w:rsidTr="00B7197F">
        <w:tc>
          <w:tcPr>
            <w:tcW w:w="2168" w:type="pct"/>
            <w:vAlign w:val="bottom"/>
          </w:tcPr>
          <w:p w14:paraId="73FF9DFD" w14:textId="77777777" w:rsidR="00F5570D" w:rsidRPr="002C657C" w:rsidRDefault="00F5570D" w:rsidP="002E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7" w:type="pct"/>
          </w:tcPr>
          <w:p w14:paraId="305CE58D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" w:type="pct"/>
          </w:tcPr>
          <w:p w14:paraId="76DF28C3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599" w:type="pct"/>
          </w:tcPr>
          <w:p w14:paraId="6A2BB92C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" w:type="pct"/>
          </w:tcPr>
          <w:p w14:paraId="2A6BC266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590" w:type="pct"/>
          </w:tcPr>
          <w:p w14:paraId="030D8EBC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7" w:type="pct"/>
          </w:tcPr>
          <w:p w14:paraId="3A29874E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6638A057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</w:tr>
      <w:tr w:rsidR="00F5570D" w:rsidRPr="002C657C" w14:paraId="2E66F340" w14:textId="77777777" w:rsidTr="00B7197F">
        <w:tc>
          <w:tcPr>
            <w:tcW w:w="2168" w:type="pct"/>
            <w:vAlign w:val="bottom"/>
          </w:tcPr>
          <w:p w14:paraId="1F3C83D4" w14:textId="77777777" w:rsidR="00F5570D" w:rsidRPr="002C657C" w:rsidRDefault="00F5570D" w:rsidP="002E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7" w:type="pct"/>
          </w:tcPr>
          <w:p w14:paraId="6F9A1E79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" w:type="pct"/>
          </w:tcPr>
          <w:p w14:paraId="06900C95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599" w:type="pct"/>
          </w:tcPr>
          <w:p w14:paraId="5F3F7716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" w:type="pct"/>
          </w:tcPr>
          <w:p w14:paraId="20C8615C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590" w:type="pct"/>
          </w:tcPr>
          <w:p w14:paraId="424BBC25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7" w:type="pct"/>
          </w:tcPr>
          <w:p w14:paraId="6E7DBA58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6862B92D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</w:tr>
      <w:tr w:rsidR="00F5570D" w:rsidRPr="002C657C" w14:paraId="51A6C14E" w14:textId="77777777" w:rsidTr="00B7197F">
        <w:tc>
          <w:tcPr>
            <w:tcW w:w="2168" w:type="pct"/>
            <w:vAlign w:val="bottom"/>
          </w:tcPr>
          <w:p w14:paraId="17158058" w14:textId="77777777" w:rsidR="00F5570D" w:rsidRPr="002C657C" w:rsidRDefault="00F5570D" w:rsidP="002E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7" w:type="pct"/>
          </w:tcPr>
          <w:p w14:paraId="2EE97953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" w:type="pct"/>
          </w:tcPr>
          <w:p w14:paraId="4DE03852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599" w:type="pct"/>
          </w:tcPr>
          <w:p w14:paraId="2DDD9375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" w:type="pct"/>
          </w:tcPr>
          <w:p w14:paraId="286EB809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590" w:type="pct"/>
          </w:tcPr>
          <w:p w14:paraId="3A970484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7" w:type="pct"/>
          </w:tcPr>
          <w:p w14:paraId="4E950E39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474F8B7B" w14:textId="77777777" w:rsidR="00F5570D" w:rsidRPr="002C657C" w:rsidRDefault="00F5570D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</w:tr>
      <w:tr w:rsidR="002E095A" w:rsidRPr="00031D01" w14:paraId="117E3F4B" w14:textId="77777777" w:rsidTr="00B7197F">
        <w:tc>
          <w:tcPr>
            <w:tcW w:w="2168" w:type="pct"/>
            <w:vAlign w:val="bottom"/>
          </w:tcPr>
          <w:p w14:paraId="3E64729B" w14:textId="77777777" w:rsidR="002E095A" w:rsidRPr="00031D01" w:rsidRDefault="002E095A" w:rsidP="002E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607" w:type="pct"/>
          </w:tcPr>
          <w:p w14:paraId="2E8D759B" w14:textId="77777777" w:rsidR="002E095A" w:rsidRPr="00031D01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03E59839" w14:textId="77777777" w:rsidR="002E095A" w:rsidRPr="00031D01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1A0D7F2D" w14:textId="77777777" w:rsidR="002E095A" w:rsidRPr="00031D01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47" w:type="pct"/>
          </w:tcPr>
          <w:p w14:paraId="12D4AB3B" w14:textId="77777777" w:rsidR="002E095A" w:rsidRPr="00031D01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03B9ADA9" w14:textId="77777777" w:rsidR="002E095A" w:rsidRPr="00031D01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0547DADB" w14:textId="77777777" w:rsidR="002E095A" w:rsidRPr="00031D01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30A3A85A" w14:textId="77777777" w:rsidR="002E095A" w:rsidRPr="00031D01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2E095A" w:rsidRPr="00031D01" w14:paraId="063B7020" w14:textId="77777777" w:rsidTr="00B7197F">
        <w:tc>
          <w:tcPr>
            <w:tcW w:w="2168" w:type="pct"/>
            <w:vAlign w:val="bottom"/>
          </w:tcPr>
          <w:p w14:paraId="334ED55F" w14:textId="77777777" w:rsidR="002E095A" w:rsidRPr="00031D01" w:rsidRDefault="002E095A" w:rsidP="002E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14:paraId="725C6F08" w14:textId="77777777" w:rsidR="002E095A" w:rsidRPr="00031D01" w:rsidRDefault="002E095A" w:rsidP="001D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5F1C77B9" w14:textId="77777777" w:rsidR="002E095A" w:rsidRPr="00031D01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6229CABF" w14:textId="77777777" w:rsidR="002E095A" w:rsidRPr="00031D01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47" w:type="pct"/>
          </w:tcPr>
          <w:p w14:paraId="7853F9B8" w14:textId="77777777" w:rsidR="002E095A" w:rsidRPr="00031D01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489FFD1B" w14:textId="77777777" w:rsidR="002E095A" w:rsidRPr="00031D01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3CBDD8FD" w14:textId="77777777" w:rsidR="002E095A" w:rsidRPr="00031D01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5A3A3621" w14:textId="77777777" w:rsidR="002E095A" w:rsidRPr="00031D01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2E095A" w:rsidRPr="00031D01" w14:paraId="6331F920" w14:textId="77777777" w:rsidTr="00B7197F">
        <w:tc>
          <w:tcPr>
            <w:tcW w:w="2168" w:type="pct"/>
            <w:vAlign w:val="bottom"/>
          </w:tcPr>
          <w:p w14:paraId="314930D3" w14:textId="77777777" w:rsidR="002E095A" w:rsidRPr="00031D01" w:rsidRDefault="002E095A" w:rsidP="002E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607" w:type="pct"/>
          </w:tcPr>
          <w:p w14:paraId="5FE2E724" w14:textId="49129CBF" w:rsidR="002E095A" w:rsidRPr="00031D01" w:rsidRDefault="0051524F" w:rsidP="001D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065C3F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65C3F">
              <w:rPr>
                <w:rFonts w:ascii="Angsana New" w:hAnsi="Angsana New" w:cs="Angsana New"/>
                <w:sz w:val="28"/>
                <w:szCs w:val="28"/>
              </w:rPr>
              <w:t>989</w:t>
            </w:r>
          </w:p>
        </w:tc>
        <w:tc>
          <w:tcPr>
            <w:tcW w:w="147" w:type="pct"/>
          </w:tcPr>
          <w:p w14:paraId="1ECA3DC7" w14:textId="77777777" w:rsidR="002E095A" w:rsidRPr="00031D01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4FB0ABC5" w14:textId="7426DDBE" w:rsidR="002E095A" w:rsidRPr="00031D01" w:rsidRDefault="0051524F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25,858</w:t>
            </w:r>
          </w:p>
        </w:tc>
        <w:tc>
          <w:tcPr>
            <w:tcW w:w="147" w:type="pct"/>
          </w:tcPr>
          <w:p w14:paraId="47BA9269" w14:textId="77777777" w:rsidR="002E095A" w:rsidRPr="00031D01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5B8FAAEC" w14:textId="01BCB416" w:rsidR="002E095A" w:rsidRPr="00031D01" w:rsidRDefault="00065C3F" w:rsidP="001D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</w:t>
            </w:r>
            <w:r w:rsidR="0051524F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096</w:t>
            </w:r>
          </w:p>
        </w:tc>
        <w:tc>
          <w:tcPr>
            <w:tcW w:w="137" w:type="pct"/>
          </w:tcPr>
          <w:p w14:paraId="319D0557" w14:textId="77777777" w:rsidR="002E095A" w:rsidRPr="00031D01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6FE299C4" w14:textId="052ED08B" w:rsidR="002E095A" w:rsidRPr="00031D01" w:rsidRDefault="0051524F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18,474</w:t>
            </w:r>
          </w:p>
        </w:tc>
      </w:tr>
      <w:tr w:rsidR="002E095A" w:rsidRPr="00031D01" w14:paraId="40E98901" w14:textId="77777777" w:rsidTr="00B7197F">
        <w:tc>
          <w:tcPr>
            <w:tcW w:w="2168" w:type="pct"/>
            <w:vAlign w:val="bottom"/>
          </w:tcPr>
          <w:p w14:paraId="0F2F2375" w14:textId="77777777" w:rsidR="002E095A" w:rsidRPr="00031D01" w:rsidRDefault="002E095A" w:rsidP="002E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1E700963" w14:textId="0319E4E0" w:rsidR="002E095A" w:rsidRPr="00031D01" w:rsidRDefault="0051524F" w:rsidP="001D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698</w:t>
            </w:r>
          </w:p>
        </w:tc>
        <w:tc>
          <w:tcPr>
            <w:tcW w:w="147" w:type="pct"/>
          </w:tcPr>
          <w:p w14:paraId="4B24D230" w14:textId="77777777" w:rsidR="002E095A" w:rsidRPr="00031D01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5EA05041" w14:textId="26E3D082" w:rsidR="002E095A" w:rsidRPr="00031D01" w:rsidRDefault="0051524F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358</w:t>
            </w:r>
          </w:p>
        </w:tc>
        <w:tc>
          <w:tcPr>
            <w:tcW w:w="147" w:type="pct"/>
          </w:tcPr>
          <w:p w14:paraId="4733BF21" w14:textId="77777777" w:rsidR="002E095A" w:rsidRPr="00031D01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73835F3" w14:textId="0CF4DC0E" w:rsidR="002E095A" w:rsidRPr="00031D01" w:rsidRDefault="0051524F" w:rsidP="001D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698</w:t>
            </w:r>
          </w:p>
        </w:tc>
        <w:tc>
          <w:tcPr>
            <w:tcW w:w="137" w:type="pct"/>
          </w:tcPr>
          <w:p w14:paraId="327A6067" w14:textId="77777777" w:rsidR="002E095A" w:rsidRPr="00031D01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1BD120F1" w14:textId="13CC060C" w:rsidR="002E095A" w:rsidRPr="00031D01" w:rsidRDefault="0051524F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358</w:t>
            </w:r>
          </w:p>
        </w:tc>
      </w:tr>
      <w:tr w:rsidR="002E095A" w:rsidRPr="00031D01" w14:paraId="6BC9AF1D" w14:textId="77777777" w:rsidTr="00B7197F">
        <w:tc>
          <w:tcPr>
            <w:tcW w:w="2168" w:type="pct"/>
            <w:vAlign w:val="bottom"/>
          </w:tcPr>
          <w:p w14:paraId="5A39C1D4" w14:textId="77777777" w:rsidR="002E095A" w:rsidRPr="00031D01" w:rsidRDefault="002E095A" w:rsidP="002E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4CDD361" w14:textId="387BDE71" w:rsidR="002E095A" w:rsidRPr="00031D01" w:rsidRDefault="0051524F" w:rsidP="001D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065C3F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65C3F">
              <w:rPr>
                <w:rFonts w:ascii="Angsana New" w:hAnsi="Angsana New" w:cs="Angsana New"/>
                <w:sz w:val="28"/>
                <w:szCs w:val="28"/>
              </w:rPr>
              <w:t>687</w:t>
            </w:r>
          </w:p>
        </w:tc>
        <w:tc>
          <w:tcPr>
            <w:tcW w:w="147" w:type="pct"/>
          </w:tcPr>
          <w:p w14:paraId="173329A0" w14:textId="77777777" w:rsidR="002E095A" w:rsidRPr="00031D01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0D09C7E" w14:textId="1ADEB456" w:rsidR="002E095A" w:rsidRPr="00031D01" w:rsidRDefault="0051524F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26,216</w:t>
            </w:r>
          </w:p>
        </w:tc>
        <w:tc>
          <w:tcPr>
            <w:tcW w:w="147" w:type="pct"/>
          </w:tcPr>
          <w:p w14:paraId="7E105E8B" w14:textId="77777777" w:rsidR="002E095A" w:rsidRPr="00031D01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507F35B" w14:textId="1C841BC2" w:rsidR="002E095A" w:rsidRPr="00031D01" w:rsidRDefault="00065C3F" w:rsidP="001D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</w:t>
            </w:r>
            <w:r w:rsidR="0051524F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794</w:t>
            </w:r>
          </w:p>
        </w:tc>
        <w:tc>
          <w:tcPr>
            <w:tcW w:w="137" w:type="pct"/>
          </w:tcPr>
          <w:p w14:paraId="2D0FC373" w14:textId="77777777" w:rsidR="002E095A" w:rsidRPr="00031D01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C9E100" w14:textId="7D3031FB" w:rsidR="002E095A" w:rsidRPr="00031D01" w:rsidRDefault="0051524F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18,832</w:t>
            </w:r>
          </w:p>
        </w:tc>
      </w:tr>
    </w:tbl>
    <w:p w14:paraId="5BF7A2AE" w14:textId="77777777" w:rsidR="00E82A73" w:rsidRPr="00326467" w:rsidRDefault="00E82A73" w:rsidP="00015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-45"/>
        <w:rPr>
          <w:rFonts w:ascii="Angsana New" w:hAnsi="Angsana New" w:cs="Angsana New"/>
          <w:sz w:val="8"/>
          <w:szCs w:val="8"/>
        </w:rPr>
      </w:pPr>
    </w:p>
    <w:p w14:paraId="257EC67F" w14:textId="32B81B2F" w:rsidR="00FF7403" w:rsidRPr="002C657C" w:rsidRDefault="00FF7403" w:rsidP="00015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-45"/>
        <w:rPr>
          <w:rFonts w:ascii="Angsana New" w:hAnsi="Angsana New" w:cs="Angsana New"/>
          <w:sz w:val="28"/>
          <w:szCs w:val="28"/>
        </w:rPr>
      </w:pPr>
      <w:r w:rsidRPr="002C657C">
        <w:rPr>
          <w:rFonts w:ascii="Angsana New" w:hAnsi="Angsana New" w:cs="Angsana New" w:hint="cs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="002246F1" w:rsidRPr="002C657C">
        <w:rPr>
          <w:rFonts w:ascii="Angsana New" w:hAnsi="Angsana New" w:cs="Angsana New" w:hint="cs"/>
          <w:sz w:val="28"/>
          <w:szCs w:val="28"/>
        </w:rPr>
        <w:t>3</w:t>
      </w:r>
      <w:r w:rsidR="00BF2D0C" w:rsidRPr="002C657C">
        <w:rPr>
          <w:rFonts w:ascii="Angsana New" w:hAnsi="Angsana New" w:cs="Angsana New" w:hint="cs"/>
          <w:sz w:val="28"/>
          <w:szCs w:val="28"/>
        </w:rPr>
        <w:t xml:space="preserve">0 </w:t>
      </w:r>
      <w:r w:rsidR="001379AA" w:rsidRPr="002C657C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BF2D0C" w:rsidRPr="002C657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246F1" w:rsidRPr="002C657C">
        <w:rPr>
          <w:rFonts w:ascii="Angsana New" w:hAnsi="Angsana New" w:cs="Angsana New" w:hint="cs"/>
          <w:sz w:val="28"/>
          <w:szCs w:val="28"/>
        </w:rPr>
        <w:t>2</w:t>
      </w:r>
      <w:r w:rsidR="00BF2D0C" w:rsidRPr="002C657C">
        <w:rPr>
          <w:rFonts w:ascii="Angsana New" w:hAnsi="Angsana New" w:cs="Angsana New" w:hint="cs"/>
          <w:sz w:val="28"/>
          <w:szCs w:val="28"/>
        </w:rPr>
        <w:t>56</w:t>
      </w:r>
      <w:r w:rsidR="002246F1" w:rsidRPr="002C657C">
        <w:rPr>
          <w:rFonts w:ascii="Angsana New" w:hAnsi="Angsana New" w:cs="Angsana New" w:hint="cs"/>
          <w:sz w:val="28"/>
          <w:szCs w:val="28"/>
        </w:rPr>
        <w:t>3</w:t>
      </w:r>
      <w:r w:rsidRPr="002C657C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2246F1" w:rsidRPr="002C657C">
        <w:rPr>
          <w:rFonts w:ascii="Angsana New" w:hAnsi="Angsana New" w:cs="Angsana New" w:hint="cs"/>
          <w:sz w:val="28"/>
          <w:szCs w:val="28"/>
        </w:rPr>
        <w:t>31</w:t>
      </w:r>
      <w:r w:rsidRPr="002C657C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2246F1" w:rsidRPr="002C657C">
        <w:rPr>
          <w:rFonts w:ascii="Angsana New" w:hAnsi="Angsana New" w:cs="Angsana New" w:hint="cs"/>
          <w:sz w:val="28"/>
          <w:szCs w:val="28"/>
        </w:rPr>
        <w:t>2</w:t>
      </w:r>
      <w:r w:rsidR="00913FE7" w:rsidRPr="002C657C">
        <w:rPr>
          <w:rFonts w:ascii="Angsana New" w:hAnsi="Angsana New" w:cs="Angsana New" w:hint="cs"/>
          <w:sz w:val="28"/>
          <w:szCs w:val="28"/>
        </w:rPr>
        <w:t>56</w:t>
      </w:r>
      <w:r w:rsidR="002246F1" w:rsidRPr="002C657C">
        <w:rPr>
          <w:rFonts w:ascii="Angsana New" w:hAnsi="Angsana New" w:cs="Angsana New" w:hint="cs"/>
          <w:sz w:val="28"/>
          <w:szCs w:val="28"/>
        </w:rPr>
        <w:t>2</w:t>
      </w:r>
      <w:r w:rsidRPr="002C657C">
        <w:rPr>
          <w:rFonts w:ascii="Angsana New" w:hAnsi="Angsana New" w:cs="Angsana New" w:hint="cs"/>
          <w:sz w:val="28"/>
          <w:szCs w:val="28"/>
          <w:cs/>
        </w:rPr>
        <w:t xml:space="preserve"> มีดังนี้</w:t>
      </w:r>
    </w:p>
    <w:p w14:paraId="422166F2" w14:textId="77777777" w:rsidR="00FF7403" w:rsidRPr="002C657C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171"/>
        <w:gridCol w:w="270"/>
        <w:gridCol w:w="992"/>
        <w:gridCol w:w="270"/>
        <w:gridCol w:w="1033"/>
        <w:gridCol w:w="255"/>
        <w:gridCol w:w="1008"/>
      </w:tblGrid>
      <w:tr w:rsidR="00804175" w:rsidRPr="00031D01" w14:paraId="6FB865DF" w14:textId="77777777" w:rsidTr="00832AA5">
        <w:trPr>
          <w:tblHeader/>
        </w:trPr>
        <w:tc>
          <w:tcPr>
            <w:tcW w:w="2238" w:type="pct"/>
          </w:tcPr>
          <w:p w14:paraId="37AB88B4" w14:textId="0B5ACE3E" w:rsidR="00804175" w:rsidRPr="00031D01" w:rsidRDefault="00804175" w:rsidP="009777A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43" w:type="pct"/>
            <w:gridSpan w:val="3"/>
          </w:tcPr>
          <w:p w14:paraId="4AA8390E" w14:textId="142887C8" w:rsidR="00804175" w:rsidRPr="00031D01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2A1BBDB" w14:textId="77777777" w:rsidR="00804175" w:rsidRPr="00031D01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0" w:type="pct"/>
            <w:gridSpan w:val="3"/>
          </w:tcPr>
          <w:p w14:paraId="01B09E5F" w14:textId="6635201C" w:rsidR="00804175" w:rsidRPr="00031D01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0B2D" w:rsidRPr="00031D01" w14:paraId="28331891" w14:textId="77777777" w:rsidTr="00832AA5">
        <w:trPr>
          <w:tblHeader/>
        </w:trPr>
        <w:tc>
          <w:tcPr>
            <w:tcW w:w="2238" w:type="pct"/>
          </w:tcPr>
          <w:p w14:paraId="1029012C" w14:textId="77777777" w:rsidR="00600B2D" w:rsidRPr="00031D01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</w:tcPr>
          <w:p w14:paraId="101EA16C" w14:textId="1C7A4B7D" w:rsidR="00600B2D" w:rsidRPr="00031D01" w:rsidRDefault="002246F1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BF2D0C"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0 </w:t>
            </w:r>
            <w:r w:rsidR="001379AA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9" w:type="pct"/>
          </w:tcPr>
          <w:p w14:paraId="022354B3" w14:textId="77777777" w:rsidR="00600B2D" w:rsidRPr="00031D01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8" w:type="pct"/>
          </w:tcPr>
          <w:p w14:paraId="20750DCD" w14:textId="6CD4F0EE" w:rsidR="00600B2D" w:rsidRPr="00031D01" w:rsidRDefault="002246F1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600B2D"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600B2D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9" w:type="pct"/>
          </w:tcPr>
          <w:p w14:paraId="459F42D9" w14:textId="77777777" w:rsidR="00600B2D" w:rsidRPr="00031D01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1" w:type="pct"/>
          </w:tcPr>
          <w:p w14:paraId="09D4535B" w14:textId="3E59B7B6" w:rsidR="00600B2D" w:rsidRPr="00031D01" w:rsidRDefault="002246F1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BF2D0C"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0 </w:t>
            </w:r>
            <w:r w:rsidR="001379AA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" w:type="pct"/>
          </w:tcPr>
          <w:p w14:paraId="318E7957" w14:textId="77777777" w:rsidR="00600B2D" w:rsidRPr="00031D01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8" w:type="pct"/>
          </w:tcPr>
          <w:p w14:paraId="41D1C9AF" w14:textId="08DA3989" w:rsidR="00600B2D" w:rsidRPr="00031D01" w:rsidRDefault="002246F1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600B2D"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600B2D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600B2D" w:rsidRPr="00031D01" w14:paraId="6355C962" w14:textId="77777777" w:rsidTr="00832AA5">
        <w:trPr>
          <w:tblHeader/>
        </w:trPr>
        <w:tc>
          <w:tcPr>
            <w:tcW w:w="2238" w:type="pct"/>
          </w:tcPr>
          <w:p w14:paraId="4B422BEC" w14:textId="43D05376" w:rsidR="00600B2D" w:rsidRPr="00031D01" w:rsidRDefault="00585772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bookmarkStart w:id="0" w:name="_Hlk35959253"/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647" w:type="pct"/>
          </w:tcPr>
          <w:p w14:paraId="449BCDE2" w14:textId="7ABE1969" w:rsidR="00600B2D" w:rsidRPr="00031D01" w:rsidRDefault="002246F1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49" w:type="pct"/>
          </w:tcPr>
          <w:p w14:paraId="28362614" w14:textId="77777777" w:rsidR="00600B2D" w:rsidRPr="00031D01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8" w:type="pct"/>
          </w:tcPr>
          <w:p w14:paraId="405F91FA" w14:textId="4923B140" w:rsidR="00600B2D" w:rsidRPr="00031D01" w:rsidRDefault="002246F1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49" w:type="pct"/>
          </w:tcPr>
          <w:p w14:paraId="2D6FECF4" w14:textId="77777777" w:rsidR="00600B2D" w:rsidRPr="00031D01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1" w:type="pct"/>
          </w:tcPr>
          <w:p w14:paraId="39E20AE8" w14:textId="15548A16" w:rsidR="00600B2D" w:rsidRPr="00031D01" w:rsidRDefault="002246F1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41" w:type="pct"/>
          </w:tcPr>
          <w:p w14:paraId="2FC93DF3" w14:textId="77777777" w:rsidR="00600B2D" w:rsidRPr="00031D01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8" w:type="pct"/>
          </w:tcPr>
          <w:p w14:paraId="565A5AAF" w14:textId="14F8CA1D" w:rsidR="00600B2D" w:rsidRPr="00031D01" w:rsidRDefault="002246F1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</w:tr>
      <w:tr w:rsidR="00804175" w:rsidRPr="00031D01" w14:paraId="263F8192" w14:textId="77777777" w:rsidTr="00832AA5">
        <w:trPr>
          <w:tblHeader/>
        </w:trPr>
        <w:tc>
          <w:tcPr>
            <w:tcW w:w="2238" w:type="pct"/>
          </w:tcPr>
          <w:p w14:paraId="6D1B9E53" w14:textId="13ED073E" w:rsidR="00804175" w:rsidRPr="00031D01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62" w:type="pct"/>
            <w:gridSpan w:val="7"/>
          </w:tcPr>
          <w:p w14:paraId="5795BB4E" w14:textId="32337CD6" w:rsidR="00804175" w:rsidRPr="00031D01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</w:t>
            </w:r>
            <w:r w:rsidR="00E77A9C"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)</w:t>
            </w:r>
          </w:p>
        </w:tc>
      </w:tr>
      <w:bookmarkEnd w:id="0"/>
      <w:tr w:rsidR="009C5AD3" w:rsidRPr="00031D01" w14:paraId="10E70A39" w14:textId="77777777" w:rsidTr="00832AA5">
        <w:tc>
          <w:tcPr>
            <w:tcW w:w="2238" w:type="pct"/>
          </w:tcPr>
          <w:p w14:paraId="5BF052E7" w14:textId="77777777" w:rsidR="009C5AD3" w:rsidRPr="00031D01" w:rsidRDefault="009C5AD3" w:rsidP="009C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7" w:type="pct"/>
          </w:tcPr>
          <w:p w14:paraId="2DA95730" w14:textId="51234DD7" w:rsidR="009C5AD3" w:rsidRPr="00031D01" w:rsidRDefault="00383BF7" w:rsidP="00383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54829C29" w14:textId="77777777" w:rsidR="009C5AD3" w:rsidRPr="00031D01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8" w:type="pct"/>
          </w:tcPr>
          <w:p w14:paraId="31ADB4ED" w14:textId="0C37BF30" w:rsidR="009C5AD3" w:rsidRPr="00031D01" w:rsidRDefault="009C5AD3" w:rsidP="00383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7002AE61" w14:textId="77777777" w:rsidR="009C5AD3" w:rsidRPr="00031D01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1" w:type="pct"/>
          </w:tcPr>
          <w:p w14:paraId="31E8A79D" w14:textId="39F13A6D" w:rsidR="009C5AD3" w:rsidRPr="00031D01" w:rsidRDefault="003D59B8" w:rsidP="00A21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="00864EE5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,4</w:t>
            </w:r>
            <w:r w:rsidR="00864EE5">
              <w:rPr>
                <w:rFonts w:ascii="Angsana New" w:hAnsi="Angsana New" w:cs="Angsana New"/>
                <w:sz w:val="28"/>
                <w:szCs w:val="28"/>
              </w:rPr>
              <w:t>92</w:t>
            </w:r>
          </w:p>
        </w:tc>
        <w:tc>
          <w:tcPr>
            <w:tcW w:w="141" w:type="pct"/>
          </w:tcPr>
          <w:p w14:paraId="45730CEC" w14:textId="77777777" w:rsidR="009C5AD3" w:rsidRPr="00031D01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8" w:type="pct"/>
          </w:tcPr>
          <w:p w14:paraId="69C3A03C" w14:textId="038986A7" w:rsidR="009C5AD3" w:rsidRPr="00031D01" w:rsidRDefault="002246F1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A11E52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13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</w:tr>
      <w:tr w:rsidR="009C5AD3" w:rsidRPr="00031D01" w14:paraId="46BC4FFD" w14:textId="77777777" w:rsidTr="00832AA5">
        <w:tc>
          <w:tcPr>
            <w:tcW w:w="2238" w:type="pct"/>
          </w:tcPr>
          <w:p w14:paraId="7D9E1CF0" w14:textId="3A567D21" w:rsidR="009C5AD3" w:rsidRPr="00031D01" w:rsidRDefault="009C5AD3" w:rsidP="009C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35C931C7" w14:textId="526E0297" w:rsidR="009C5AD3" w:rsidRPr="00031D01" w:rsidRDefault="00383BF7" w:rsidP="00383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02876C40" w14:textId="77777777" w:rsidR="009C5AD3" w:rsidRPr="00031D01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20507545" w14:textId="4A5C7652" w:rsidR="009C5AD3" w:rsidRPr="00031D01" w:rsidRDefault="009C5AD3" w:rsidP="00383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49AF9D61" w14:textId="77777777" w:rsidR="009C5AD3" w:rsidRPr="00031D01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71355D64" w14:textId="2FD8D30A" w:rsidR="009C5AD3" w:rsidRPr="00031D01" w:rsidRDefault="003D59B8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28</w:t>
            </w:r>
            <w:r w:rsidR="00864EE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,4</w:t>
            </w:r>
            <w:r w:rsidR="00864EE5">
              <w:rPr>
                <w:rFonts w:ascii="Angsana New" w:hAnsi="Angsana New" w:cs="Angsana New"/>
                <w:b/>
                <w:bCs/>
                <w:sz w:val="28"/>
                <w:szCs w:val="28"/>
              </w:rPr>
              <w:t>92</w:t>
            </w:r>
          </w:p>
        </w:tc>
        <w:tc>
          <w:tcPr>
            <w:tcW w:w="141" w:type="pct"/>
          </w:tcPr>
          <w:p w14:paraId="274CA64A" w14:textId="77777777" w:rsidR="009C5AD3" w:rsidRPr="00031D01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42941A28" w14:textId="734E33A3" w:rsidR="009C5AD3" w:rsidRPr="00031D01" w:rsidRDefault="002246F1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9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="00A11E52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13</w:t>
            </w:r>
            <w:r w:rsidR="00913FE7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</w:t>
            </w:r>
          </w:p>
        </w:tc>
      </w:tr>
    </w:tbl>
    <w:p w14:paraId="64BD5403" w14:textId="77777777" w:rsidR="00644324" w:rsidRPr="002C657C" w:rsidRDefault="00644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6"/>
          <w:szCs w:val="16"/>
          <w:cs/>
        </w:rPr>
      </w:pPr>
    </w:p>
    <w:tbl>
      <w:tblPr>
        <w:tblStyle w:val="TableGrid"/>
        <w:tblW w:w="94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07"/>
        <w:gridCol w:w="236"/>
        <w:gridCol w:w="895"/>
        <w:gridCol w:w="236"/>
        <w:gridCol w:w="905"/>
        <w:gridCol w:w="241"/>
        <w:gridCol w:w="810"/>
        <w:gridCol w:w="236"/>
        <w:gridCol w:w="688"/>
        <w:gridCol w:w="241"/>
        <w:gridCol w:w="1143"/>
        <w:gridCol w:w="236"/>
        <w:gridCol w:w="958"/>
        <w:gridCol w:w="6"/>
      </w:tblGrid>
      <w:tr w:rsidR="00316C71" w:rsidRPr="00031D01" w14:paraId="5470F222" w14:textId="77777777" w:rsidTr="00383BF7">
        <w:trPr>
          <w:gridAfter w:val="1"/>
          <w:wAfter w:w="6" w:type="dxa"/>
          <w:trHeight w:val="300"/>
          <w:tblHeader/>
        </w:trPr>
        <w:tc>
          <w:tcPr>
            <w:tcW w:w="1710" w:type="dxa"/>
            <w:vAlign w:val="bottom"/>
          </w:tcPr>
          <w:p w14:paraId="2216FF8B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38" w:type="dxa"/>
            <w:gridSpan w:val="3"/>
            <w:vAlign w:val="bottom"/>
          </w:tcPr>
          <w:p w14:paraId="67564B57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74952C42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58" w:type="dxa"/>
            <w:gridSpan w:val="9"/>
          </w:tcPr>
          <w:p w14:paraId="19CFD026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6C71" w:rsidRPr="00031D01" w14:paraId="6F7440D8" w14:textId="77777777" w:rsidTr="00383BF7">
        <w:trPr>
          <w:trHeight w:val="585"/>
          <w:tblHeader/>
        </w:trPr>
        <w:tc>
          <w:tcPr>
            <w:tcW w:w="1710" w:type="dxa"/>
            <w:shd w:val="clear" w:color="auto" w:fill="auto"/>
            <w:vAlign w:val="bottom"/>
          </w:tcPr>
          <w:p w14:paraId="0C05E243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907" w:type="dxa"/>
            <w:vAlign w:val="bottom"/>
          </w:tcPr>
          <w:p w14:paraId="58C5EAFF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3BD51D7E" w14:textId="576099A6" w:rsidR="00316C71" w:rsidRPr="00031D01" w:rsidRDefault="002246F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316C71"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316C71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79D930FA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4F25F5CA" w14:textId="38C90846" w:rsidR="00316C71" w:rsidRPr="00031D01" w:rsidRDefault="00316C71" w:rsidP="0038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="00383BF7">
              <w:rPr>
                <w:rFonts w:ascii="Angsana New" w:hAnsi="Angsana New" w:cs="Angsana New"/>
                <w:sz w:val="28"/>
                <w:szCs w:val="28"/>
              </w:rPr>
              <w:br/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383BF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379AA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7E53258A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14:paraId="56D41332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20F14CF1" w14:textId="64FFB027" w:rsidR="00316C71" w:rsidRPr="00031D01" w:rsidRDefault="002246F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316C71"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316C71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41" w:type="dxa"/>
            <w:vAlign w:val="bottom"/>
          </w:tcPr>
          <w:p w14:paraId="642182FB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4AAB152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618455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5F1EA04C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34F86145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ABC22D2" w14:textId="367B44D5" w:rsidR="00316C71" w:rsidRPr="00031D01" w:rsidRDefault="00316C71" w:rsidP="0031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0" w:right="-24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37B86FDB" w14:textId="357A70C8" w:rsidR="00316C71" w:rsidRPr="00031D01" w:rsidRDefault="00316C71" w:rsidP="0038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6"/>
              </w:tabs>
              <w:spacing w:line="240" w:lineRule="auto"/>
              <w:ind w:left="-260" w:right="-24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ผลต่างจากการ</w:t>
            </w:r>
          </w:p>
        </w:tc>
        <w:tc>
          <w:tcPr>
            <w:tcW w:w="236" w:type="dxa"/>
            <w:vAlign w:val="bottom"/>
          </w:tcPr>
          <w:p w14:paraId="39A7EB97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vAlign w:val="bottom"/>
          </w:tcPr>
          <w:p w14:paraId="7A05E12F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4E9CC667" w14:textId="2659BDDA" w:rsidR="00316C71" w:rsidRPr="00031D01" w:rsidRDefault="002246F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316C71"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0 </w:t>
            </w:r>
            <w:r w:rsidR="001379AA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16C71" w:rsidRPr="00031D01" w14:paraId="319B9E2B" w14:textId="77777777" w:rsidTr="00383BF7">
        <w:trPr>
          <w:trHeight w:val="291"/>
          <w:tblHeader/>
        </w:trPr>
        <w:tc>
          <w:tcPr>
            <w:tcW w:w="1710" w:type="dxa"/>
            <w:vAlign w:val="bottom"/>
          </w:tcPr>
          <w:p w14:paraId="59E8A018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</w:p>
        </w:tc>
        <w:tc>
          <w:tcPr>
            <w:tcW w:w="907" w:type="dxa"/>
            <w:vAlign w:val="bottom"/>
          </w:tcPr>
          <w:p w14:paraId="4C529BD9" w14:textId="3F500089" w:rsidR="00316C71" w:rsidRPr="00031D01" w:rsidRDefault="002246F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316C71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1831B996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46A97C98" w14:textId="33E7270F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6F1DA989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14:paraId="5FFDD033" w14:textId="38FA96BE" w:rsidR="00316C71" w:rsidRPr="00031D01" w:rsidRDefault="002246F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316C71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241" w:type="dxa"/>
            <w:vAlign w:val="bottom"/>
          </w:tcPr>
          <w:p w14:paraId="27290FDE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D527B3B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04E807F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2EA43791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41" w:type="dxa"/>
          </w:tcPr>
          <w:p w14:paraId="6CF48EB0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D12EE0B" w14:textId="23C408D2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0" w:right="-24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แปลงค่าเงิน</w:t>
            </w:r>
          </w:p>
        </w:tc>
        <w:tc>
          <w:tcPr>
            <w:tcW w:w="236" w:type="dxa"/>
            <w:vAlign w:val="bottom"/>
          </w:tcPr>
          <w:p w14:paraId="5A4322CA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vAlign w:val="bottom"/>
          </w:tcPr>
          <w:p w14:paraId="5C9A96E4" w14:textId="2E843D34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</w:tr>
      <w:tr w:rsidR="00316C71" w:rsidRPr="00031D01" w14:paraId="041D6BFB" w14:textId="77777777" w:rsidTr="00383BF7">
        <w:trPr>
          <w:gridAfter w:val="1"/>
          <w:wAfter w:w="6" w:type="dxa"/>
          <w:trHeight w:val="309"/>
        </w:trPr>
        <w:tc>
          <w:tcPr>
            <w:tcW w:w="1710" w:type="dxa"/>
          </w:tcPr>
          <w:p w14:paraId="3A0F9C55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38" w:type="dxa"/>
            <w:gridSpan w:val="3"/>
          </w:tcPr>
          <w:p w14:paraId="03ED3203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DA45B5B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58" w:type="dxa"/>
            <w:gridSpan w:val="9"/>
          </w:tcPr>
          <w:p w14:paraId="655189B9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16C71" w:rsidRPr="00031D01" w14:paraId="2627FB15" w14:textId="77777777" w:rsidTr="00383BF7">
        <w:trPr>
          <w:trHeight w:val="292"/>
        </w:trPr>
        <w:tc>
          <w:tcPr>
            <w:tcW w:w="1710" w:type="dxa"/>
          </w:tcPr>
          <w:p w14:paraId="77C433A1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7" w:type="dxa"/>
          </w:tcPr>
          <w:p w14:paraId="3CFD9136" w14:textId="2922D009" w:rsidR="00316C71" w:rsidRPr="00031D01" w:rsidRDefault="002246F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316C71" w:rsidRPr="00031D01">
              <w:rPr>
                <w:rFonts w:ascii="Angsana New" w:hAnsi="Angsana New" w:cs="Angsana New" w:hint="cs"/>
                <w:sz w:val="28"/>
                <w:szCs w:val="28"/>
              </w:rPr>
              <w:t>.8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66B8A9D8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895" w:type="dxa"/>
          </w:tcPr>
          <w:p w14:paraId="5558AC84" w14:textId="357836FB" w:rsidR="00316C71" w:rsidRPr="00031D01" w:rsidRDefault="002246F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316C71" w:rsidRPr="00031D01">
              <w:rPr>
                <w:rFonts w:ascii="Angsana New" w:hAnsi="Angsana New" w:cs="Angsana New" w:hint="cs"/>
                <w:sz w:val="28"/>
                <w:szCs w:val="28"/>
              </w:rPr>
              <w:t>.8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5DF371E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14:paraId="1F525AB5" w14:textId="7EF43CDB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,557</w:t>
            </w:r>
          </w:p>
        </w:tc>
        <w:tc>
          <w:tcPr>
            <w:tcW w:w="241" w:type="dxa"/>
          </w:tcPr>
          <w:p w14:paraId="356E9F4E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FE24D19" w14:textId="12716356" w:rsidR="00316C71" w:rsidRPr="00031D01" w:rsidRDefault="00585AED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B4A926" w14:textId="50428195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48C9F464" w14:textId="227202BA" w:rsidR="00316C71" w:rsidRPr="00031D01" w:rsidRDefault="00585AED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6B17527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0E7FDF5" w14:textId="21CD097A" w:rsidR="00316C71" w:rsidRPr="00031D01" w:rsidRDefault="00585AED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35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37,704</w:t>
            </w:r>
          </w:p>
        </w:tc>
        <w:tc>
          <w:tcPr>
            <w:tcW w:w="236" w:type="dxa"/>
          </w:tcPr>
          <w:p w14:paraId="3F0680F6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gridSpan w:val="2"/>
          </w:tcPr>
          <w:p w14:paraId="778E38DA" w14:textId="7A8677D0" w:rsidR="00316C71" w:rsidRPr="00031D01" w:rsidRDefault="00585AED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95" w:right="-10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469,261</w:t>
            </w:r>
          </w:p>
        </w:tc>
      </w:tr>
      <w:tr w:rsidR="00316C71" w:rsidRPr="00031D01" w14:paraId="12C06D2B" w14:textId="77777777" w:rsidTr="00383BF7">
        <w:trPr>
          <w:trHeight w:val="585"/>
        </w:trPr>
        <w:tc>
          <w:tcPr>
            <w:tcW w:w="1710" w:type="dxa"/>
          </w:tcPr>
          <w:p w14:paraId="49342F47" w14:textId="77777777" w:rsidR="00FC6182" w:rsidRDefault="00316C71" w:rsidP="0038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rPr>
                <w:rFonts w:ascii="Angsana New" w:eastAsia="Calibri" w:hAnsi="Angsana New" w:cs="Angsana New"/>
                <w:b/>
                <w:sz w:val="28"/>
                <w:szCs w:val="28"/>
              </w:rPr>
            </w:pPr>
            <w:r w:rsidRPr="00031D01">
              <w:rPr>
                <w:rFonts w:ascii="Angsana New" w:eastAsia="Calibri" w:hAnsi="Angsana New" w:cs="Angsana New" w:hint="cs"/>
                <w:b/>
                <w:i/>
                <w:iCs/>
                <w:sz w:val="28"/>
                <w:szCs w:val="28"/>
                <w:cs/>
              </w:rPr>
              <w:t>หัก</w:t>
            </w:r>
            <w:r w:rsidRPr="00031D01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 xml:space="preserve">  ค่าเผื่อผ</w:t>
            </w:r>
            <w:r w:rsidR="00383BF7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ล</w:t>
            </w:r>
            <w:r w:rsidRPr="00031D01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ขาดท</w:t>
            </w:r>
            <w:r w:rsidR="00FC6182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ุน</w:t>
            </w:r>
          </w:p>
          <w:p w14:paraId="0C539C1A" w14:textId="38EE2148" w:rsidR="00316C71" w:rsidRPr="00383BF7" w:rsidRDefault="00FC6182" w:rsidP="0038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 xml:space="preserve">   </w:t>
            </w:r>
            <w:r w:rsidR="00316C71" w:rsidRPr="00031D01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907" w:type="dxa"/>
          </w:tcPr>
          <w:p w14:paraId="7E983615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5FBD04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895" w:type="dxa"/>
          </w:tcPr>
          <w:p w14:paraId="63E2FFD1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7CEC11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5178F44F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28415404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D40E4B5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4765E65" w14:textId="77777777" w:rsidR="00316C7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ind w:right="-249"/>
              <w:rPr>
                <w:rFonts w:ascii="Angsana New" w:hAnsi="Angsana New" w:cs="Angsana New"/>
                <w:sz w:val="28"/>
                <w:szCs w:val="28"/>
              </w:rPr>
            </w:pPr>
          </w:p>
          <w:p w14:paraId="38278107" w14:textId="5997E59F" w:rsidR="00383BF7" w:rsidRPr="00031D01" w:rsidRDefault="00383BF7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ind w:right="-24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(23,332)</w:t>
            </w:r>
          </w:p>
        </w:tc>
        <w:tc>
          <w:tcPr>
            <w:tcW w:w="236" w:type="dxa"/>
          </w:tcPr>
          <w:p w14:paraId="5E8DB598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209AED61" w14:textId="77777777" w:rsidR="00316C7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</w:rPr>
            </w:pPr>
          </w:p>
          <w:p w14:paraId="29E432F0" w14:textId="72915BB5" w:rsidR="00383BF7" w:rsidRPr="00031D01" w:rsidRDefault="00383BF7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282F748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2C30BF7" w14:textId="77777777" w:rsidR="00316C71" w:rsidRDefault="00316C71" w:rsidP="0031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655553AE" w14:textId="12B05E36" w:rsidR="00383BF7" w:rsidRPr="00031D01" w:rsidRDefault="00383BF7" w:rsidP="0031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(1,952)</w:t>
            </w:r>
          </w:p>
        </w:tc>
        <w:tc>
          <w:tcPr>
            <w:tcW w:w="236" w:type="dxa"/>
          </w:tcPr>
          <w:p w14:paraId="157821D7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</w:tcPr>
          <w:p w14:paraId="0BC275D8" w14:textId="77777777" w:rsidR="00316C7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95" w:right="-109"/>
              <w:rPr>
                <w:rFonts w:ascii="Angsana New" w:hAnsi="Angsana New" w:cs="Angsana New"/>
                <w:sz w:val="28"/>
                <w:szCs w:val="28"/>
              </w:rPr>
            </w:pPr>
          </w:p>
          <w:p w14:paraId="5138FFF6" w14:textId="35C1E31A" w:rsidR="00383BF7" w:rsidRPr="00031D01" w:rsidRDefault="00383BF7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95" w:right="-10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(25,284)</w:t>
            </w:r>
          </w:p>
        </w:tc>
      </w:tr>
      <w:tr w:rsidR="00316C71" w:rsidRPr="00031D01" w14:paraId="0BBFACED" w14:textId="77777777" w:rsidTr="00383BF7">
        <w:trPr>
          <w:trHeight w:val="300"/>
        </w:trPr>
        <w:tc>
          <w:tcPr>
            <w:tcW w:w="1710" w:type="dxa"/>
          </w:tcPr>
          <w:p w14:paraId="7B28B434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7" w:type="dxa"/>
          </w:tcPr>
          <w:p w14:paraId="639627D3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1282AA17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95" w:type="dxa"/>
          </w:tcPr>
          <w:p w14:paraId="39C3DF11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2A51572F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0D8A6EE8" w14:textId="2ECE38CB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</w:t>
            </w:r>
            <w:r w:rsidR="002246F1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,557</w:t>
            </w:r>
          </w:p>
        </w:tc>
        <w:tc>
          <w:tcPr>
            <w:tcW w:w="241" w:type="dxa"/>
          </w:tcPr>
          <w:p w14:paraId="12CD830A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7128D86B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7036D24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</w:tcPr>
          <w:p w14:paraId="697EEA0C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44E5C4BF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3DB9ACED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72BDC43" w14:textId="77777777" w:rsidR="00316C71" w:rsidRPr="00031D0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ADB9DB" w14:textId="51106637" w:rsidR="00316C71" w:rsidRPr="00031D01" w:rsidRDefault="00585AED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95" w:right="-10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383B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383B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97</w:t>
            </w:r>
            <w:r w:rsidR="00510E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</w:tr>
    </w:tbl>
    <w:p w14:paraId="16091B1E" w14:textId="04A64878" w:rsidR="00585772" w:rsidRPr="002C657C" w:rsidRDefault="00585772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109"/>
        <w:gridCol w:w="268"/>
        <w:gridCol w:w="1093"/>
        <w:gridCol w:w="261"/>
        <w:gridCol w:w="1080"/>
        <w:gridCol w:w="253"/>
        <w:gridCol w:w="934"/>
      </w:tblGrid>
      <w:tr w:rsidR="00BF03CC" w:rsidRPr="00031D01" w14:paraId="1018B978" w14:textId="77777777" w:rsidTr="00A21941">
        <w:tc>
          <w:tcPr>
            <w:tcW w:w="2238" w:type="pct"/>
          </w:tcPr>
          <w:p w14:paraId="2F1B00B5" w14:textId="77777777" w:rsidR="00BF03CC" w:rsidRPr="00031D01" w:rsidRDefault="00BF03CC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65" w:type="pct"/>
            <w:gridSpan w:val="3"/>
          </w:tcPr>
          <w:p w14:paraId="39F6E12B" w14:textId="77777777" w:rsidR="00BF03CC" w:rsidRPr="00031D01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4F28F80D" w14:textId="77777777" w:rsidR="00BF03CC" w:rsidRPr="00031D01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3" w:type="pct"/>
            <w:gridSpan w:val="3"/>
          </w:tcPr>
          <w:p w14:paraId="71C0E4DC" w14:textId="77777777" w:rsidR="00BF03CC" w:rsidRPr="00031D01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03CC" w:rsidRPr="00031D01" w14:paraId="5FC403CB" w14:textId="77777777" w:rsidTr="00A21941">
        <w:tc>
          <w:tcPr>
            <w:tcW w:w="2238" w:type="pct"/>
            <w:shd w:val="clear" w:color="auto" w:fill="auto"/>
          </w:tcPr>
          <w:p w14:paraId="1F8FF9A7" w14:textId="77777777" w:rsidR="00BF03CC" w:rsidRPr="00031D01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3" w:type="pct"/>
          </w:tcPr>
          <w:p w14:paraId="716932F6" w14:textId="1B4B6CD8" w:rsidR="00BF03CC" w:rsidRPr="00031D01" w:rsidRDefault="002246F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E24D76"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0 </w:t>
            </w:r>
            <w:r w:rsidR="001379AA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8" w:type="pct"/>
          </w:tcPr>
          <w:p w14:paraId="6BD50984" w14:textId="77777777" w:rsidR="00BF03CC" w:rsidRPr="00031D01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</w:tcPr>
          <w:p w14:paraId="66DAFA6C" w14:textId="0DDB74F9" w:rsidR="00BF03CC" w:rsidRPr="00031D01" w:rsidRDefault="002246F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BF03CC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79C5E99B" w14:textId="77777777" w:rsidR="00BF03CC" w:rsidRPr="00031D01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7" w:type="pct"/>
          </w:tcPr>
          <w:p w14:paraId="389FE07C" w14:textId="5B4C571F" w:rsidR="00BF03CC" w:rsidRPr="00031D01" w:rsidRDefault="002246F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E24D76"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0 </w:t>
            </w:r>
            <w:r w:rsidR="001379AA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0" w:type="pct"/>
          </w:tcPr>
          <w:p w14:paraId="6873D494" w14:textId="77777777" w:rsidR="00BF03CC" w:rsidRPr="00031D01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6" w:type="pct"/>
          </w:tcPr>
          <w:p w14:paraId="3EAF224F" w14:textId="3DE1E7C9" w:rsidR="00BF03CC" w:rsidRPr="00031D01" w:rsidRDefault="002246F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BF03CC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F03CC" w:rsidRPr="00031D01" w14:paraId="4C59274C" w14:textId="77777777" w:rsidTr="00A21941">
        <w:tc>
          <w:tcPr>
            <w:tcW w:w="2238" w:type="pct"/>
            <w:shd w:val="clear" w:color="auto" w:fill="auto"/>
          </w:tcPr>
          <w:p w14:paraId="7DD26D71" w14:textId="77777777" w:rsidR="00BF03CC" w:rsidRPr="00031D01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613" w:type="pct"/>
          </w:tcPr>
          <w:p w14:paraId="0CBD7B12" w14:textId="0FC5B4A4" w:rsidR="00BF03CC" w:rsidRPr="00031D01" w:rsidRDefault="002246F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48" w:type="pct"/>
          </w:tcPr>
          <w:p w14:paraId="5C270E1F" w14:textId="77777777" w:rsidR="00BF03CC" w:rsidRPr="00031D01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</w:tcPr>
          <w:p w14:paraId="61559805" w14:textId="1104291D" w:rsidR="00BF03CC" w:rsidRPr="00031D01" w:rsidRDefault="002246F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44" w:type="pct"/>
          </w:tcPr>
          <w:p w14:paraId="2BB5F313" w14:textId="77777777" w:rsidR="00BF03CC" w:rsidRPr="00031D01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7" w:type="pct"/>
          </w:tcPr>
          <w:p w14:paraId="7E3AF205" w14:textId="27EDFF78" w:rsidR="00BF03CC" w:rsidRPr="00031D01" w:rsidRDefault="002246F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40" w:type="pct"/>
          </w:tcPr>
          <w:p w14:paraId="3663AD04" w14:textId="77777777" w:rsidR="00BF03CC" w:rsidRPr="00031D01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6" w:type="pct"/>
          </w:tcPr>
          <w:p w14:paraId="28F14E64" w14:textId="76FE7A99" w:rsidR="00BF03CC" w:rsidRPr="00031D01" w:rsidRDefault="002246F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</w:tr>
      <w:tr w:rsidR="00BF03CC" w:rsidRPr="00031D01" w14:paraId="137D5343" w14:textId="77777777" w:rsidTr="00316C71">
        <w:tc>
          <w:tcPr>
            <w:tcW w:w="2238" w:type="pct"/>
          </w:tcPr>
          <w:p w14:paraId="134567B4" w14:textId="77777777" w:rsidR="00BF03CC" w:rsidRPr="00031D01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62" w:type="pct"/>
            <w:gridSpan w:val="7"/>
          </w:tcPr>
          <w:p w14:paraId="68A816BE" w14:textId="77777777" w:rsidR="00BF03CC" w:rsidRPr="00031D01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C5AD3" w:rsidRPr="00031D01" w14:paraId="6A0A97CC" w14:textId="77777777" w:rsidTr="00A21941">
        <w:tc>
          <w:tcPr>
            <w:tcW w:w="2238" w:type="pct"/>
          </w:tcPr>
          <w:p w14:paraId="49EFFBD1" w14:textId="77777777" w:rsidR="009C5AD3" w:rsidRPr="00031D01" w:rsidRDefault="009C5AD3" w:rsidP="009C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169C6FE6" w14:textId="098FDF04" w:rsidR="009C5AD3" w:rsidRPr="00031D01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0A7D7E69" w14:textId="77777777" w:rsidR="009C5AD3" w:rsidRPr="00031D01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</w:tcPr>
          <w:p w14:paraId="0B6729EF" w14:textId="63B77C41" w:rsidR="009C5AD3" w:rsidRPr="00031D01" w:rsidRDefault="009C5AD3" w:rsidP="0003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0FC07A9D" w14:textId="77777777" w:rsidR="009C5AD3" w:rsidRPr="00031D01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7" w:type="pct"/>
          </w:tcPr>
          <w:p w14:paraId="662C82C5" w14:textId="63E63AFA" w:rsidR="009C5AD3" w:rsidRPr="00031D01" w:rsidRDefault="00585AED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180,707</w:t>
            </w:r>
          </w:p>
        </w:tc>
        <w:tc>
          <w:tcPr>
            <w:tcW w:w="140" w:type="pct"/>
          </w:tcPr>
          <w:p w14:paraId="54A1A013" w14:textId="77777777" w:rsidR="009C5AD3" w:rsidRPr="00031D01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6" w:type="pct"/>
          </w:tcPr>
          <w:p w14:paraId="5786D0F1" w14:textId="463BD237" w:rsidR="009C5AD3" w:rsidRPr="00031D01" w:rsidRDefault="00913FE7" w:rsidP="001C3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45</w:t>
            </w:r>
            <w:r w:rsidR="009C5AD3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896</w:t>
            </w:r>
          </w:p>
        </w:tc>
      </w:tr>
      <w:tr w:rsidR="009C5AD3" w:rsidRPr="00031D01" w14:paraId="62835742" w14:textId="77777777" w:rsidTr="00A21941">
        <w:tc>
          <w:tcPr>
            <w:tcW w:w="2238" w:type="pct"/>
          </w:tcPr>
          <w:p w14:paraId="37C7D299" w14:textId="77777777" w:rsidR="009C5AD3" w:rsidRPr="00031D01" w:rsidRDefault="009C5AD3" w:rsidP="009C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07E706B6" w14:textId="6F6B492F" w:rsidR="009C5AD3" w:rsidRPr="00031D01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</w:tcPr>
          <w:p w14:paraId="44F92066" w14:textId="77777777" w:rsidR="009C5AD3" w:rsidRPr="00031D01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245CD04F" w14:textId="77777777" w:rsidR="009C5AD3" w:rsidRPr="00031D01" w:rsidRDefault="009C5AD3" w:rsidP="0003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17B025B7" w14:textId="77777777" w:rsidR="009C5AD3" w:rsidRPr="00031D01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BA3AE1A" w14:textId="68FC5D04" w:rsidR="009C5AD3" w:rsidRPr="00031D01" w:rsidRDefault="00510EA5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180,707</w:t>
            </w:r>
          </w:p>
        </w:tc>
        <w:tc>
          <w:tcPr>
            <w:tcW w:w="140" w:type="pct"/>
          </w:tcPr>
          <w:p w14:paraId="315B065F" w14:textId="77777777" w:rsidR="009C5AD3" w:rsidRPr="00031D01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14:paraId="0C1025B5" w14:textId="0E980E54" w:rsidR="009C5AD3" w:rsidRPr="00031D01" w:rsidRDefault="00913FE7" w:rsidP="001C3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45</w:t>
            </w:r>
            <w:r w:rsidR="009C5AD3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896</w:t>
            </w:r>
          </w:p>
        </w:tc>
      </w:tr>
    </w:tbl>
    <w:p w14:paraId="5F27F710" w14:textId="1B3E0778" w:rsidR="00BF03CC" w:rsidRPr="002C657C" w:rsidRDefault="00BF03CC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14"/>
          <w:szCs w:val="14"/>
        </w:rPr>
      </w:pPr>
    </w:p>
    <w:tbl>
      <w:tblPr>
        <w:tblStyle w:val="TableGrid"/>
        <w:tblW w:w="90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0"/>
        <w:gridCol w:w="1127"/>
        <w:gridCol w:w="234"/>
        <w:gridCol w:w="60"/>
        <w:gridCol w:w="957"/>
        <w:gridCol w:w="236"/>
        <w:gridCol w:w="1012"/>
        <w:gridCol w:w="236"/>
        <w:gridCol w:w="923"/>
        <w:gridCol w:w="236"/>
        <w:gridCol w:w="920"/>
        <w:gridCol w:w="236"/>
        <w:gridCol w:w="911"/>
      </w:tblGrid>
      <w:tr w:rsidR="00ED38E4" w:rsidRPr="00031D01" w14:paraId="6ACE053F" w14:textId="77777777" w:rsidTr="001C3779">
        <w:trPr>
          <w:tblHeader/>
        </w:trPr>
        <w:tc>
          <w:tcPr>
            <w:tcW w:w="1960" w:type="dxa"/>
            <w:vAlign w:val="bottom"/>
          </w:tcPr>
          <w:p w14:paraId="4B2FFBBE" w14:textId="77777777" w:rsidR="00ED38E4" w:rsidRPr="00031D01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8" w:type="dxa"/>
            <w:gridSpan w:val="4"/>
            <w:vAlign w:val="bottom"/>
          </w:tcPr>
          <w:p w14:paraId="0AD98ADC" w14:textId="74C36915" w:rsidR="00ED38E4" w:rsidRPr="00031D01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6B0BD70" w14:textId="77777777" w:rsidR="00ED38E4" w:rsidRPr="00031D01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474" w:type="dxa"/>
            <w:gridSpan w:val="7"/>
            <w:vAlign w:val="bottom"/>
          </w:tcPr>
          <w:p w14:paraId="55604F46" w14:textId="5B605828" w:rsidR="00ED38E4" w:rsidRPr="00031D01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ED38E4" w:rsidRPr="00031D01" w14:paraId="6C6E7D05" w14:textId="77777777" w:rsidTr="001C3779">
        <w:trPr>
          <w:tblHeader/>
        </w:trPr>
        <w:tc>
          <w:tcPr>
            <w:tcW w:w="1960" w:type="dxa"/>
            <w:shd w:val="clear" w:color="auto" w:fill="auto"/>
            <w:vAlign w:val="bottom"/>
          </w:tcPr>
          <w:p w14:paraId="7CAC3366" w14:textId="5F33D725" w:rsidR="00ED38E4" w:rsidRPr="00031D01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27" w:type="dxa"/>
            <w:vAlign w:val="bottom"/>
          </w:tcPr>
          <w:p w14:paraId="753CD772" w14:textId="77777777" w:rsidR="00ED38E4" w:rsidRPr="00031D01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3A22394F" w14:textId="5842F52D" w:rsidR="00ED38E4" w:rsidRPr="00031D01" w:rsidRDefault="00224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ED38E4"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ED38E4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94" w:type="dxa"/>
            <w:gridSpan w:val="2"/>
            <w:vAlign w:val="bottom"/>
          </w:tcPr>
          <w:p w14:paraId="4DFD6025" w14:textId="77777777" w:rsidR="00ED38E4" w:rsidRPr="00031D01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0C5E3A1F" w14:textId="77777777" w:rsidR="00ED38E4" w:rsidRPr="00031D01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15E8601A" w14:textId="7DE423F1" w:rsidR="00ED38E4" w:rsidRPr="00031D01" w:rsidRDefault="00224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E24D76"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0 </w:t>
            </w:r>
            <w:r w:rsidR="001379AA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0EBB78B3" w14:textId="77777777" w:rsidR="00ED38E4" w:rsidRPr="00031D01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491227CB" w14:textId="77777777" w:rsidR="00ED38E4" w:rsidRPr="00031D01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588D7C7F" w14:textId="0D74B99E" w:rsidR="00ED38E4" w:rsidRPr="00031D01" w:rsidRDefault="00224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ED38E4"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ED38E4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46EE079A" w14:textId="77777777" w:rsidR="00ED38E4" w:rsidRPr="00031D01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34A67544" w14:textId="77777777" w:rsidR="00ED38E4" w:rsidRPr="00031D01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70ED6EC4" w14:textId="77777777" w:rsidR="00ED38E4" w:rsidRPr="00031D01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5FBF56D4" w14:textId="77777777" w:rsidR="00ED38E4" w:rsidRPr="00031D01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4A72E625" w14:textId="77777777" w:rsidR="00ED38E4" w:rsidRPr="00031D01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4F3FF32" w14:textId="77777777" w:rsidR="00ED38E4" w:rsidRPr="00031D01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0F91EE45" w14:textId="277F964C" w:rsidR="00ED38E4" w:rsidRPr="00031D01" w:rsidRDefault="00224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E24D76"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0 </w:t>
            </w:r>
            <w:r w:rsidR="001379AA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3705D" w:rsidRPr="00031D01" w14:paraId="3473ADF0" w14:textId="77777777" w:rsidTr="001C3779">
        <w:trPr>
          <w:tblHeader/>
        </w:trPr>
        <w:tc>
          <w:tcPr>
            <w:tcW w:w="1960" w:type="dxa"/>
            <w:vAlign w:val="bottom"/>
          </w:tcPr>
          <w:p w14:paraId="65BF0C3F" w14:textId="253A5050" w:rsidR="0033705D" w:rsidRPr="00031D01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</w:t>
            </w:r>
          </w:p>
        </w:tc>
        <w:tc>
          <w:tcPr>
            <w:tcW w:w="1127" w:type="dxa"/>
            <w:vAlign w:val="bottom"/>
          </w:tcPr>
          <w:p w14:paraId="6D45A839" w14:textId="0C09C9C3" w:rsidR="0033705D" w:rsidRPr="00031D01" w:rsidRDefault="002246F1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294" w:type="dxa"/>
            <w:gridSpan w:val="2"/>
            <w:vAlign w:val="bottom"/>
          </w:tcPr>
          <w:p w14:paraId="24537CA8" w14:textId="77777777" w:rsidR="0033705D" w:rsidRPr="00031D01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1E20CE1" w14:textId="3BB0020B" w:rsidR="0033705D" w:rsidRPr="00031D01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4814D108" w14:textId="77777777" w:rsidR="0033705D" w:rsidRPr="00031D01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61A3E9B5" w14:textId="58949C0B" w:rsidR="0033705D" w:rsidRPr="00031D01" w:rsidRDefault="002246F1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6849C1BB" w14:textId="77777777" w:rsidR="0033705D" w:rsidRPr="00031D01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709A223C" w14:textId="77777777" w:rsidR="0033705D" w:rsidRPr="00031D01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42048F0" w14:textId="77777777" w:rsidR="0033705D" w:rsidRPr="00031D01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459B03D1" w14:textId="77777777" w:rsidR="0033705D" w:rsidRPr="00031D01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66EE4097" w14:textId="77777777" w:rsidR="0033705D" w:rsidRPr="00031D01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5D30CEA0" w14:textId="64720757" w:rsidR="0033705D" w:rsidRPr="00031D01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</w:tr>
      <w:tr w:rsidR="00ED38E4" w:rsidRPr="00031D01" w14:paraId="174F8CB7" w14:textId="77777777" w:rsidTr="001C3779">
        <w:trPr>
          <w:tblHeader/>
        </w:trPr>
        <w:tc>
          <w:tcPr>
            <w:tcW w:w="1960" w:type="dxa"/>
          </w:tcPr>
          <w:p w14:paraId="54E4938C" w14:textId="77777777" w:rsidR="00ED38E4" w:rsidRPr="00031D01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8" w:type="dxa"/>
            <w:gridSpan w:val="4"/>
          </w:tcPr>
          <w:p w14:paraId="5FFD4703" w14:textId="77777777" w:rsidR="00ED38E4" w:rsidRPr="00031D01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29A202D" w14:textId="77777777" w:rsidR="00ED38E4" w:rsidRPr="00031D01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74" w:type="dxa"/>
            <w:gridSpan w:val="7"/>
          </w:tcPr>
          <w:p w14:paraId="3DD108E8" w14:textId="2028370B" w:rsidR="00ED38E4" w:rsidRPr="00031D01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</w:t>
            </w:r>
            <w:r w:rsidR="00E77A9C"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33705D" w:rsidRPr="00031D01" w14:paraId="1830A622" w14:textId="77777777" w:rsidTr="001C3779">
        <w:tc>
          <w:tcPr>
            <w:tcW w:w="1960" w:type="dxa"/>
          </w:tcPr>
          <w:p w14:paraId="13F3A542" w14:textId="0A64BEA8" w:rsidR="0033705D" w:rsidRPr="00031D01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</w:tcPr>
          <w:p w14:paraId="05179917" w14:textId="380A3A04" w:rsidR="0033705D" w:rsidRPr="00031D01" w:rsidRDefault="00DB09F2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4" w:type="dxa"/>
          </w:tcPr>
          <w:p w14:paraId="7558BF19" w14:textId="77777777" w:rsidR="0033705D" w:rsidRPr="00031D01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7" w:type="dxa"/>
            <w:gridSpan w:val="2"/>
          </w:tcPr>
          <w:p w14:paraId="68A827AD" w14:textId="6CEB7A9D" w:rsidR="0033705D" w:rsidRPr="00031D01" w:rsidRDefault="002246F1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DB09F2" w:rsidRPr="00031D01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160712F5" w14:textId="77777777" w:rsidR="0033705D" w:rsidRPr="00031D01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286F0531" w14:textId="3F325E30" w:rsidR="0033705D" w:rsidRPr="00031D01" w:rsidRDefault="00DB09F2" w:rsidP="00DB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26E784" w14:textId="77777777" w:rsidR="0033705D" w:rsidRPr="00031D01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3" w:type="dxa"/>
          </w:tcPr>
          <w:p w14:paraId="5D8C8E10" w14:textId="700E4715" w:rsidR="0033705D" w:rsidRPr="00031D01" w:rsidRDefault="006C7D7A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80,000</w:t>
            </w:r>
          </w:p>
        </w:tc>
        <w:tc>
          <w:tcPr>
            <w:tcW w:w="236" w:type="dxa"/>
          </w:tcPr>
          <w:p w14:paraId="7432F737" w14:textId="77777777" w:rsidR="0033705D" w:rsidRPr="00031D01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0" w:type="dxa"/>
          </w:tcPr>
          <w:p w14:paraId="6242FF66" w14:textId="2A2AD113" w:rsidR="0033705D" w:rsidRPr="00031D01" w:rsidRDefault="006C7D7A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4CE72A" w14:textId="77777777" w:rsidR="0033705D" w:rsidRPr="00031D01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044CFA72" w14:textId="0DF04C99" w:rsidR="0033705D" w:rsidRPr="00031D01" w:rsidRDefault="006C7D7A" w:rsidP="009D1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851"/>
              </w:tabs>
              <w:spacing w:line="240" w:lineRule="auto"/>
              <w:ind w:left="-95" w:right="-2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80,000</w:t>
            </w:r>
          </w:p>
        </w:tc>
      </w:tr>
      <w:tr w:rsidR="00B10D79" w:rsidRPr="00031D01" w14:paraId="72BBF24F" w14:textId="77777777" w:rsidTr="001C3779">
        <w:tc>
          <w:tcPr>
            <w:tcW w:w="1960" w:type="dxa"/>
          </w:tcPr>
          <w:p w14:paraId="37823046" w14:textId="528D01B0" w:rsidR="00B10D79" w:rsidRPr="00031D01" w:rsidRDefault="00F74F15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27" w:type="dxa"/>
          </w:tcPr>
          <w:p w14:paraId="1882C0C1" w14:textId="77777777" w:rsidR="00B10D79" w:rsidRPr="00031D01" w:rsidRDefault="00B10D7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6B2975FE" w14:textId="77777777" w:rsidR="00B10D79" w:rsidRPr="00031D01" w:rsidRDefault="00B10D7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gridSpan w:val="2"/>
          </w:tcPr>
          <w:p w14:paraId="30A06EDC" w14:textId="77777777" w:rsidR="00B10D79" w:rsidRPr="00031D01" w:rsidRDefault="00B10D7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5C9C2D2" w14:textId="77777777" w:rsidR="00B10D79" w:rsidRPr="00031D01" w:rsidRDefault="00B10D7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78439E0B" w14:textId="58AE9C96" w:rsidR="00B10D79" w:rsidRPr="00031D01" w:rsidRDefault="00DB09F2" w:rsidP="00DB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130F32" w14:textId="77777777" w:rsidR="00B10D79" w:rsidRPr="00031D01" w:rsidRDefault="00B10D7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</w:tcPr>
          <w:p w14:paraId="573ACD1A" w14:textId="77777777" w:rsidR="00B10D79" w:rsidRPr="00031D01" w:rsidRDefault="00B10D7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DB336B" w14:textId="77777777" w:rsidR="00B10D79" w:rsidRPr="00031D01" w:rsidRDefault="00B10D7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</w:tcPr>
          <w:p w14:paraId="45504299" w14:textId="77777777" w:rsidR="00B10D79" w:rsidRPr="00031D01" w:rsidRDefault="00B10D7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317C04C" w14:textId="77777777" w:rsidR="00B10D79" w:rsidRPr="00031D01" w:rsidRDefault="00B10D7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</w:tcPr>
          <w:p w14:paraId="3138FFD9" w14:textId="1D2174BC" w:rsidR="00B10D79" w:rsidRPr="00031D01" w:rsidRDefault="006C7D7A" w:rsidP="00BD7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80,000</w:t>
            </w:r>
          </w:p>
        </w:tc>
      </w:tr>
    </w:tbl>
    <w:p w14:paraId="2081EB4C" w14:textId="77777777" w:rsidR="00864EE5" w:rsidRPr="00F5570D" w:rsidRDefault="00864EE5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6E848A1B" w14:textId="2C24F2C3" w:rsidR="00C0651D" w:rsidRPr="00031D01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031D01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สัญญาที่สำคัญกับกิจการที่เกี่ยวข้องกัน</w:t>
      </w:r>
    </w:p>
    <w:p w14:paraId="02E537AD" w14:textId="2E95A451" w:rsidR="00DB09F2" w:rsidRPr="00F5570D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3DCD814F" w14:textId="0CB250DF" w:rsidR="00DB09F2" w:rsidRPr="00031D01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i/>
          <w:iCs/>
          <w:sz w:val="28"/>
          <w:szCs w:val="28"/>
        </w:rPr>
      </w:pPr>
      <w:r w:rsidRPr="00031D01">
        <w:rPr>
          <w:rFonts w:ascii="Angsana New" w:hAnsi="Angsana New" w:cs="Angsana New" w:hint="cs"/>
          <w:i/>
          <w:iCs/>
          <w:sz w:val="28"/>
          <w:szCs w:val="28"/>
          <w:cs/>
        </w:rPr>
        <w:t>สัญญาบริการ</w:t>
      </w:r>
    </w:p>
    <w:p w14:paraId="2FD5341C" w14:textId="2D6A0DAD" w:rsidR="00DB09F2" w:rsidRPr="00F5570D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sz w:val="24"/>
          <w:szCs w:val="24"/>
        </w:rPr>
      </w:pPr>
    </w:p>
    <w:p w14:paraId="589B6C47" w14:textId="5E35A183" w:rsidR="00DB09F2" w:rsidRPr="00031D01" w:rsidRDefault="00DB09F2" w:rsidP="0082050F">
      <w:pPr>
        <w:tabs>
          <w:tab w:val="clear" w:pos="907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 xml:space="preserve">บริษัทได้ทำสัญญาใช้บริการจ้างผลิตชิ้นงานกับบริษัท </w:t>
      </w:r>
      <w:r w:rsidRPr="00031D01">
        <w:rPr>
          <w:rFonts w:ascii="Angsana New" w:hAnsi="Angsana New" w:cs="Angsana New" w:hint="cs"/>
          <w:sz w:val="28"/>
          <w:szCs w:val="28"/>
        </w:rPr>
        <w:t xml:space="preserve">M.C.S. Steel </w:t>
      </w:r>
      <w:r w:rsidRPr="00031D01">
        <w:rPr>
          <w:rFonts w:ascii="Angsana New" w:hAnsi="Angsana New" w:cs="Angsana New" w:hint="cs"/>
          <w:sz w:val="28"/>
          <w:szCs w:val="28"/>
          <w:cs/>
        </w:rPr>
        <w:t>(</w:t>
      </w:r>
      <w:r w:rsidRPr="00031D01">
        <w:rPr>
          <w:rFonts w:ascii="Angsana New" w:hAnsi="Angsana New" w:cs="Angsana New" w:hint="cs"/>
          <w:sz w:val="28"/>
          <w:szCs w:val="28"/>
        </w:rPr>
        <w:t>Xiamen</w:t>
      </w:r>
      <w:r w:rsidRPr="00031D01">
        <w:rPr>
          <w:rFonts w:ascii="Angsana New" w:hAnsi="Angsana New" w:cs="Angsana New" w:hint="cs"/>
          <w:sz w:val="28"/>
          <w:szCs w:val="28"/>
          <w:cs/>
        </w:rPr>
        <w:t>)</w:t>
      </w:r>
      <w:r w:rsidRPr="00031D01">
        <w:rPr>
          <w:rFonts w:ascii="Angsana New" w:hAnsi="Angsana New" w:cs="Angsana New" w:hint="cs"/>
          <w:sz w:val="28"/>
          <w:szCs w:val="28"/>
        </w:rPr>
        <w:t xml:space="preserve"> Co.,</w:t>
      </w:r>
      <w:r w:rsidR="0082050F" w:rsidRPr="00031D0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31D01">
        <w:rPr>
          <w:rFonts w:ascii="Angsana New" w:hAnsi="Angsana New" w:cs="Angsana New" w:hint="cs"/>
          <w:sz w:val="28"/>
          <w:szCs w:val="28"/>
        </w:rPr>
        <w:t xml:space="preserve">Ltd. 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เพื่อรับบริการแปรรูปโครงสร้างเหล็กตามแบบงานและขนส่งชิ้นงานตามกำหนดการที่บริษัทกำหนดภายใต้เงื่อนไขสัญญา บริษัทต้องชำระเงินล่วงหน้าให้กับบริษัท </w:t>
      </w:r>
      <w:r w:rsidRPr="00031D01">
        <w:rPr>
          <w:rFonts w:ascii="Angsana New" w:hAnsi="Angsana New" w:cs="Angsana New" w:hint="cs"/>
          <w:sz w:val="28"/>
          <w:szCs w:val="28"/>
        </w:rPr>
        <w:t xml:space="preserve">M.C.S. Steel </w:t>
      </w:r>
      <w:r w:rsidRPr="00031D01">
        <w:rPr>
          <w:rFonts w:ascii="Angsana New" w:hAnsi="Angsana New" w:cs="Angsana New" w:hint="cs"/>
          <w:sz w:val="28"/>
          <w:szCs w:val="28"/>
          <w:cs/>
        </w:rPr>
        <w:t>(</w:t>
      </w:r>
      <w:r w:rsidRPr="00031D01">
        <w:rPr>
          <w:rFonts w:ascii="Angsana New" w:hAnsi="Angsana New" w:cs="Angsana New" w:hint="cs"/>
          <w:sz w:val="28"/>
          <w:szCs w:val="28"/>
        </w:rPr>
        <w:t>Xiamen</w:t>
      </w:r>
      <w:r w:rsidRPr="00031D01">
        <w:rPr>
          <w:rFonts w:ascii="Angsana New" w:hAnsi="Angsana New" w:cs="Angsana New" w:hint="cs"/>
          <w:sz w:val="28"/>
          <w:szCs w:val="28"/>
          <w:cs/>
        </w:rPr>
        <w:t>)</w:t>
      </w:r>
      <w:r w:rsidRPr="00031D01">
        <w:rPr>
          <w:rFonts w:ascii="Angsana New" w:hAnsi="Angsana New" w:cs="Angsana New" w:hint="cs"/>
          <w:sz w:val="28"/>
          <w:szCs w:val="28"/>
        </w:rPr>
        <w:t xml:space="preserve"> Co.,</w:t>
      </w:r>
      <w:r w:rsidR="0082050F" w:rsidRPr="00031D0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31D01">
        <w:rPr>
          <w:rFonts w:ascii="Angsana New" w:hAnsi="Angsana New" w:cs="Angsana New" w:hint="cs"/>
          <w:sz w:val="28"/>
          <w:szCs w:val="28"/>
        </w:rPr>
        <w:t xml:space="preserve">Ltd. </w:t>
      </w:r>
      <w:r w:rsidRPr="00031D01">
        <w:rPr>
          <w:rFonts w:ascii="Angsana New" w:hAnsi="Angsana New" w:cs="Angsana New" w:hint="cs"/>
          <w:sz w:val="28"/>
          <w:szCs w:val="28"/>
          <w:cs/>
        </w:rPr>
        <w:t>ในการจัดหาเหล็กแผ่นและเหล็กรูปพรรณที่ใช้เป็นวัตถุดิบหลักในการผลิตและแปรรูปตามมาตรฐานที่บริษัทกำหนดและระบุในสัญญา</w:t>
      </w:r>
    </w:p>
    <w:p w14:paraId="3D24D3DD" w14:textId="48E09FF3" w:rsidR="00DB09F2" w:rsidRPr="00F5570D" w:rsidRDefault="00DB09F2" w:rsidP="00DB09F2">
      <w:pPr>
        <w:tabs>
          <w:tab w:val="clear" w:pos="907"/>
        </w:tabs>
        <w:spacing w:line="240" w:lineRule="auto"/>
        <w:ind w:left="540"/>
        <w:rPr>
          <w:rFonts w:ascii="Angsana New" w:hAnsi="Angsana New" w:cs="Angsana New"/>
          <w:sz w:val="24"/>
          <w:szCs w:val="24"/>
        </w:rPr>
      </w:pPr>
    </w:p>
    <w:p w14:paraId="6C650A56" w14:textId="3A6DFF70" w:rsidR="00DB09F2" w:rsidRPr="00031D01" w:rsidRDefault="00DB09F2" w:rsidP="00DB09F2">
      <w:pPr>
        <w:tabs>
          <w:tab w:val="clear" w:pos="907"/>
        </w:tabs>
        <w:spacing w:line="240" w:lineRule="auto"/>
        <w:ind w:left="540"/>
        <w:rPr>
          <w:rFonts w:ascii="Angsana New" w:hAnsi="Angsana New" w:cs="Angsana New"/>
          <w:i/>
          <w:iCs/>
          <w:sz w:val="28"/>
          <w:szCs w:val="28"/>
          <w:cs/>
        </w:rPr>
      </w:pPr>
      <w:r w:rsidRPr="00031D01">
        <w:rPr>
          <w:rFonts w:ascii="Angsana New" w:hAnsi="Angsana New" w:cs="Angsana New" w:hint="cs"/>
          <w:i/>
          <w:iCs/>
          <w:sz w:val="28"/>
          <w:szCs w:val="28"/>
          <w:cs/>
        </w:rPr>
        <w:t>สัญญาการฝึกอบรมทางเทคนิค</w:t>
      </w:r>
    </w:p>
    <w:p w14:paraId="366C5BD2" w14:textId="28ED35DE" w:rsidR="00DB09F2" w:rsidRPr="00F5570D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sz w:val="24"/>
          <w:szCs w:val="24"/>
        </w:rPr>
      </w:pPr>
    </w:p>
    <w:p w14:paraId="2F3858BF" w14:textId="7049D556" w:rsidR="00DB09F2" w:rsidRPr="00031D01" w:rsidRDefault="00DB09F2" w:rsidP="0082050F">
      <w:pPr>
        <w:tabs>
          <w:tab w:val="clear" w:pos="907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 xml:space="preserve">บริษัทได้ทำสัญญาการฝึกอบรมทางเทคนิคกับบริษัท </w:t>
      </w:r>
      <w:r w:rsidRPr="00031D01">
        <w:rPr>
          <w:rFonts w:ascii="Angsana New" w:hAnsi="Angsana New" w:cs="Angsana New" w:hint="cs"/>
          <w:sz w:val="28"/>
          <w:szCs w:val="28"/>
        </w:rPr>
        <w:t>M.C.S</w:t>
      </w:r>
      <w:r w:rsidR="00326467">
        <w:rPr>
          <w:rFonts w:ascii="Angsana New" w:hAnsi="Angsana New" w:cs="Angsana New"/>
          <w:sz w:val="28"/>
          <w:szCs w:val="28"/>
        </w:rPr>
        <w:t>.</w:t>
      </w:r>
      <w:r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="00C278AC" w:rsidRPr="00031D01">
        <w:rPr>
          <w:rFonts w:ascii="Angsana New" w:hAnsi="Angsana New" w:cs="Angsana New" w:hint="cs"/>
          <w:sz w:val="28"/>
          <w:szCs w:val="28"/>
        </w:rPr>
        <w:t xml:space="preserve">- </w:t>
      </w:r>
      <w:r w:rsidRPr="00031D01">
        <w:rPr>
          <w:rFonts w:ascii="Angsana New" w:hAnsi="Angsana New" w:cs="Angsana New" w:hint="cs"/>
          <w:sz w:val="28"/>
          <w:szCs w:val="28"/>
        </w:rPr>
        <w:t>J</w:t>
      </w:r>
      <w:r w:rsidR="00326467">
        <w:rPr>
          <w:rFonts w:ascii="Angsana New" w:hAnsi="Angsana New" w:cs="Angsana New"/>
          <w:sz w:val="28"/>
          <w:szCs w:val="28"/>
        </w:rPr>
        <w:t>APAN</w:t>
      </w:r>
      <w:r w:rsidRPr="00031D01">
        <w:rPr>
          <w:rFonts w:ascii="Angsana New" w:hAnsi="Angsana New" w:cs="Angsana New" w:hint="cs"/>
          <w:sz w:val="28"/>
          <w:szCs w:val="28"/>
        </w:rPr>
        <w:t xml:space="preserve"> Co., Ltd.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85A54" w:rsidRPr="00031D01">
        <w:rPr>
          <w:rFonts w:ascii="Angsana New" w:hAnsi="Angsana New" w:cs="Angsana New" w:hint="cs"/>
          <w:sz w:val="28"/>
          <w:szCs w:val="28"/>
          <w:cs/>
        </w:rPr>
        <w:t>เพื่อรับบริการการฝึกอบรมทางด้านเทคนิคและความชำนาญโดยมีจุดประสงค์ในการปรับปรุงประสิทธิภาพการผลิต บริษัทมีภาระผูกพันในการจ่ายค่าบริการตามที่</w:t>
      </w:r>
      <w:r w:rsidR="00972AAD" w:rsidRPr="00031D01">
        <w:rPr>
          <w:rFonts w:ascii="Angsana New" w:hAnsi="Angsana New" w:cs="Angsana New" w:hint="cs"/>
          <w:sz w:val="28"/>
          <w:szCs w:val="28"/>
        </w:rPr>
        <w:br/>
      </w:r>
      <w:proofErr w:type="gramStart"/>
      <w:r w:rsidR="00D85A54" w:rsidRPr="00031D01">
        <w:rPr>
          <w:rFonts w:ascii="Angsana New" w:hAnsi="Angsana New" w:cs="Angsana New" w:hint="cs"/>
          <w:sz w:val="28"/>
          <w:szCs w:val="28"/>
          <w:cs/>
        </w:rPr>
        <w:t>ตกลงกันในสัญญา  สัญญามีกำหนดระยะเวลาภายในหนึ่งปีต่อสัญญาโดยอัตโนมัติจนกว่าฝ่ายหนึ่งฝ่ายใดจะบอกยกเลิก</w:t>
      </w:r>
      <w:proofErr w:type="gramEnd"/>
    </w:p>
    <w:p w14:paraId="2A42133F" w14:textId="43E92690" w:rsidR="00DB09F2" w:rsidRPr="00FD6996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sz w:val="22"/>
          <w:szCs w:val="22"/>
        </w:rPr>
      </w:pPr>
    </w:p>
    <w:p w14:paraId="553040B6" w14:textId="5147BAD8" w:rsidR="00BB102D" w:rsidRPr="00031D01" w:rsidRDefault="00BF03CC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u w:val="none"/>
          <w:cs/>
        </w:rPr>
        <w:t>ลูกหนี้การค้า</w:t>
      </w:r>
      <w:r w:rsidR="00B30C51" w:rsidRPr="00031D01">
        <w:rPr>
          <w:rFonts w:ascii="Angsana New" w:hAnsi="Angsana New" w:cs="Angsana New" w:hint="cs"/>
          <w:sz w:val="28"/>
          <w:szCs w:val="28"/>
          <w:u w:val="none"/>
          <w:cs/>
        </w:rPr>
        <w:t>และลูกหนี้อื่น</w:t>
      </w:r>
    </w:p>
    <w:p w14:paraId="31BD11F1" w14:textId="77777777" w:rsidR="00BB102D" w:rsidRPr="00FD6996" w:rsidRDefault="00BB102D" w:rsidP="00BB102D">
      <w:pPr>
        <w:tabs>
          <w:tab w:val="left" w:pos="540"/>
        </w:tabs>
        <w:rPr>
          <w:rFonts w:ascii="Angsana New" w:hAnsi="Angsana New" w:cs="Angsana New"/>
          <w:b/>
          <w:bCs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56"/>
        <w:gridCol w:w="1115"/>
        <w:gridCol w:w="236"/>
        <w:gridCol w:w="1083"/>
        <w:gridCol w:w="266"/>
        <w:gridCol w:w="1081"/>
        <w:gridCol w:w="280"/>
        <w:gridCol w:w="1103"/>
      </w:tblGrid>
      <w:tr w:rsidR="00BB102D" w:rsidRPr="00031D01" w14:paraId="36C49647" w14:textId="77777777" w:rsidTr="00A9024F">
        <w:trPr>
          <w:trHeight w:val="385"/>
          <w:tblHeader/>
        </w:trPr>
        <w:tc>
          <w:tcPr>
            <w:tcW w:w="3240" w:type="dxa"/>
          </w:tcPr>
          <w:p w14:paraId="4E5BCFFC" w14:textId="77777777" w:rsidR="00BB102D" w:rsidRPr="00031D01" w:rsidRDefault="00BB102D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56" w:type="dxa"/>
          </w:tcPr>
          <w:p w14:paraId="3346D9AE" w14:textId="77777777" w:rsidR="00BB102D" w:rsidRPr="00031D01" w:rsidRDefault="00BB102D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434" w:type="dxa"/>
            <w:gridSpan w:val="3"/>
          </w:tcPr>
          <w:p w14:paraId="4019A79A" w14:textId="77777777" w:rsidR="00BB102D" w:rsidRPr="00031D01" w:rsidRDefault="00BB102D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6" w:type="dxa"/>
          </w:tcPr>
          <w:p w14:paraId="333F8C0C" w14:textId="77777777" w:rsidR="00BB102D" w:rsidRPr="00031D01" w:rsidRDefault="00BB102D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64" w:type="dxa"/>
            <w:gridSpan w:val="3"/>
          </w:tcPr>
          <w:p w14:paraId="27EC7EAE" w14:textId="77777777" w:rsidR="00BB102D" w:rsidRPr="00031D01" w:rsidRDefault="00BB102D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102D" w:rsidRPr="00031D01" w14:paraId="5A44E003" w14:textId="77777777" w:rsidTr="00A9024F">
        <w:trPr>
          <w:trHeight w:val="385"/>
          <w:tblHeader/>
        </w:trPr>
        <w:tc>
          <w:tcPr>
            <w:tcW w:w="3240" w:type="dxa"/>
          </w:tcPr>
          <w:p w14:paraId="2EC5FD0F" w14:textId="77777777" w:rsidR="00BB102D" w:rsidRPr="00031D01" w:rsidRDefault="00BB102D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56" w:type="dxa"/>
          </w:tcPr>
          <w:p w14:paraId="7C89E510" w14:textId="62E37DBF" w:rsidR="00BB102D" w:rsidRPr="00031D01" w:rsidRDefault="00BB102D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512594FE" w14:textId="25F7153A" w:rsidR="00BB102D" w:rsidRPr="00031D01" w:rsidRDefault="002246F1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E24D76"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0 </w:t>
            </w:r>
            <w:r w:rsidR="001379AA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29D1A99E" w14:textId="77777777" w:rsidR="00BB102D" w:rsidRPr="00031D01" w:rsidRDefault="00BB102D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B64E7F7" w14:textId="7DA827C5" w:rsidR="00BB102D" w:rsidRPr="00031D01" w:rsidRDefault="002246F1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B30C51"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B30C51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6" w:type="dxa"/>
          </w:tcPr>
          <w:p w14:paraId="1923D935" w14:textId="77777777" w:rsidR="00BB102D" w:rsidRPr="00031D01" w:rsidRDefault="00BB102D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F507E14" w14:textId="041733D6" w:rsidR="00BB102D" w:rsidRPr="00031D01" w:rsidRDefault="002246F1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E24D76"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0 </w:t>
            </w:r>
            <w:r w:rsidR="001379AA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0" w:type="dxa"/>
          </w:tcPr>
          <w:p w14:paraId="1E01851B" w14:textId="77777777" w:rsidR="00BB102D" w:rsidRPr="00031D01" w:rsidRDefault="00BB102D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</w:tcPr>
          <w:p w14:paraId="3B5C2D5B" w14:textId="2D7E7AD0" w:rsidR="00BB102D" w:rsidRPr="00031D01" w:rsidRDefault="002246F1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B30C51"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B30C51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B30C51" w:rsidRPr="00031D01" w14:paraId="74418479" w14:textId="77777777" w:rsidTr="00A9024F">
        <w:trPr>
          <w:trHeight w:val="385"/>
        </w:trPr>
        <w:tc>
          <w:tcPr>
            <w:tcW w:w="3240" w:type="dxa"/>
          </w:tcPr>
          <w:p w14:paraId="45F99B0E" w14:textId="10A1A21C" w:rsidR="00B30C51" w:rsidRPr="00031D01" w:rsidRDefault="00D85A54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56" w:type="dxa"/>
          </w:tcPr>
          <w:p w14:paraId="13BE36EA" w14:textId="5B8A2965" w:rsidR="00B30C51" w:rsidRPr="00031D01" w:rsidRDefault="00B30C51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" w:type="dxa"/>
          </w:tcPr>
          <w:p w14:paraId="034D65C9" w14:textId="21B37688" w:rsidR="00B30C51" w:rsidRPr="00031D01" w:rsidRDefault="002246F1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B467B07" w14:textId="77777777" w:rsidR="00B30C51" w:rsidRPr="00031D01" w:rsidRDefault="00B30C51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9EA9F6C" w14:textId="28F0B704" w:rsidR="00B30C51" w:rsidRPr="00031D01" w:rsidRDefault="002246F1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266" w:type="dxa"/>
          </w:tcPr>
          <w:p w14:paraId="68F2E7F2" w14:textId="77777777" w:rsidR="00B30C51" w:rsidRPr="00031D01" w:rsidRDefault="00B30C51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9B91677" w14:textId="5F4FE154" w:rsidR="00B30C51" w:rsidRPr="00031D01" w:rsidRDefault="002246F1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280" w:type="dxa"/>
          </w:tcPr>
          <w:p w14:paraId="5C9FAE1E" w14:textId="77777777" w:rsidR="00B30C51" w:rsidRPr="00031D01" w:rsidRDefault="00B30C51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</w:tcPr>
          <w:p w14:paraId="74E79B66" w14:textId="05488594" w:rsidR="00B30C51" w:rsidRPr="00031D01" w:rsidRDefault="002246F1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</w:tr>
      <w:tr w:rsidR="00B30C51" w:rsidRPr="00031D01" w14:paraId="43280C49" w14:textId="77777777" w:rsidTr="00A9024F">
        <w:trPr>
          <w:trHeight w:val="399"/>
        </w:trPr>
        <w:tc>
          <w:tcPr>
            <w:tcW w:w="3240" w:type="dxa"/>
          </w:tcPr>
          <w:p w14:paraId="1F52B8C5" w14:textId="77777777" w:rsidR="00B30C51" w:rsidRPr="00031D01" w:rsidRDefault="00B30C51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</w:tcPr>
          <w:p w14:paraId="438723B3" w14:textId="77777777" w:rsidR="00B30C51" w:rsidRPr="00031D01" w:rsidRDefault="00B30C51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64" w:type="dxa"/>
            <w:gridSpan w:val="7"/>
            <w:hideMark/>
          </w:tcPr>
          <w:p w14:paraId="32716478" w14:textId="77777777" w:rsidR="00B30C51" w:rsidRPr="00031D01" w:rsidRDefault="00B30C51" w:rsidP="00B30C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30C51" w:rsidRPr="00031D01" w14:paraId="695266F9" w14:textId="77777777" w:rsidTr="00A9024F">
        <w:trPr>
          <w:trHeight w:val="399"/>
        </w:trPr>
        <w:tc>
          <w:tcPr>
            <w:tcW w:w="3240" w:type="dxa"/>
          </w:tcPr>
          <w:p w14:paraId="726C2B4D" w14:textId="773DA7E1" w:rsidR="00B30C51" w:rsidRPr="00031D01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56" w:type="dxa"/>
          </w:tcPr>
          <w:p w14:paraId="3AC6208F" w14:textId="15F45908" w:rsidR="00B30C51" w:rsidRPr="00031D01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BE3E4" w14:textId="5C3209B9" w:rsidR="00B30C51" w:rsidRPr="00031D01" w:rsidRDefault="000A6262" w:rsidP="0098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1,371,117</w:t>
            </w:r>
          </w:p>
        </w:tc>
        <w:tc>
          <w:tcPr>
            <w:tcW w:w="236" w:type="dxa"/>
          </w:tcPr>
          <w:p w14:paraId="57C288C7" w14:textId="77777777" w:rsidR="00B30C51" w:rsidRPr="00031D01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5D062A29" w14:textId="38B2C902" w:rsidR="00B30C51" w:rsidRPr="00031D01" w:rsidRDefault="00913FE7" w:rsidP="00501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-2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697</w:t>
            </w:r>
            <w:r w:rsidR="009234A9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089</w:t>
            </w:r>
          </w:p>
        </w:tc>
        <w:tc>
          <w:tcPr>
            <w:tcW w:w="266" w:type="dxa"/>
          </w:tcPr>
          <w:p w14:paraId="508C4800" w14:textId="77777777" w:rsidR="00B30C51" w:rsidRPr="00031D01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3116D" w14:textId="39C8147C" w:rsidR="00B30C51" w:rsidRPr="00031D01" w:rsidRDefault="00782572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1,200,515</w:t>
            </w:r>
          </w:p>
        </w:tc>
        <w:tc>
          <w:tcPr>
            <w:tcW w:w="280" w:type="dxa"/>
          </w:tcPr>
          <w:p w14:paraId="60B04BE0" w14:textId="77777777" w:rsidR="00B30C51" w:rsidRPr="00031D01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665BC2F0" w14:textId="39207DD4" w:rsidR="00B30C51" w:rsidRPr="00031D01" w:rsidRDefault="00913FE7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578</w:t>
            </w:r>
            <w:r w:rsidR="009234A9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99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</w:tr>
      <w:tr w:rsidR="00B30C51" w:rsidRPr="00031D01" w14:paraId="7012C8D5" w14:textId="77777777" w:rsidTr="00A9024F">
        <w:trPr>
          <w:trHeight w:val="399"/>
        </w:trPr>
        <w:tc>
          <w:tcPr>
            <w:tcW w:w="3240" w:type="dxa"/>
          </w:tcPr>
          <w:p w14:paraId="3E8653BA" w14:textId="6EA39E14" w:rsidR="00B30C51" w:rsidRPr="00031D01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6" w:type="dxa"/>
          </w:tcPr>
          <w:p w14:paraId="4246DA57" w14:textId="77777777" w:rsidR="00B30C51" w:rsidRPr="00031D01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3184B" w14:textId="2FC764D2" w:rsidR="00B30C51" w:rsidRPr="00031D01" w:rsidRDefault="000A6262" w:rsidP="0098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23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1,371,117</w:t>
            </w:r>
          </w:p>
        </w:tc>
        <w:tc>
          <w:tcPr>
            <w:tcW w:w="236" w:type="dxa"/>
          </w:tcPr>
          <w:p w14:paraId="4A37C32C" w14:textId="77777777" w:rsidR="00B30C51" w:rsidRPr="00031D01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5847453A" w14:textId="57D71229" w:rsidR="00B30C51" w:rsidRPr="00031D01" w:rsidRDefault="00913FE7" w:rsidP="00501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240" w:lineRule="auto"/>
              <w:ind w:right="-23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697</w:t>
            </w:r>
            <w:r w:rsidR="00B30C51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089</w:t>
            </w:r>
          </w:p>
        </w:tc>
        <w:tc>
          <w:tcPr>
            <w:tcW w:w="266" w:type="dxa"/>
          </w:tcPr>
          <w:p w14:paraId="41379E88" w14:textId="77777777" w:rsidR="00B30C51" w:rsidRPr="00031D01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9A6CB" w14:textId="7FB13BB0" w:rsidR="00B30C51" w:rsidRPr="00031D01" w:rsidRDefault="00782572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1,200,515</w:t>
            </w:r>
          </w:p>
        </w:tc>
        <w:tc>
          <w:tcPr>
            <w:tcW w:w="280" w:type="dxa"/>
          </w:tcPr>
          <w:p w14:paraId="0C1075FE" w14:textId="77777777" w:rsidR="00B30C51" w:rsidRPr="00031D01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6E8B463F" w14:textId="7975972B" w:rsidR="00B30C51" w:rsidRPr="00031D01" w:rsidRDefault="00913FE7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578</w:t>
            </w:r>
            <w:r w:rsidR="00B30C51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99</w:t>
            </w:r>
            <w:r w:rsidR="002246F1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</w:p>
        </w:tc>
      </w:tr>
      <w:tr w:rsidR="00B30C51" w:rsidRPr="00031D01" w14:paraId="5E353C5E" w14:textId="77777777" w:rsidTr="00E85FFE">
        <w:trPr>
          <w:trHeight w:val="399"/>
        </w:trPr>
        <w:tc>
          <w:tcPr>
            <w:tcW w:w="3240" w:type="dxa"/>
          </w:tcPr>
          <w:p w14:paraId="6A548207" w14:textId="6DDD0855" w:rsidR="00A5179A" w:rsidRPr="00031D01" w:rsidRDefault="00B30C51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 w:cs="Angsana New"/>
                <w:b/>
                <w:sz w:val="28"/>
                <w:szCs w:val="28"/>
              </w:rPr>
            </w:pPr>
            <w:r w:rsidRPr="00031D01">
              <w:rPr>
                <w:rFonts w:ascii="Angsana New" w:eastAsia="Calibri" w:hAnsi="Angsana New" w:cs="Angsana New" w:hint="cs"/>
                <w:b/>
                <w:i/>
                <w:iCs/>
                <w:sz w:val="28"/>
                <w:szCs w:val="28"/>
                <w:cs/>
              </w:rPr>
              <w:t>หัก</w:t>
            </w:r>
            <w:r w:rsidRPr="00031D01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 xml:space="preserve">  </w:t>
            </w:r>
            <w:r w:rsidR="00F74F15" w:rsidRPr="00031D01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ค่าเผื่อ</w:t>
            </w:r>
            <w:r w:rsidR="00E06A61" w:rsidRPr="00031D01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ผลขาดทุนจากการด้อยค่า</w:t>
            </w:r>
            <w:r w:rsidR="00A5179A" w:rsidRPr="00031D01">
              <w:rPr>
                <w:rFonts w:ascii="Angsana New" w:eastAsia="Calibri" w:hAnsi="Angsana New" w:cs="Angsana New" w:hint="cs"/>
                <w:b/>
                <w:sz w:val="28"/>
                <w:szCs w:val="28"/>
              </w:rPr>
              <w:t>/</w:t>
            </w:r>
          </w:p>
          <w:p w14:paraId="19454CFB" w14:textId="6193F3C0" w:rsidR="00B30C51" w:rsidRPr="00031D01" w:rsidRDefault="004D7893" w:rsidP="00A5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08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031D01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956" w:type="dxa"/>
          </w:tcPr>
          <w:p w14:paraId="12A6E997" w14:textId="77777777" w:rsidR="00B30C51" w:rsidRPr="00031D01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C065F" w14:textId="2AC3BC88" w:rsidR="00B30C51" w:rsidRPr="00031D01" w:rsidRDefault="000A6262" w:rsidP="0098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(102,763)</w:t>
            </w:r>
          </w:p>
        </w:tc>
        <w:tc>
          <w:tcPr>
            <w:tcW w:w="236" w:type="dxa"/>
          </w:tcPr>
          <w:p w14:paraId="6D6D2D0C" w14:textId="77777777" w:rsidR="00B30C51" w:rsidRPr="00031D01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10660A97" w14:textId="4CB29878" w:rsidR="00B30C51" w:rsidRPr="00031D01" w:rsidRDefault="00B30C51" w:rsidP="0003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-2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95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455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66" w:type="dxa"/>
          </w:tcPr>
          <w:p w14:paraId="35B1059E" w14:textId="77777777" w:rsidR="00B30C51" w:rsidRPr="00031D01" w:rsidRDefault="00B30C51" w:rsidP="0003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  <w:tab w:val="decimal" w:pos="801"/>
              </w:tabs>
              <w:spacing w:line="240" w:lineRule="auto"/>
              <w:ind w:left="-91" w:right="-2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1522B" w14:textId="4D4BD67B" w:rsidR="00B30C51" w:rsidRPr="00031D01" w:rsidRDefault="00782572" w:rsidP="00A21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 w:line="240" w:lineRule="auto"/>
              <w:ind w:right="-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762A184E" w14:textId="77777777" w:rsidR="00B30C51" w:rsidRPr="00031D01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47F35CA0" w14:textId="2907D0B0" w:rsidR="00B30C51" w:rsidRPr="00031D01" w:rsidRDefault="00031D01" w:rsidP="00857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B30C51" w:rsidRPr="00031D01" w14:paraId="29D99F8D" w14:textId="77777777" w:rsidTr="00E85FFE">
        <w:trPr>
          <w:trHeight w:val="399"/>
        </w:trPr>
        <w:tc>
          <w:tcPr>
            <w:tcW w:w="3240" w:type="dxa"/>
          </w:tcPr>
          <w:p w14:paraId="38D1986D" w14:textId="03DEB6C3" w:rsidR="00B30C51" w:rsidRPr="00031D01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56" w:type="dxa"/>
          </w:tcPr>
          <w:p w14:paraId="5BD15587" w14:textId="77777777" w:rsidR="00B30C51" w:rsidRPr="00031D01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B0446" w14:textId="700E4EB3" w:rsidR="00B30C51" w:rsidRPr="00031D01" w:rsidRDefault="000A6262" w:rsidP="0098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23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1,268,354</w:t>
            </w:r>
          </w:p>
        </w:tc>
        <w:tc>
          <w:tcPr>
            <w:tcW w:w="236" w:type="dxa"/>
          </w:tcPr>
          <w:p w14:paraId="6F6F97F1" w14:textId="77777777" w:rsidR="00B30C51" w:rsidRPr="00031D01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4E054" w14:textId="70EC8561" w:rsidR="00B30C51" w:rsidRPr="00031D01" w:rsidRDefault="00913FE7" w:rsidP="00501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left" w:pos="622"/>
                <w:tab w:val="left" w:pos="720"/>
                <w:tab w:val="left" w:pos="817"/>
              </w:tabs>
              <w:spacing w:after="0" w:line="240" w:lineRule="auto"/>
              <w:ind w:right="-23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60</w:t>
            </w:r>
            <w:r w:rsidR="002246F1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="00B30C51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</w:t>
            </w:r>
            <w:r w:rsidR="002246F1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6" w:type="dxa"/>
          </w:tcPr>
          <w:p w14:paraId="4CBEC005" w14:textId="77777777" w:rsidR="00B30C51" w:rsidRPr="00031D01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960EC" w14:textId="4F93488C" w:rsidR="00B30C51" w:rsidRPr="00031D01" w:rsidRDefault="00782572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1,200,515</w:t>
            </w:r>
          </w:p>
        </w:tc>
        <w:tc>
          <w:tcPr>
            <w:tcW w:w="280" w:type="dxa"/>
          </w:tcPr>
          <w:p w14:paraId="4A682728" w14:textId="77777777" w:rsidR="00B30C51" w:rsidRPr="00031D01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3192D" w14:textId="29AD9FC8" w:rsidR="00B30C51" w:rsidRPr="00031D01" w:rsidRDefault="00913FE7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578</w:t>
            </w:r>
            <w:r w:rsidR="00B30C51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99</w:t>
            </w:r>
            <w:r w:rsidR="002246F1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</w:p>
        </w:tc>
      </w:tr>
    </w:tbl>
    <w:p w14:paraId="55F02149" w14:textId="77777777" w:rsidR="00E85FFE" w:rsidRDefault="00E85FFE" w:rsidP="00B30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56"/>
        <w:gridCol w:w="1115"/>
        <w:gridCol w:w="236"/>
        <w:gridCol w:w="1083"/>
        <w:gridCol w:w="266"/>
        <w:gridCol w:w="1081"/>
        <w:gridCol w:w="280"/>
        <w:gridCol w:w="1103"/>
      </w:tblGrid>
      <w:tr w:rsidR="00E85FFE" w:rsidRPr="00031D01" w14:paraId="35224031" w14:textId="77777777" w:rsidTr="00DF7E45">
        <w:trPr>
          <w:trHeight w:val="385"/>
          <w:tblHeader/>
        </w:trPr>
        <w:tc>
          <w:tcPr>
            <w:tcW w:w="3240" w:type="dxa"/>
          </w:tcPr>
          <w:p w14:paraId="39057D4F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56" w:type="dxa"/>
          </w:tcPr>
          <w:p w14:paraId="22A510C6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434" w:type="dxa"/>
            <w:gridSpan w:val="3"/>
          </w:tcPr>
          <w:p w14:paraId="318143F0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6" w:type="dxa"/>
          </w:tcPr>
          <w:p w14:paraId="47181705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64" w:type="dxa"/>
            <w:gridSpan w:val="3"/>
          </w:tcPr>
          <w:p w14:paraId="0237E393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5FFE" w:rsidRPr="00031D01" w14:paraId="5360FC27" w14:textId="77777777" w:rsidTr="00DF7E45">
        <w:trPr>
          <w:trHeight w:val="385"/>
          <w:tblHeader/>
        </w:trPr>
        <w:tc>
          <w:tcPr>
            <w:tcW w:w="3240" w:type="dxa"/>
          </w:tcPr>
          <w:p w14:paraId="7E055DB5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56" w:type="dxa"/>
          </w:tcPr>
          <w:p w14:paraId="2EE8EBA8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38A54C19" w14:textId="77777777" w:rsidR="00E85FFE" w:rsidRPr="00031D01" w:rsidRDefault="00E85FFE" w:rsidP="00DF7E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38651A2C" w14:textId="77777777" w:rsidR="00E85FFE" w:rsidRPr="00031D01" w:rsidRDefault="00E85FFE" w:rsidP="00DF7E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9A9E194" w14:textId="77777777" w:rsidR="00E85FFE" w:rsidRPr="00031D01" w:rsidRDefault="00E85FFE" w:rsidP="00DF7E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6" w:type="dxa"/>
          </w:tcPr>
          <w:p w14:paraId="253FAB35" w14:textId="77777777" w:rsidR="00E85FFE" w:rsidRPr="00031D01" w:rsidRDefault="00E85FFE" w:rsidP="00DF7E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697CBD3" w14:textId="77777777" w:rsidR="00E85FFE" w:rsidRPr="00031D01" w:rsidRDefault="00E85FFE" w:rsidP="00DF7E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0" w:type="dxa"/>
          </w:tcPr>
          <w:p w14:paraId="587320A3" w14:textId="77777777" w:rsidR="00E85FFE" w:rsidRPr="00031D01" w:rsidRDefault="00E85FFE" w:rsidP="00DF7E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</w:tcPr>
          <w:p w14:paraId="53B7F5E4" w14:textId="77777777" w:rsidR="00E85FFE" w:rsidRPr="00031D01" w:rsidRDefault="00E85FFE" w:rsidP="00DF7E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E85FFE" w:rsidRPr="00031D01" w14:paraId="4FDEC731" w14:textId="77777777" w:rsidTr="00DF7E45">
        <w:trPr>
          <w:trHeight w:val="385"/>
        </w:trPr>
        <w:tc>
          <w:tcPr>
            <w:tcW w:w="3240" w:type="dxa"/>
          </w:tcPr>
          <w:p w14:paraId="4AB63338" w14:textId="23B0C96A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</w:tcPr>
          <w:p w14:paraId="4AD7B705" w14:textId="59A219A3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  <w:r w:rsidRPr="0032646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15" w:type="dxa"/>
          </w:tcPr>
          <w:p w14:paraId="50952630" w14:textId="77777777" w:rsidR="00E85FFE" w:rsidRPr="00031D01" w:rsidRDefault="00E85FFE" w:rsidP="00DF7E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04E6E472" w14:textId="77777777" w:rsidR="00E85FFE" w:rsidRPr="00031D01" w:rsidRDefault="00E85FFE" w:rsidP="00DF7E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28D69732" w14:textId="77777777" w:rsidR="00E85FFE" w:rsidRPr="00031D01" w:rsidRDefault="00E85FFE" w:rsidP="00DF7E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266" w:type="dxa"/>
          </w:tcPr>
          <w:p w14:paraId="4B733254" w14:textId="77777777" w:rsidR="00E85FFE" w:rsidRPr="00031D01" w:rsidRDefault="00E85FFE" w:rsidP="00DF7E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D5EA034" w14:textId="77777777" w:rsidR="00E85FFE" w:rsidRPr="00031D01" w:rsidRDefault="00E85FFE" w:rsidP="00DF7E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80" w:type="dxa"/>
          </w:tcPr>
          <w:p w14:paraId="52349CA4" w14:textId="77777777" w:rsidR="00E85FFE" w:rsidRPr="00031D01" w:rsidRDefault="00E85FFE" w:rsidP="00DF7E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</w:tcPr>
          <w:p w14:paraId="476A30CB" w14:textId="77777777" w:rsidR="00E85FFE" w:rsidRPr="00031D01" w:rsidRDefault="00E85FFE" w:rsidP="00DF7E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E85FFE" w:rsidRPr="00031D01" w14:paraId="139B9BE0" w14:textId="77777777" w:rsidTr="00DF7E45">
        <w:trPr>
          <w:trHeight w:val="399"/>
        </w:trPr>
        <w:tc>
          <w:tcPr>
            <w:tcW w:w="3240" w:type="dxa"/>
          </w:tcPr>
          <w:p w14:paraId="308C8EC6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</w:tcPr>
          <w:p w14:paraId="1B4E11F5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64" w:type="dxa"/>
            <w:gridSpan w:val="7"/>
            <w:hideMark/>
          </w:tcPr>
          <w:p w14:paraId="1D13972F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85FFE" w:rsidRPr="00031D01" w14:paraId="13505C11" w14:textId="77777777" w:rsidTr="00DF7E45">
        <w:trPr>
          <w:trHeight w:val="399"/>
        </w:trPr>
        <w:tc>
          <w:tcPr>
            <w:tcW w:w="3240" w:type="dxa"/>
          </w:tcPr>
          <w:p w14:paraId="320474A2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56" w:type="dxa"/>
          </w:tcPr>
          <w:p w14:paraId="6FFB3806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3A141D5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C674167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1044C8AA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39D2D6BC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884ADE1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450F8ACC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004C89D5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85FFE" w:rsidRPr="00031D01" w14:paraId="1FEB47CC" w14:textId="77777777" w:rsidTr="00DF7E45">
        <w:trPr>
          <w:trHeight w:val="399"/>
        </w:trPr>
        <w:tc>
          <w:tcPr>
            <w:tcW w:w="3240" w:type="dxa"/>
          </w:tcPr>
          <w:p w14:paraId="0CE8A7AF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56" w:type="dxa"/>
          </w:tcPr>
          <w:p w14:paraId="5475AC90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4169E0FE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5E943AC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0D5D755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16B2940D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BE664BA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30B321A4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631E63E6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85FFE" w:rsidRPr="00031D01" w14:paraId="3F391337" w14:textId="77777777" w:rsidTr="00DF7E45">
        <w:trPr>
          <w:trHeight w:val="399"/>
        </w:trPr>
        <w:tc>
          <w:tcPr>
            <w:tcW w:w="3240" w:type="dxa"/>
          </w:tcPr>
          <w:p w14:paraId="202E1D66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ค่าสินค้าและบริการจ่ายล่วงหน้า </w:t>
            </w:r>
          </w:p>
        </w:tc>
        <w:tc>
          <w:tcPr>
            <w:tcW w:w="956" w:type="dxa"/>
          </w:tcPr>
          <w:p w14:paraId="242AA60D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3310BF4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A45134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9CC0F42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347228E0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A96E14F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223,253</w:t>
            </w:r>
          </w:p>
        </w:tc>
        <w:tc>
          <w:tcPr>
            <w:tcW w:w="280" w:type="dxa"/>
          </w:tcPr>
          <w:p w14:paraId="294E5590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3D354230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278,476</w:t>
            </w:r>
          </w:p>
        </w:tc>
      </w:tr>
      <w:tr w:rsidR="00E85FFE" w:rsidRPr="00031D01" w14:paraId="3B123F58" w14:textId="77777777" w:rsidTr="00DF7E45">
        <w:trPr>
          <w:trHeight w:val="399"/>
        </w:trPr>
        <w:tc>
          <w:tcPr>
            <w:tcW w:w="3240" w:type="dxa"/>
          </w:tcPr>
          <w:p w14:paraId="0BA2EE6A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956" w:type="dxa"/>
          </w:tcPr>
          <w:p w14:paraId="04A10C4A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113B4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3DA94B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7C949854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6BA4D8E8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22901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60,239</w:t>
            </w:r>
          </w:p>
        </w:tc>
        <w:tc>
          <w:tcPr>
            <w:tcW w:w="280" w:type="dxa"/>
          </w:tcPr>
          <w:p w14:paraId="6F8BD46A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6260EA88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12,662</w:t>
            </w:r>
          </w:p>
        </w:tc>
      </w:tr>
      <w:tr w:rsidR="00E85FFE" w:rsidRPr="00031D01" w14:paraId="1A93430E" w14:textId="77777777" w:rsidTr="00DF7E45">
        <w:trPr>
          <w:trHeight w:val="399"/>
        </w:trPr>
        <w:tc>
          <w:tcPr>
            <w:tcW w:w="3240" w:type="dxa"/>
          </w:tcPr>
          <w:p w14:paraId="4614E7F0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6" w:type="dxa"/>
          </w:tcPr>
          <w:p w14:paraId="2B12BB47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76B83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D43677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7D3A3DB5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3E5E37B9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C8E7F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283,492</w:t>
            </w:r>
          </w:p>
        </w:tc>
        <w:tc>
          <w:tcPr>
            <w:tcW w:w="280" w:type="dxa"/>
          </w:tcPr>
          <w:p w14:paraId="0E437342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4CA96BA4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291,138</w:t>
            </w:r>
          </w:p>
        </w:tc>
      </w:tr>
      <w:tr w:rsidR="00E85FFE" w:rsidRPr="00031D01" w14:paraId="4D0CBDF4" w14:textId="77777777" w:rsidTr="00DF7E45">
        <w:trPr>
          <w:trHeight w:val="399"/>
        </w:trPr>
        <w:tc>
          <w:tcPr>
            <w:tcW w:w="3240" w:type="dxa"/>
          </w:tcPr>
          <w:p w14:paraId="1E8026B6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6" w:type="dxa"/>
          </w:tcPr>
          <w:p w14:paraId="3559D78E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2AF2858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AB95EE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5A39CC2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50C19B63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E7307CC" w14:textId="77777777" w:rsidR="00E85FFE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" w:type="dxa"/>
          </w:tcPr>
          <w:p w14:paraId="0DFEE6FE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06F05580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85FFE" w:rsidRPr="00031D01" w14:paraId="62119FCF" w14:textId="77777777" w:rsidTr="00DF7E45">
        <w:trPr>
          <w:trHeight w:val="399"/>
        </w:trPr>
        <w:tc>
          <w:tcPr>
            <w:tcW w:w="3240" w:type="dxa"/>
          </w:tcPr>
          <w:p w14:paraId="7CE02B27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56" w:type="dxa"/>
          </w:tcPr>
          <w:p w14:paraId="3EE47E7D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ED55D0C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5F74D2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B115F7F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648988B7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B4EBECF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" w:type="dxa"/>
          </w:tcPr>
          <w:p w14:paraId="66FAB502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3AFEF534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85FFE" w:rsidRPr="00031D01" w14:paraId="51604E0D" w14:textId="77777777" w:rsidTr="00DF7E45">
        <w:trPr>
          <w:trHeight w:val="399"/>
        </w:trPr>
        <w:tc>
          <w:tcPr>
            <w:tcW w:w="3240" w:type="dxa"/>
          </w:tcPr>
          <w:p w14:paraId="592CB2D2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956" w:type="dxa"/>
          </w:tcPr>
          <w:p w14:paraId="22D50E56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293D03B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383,777</w:t>
            </w:r>
          </w:p>
        </w:tc>
        <w:tc>
          <w:tcPr>
            <w:tcW w:w="236" w:type="dxa"/>
          </w:tcPr>
          <w:p w14:paraId="5BA86337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5F31184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119,504</w:t>
            </w:r>
          </w:p>
        </w:tc>
        <w:tc>
          <w:tcPr>
            <w:tcW w:w="266" w:type="dxa"/>
          </w:tcPr>
          <w:p w14:paraId="38F3DB4E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E311DD1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383,777</w:t>
            </w:r>
          </w:p>
        </w:tc>
        <w:tc>
          <w:tcPr>
            <w:tcW w:w="280" w:type="dxa"/>
          </w:tcPr>
          <w:p w14:paraId="3D51DD00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08982F6E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40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119,504</w:t>
            </w:r>
          </w:p>
        </w:tc>
      </w:tr>
      <w:tr w:rsidR="00E85FFE" w:rsidRPr="00031D01" w14:paraId="5AC5BEBA" w14:textId="77777777" w:rsidTr="00DF7E45">
        <w:trPr>
          <w:trHeight w:val="399"/>
        </w:trPr>
        <w:tc>
          <w:tcPr>
            <w:tcW w:w="3240" w:type="dxa"/>
          </w:tcPr>
          <w:p w14:paraId="769F2050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56" w:type="dxa"/>
          </w:tcPr>
          <w:p w14:paraId="51A783DD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27A9738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25,799</w:t>
            </w:r>
          </w:p>
        </w:tc>
        <w:tc>
          <w:tcPr>
            <w:tcW w:w="236" w:type="dxa"/>
          </w:tcPr>
          <w:p w14:paraId="54080254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24E3931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3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82,006</w:t>
            </w:r>
          </w:p>
        </w:tc>
        <w:tc>
          <w:tcPr>
            <w:tcW w:w="266" w:type="dxa"/>
          </w:tcPr>
          <w:p w14:paraId="1DF4DD20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5D3E3AC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25,799</w:t>
            </w:r>
          </w:p>
        </w:tc>
        <w:tc>
          <w:tcPr>
            <w:tcW w:w="280" w:type="dxa"/>
          </w:tcPr>
          <w:p w14:paraId="3CD22F87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6676130D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40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82,006</w:t>
            </w:r>
          </w:p>
        </w:tc>
      </w:tr>
      <w:tr w:rsidR="00E85FFE" w:rsidRPr="00031D01" w14:paraId="35ADC8BC" w14:textId="77777777" w:rsidTr="00DF7E45">
        <w:trPr>
          <w:trHeight w:val="399"/>
        </w:trPr>
        <w:tc>
          <w:tcPr>
            <w:tcW w:w="3240" w:type="dxa"/>
          </w:tcPr>
          <w:p w14:paraId="6F32B9B6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ค่าสินค้าและบริการจ่ายล่วงหน้า</w:t>
            </w:r>
          </w:p>
        </w:tc>
        <w:tc>
          <w:tcPr>
            <w:tcW w:w="956" w:type="dxa"/>
          </w:tcPr>
          <w:p w14:paraId="080B7AA6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B6CEBC6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37,373</w:t>
            </w:r>
          </w:p>
        </w:tc>
        <w:tc>
          <w:tcPr>
            <w:tcW w:w="236" w:type="dxa"/>
          </w:tcPr>
          <w:p w14:paraId="5C9DF0FB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232B629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3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23,121</w:t>
            </w:r>
          </w:p>
        </w:tc>
        <w:tc>
          <w:tcPr>
            <w:tcW w:w="266" w:type="dxa"/>
          </w:tcPr>
          <w:p w14:paraId="5E8308BA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3F2AC7F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3,706</w:t>
            </w:r>
          </w:p>
        </w:tc>
        <w:tc>
          <w:tcPr>
            <w:tcW w:w="280" w:type="dxa"/>
          </w:tcPr>
          <w:p w14:paraId="6FD077AC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2B8C0523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right="-140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E85FFE" w:rsidRPr="00031D01" w14:paraId="121F9764" w14:textId="77777777" w:rsidTr="00DF7E45">
        <w:trPr>
          <w:trHeight w:val="399"/>
        </w:trPr>
        <w:tc>
          <w:tcPr>
            <w:tcW w:w="3240" w:type="dxa"/>
          </w:tcPr>
          <w:p w14:paraId="66FAB6E7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956" w:type="dxa"/>
            <w:hideMark/>
          </w:tcPr>
          <w:p w14:paraId="3B479742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4828290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8,256</w:t>
            </w:r>
          </w:p>
        </w:tc>
        <w:tc>
          <w:tcPr>
            <w:tcW w:w="236" w:type="dxa"/>
          </w:tcPr>
          <w:p w14:paraId="5DD7A202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46EFC72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759</w:t>
            </w:r>
          </w:p>
        </w:tc>
        <w:tc>
          <w:tcPr>
            <w:tcW w:w="266" w:type="dxa"/>
          </w:tcPr>
          <w:p w14:paraId="20D77376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4754BBD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6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8,256</w:t>
            </w:r>
          </w:p>
        </w:tc>
        <w:tc>
          <w:tcPr>
            <w:tcW w:w="280" w:type="dxa"/>
          </w:tcPr>
          <w:p w14:paraId="22E74B48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1E3FD6C9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40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759</w:t>
            </w:r>
          </w:p>
        </w:tc>
      </w:tr>
      <w:tr w:rsidR="00E85FFE" w:rsidRPr="00031D01" w14:paraId="6C9A187D" w14:textId="77777777" w:rsidTr="00DF7E45">
        <w:trPr>
          <w:trHeight w:val="399"/>
        </w:trPr>
        <w:tc>
          <w:tcPr>
            <w:tcW w:w="3240" w:type="dxa"/>
          </w:tcPr>
          <w:p w14:paraId="60FF9DE9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956" w:type="dxa"/>
            <w:hideMark/>
          </w:tcPr>
          <w:p w14:paraId="4959D188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818BD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72,813</w:t>
            </w:r>
          </w:p>
        </w:tc>
        <w:tc>
          <w:tcPr>
            <w:tcW w:w="236" w:type="dxa"/>
          </w:tcPr>
          <w:p w14:paraId="3869C554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4CC409F9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93,017</w:t>
            </w:r>
          </w:p>
        </w:tc>
        <w:tc>
          <w:tcPr>
            <w:tcW w:w="266" w:type="dxa"/>
          </w:tcPr>
          <w:p w14:paraId="17BF62DC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05DC0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27,604</w:t>
            </w:r>
          </w:p>
        </w:tc>
        <w:tc>
          <w:tcPr>
            <w:tcW w:w="280" w:type="dxa"/>
          </w:tcPr>
          <w:p w14:paraId="545961B2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0405C66E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40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11,299</w:t>
            </w:r>
          </w:p>
        </w:tc>
      </w:tr>
      <w:tr w:rsidR="00E85FFE" w:rsidRPr="00031D01" w14:paraId="72BE3FCF" w14:textId="77777777" w:rsidTr="00DF7E45">
        <w:trPr>
          <w:trHeight w:val="399"/>
        </w:trPr>
        <w:tc>
          <w:tcPr>
            <w:tcW w:w="3240" w:type="dxa"/>
          </w:tcPr>
          <w:p w14:paraId="6EAA6BE4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6" w:type="dxa"/>
          </w:tcPr>
          <w:p w14:paraId="1AFA0D08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5D2A17C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528,018</w:t>
            </w:r>
          </w:p>
        </w:tc>
        <w:tc>
          <w:tcPr>
            <w:tcW w:w="236" w:type="dxa"/>
          </w:tcPr>
          <w:p w14:paraId="7C89C0A6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BB09FC2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318,407</w:t>
            </w:r>
          </w:p>
        </w:tc>
        <w:tc>
          <w:tcPr>
            <w:tcW w:w="266" w:type="dxa"/>
          </w:tcPr>
          <w:p w14:paraId="51EDAE44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64349E9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449,142</w:t>
            </w:r>
          </w:p>
        </w:tc>
        <w:tc>
          <w:tcPr>
            <w:tcW w:w="280" w:type="dxa"/>
          </w:tcPr>
          <w:p w14:paraId="7E773600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3E5F8D58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40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213,568</w:t>
            </w:r>
          </w:p>
        </w:tc>
      </w:tr>
      <w:tr w:rsidR="00E85FFE" w:rsidRPr="00031D01" w14:paraId="012ADCE4" w14:textId="77777777" w:rsidTr="00DF7E45">
        <w:trPr>
          <w:trHeight w:val="399"/>
        </w:trPr>
        <w:tc>
          <w:tcPr>
            <w:tcW w:w="3240" w:type="dxa"/>
          </w:tcPr>
          <w:p w14:paraId="07A2D60C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 w:cs="Angsana New"/>
                <w:b/>
                <w:sz w:val="28"/>
                <w:szCs w:val="28"/>
              </w:rPr>
            </w:pPr>
            <w:r w:rsidRPr="00031D01">
              <w:rPr>
                <w:rFonts w:ascii="Angsana New" w:eastAsia="Calibri" w:hAnsi="Angsana New" w:cs="Angsana New" w:hint="cs"/>
                <w:b/>
                <w:i/>
                <w:iCs/>
                <w:sz w:val="28"/>
                <w:szCs w:val="28"/>
                <w:cs/>
              </w:rPr>
              <w:t>หัก</w:t>
            </w:r>
            <w:r w:rsidRPr="00031D01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 xml:space="preserve">  ค่าเผื่อผลขาดทุนจากการด้อยค่า/</w:t>
            </w:r>
          </w:p>
          <w:p w14:paraId="0CFA48EE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08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031D01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956" w:type="dxa"/>
          </w:tcPr>
          <w:p w14:paraId="78CC7945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54FB7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(41,165)</w:t>
            </w:r>
          </w:p>
        </w:tc>
        <w:tc>
          <w:tcPr>
            <w:tcW w:w="236" w:type="dxa"/>
          </w:tcPr>
          <w:p w14:paraId="7EDFFEDC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724146E3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41,869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66" w:type="dxa"/>
          </w:tcPr>
          <w:p w14:paraId="4D49742A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A5949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(7,480)</w:t>
            </w:r>
          </w:p>
        </w:tc>
        <w:tc>
          <w:tcPr>
            <w:tcW w:w="280" w:type="dxa"/>
          </w:tcPr>
          <w:p w14:paraId="403FF9D2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715FBEE2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right="-54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E85FFE" w:rsidRPr="00031D01" w14:paraId="5A2A295C" w14:textId="77777777" w:rsidTr="00DF7E45">
        <w:trPr>
          <w:trHeight w:val="399"/>
        </w:trPr>
        <w:tc>
          <w:tcPr>
            <w:tcW w:w="3240" w:type="dxa"/>
          </w:tcPr>
          <w:p w14:paraId="6468C2CF" w14:textId="77777777" w:rsidR="00E85FFE" w:rsidRPr="00031D01" w:rsidRDefault="00E85FFE" w:rsidP="00DF7E45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031D01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สุทธิ</w:t>
            </w:r>
          </w:p>
        </w:tc>
        <w:tc>
          <w:tcPr>
            <w:tcW w:w="956" w:type="dxa"/>
            <w:hideMark/>
          </w:tcPr>
          <w:p w14:paraId="220670F2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7A883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486,853</w:t>
            </w:r>
          </w:p>
        </w:tc>
        <w:tc>
          <w:tcPr>
            <w:tcW w:w="236" w:type="dxa"/>
          </w:tcPr>
          <w:p w14:paraId="4878970F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802D3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276,538</w:t>
            </w:r>
          </w:p>
        </w:tc>
        <w:tc>
          <w:tcPr>
            <w:tcW w:w="266" w:type="dxa"/>
          </w:tcPr>
          <w:p w14:paraId="46A13377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03BC4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441,662</w:t>
            </w:r>
          </w:p>
        </w:tc>
        <w:tc>
          <w:tcPr>
            <w:tcW w:w="280" w:type="dxa"/>
          </w:tcPr>
          <w:p w14:paraId="08419863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FBAB2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40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213,568</w:t>
            </w:r>
          </w:p>
        </w:tc>
      </w:tr>
      <w:tr w:rsidR="00E85FFE" w:rsidRPr="00031D01" w14:paraId="7FF7C548" w14:textId="77777777" w:rsidTr="00DF7E45">
        <w:trPr>
          <w:trHeight w:val="404"/>
        </w:trPr>
        <w:tc>
          <w:tcPr>
            <w:tcW w:w="3240" w:type="dxa"/>
          </w:tcPr>
          <w:p w14:paraId="1E81A170" w14:textId="77777777" w:rsidR="00E85FFE" w:rsidRPr="00031D01" w:rsidRDefault="00E85FFE" w:rsidP="00DF7E45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031D01"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6" w:type="dxa"/>
          </w:tcPr>
          <w:p w14:paraId="6E1B188E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89FBBF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2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486,853</w:t>
            </w:r>
          </w:p>
        </w:tc>
        <w:tc>
          <w:tcPr>
            <w:tcW w:w="236" w:type="dxa"/>
          </w:tcPr>
          <w:p w14:paraId="688B811C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50E40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276,538</w:t>
            </w:r>
          </w:p>
        </w:tc>
        <w:tc>
          <w:tcPr>
            <w:tcW w:w="266" w:type="dxa"/>
          </w:tcPr>
          <w:p w14:paraId="5060897C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874AE4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725,154</w:t>
            </w:r>
          </w:p>
        </w:tc>
        <w:tc>
          <w:tcPr>
            <w:tcW w:w="280" w:type="dxa"/>
          </w:tcPr>
          <w:p w14:paraId="3B50D56F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8DD8A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504,706</w:t>
            </w:r>
          </w:p>
        </w:tc>
      </w:tr>
      <w:tr w:rsidR="00E85FFE" w:rsidRPr="00031D01" w14:paraId="78383AE1" w14:textId="77777777" w:rsidTr="00DF7E45">
        <w:trPr>
          <w:trHeight w:val="399"/>
        </w:trPr>
        <w:tc>
          <w:tcPr>
            <w:tcW w:w="3240" w:type="dxa"/>
          </w:tcPr>
          <w:p w14:paraId="5F58464D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031D01"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031D01">
              <w:rPr>
                <w:rFonts w:ascii="Angsana New" w:eastAsia="Calibri" w:hAnsi="Angsana New" w:cs="Angsana New" w:hint="cs"/>
                <w:bCs/>
                <w:sz w:val="28"/>
                <w:szCs w:val="28"/>
              </w:rPr>
              <w:t xml:space="preserve">- </w:t>
            </w:r>
            <w:r w:rsidRPr="00031D01"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56" w:type="dxa"/>
          </w:tcPr>
          <w:p w14:paraId="588DEE95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6B892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2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1,755,207</w:t>
            </w:r>
          </w:p>
        </w:tc>
        <w:tc>
          <w:tcPr>
            <w:tcW w:w="236" w:type="dxa"/>
          </w:tcPr>
          <w:p w14:paraId="14E3AF34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52286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502" w:firstLine="19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878,172</w:t>
            </w:r>
          </w:p>
        </w:tc>
        <w:tc>
          <w:tcPr>
            <w:tcW w:w="266" w:type="dxa"/>
          </w:tcPr>
          <w:p w14:paraId="0ECA5735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04EB8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1,925,669</w:t>
            </w:r>
          </w:p>
        </w:tc>
        <w:tc>
          <w:tcPr>
            <w:tcW w:w="280" w:type="dxa"/>
          </w:tcPr>
          <w:p w14:paraId="6C58A0BD" w14:textId="77777777" w:rsidR="00E85FFE" w:rsidRPr="00031D01" w:rsidRDefault="00E85FFE" w:rsidP="00DF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B5FD5" w14:textId="77777777" w:rsidR="00E85FFE" w:rsidRPr="00031D01" w:rsidRDefault="00E85FFE" w:rsidP="00DF7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1,083,699</w:t>
            </w:r>
          </w:p>
        </w:tc>
      </w:tr>
    </w:tbl>
    <w:p w14:paraId="70E8F13E" w14:textId="7839C45C" w:rsidR="00315A48" w:rsidRDefault="00315A48" w:rsidP="00B30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265ADCA7" w14:textId="3D00D258" w:rsidR="00B30C51" w:rsidRPr="00031D01" w:rsidRDefault="00B30C51" w:rsidP="00B30C51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  <w:cs/>
        </w:rPr>
      </w:pPr>
      <w:r w:rsidRPr="00031D01">
        <w:rPr>
          <w:rFonts w:ascii="Angsana New" w:hAnsi="Angsana New" w:cs="Angsana New" w:hint="cs"/>
          <w:sz w:val="28"/>
          <w:szCs w:val="28"/>
          <w:u w:val="none"/>
          <w:cs/>
        </w:rPr>
        <w:lastRenderedPageBreak/>
        <w:t>สินค้าคงเหลือ</w:t>
      </w:r>
    </w:p>
    <w:p w14:paraId="32CEB68C" w14:textId="77777777" w:rsidR="00B30C51" w:rsidRPr="00031D01" w:rsidRDefault="00B30C51" w:rsidP="000B6CF1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0"/>
          <w:tab w:val="left" w:pos="5490"/>
          <w:tab w:val="left" w:pos="5580"/>
        </w:tabs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ab/>
      </w:r>
    </w:p>
    <w:tbl>
      <w:tblPr>
        <w:tblW w:w="92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1"/>
        <w:gridCol w:w="239"/>
        <w:gridCol w:w="1115"/>
        <w:gridCol w:w="236"/>
        <w:gridCol w:w="1083"/>
        <w:gridCol w:w="266"/>
        <w:gridCol w:w="1081"/>
        <w:gridCol w:w="280"/>
        <w:gridCol w:w="1037"/>
        <w:gridCol w:w="8"/>
      </w:tblGrid>
      <w:tr w:rsidR="00B30C51" w:rsidRPr="00031D01" w14:paraId="7BE09911" w14:textId="77777777" w:rsidTr="00B30C51">
        <w:trPr>
          <w:trHeight w:val="385"/>
          <w:tblHeader/>
        </w:trPr>
        <w:tc>
          <w:tcPr>
            <w:tcW w:w="3951" w:type="dxa"/>
          </w:tcPr>
          <w:p w14:paraId="3F3DE8CF" w14:textId="77777777" w:rsidR="00B30C51" w:rsidRPr="00031D01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45191FC5" w14:textId="77777777" w:rsidR="00B30C51" w:rsidRPr="00031D01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434" w:type="dxa"/>
            <w:gridSpan w:val="3"/>
          </w:tcPr>
          <w:p w14:paraId="6FE4A8D9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6" w:type="dxa"/>
          </w:tcPr>
          <w:p w14:paraId="322E7655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06" w:type="dxa"/>
            <w:gridSpan w:val="4"/>
          </w:tcPr>
          <w:p w14:paraId="3B7E6B21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0C51" w:rsidRPr="00031D01" w14:paraId="443486DB" w14:textId="77777777" w:rsidTr="00B30C51">
        <w:trPr>
          <w:trHeight w:val="385"/>
          <w:tblHeader/>
        </w:trPr>
        <w:tc>
          <w:tcPr>
            <w:tcW w:w="3951" w:type="dxa"/>
          </w:tcPr>
          <w:p w14:paraId="725D1756" w14:textId="77777777" w:rsidR="00B30C51" w:rsidRPr="00031D01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78552950" w14:textId="77777777" w:rsidR="00B30C51" w:rsidRPr="00031D01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761ED1A1" w14:textId="0310368C" w:rsidR="00B30C51" w:rsidRPr="00031D01" w:rsidRDefault="002246F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E24D76"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0 </w:t>
            </w:r>
            <w:r w:rsidR="001379AA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175CF92A" w14:textId="77777777" w:rsidR="00B30C51" w:rsidRPr="00031D01" w:rsidRDefault="00B30C5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4CF747B" w14:textId="6A6F1F04" w:rsidR="00B30C51" w:rsidRPr="00031D01" w:rsidRDefault="002246F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B30C51"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B30C51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6" w:type="dxa"/>
          </w:tcPr>
          <w:p w14:paraId="05B483AE" w14:textId="77777777" w:rsidR="00B30C51" w:rsidRPr="00031D01" w:rsidRDefault="00B30C5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92C5A63" w14:textId="1E4F819A" w:rsidR="00B30C51" w:rsidRPr="00031D01" w:rsidRDefault="002246F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E24D76"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0 </w:t>
            </w:r>
            <w:r w:rsidR="001379AA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0" w:type="dxa"/>
          </w:tcPr>
          <w:p w14:paraId="3594804D" w14:textId="77777777" w:rsidR="00B30C51" w:rsidRPr="00031D01" w:rsidRDefault="00B30C5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</w:tcPr>
          <w:p w14:paraId="1D0AD906" w14:textId="7D25CAE1" w:rsidR="00B30C51" w:rsidRPr="00031D01" w:rsidRDefault="002246F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B30C51"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B30C51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B30C51" w:rsidRPr="00031D01" w14:paraId="5CB772BA" w14:textId="77777777" w:rsidTr="00B30C51">
        <w:trPr>
          <w:trHeight w:val="385"/>
          <w:tblHeader/>
        </w:trPr>
        <w:tc>
          <w:tcPr>
            <w:tcW w:w="3951" w:type="dxa"/>
          </w:tcPr>
          <w:p w14:paraId="2E266AEF" w14:textId="77777777" w:rsidR="00B30C51" w:rsidRPr="00031D01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12E11178" w14:textId="75CFC22F" w:rsidR="00B30C51" w:rsidRPr="00031D01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" w:type="dxa"/>
          </w:tcPr>
          <w:p w14:paraId="5F67D660" w14:textId="47049C9C" w:rsidR="00B30C51" w:rsidRPr="00031D01" w:rsidRDefault="002246F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2D97FA0B" w14:textId="77777777" w:rsidR="00B30C51" w:rsidRPr="00031D01" w:rsidRDefault="00B30C5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A603151" w14:textId="5460D30E" w:rsidR="00B30C51" w:rsidRPr="00031D01" w:rsidRDefault="002246F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266" w:type="dxa"/>
          </w:tcPr>
          <w:p w14:paraId="1750C88B" w14:textId="77777777" w:rsidR="00B30C51" w:rsidRPr="00031D01" w:rsidRDefault="00B30C5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12A475A" w14:textId="67C98913" w:rsidR="00B30C51" w:rsidRPr="00031D01" w:rsidRDefault="002246F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280" w:type="dxa"/>
          </w:tcPr>
          <w:p w14:paraId="1E000CC8" w14:textId="77777777" w:rsidR="00B30C51" w:rsidRPr="00031D01" w:rsidRDefault="00B30C5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</w:tcPr>
          <w:p w14:paraId="02F71A45" w14:textId="393B496F" w:rsidR="00B30C51" w:rsidRPr="00031D01" w:rsidRDefault="002246F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</w:tr>
      <w:tr w:rsidR="00B30C51" w:rsidRPr="00031D01" w14:paraId="5E3FB046" w14:textId="77777777" w:rsidTr="00B30C51">
        <w:trPr>
          <w:gridAfter w:val="1"/>
          <w:wAfter w:w="8" w:type="dxa"/>
          <w:trHeight w:val="399"/>
          <w:tblHeader/>
        </w:trPr>
        <w:tc>
          <w:tcPr>
            <w:tcW w:w="3951" w:type="dxa"/>
          </w:tcPr>
          <w:p w14:paraId="04B9231E" w14:textId="77777777" w:rsidR="00B30C51" w:rsidRPr="00031D01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39" w:type="dxa"/>
          </w:tcPr>
          <w:p w14:paraId="4D84DC56" w14:textId="77777777" w:rsidR="00B30C51" w:rsidRPr="00031D01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7D05B00C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30C51" w:rsidRPr="00031D01" w14:paraId="713B195D" w14:textId="77777777" w:rsidTr="00B30C51">
        <w:trPr>
          <w:trHeight w:val="399"/>
        </w:trPr>
        <w:tc>
          <w:tcPr>
            <w:tcW w:w="3951" w:type="dxa"/>
          </w:tcPr>
          <w:p w14:paraId="4C5A4745" w14:textId="583FEA8B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239" w:type="dxa"/>
          </w:tcPr>
          <w:p w14:paraId="3E6CF3BD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4CF730C" w14:textId="26BB4325" w:rsidR="00B30C51" w:rsidRPr="00031D01" w:rsidRDefault="00593645" w:rsidP="00154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604,228</w:t>
            </w:r>
          </w:p>
        </w:tc>
        <w:tc>
          <w:tcPr>
            <w:tcW w:w="236" w:type="dxa"/>
          </w:tcPr>
          <w:p w14:paraId="557D87F2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BD54108" w14:textId="360510F4" w:rsidR="00B30C51" w:rsidRPr="00031D01" w:rsidRDefault="00913FE7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593645">
              <w:rPr>
                <w:rFonts w:ascii="Angsana New" w:hAnsi="Angsana New" w:cs="Angsana New"/>
                <w:sz w:val="28"/>
                <w:szCs w:val="28"/>
              </w:rPr>
              <w:t>1,956</w:t>
            </w:r>
          </w:p>
        </w:tc>
        <w:tc>
          <w:tcPr>
            <w:tcW w:w="266" w:type="dxa"/>
          </w:tcPr>
          <w:p w14:paraId="4F2C9BE2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D650DFB" w14:textId="226F1342" w:rsidR="00B30C51" w:rsidRPr="00031D01" w:rsidRDefault="0017398C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9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541</w:t>
            </w:r>
            <w:r>
              <w:rPr>
                <w:rFonts w:ascii="Angsana New" w:hAnsi="Angsana New" w:cs="Angsana New"/>
                <w:sz w:val="28"/>
                <w:szCs w:val="28"/>
              </w:rPr>
              <w:t>,045</w:t>
            </w:r>
          </w:p>
        </w:tc>
        <w:tc>
          <w:tcPr>
            <w:tcW w:w="280" w:type="dxa"/>
          </w:tcPr>
          <w:p w14:paraId="28D65111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40F0CED2" w14:textId="5512E19C" w:rsidR="00B30C51" w:rsidRPr="00031D01" w:rsidRDefault="00913FE7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39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49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8308DC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</w:p>
        </w:tc>
      </w:tr>
      <w:tr w:rsidR="00B30C51" w:rsidRPr="00031D01" w14:paraId="55985445" w14:textId="77777777" w:rsidTr="00B30C51">
        <w:trPr>
          <w:trHeight w:val="399"/>
        </w:trPr>
        <w:tc>
          <w:tcPr>
            <w:tcW w:w="3951" w:type="dxa"/>
          </w:tcPr>
          <w:p w14:paraId="03490524" w14:textId="04FE52BB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239" w:type="dxa"/>
          </w:tcPr>
          <w:p w14:paraId="2356EF66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92AF42C" w14:textId="6A0787E4" w:rsidR="00B30C51" w:rsidRPr="00031D01" w:rsidRDefault="00593645" w:rsidP="00154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1,273,032</w:t>
            </w:r>
          </w:p>
        </w:tc>
        <w:tc>
          <w:tcPr>
            <w:tcW w:w="236" w:type="dxa"/>
          </w:tcPr>
          <w:p w14:paraId="5FE61DD7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1A13A37D" w14:textId="3DCE6FC9" w:rsidR="00B30C51" w:rsidRPr="00031D01" w:rsidRDefault="002246F1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8C7880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8C7880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464</w:t>
            </w:r>
          </w:p>
        </w:tc>
        <w:tc>
          <w:tcPr>
            <w:tcW w:w="266" w:type="dxa"/>
          </w:tcPr>
          <w:p w14:paraId="7E73B8D7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887066B" w14:textId="7610E34A" w:rsidR="00B30C51" w:rsidRPr="00031D01" w:rsidRDefault="0017398C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9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1,192,</w:t>
            </w:r>
            <w:r w:rsidR="00585AED">
              <w:rPr>
                <w:rFonts w:ascii="Angsana New" w:hAnsi="Angsana New" w:cs="Angsana New"/>
                <w:sz w:val="28"/>
                <w:szCs w:val="28"/>
              </w:rPr>
              <w:t>386</w:t>
            </w:r>
          </w:p>
        </w:tc>
        <w:tc>
          <w:tcPr>
            <w:tcW w:w="280" w:type="dxa"/>
          </w:tcPr>
          <w:p w14:paraId="2F0E0985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488FF434" w14:textId="060480DB" w:rsidR="00B30C51" w:rsidRPr="00031D01" w:rsidRDefault="002246F1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39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A92CFF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="00A92CFF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746</w:t>
            </w:r>
          </w:p>
        </w:tc>
      </w:tr>
      <w:tr w:rsidR="00B30C51" w:rsidRPr="00031D01" w14:paraId="3D1550F6" w14:textId="77777777" w:rsidTr="00B30C51">
        <w:trPr>
          <w:trHeight w:val="399"/>
        </w:trPr>
        <w:tc>
          <w:tcPr>
            <w:tcW w:w="3951" w:type="dxa"/>
          </w:tcPr>
          <w:p w14:paraId="0EE65B68" w14:textId="5C14C76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239" w:type="dxa"/>
          </w:tcPr>
          <w:p w14:paraId="364D6AEA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30B6D72" w14:textId="5D7C03B8" w:rsidR="00B30C51" w:rsidRPr="00031D01" w:rsidRDefault="00593645" w:rsidP="00154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105,510</w:t>
            </w:r>
          </w:p>
        </w:tc>
        <w:tc>
          <w:tcPr>
            <w:tcW w:w="236" w:type="dxa"/>
          </w:tcPr>
          <w:p w14:paraId="78729177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E438760" w14:textId="054759B7" w:rsidR="00B30C51" w:rsidRPr="00031D01" w:rsidRDefault="002246F1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A92CFF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444</w:t>
            </w:r>
          </w:p>
        </w:tc>
        <w:tc>
          <w:tcPr>
            <w:tcW w:w="266" w:type="dxa"/>
          </w:tcPr>
          <w:p w14:paraId="5FAD6589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A1D15AF" w14:textId="3C80B67A" w:rsidR="00B30C51" w:rsidRPr="00031D01" w:rsidRDefault="0017398C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9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92,994</w:t>
            </w:r>
          </w:p>
        </w:tc>
        <w:tc>
          <w:tcPr>
            <w:tcW w:w="280" w:type="dxa"/>
          </w:tcPr>
          <w:p w14:paraId="68D5970A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5104AE0" w14:textId="1E2304B7" w:rsidR="00B30C51" w:rsidRPr="00031D01" w:rsidRDefault="00913FE7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39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90</w:t>
            </w:r>
            <w:r w:rsidR="00A92CFF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</w:p>
        </w:tc>
      </w:tr>
      <w:tr w:rsidR="00B30C51" w:rsidRPr="00031D01" w14:paraId="6D5AF6CA" w14:textId="77777777" w:rsidTr="00B30C51">
        <w:trPr>
          <w:trHeight w:val="399"/>
        </w:trPr>
        <w:tc>
          <w:tcPr>
            <w:tcW w:w="3951" w:type="dxa"/>
          </w:tcPr>
          <w:p w14:paraId="741F9591" w14:textId="49E89462" w:rsidR="00B30C51" w:rsidRPr="00031D01" w:rsidRDefault="008C7880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239" w:type="dxa"/>
          </w:tcPr>
          <w:p w14:paraId="7AB9D9B4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6E1BC4F" w14:textId="7974B53E" w:rsidR="00B30C51" w:rsidRPr="00031D01" w:rsidRDefault="00593645" w:rsidP="00154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3,964</w:t>
            </w:r>
          </w:p>
        </w:tc>
        <w:tc>
          <w:tcPr>
            <w:tcW w:w="236" w:type="dxa"/>
          </w:tcPr>
          <w:p w14:paraId="5D020E85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2F3ECC4" w14:textId="07DF27C5" w:rsidR="00B30C51" w:rsidRPr="00031D01" w:rsidRDefault="002246F1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40</w:t>
            </w:r>
            <w:r w:rsidR="00A92CFF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90</w:t>
            </w:r>
          </w:p>
        </w:tc>
        <w:tc>
          <w:tcPr>
            <w:tcW w:w="266" w:type="dxa"/>
          </w:tcPr>
          <w:p w14:paraId="52CEFCFC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9CC2AF5" w14:textId="41204E7A" w:rsidR="00B30C51" w:rsidRPr="00031D01" w:rsidRDefault="006C7D7A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9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17398C">
              <w:rPr>
                <w:rFonts w:ascii="Angsana New" w:hAnsi="Angsana New" w:cs="Angsana New"/>
                <w:sz w:val="28"/>
                <w:szCs w:val="28"/>
              </w:rPr>
              <w:t>,9</w:t>
            </w:r>
            <w:r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280" w:type="dxa"/>
          </w:tcPr>
          <w:p w14:paraId="5898E9EB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D52D24E" w14:textId="3AA1334C" w:rsidR="00B30C51" w:rsidRPr="00031D01" w:rsidRDefault="002246F1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39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40</w:t>
            </w:r>
            <w:r w:rsidR="00A92CFF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90</w:t>
            </w:r>
          </w:p>
        </w:tc>
      </w:tr>
      <w:tr w:rsidR="00B30C51" w:rsidRPr="00031D01" w14:paraId="0878C5CB" w14:textId="77777777" w:rsidTr="008C7880">
        <w:trPr>
          <w:trHeight w:val="399"/>
        </w:trPr>
        <w:tc>
          <w:tcPr>
            <w:tcW w:w="3951" w:type="dxa"/>
          </w:tcPr>
          <w:p w14:paraId="54C81A3E" w14:textId="77777777" w:rsidR="00B30C51" w:rsidRPr="00031D01" w:rsidRDefault="008C7880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ต้นทุนการพัฒนาโครงการอสังหาริมทรัพย์</w:t>
            </w:r>
          </w:p>
          <w:p w14:paraId="1982533C" w14:textId="77388437" w:rsidR="008C7880" w:rsidRPr="00031D01" w:rsidRDefault="008C7880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รอการขาย</w:t>
            </w:r>
          </w:p>
        </w:tc>
        <w:tc>
          <w:tcPr>
            <w:tcW w:w="239" w:type="dxa"/>
          </w:tcPr>
          <w:p w14:paraId="37BFD25B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5B151" w14:textId="0D5A12D9" w:rsidR="00B30C51" w:rsidRPr="00031D01" w:rsidRDefault="00593645" w:rsidP="00BD0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A05C78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530864F3" w14:textId="0B16D39E" w:rsidR="00B30C51" w:rsidRPr="00031D01" w:rsidRDefault="00913FE7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A92CFF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04</w:t>
            </w:r>
          </w:p>
        </w:tc>
        <w:tc>
          <w:tcPr>
            <w:tcW w:w="266" w:type="dxa"/>
          </w:tcPr>
          <w:p w14:paraId="041593C6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2D012" w14:textId="2E9B2D8D" w:rsidR="00B30C51" w:rsidRPr="00031D01" w:rsidRDefault="0017398C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right="-19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148524C6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52E0786D" w14:textId="355FF23F" w:rsidR="00B30C51" w:rsidRPr="00031D01" w:rsidRDefault="00A92CFF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B30C51" w:rsidRPr="00031D01" w14:paraId="580761C6" w14:textId="77777777" w:rsidTr="008C7880">
        <w:trPr>
          <w:trHeight w:val="399"/>
        </w:trPr>
        <w:tc>
          <w:tcPr>
            <w:tcW w:w="3951" w:type="dxa"/>
          </w:tcPr>
          <w:p w14:paraId="5807939C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9" w:type="dxa"/>
          </w:tcPr>
          <w:p w14:paraId="35B6B9F0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8061A" w14:textId="0D4F25FE" w:rsidR="00B30C51" w:rsidRPr="00031D01" w:rsidRDefault="00593645" w:rsidP="00154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1,986,734</w:t>
            </w:r>
          </w:p>
        </w:tc>
        <w:tc>
          <w:tcPr>
            <w:tcW w:w="236" w:type="dxa"/>
          </w:tcPr>
          <w:p w14:paraId="54DEEC16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0713DD44" w14:textId="465F7E33" w:rsidR="00B30C51" w:rsidRPr="00031D01" w:rsidRDefault="002246F1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ind w:right="-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</w:t>
            </w:r>
            <w:r w:rsidR="00A92CFF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="00913FE7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07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A92CFF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="005936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358</w:t>
            </w:r>
          </w:p>
        </w:tc>
        <w:tc>
          <w:tcPr>
            <w:tcW w:w="266" w:type="dxa"/>
          </w:tcPr>
          <w:p w14:paraId="201C21F1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EE2C7" w14:textId="487D88DF" w:rsidR="00B30C51" w:rsidRPr="00031D01" w:rsidRDefault="0017398C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1,83</w:t>
            </w:r>
            <w:r w:rsidR="006C7D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6C7D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389</w:t>
            </w:r>
          </w:p>
        </w:tc>
        <w:tc>
          <w:tcPr>
            <w:tcW w:w="280" w:type="dxa"/>
          </w:tcPr>
          <w:p w14:paraId="575EF064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vAlign w:val="bottom"/>
          </w:tcPr>
          <w:p w14:paraId="70390F28" w14:textId="10A57A4A" w:rsidR="00B30C51" w:rsidRPr="00031D01" w:rsidRDefault="002246F1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3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="00A92CFF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="00913FE7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95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A92CFF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="00913FE7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458</w:t>
            </w:r>
          </w:p>
        </w:tc>
      </w:tr>
      <w:tr w:rsidR="00B30C51" w:rsidRPr="00031D01" w14:paraId="1E44EF97" w14:textId="77777777" w:rsidTr="00B30C51">
        <w:trPr>
          <w:trHeight w:val="399"/>
        </w:trPr>
        <w:tc>
          <w:tcPr>
            <w:tcW w:w="3951" w:type="dxa"/>
          </w:tcPr>
          <w:p w14:paraId="2E3EC6AB" w14:textId="1852CCE8" w:rsidR="00B30C51" w:rsidRPr="00031D01" w:rsidRDefault="00B30C51" w:rsidP="00297667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031D01">
              <w:rPr>
                <w:rFonts w:ascii="Angsana New" w:eastAsia="Calibri" w:hAnsi="Angsana New" w:cs="Angsana New" w:hint="cs"/>
                <w:b/>
                <w:i/>
                <w:iCs/>
                <w:sz w:val="28"/>
                <w:szCs w:val="28"/>
                <w:cs/>
              </w:rPr>
              <w:t>หัก</w:t>
            </w:r>
            <w:r w:rsidRPr="00031D01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 xml:space="preserve">  ค่าเผื่อ</w:t>
            </w:r>
            <w:r w:rsidR="008C7880" w:rsidRPr="00031D01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การลดมูลค่าสินค้า</w:t>
            </w:r>
            <w:r w:rsidR="00101B91" w:rsidRPr="00031D01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คงเหลือ</w:t>
            </w:r>
          </w:p>
        </w:tc>
        <w:tc>
          <w:tcPr>
            <w:tcW w:w="239" w:type="dxa"/>
          </w:tcPr>
          <w:p w14:paraId="39584A84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F6CDE" w14:textId="56D930FD" w:rsidR="00B30C51" w:rsidRPr="00031D01" w:rsidRDefault="00593645" w:rsidP="00154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(7,957)</w:t>
            </w:r>
          </w:p>
        </w:tc>
        <w:tc>
          <w:tcPr>
            <w:tcW w:w="236" w:type="dxa"/>
          </w:tcPr>
          <w:p w14:paraId="35703BFE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2DBA53B8" w14:textId="40C7A3EB" w:rsidR="00B30C51" w:rsidRPr="00031D01" w:rsidRDefault="00553C9D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="00A92CFF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="00B30C51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66" w:type="dxa"/>
          </w:tcPr>
          <w:p w14:paraId="602A8884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42584" w14:textId="4BC4CF68" w:rsidR="00B30C51" w:rsidRPr="00031D01" w:rsidRDefault="0017398C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3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(7,957)</w:t>
            </w:r>
          </w:p>
        </w:tc>
        <w:tc>
          <w:tcPr>
            <w:tcW w:w="280" w:type="dxa"/>
          </w:tcPr>
          <w:p w14:paraId="31E01292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7C3527CD" w14:textId="79D3E08C" w:rsidR="00B30C51" w:rsidRPr="00031D01" w:rsidRDefault="00A92CFF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39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B30C51" w:rsidRPr="00031D01" w14:paraId="2555C4B9" w14:textId="77777777" w:rsidTr="00B30C51">
        <w:trPr>
          <w:trHeight w:val="399"/>
        </w:trPr>
        <w:tc>
          <w:tcPr>
            <w:tcW w:w="3951" w:type="dxa"/>
          </w:tcPr>
          <w:p w14:paraId="55A8411B" w14:textId="77777777" w:rsidR="00B30C51" w:rsidRPr="00031D01" w:rsidRDefault="00B30C51" w:rsidP="00297667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031D01"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9" w:type="dxa"/>
            <w:hideMark/>
          </w:tcPr>
          <w:p w14:paraId="32D68D10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EE79FF" w14:textId="76D8B566" w:rsidR="00B30C51" w:rsidRPr="00031D01" w:rsidRDefault="00593645" w:rsidP="00154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1,978,777</w:t>
            </w:r>
          </w:p>
        </w:tc>
        <w:tc>
          <w:tcPr>
            <w:tcW w:w="236" w:type="dxa"/>
          </w:tcPr>
          <w:p w14:paraId="36CB2E03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10507" w14:textId="5D0719FD" w:rsidR="00B30C51" w:rsidRPr="00031D01" w:rsidRDefault="002246F1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ind w:right="-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</w:t>
            </w:r>
            <w:r w:rsidR="00A92CFF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="00913FE7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066</w:t>
            </w:r>
            <w:r w:rsidR="00A92CFF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="005936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040</w:t>
            </w:r>
          </w:p>
        </w:tc>
        <w:tc>
          <w:tcPr>
            <w:tcW w:w="266" w:type="dxa"/>
          </w:tcPr>
          <w:p w14:paraId="411AB283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3F24AE" w14:textId="31EEA47F" w:rsidR="00B30C51" w:rsidRPr="00031D01" w:rsidRDefault="0017398C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1,82</w:t>
            </w:r>
            <w:r w:rsidR="006C7D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3D1B7E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6C7D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280" w:type="dxa"/>
          </w:tcPr>
          <w:p w14:paraId="696EFFED" w14:textId="77777777" w:rsidR="00B30C51" w:rsidRPr="00031D0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D0355" w14:textId="56F91854" w:rsidR="00B30C51" w:rsidRPr="00031D01" w:rsidRDefault="002246F1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3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="00A92CFF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="00913FE7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946</w:t>
            </w:r>
            <w:r w:rsidR="00A92CFF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="00913FE7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40</w:t>
            </w:r>
          </w:p>
        </w:tc>
      </w:tr>
    </w:tbl>
    <w:p w14:paraId="1CF529CF" w14:textId="1960D4C1" w:rsidR="00B30C51" w:rsidRPr="00031D01" w:rsidRDefault="00B30C51" w:rsidP="00B30C51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8"/>
          <w:szCs w:val="28"/>
        </w:rPr>
        <w:sectPr w:rsidR="00B30C51" w:rsidRPr="00031D01" w:rsidSect="00DC226A">
          <w:headerReference w:type="default" r:id="rId8"/>
          <w:footerReference w:type="default" r:id="rId9"/>
          <w:pgSz w:w="11907" w:h="16840" w:code="9"/>
          <w:pgMar w:top="691" w:right="1152" w:bottom="1354" w:left="1170" w:header="720" w:footer="720" w:gutter="0"/>
          <w:pgNumType w:start="16"/>
          <w:cols w:space="708"/>
          <w:docGrid w:linePitch="360"/>
        </w:sectPr>
      </w:pPr>
    </w:p>
    <w:p w14:paraId="4D0953CD" w14:textId="5FDC8E68" w:rsidR="00804175" w:rsidRPr="00031D01" w:rsidRDefault="00D75CE8" w:rsidP="0064279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  <w:lang w:val="th-TH"/>
        </w:rPr>
      </w:pPr>
      <w:r w:rsidRPr="00031D01"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lastRenderedPageBreak/>
        <w:t>เงินลงทุนในบริษัทร่วม</w:t>
      </w:r>
      <w:r w:rsidR="00804175" w:rsidRPr="00031D01"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t xml:space="preserve"> </w:t>
      </w:r>
    </w:p>
    <w:p w14:paraId="6931B6C2" w14:textId="77777777" w:rsidR="00C32630" w:rsidRPr="00031D01" w:rsidRDefault="00C32630" w:rsidP="00C32630">
      <w:pPr>
        <w:rPr>
          <w:rFonts w:ascii="Angsana New" w:hAnsi="Angsana New" w:cs="Angsana New"/>
          <w:sz w:val="28"/>
          <w:szCs w:val="28"/>
          <w:cs/>
          <w:lang w:val="th-TH"/>
        </w:rPr>
      </w:pPr>
    </w:p>
    <w:tbl>
      <w:tblPr>
        <w:tblW w:w="1437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61"/>
        <w:gridCol w:w="1319"/>
        <w:gridCol w:w="892"/>
        <w:gridCol w:w="223"/>
        <w:gridCol w:w="892"/>
        <w:gridCol w:w="223"/>
        <w:gridCol w:w="892"/>
        <w:gridCol w:w="223"/>
        <w:gridCol w:w="897"/>
        <w:gridCol w:w="223"/>
        <w:gridCol w:w="1003"/>
        <w:gridCol w:w="223"/>
        <w:gridCol w:w="1116"/>
        <w:gridCol w:w="223"/>
        <w:gridCol w:w="892"/>
        <w:gridCol w:w="223"/>
        <w:gridCol w:w="892"/>
        <w:gridCol w:w="223"/>
        <w:gridCol w:w="1003"/>
        <w:gridCol w:w="223"/>
        <w:gridCol w:w="1005"/>
      </w:tblGrid>
      <w:tr w:rsidR="0061391C" w:rsidRPr="002C657C" w14:paraId="641A292C" w14:textId="77777777" w:rsidTr="00F84650">
        <w:trPr>
          <w:cantSplit/>
          <w:trHeight w:val="326"/>
          <w:tblHeader/>
        </w:trPr>
        <w:tc>
          <w:tcPr>
            <w:tcW w:w="7122" w:type="dxa"/>
            <w:gridSpan w:val="9"/>
          </w:tcPr>
          <w:p w14:paraId="592F964D" w14:textId="4E7F1B56" w:rsidR="0061391C" w:rsidRPr="002C657C" w:rsidRDefault="0061391C" w:rsidP="000D1837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23" w:type="dxa"/>
          </w:tcPr>
          <w:p w14:paraId="11A5E5F0" w14:textId="77777777" w:rsidR="0061391C" w:rsidRPr="002C657C" w:rsidRDefault="0061391C" w:rsidP="000D183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7026" w:type="dxa"/>
            <w:gridSpan w:val="11"/>
          </w:tcPr>
          <w:p w14:paraId="2472D320" w14:textId="0EC6659E" w:rsidR="0061391C" w:rsidRPr="002C657C" w:rsidRDefault="0061391C" w:rsidP="000D183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61391C" w:rsidRPr="002C657C" w14:paraId="51A8A571" w14:textId="77777777" w:rsidTr="00326467">
        <w:trPr>
          <w:cantSplit/>
          <w:trHeight w:val="452"/>
          <w:tblHeader/>
        </w:trPr>
        <w:tc>
          <w:tcPr>
            <w:tcW w:w="1561" w:type="dxa"/>
          </w:tcPr>
          <w:p w14:paraId="5AAA5FD0" w14:textId="77777777" w:rsidR="0061391C" w:rsidRPr="002C657C" w:rsidRDefault="0061391C" w:rsidP="00510EA5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vAlign w:val="bottom"/>
          </w:tcPr>
          <w:p w14:paraId="552A9ECE" w14:textId="77777777" w:rsidR="0061391C" w:rsidRPr="002C657C" w:rsidRDefault="0061391C" w:rsidP="000D1837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07" w:type="dxa"/>
            <w:gridSpan w:val="3"/>
          </w:tcPr>
          <w:p w14:paraId="5F1B226B" w14:textId="48C2C8FA" w:rsidR="0061391C" w:rsidRPr="002C657C" w:rsidRDefault="0061391C" w:rsidP="000D1837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</w:rPr>
              <w:t>สัดส่วน</w:t>
            </w:r>
          </w:p>
          <w:p w14:paraId="2F045E0E" w14:textId="77777777" w:rsidR="0061391C" w:rsidRPr="002C657C" w:rsidRDefault="0061391C" w:rsidP="000D1837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23" w:type="dxa"/>
          </w:tcPr>
          <w:p w14:paraId="55990A3D" w14:textId="77777777" w:rsidR="0061391C" w:rsidRPr="002C657C" w:rsidRDefault="0061391C" w:rsidP="000D1837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2" w:type="dxa"/>
            <w:gridSpan w:val="3"/>
          </w:tcPr>
          <w:p w14:paraId="40C9545A" w14:textId="77777777" w:rsidR="00857E43" w:rsidRPr="002C657C" w:rsidRDefault="00857E43" w:rsidP="000D1837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E5A0562" w14:textId="1C59EC42" w:rsidR="0061391C" w:rsidRPr="002C657C" w:rsidRDefault="0061391C" w:rsidP="000D183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ทุนชำระแล้ว</w:t>
            </w:r>
            <w:r w:rsidRPr="002C657C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3" w:type="dxa"/>
          </w:tcPr>
          <w:p w14:paraId="3E8D7890" w14:textId="77777777" w:rsidR="0061391C" w:rsidRPr="002C657C" w:rsidRDefault="0061391C" w:rsidP="000D183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342" w:type="dxa"/>
            <w:gridSpan w:val="3"/>
          </w:tcPr>
          <w:p w14:paraId="076EC820" w14:textId="77777777" w:rsidR="007414CC" w:rsidRPr="002C657C" w:rsidRDefault="007414CC" w:rsidP="000D1837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87744A5" w14:textId="03BD122C" w:rsidR="0061391C" w:rsidRPr="002C657C" w:rsidRDefault="0061391C" w:rsidP="000D183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23" w:type="dxa"/>
          </w:tcPr>
          <w:p w14:paraId="02913953" w14:textId="77777777" w:rsidR="0061391C" w:rsidRPr="002C657C" w:rsidRDefault="0061391C" w:rsidP="000D18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2007" w:type="dxa"/>
            <w:gridSpan w:val="3"/>
          </w:tcPr>
          <w:p w14:paraId="6D048AE4" w14:textId="4000388F" w:rsidR="000035AF" w:rsidRPr="002C657C" w:rsidRDefault="000035AF" w:rsidP="000035AF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6F06BC02" w14:textId="62513DAB" w:rsidR="0061391C" w:rsidRPr="002C657C" w:rsidRDefault="000035AF" w:rsidP="000035AF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23" w:type="dxa"/>
          </w:tcPr>
          <w:p w14:paraId="29E09478" w14:textId="77777777" w:rsidR="0061391C" w:rsidRPr="002C657C" w:rsidRDefault="0061391C" w:rsidP="000D1837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231" w:type="dxa"/>
            <w:gridSpan w:val="3"/>
          </w:tcPr>
          <w:p w14:paraId="206194AE" w14:textId="3F4DD2D0" w:rsidR="000035AF" w:rsidRPr="002C657C" w:rsidRDefault="000035AF" w:rsidP="000035AF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21F1BB3C" w14:textId="0F4F8336" w:rsidR="0061391C" w:rsidRPr="002C657C" w:rsidRDefault="000035AF" w:rsidP="000035AF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  <w:lang w:val="en-US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งวด</w:t>
            </w:r>
            <w:r w:rsidR="001379AA"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เก้าเดือน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C8538B" w:rsidRPr="002C657C" w14:paraId="44615016" w14:textId="77777777" w:rsidTr="00326467">
        <w:trPr>
          <w:cantSplit/>
          <w:trHeight w:val="614"/>
          <w:tblHeader/>
        </w:trPr>
        <w:tc>
          <w:tcPr>
            <w:tcW w:w="1561" w:type="dxa"/>
          </w:tcPr>
          <w:p w14:paraId="4DDFC62D" w14:textId="77777777" w:rsidR="00C8538B" w:rsidRPr="00F84650" w:rsidRDefault="00C8538B" w:rsidP="00C8538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9" w:type="dxa"/>
          </w:tcPr>
          <w:p w14:paraId="1CC29C4B" w14:textId="77777777" w:rsidR="00C8538B" w:rsidRPr="002C657C" w:rsidRDefault="00C8538B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70F2AAF5" w14:textId="06DEF76C" w:rsidR="00C8538B" w:rsidRPr="002C657C" w:rsidRDefault="002246F1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  <w:r w:rsidR="00C14D91" w:rsidRPr="002C657C">
              <w:rPr>
                <w:rFonts w:ascii="Angsana New" w:hAnsi="Angsana New" w:cs="Angsana New" w:hint="cs"/>
                <w:sz w:val="24"/>
                <w:szCs w:val="24"/>
              </w:rPr>
              <w:t xml:space="preserve">0 </w:t>
            </w:r>
            <w:r w:rsidR="001379AA"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กันยายน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913FE7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56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28955E4F" w14:textId="77777777" w:rsidR="00C8538B" w:rsidRPr="002C657C" w:rsidRDefault="00C8538B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054FC65C" w14:textId="7800273F" w:rsidR="00C8538B" w:rsidRPr="002C657C" w:rsidRDefault="002246F1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31</w:t>
            </w:r>
            <w:r w:rsidR="00C8538B"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="00C8538B" w:rsidRPr="002C657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607959BD" w14:textId="06F8A161" w:rsidR="00C8538B" w:rsidRPr="002C657C" w:rsidRDefault="002246F1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913FE7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56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2A7488D8" w14:textId="77777777" w:rsidR="00C8538B" w:rsidRPr="002C657C" w:rsidRDefault="00C8538B" w:rsidP="00C8538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53B2907F" w14:textId="0B7CFFAF" w:rsidR="00C8538B" w:rsidRPr="002C657C" w:rsidRDefault="002246F1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  <w:r w:rsidR="00C14D91" w:rsidRPr="002C657C">
              <w:rPr>
                <w:rFonts w:ascii="Angsana New" w:hAnsi="Angsana New" w:cs="Angsana New" w:hint="cs"/>
                <w:sz w:val="24"/>
                <w:szCs w:val="24"/>
              </w:rPr>
              <w:t xml:space="preserve">0 </w:t>
            </w:r>
            <w:r w:rsidR="001379AA"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กันยายน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913FE7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56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045E43AA" w14:textId="77777777" w:rsidR="00C8538B" w:rsidRPr="002C657C" w:rsidRDefault="00C8538B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2F5676F9" w14:textId="2544F7D9" w:rsidR="00C8538B" w:rsidRPr="002C657C" w:rsidRDefault="002246F1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31</w:t>
            </w:r>
            <w:r w:rsidR="00C8538B"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="00C8538B" w:rsidRPr="002C657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31EFA5D" w14:textId="7F9AF5CE" w:rsidR="00C8538B" w:rsidRPr="002C657C" w:rsidRDefault="002246F1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913FE7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56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76777555" w14:textId="77777777" w:rsidR="00C8538B" w:rsidRPr="002C657C" w:rsidRDefault="00C8538B" w:rsidP="00C8538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45757F72" w14:textId="5096B410" w:rsidR="00C8538B" w:rsidRPr="002C657C" w:rsidRDefault="002246F1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  <w:r w:rsidR="00C14D91" w:rsidRPr="002C657C">
              <w:rPr>
                <w:rFonts w:ascii="Angsana New" w:hAnsi="Angsana New" w:cs="Angsana New" w:hint="cs"/>
                <w:sz w:val="24"/>
                <w:szCs w:val="24"/>
              </w:rPr>
              <w:t xml:space="preserve">0 </w:t>
            </w:r>
            <w:r w:rsidR="001379AA"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กันยายน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913FE7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56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47A70DFB" w14:textId="77777777" w:rsidR="00C8538B" w:rsidRPr="002C657C" w:rsidRDefault="00C8538B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64D4B24" w14:textId="444A7256" w:rsidR="00C8538B" w:rsidRPr="002C657C" w:rsidRDefault="002246F1" w:rsidP="00EC0B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31</w:t>
            </w:r>
            <w:r w:rsidR="00EC0B83" w:rsidRPr="002C657C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</w:t>
            </w:r>
            <w:r w:rsidR="00C8538B" w:rsidRPr="002C657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1E488350" w14:textId="76DB0668" w:rsidR="00C8538B" w:rsidRPr="002C657C" w:rsidRDefault="002246F1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913FE7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56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5EE268BB" w14:textId="77777777" w:rsidR="00C8538B" w:rsidRPr="002C657C" w:rsidRDefault="00C8538B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2ED8B184" w14:textId="0904868D" w:rsidR="00C8538B" w:rsidRPr="002C657C" w:rsidRDefault="002246F1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  <w:r w:rsidR="00C14D91" w:rsidRPr="002C657C">
              <w:rPr>
                <w:rFonts w:ascii="Angsana New" w:hAnsi="Angsana New" w:cs="Angsana New" w:hint="cs"/>
                <w:sz w:val="24"/>
                <w:szCs w:val="24"/>
              </w:rPr>
              <w:t xml:space="preserve">0 </w:t>
            </w:r>
            <w:r w:rsidR="001379AA"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กันยายน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913FE7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56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4A1ED7CA" w14:textId="77777777" w:rsidR="00C8538B" w:rsidRPr="002C657C" w:rsidRDefault="00C8538B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1C493B20" w14:textId="6D5114CA" w:rsidR="00C8538B" w:rsidRPr="002C657C" w:rsidRDefault="002246F1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31</w:t>
            </w:r>
            <w:r w:rsidR="00C8538B"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="00C8538B" w:rsidRPr="002C657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406DECD4" w14:textId="49B63C33" w:rsidR="00C8538B" w:rsidRPr="002C657C" w:rsidRDefault="002246F1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913FE7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56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02F23038" w14:textId="77777777" w:rsidR="00C8538B" w:rsidRPr="002C657C" w:rsidRDefault="00C8538B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7DC3B865" w14:textId="5F9333A6" w:rsidR="00C8538B" w:rsidRPr="002C657C" w:rsidRDefault="002246F1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  <w:r w:rsidR="00E567BE" w:rsidRPr="002C657C">
              <w:rPr>
                <w:rFonts w:ascii="Angsana New" w:hAnsi="Angsana New" w:cs="Angsana New" w:hint="cs"/>
                <w:sz w:val="24"/>
                <w:szCs w:val="24"/>
              </w:rPr>
              <w:t xml:space="preserve">0 </w:t>
            </w:r>
            <w:r w:rsidR="001379AA"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กันยายน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913FE7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56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5885FBB7" w14:textId="77777777" w:rsidR="00C8538B" w:rsidRPr="002C657C" w:rsidRDefault="00C8538B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5" w:type="dxa"/>
            <w:vAlign w:val="bottom"/>
          </w:tcPr>
          <w:p w14:paraId="2828E837" w14:textId="57DBE03F" w:rsidR="00C8538B" w:rsidRPr="002C657C" w:rsidRDefault="002246F1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  <w:r w:rsidR="00E567BE" w:rsidRPr="002C657C">
              <w:rPr>
                <w:rFonts w:ascii="Angsana New" w:hAnsi="Angsana New" w:cs="Angsana New" w:hint="cs"/>
                <w:sz w:val="24"/>
                <w:szCs w:val="24"/>
              </w:rPr>
              <w:t xml:space="preserve">0 </w:t>
            </w:r>
            <w:r w:rsidR="001379AA"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กันยายน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913FE7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56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</w:p>
        </w:tc>
      </w:tr>
      <w:tr w:rsidR="0061391C" w:rsidRPr="002C657C" w14:paraId="20446352" w14:textId="77777777" w:rsidTr="00326467">
        <w:trPr>
          <w:cantSplit/>
          <w:trHeight w:val="266"/>
        </w:trPr>
        <w:tc>
          <w:tcPr>
            <w:tcW w:w="1561" w:type="dxa"/>
          </w:tcPr>
          <w:p w14:paraId="644A281E" w14:textId="77777777" w:rsidR="0061391C" w:rsidRPr="002C657C" w:rsidRDefault="0061391C" w:rsidP="000D1837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19" w:type="dxa"/>
          </w:tcPr>
          <w:p w14:paraId="0BF1F5B9" w14:textId="77777777" w:rsidR="0061391C" w:rsidRPr="002C657C" w:rsidRDefault="0061391C" w:rsidP="000D1837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07" w:type="dxa"/>
            <w:gridSpan w:val="3"/>
          </w:tcPr>
          <w:p w14:paraId="5C6C601F" w14:textId="77777777" w:rsidR="0061391C" w:rsidRPr="002C657C" w:rsidRDefault="0061391C" w:rsidP="000D1837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23" w:type="dxa"/>
          </w:tcPr>
          <w:p w14:paraId="44B05BA7" w14:textId="77777777" w:rsidR="0061391C" w:rsidRPr="002C657C" w:rsidRDefault="0061391C" w:rsidP="000D1837">
            <w:pPr>
              <w:spacing w:line="240" w:lineRule="auto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261" w:type="dxa"/>
            <w:gridSpan w:val="15"/>
          </w:tcPr>
          <w:p w14:paraId="3CB90011" w14:textId="0086AE49" w:rsidR="0061391C" w:rsidRPr="002C657C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2C657C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2C657C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2C657C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61391C" w:rsidRPr="002C657C" w14:paraId="7327C531" w14:textId="77777777" w:rsidTr="00326467">
        <w:trPr>
          <w:cantSplit/>
          <w:trHeight w:val="266"/>
        </w:trPr>
        <w:tc>
          <w:tcPr>
            <w:tcW w:w="1561" w:type="dxa"/>
          </w:tcPr>
          <w:p w14:paraId="7AA2FDC7" w14:textId="77777777" w:rsidR="0061391C" w:rsidRPr="002C657C" w:rsidRDefault="0061391C" w:rsidP="000D1837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19" w:type="dxa"/>
          </w:tcPr>
          <w:p w14:paraId="59EEB5F3" w14:textId="77777777" w:rsidR="0061391C" w:rsidRPr="002C657C" w:rsidRDefault="0061391C" w:rsidP="000D1837">
            <w:pPr>
              <w:spacing w:line="240" w:lineRule="auto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92" w:type="dxa"/>
          </w:tcPr>
          <w:p w14:paraId="35C71274" w14:textId="77777777" w:rsidR="0061391C" w:rsidRPr="002C657C" w:rsidRDefault="0061391C" w:rsidP="000D1837">
            <w:pPr>
              <w:spacing w:line="240" w:lineRule="auto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223" w:type="dxa"/>
          </w:tcPr>
          <w:p w14:paraId="311BCA8D" w14:textId="77777777" w:rsidR="0061391C" w:rsidRPr="002C657C" w:rsidRDefault="0061391C" w:rsidP="000D1837">
            <w:pPr>
              <w:spacing w:line="240" w:lineRule="auto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92" w:type="dxa"/>
          </w:tcPr>
          <w:p w14:paraId="123657F8" w14:textId="77777777" w:rsidR="0061391C" w:rsidRPr="002C657C" w:rsidRDefault="0061391C" w:rsidP="000D1837">
            <w:pPr>
              <w:spacing w:line="240" w:lineRule="auto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223" w:type="dxa"/>
          </w:tcPr>
          <w:p w14:paraId="49D98947" w14:textId="77777777" w:rsidR="0061391C" w:rsidRPr="002C657C" w:rsidRDefault="0061391C" w:rsidP="000D1837">
            <w:pPr>
              <w:spacing w:line="240" w:lineRule="auto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92" w:type="dxa"/>
          </w:tcPr>
          <w:p w14:paraId="39744DDF" w14:textId="77777777" w:rsidR="0061391C" w:rsidRPr="002C657C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3" w:type="dxa"/>
          </w:tcPr>
          <w:p w14:paraId="3DDC3F20" w14:textId="77777777" w:rsidR="0061391C" w:rsidRPr="002C657C" w:rsidRDefault="0061391C" w:rsidP="000D1837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456E83AB" w14:textId="77777777" w:rsidR="0061391C" w:rsidRPr="002C657C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3" w:type="dxa"/>
          </w:tcPr>
          <w:p w14:paraId="3BBE172E" w14:textId="77777777" w:rsidR="0061391C" w:rsidRPr="002C657C" w:rsidRDefault="0061391C" w:rsidP="000D1837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068C144F" w14:textId="77777777" w:rsidR="0061391C" w:rsidRPr="002C657C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3" w:type="dxa"/>
          </w:tcPr>
          <w:p w14:paraId="46F3D0F2" w14:textId="77777777" w:rsidR="0061391C" w:rsidRPr="002C657C" w:rsidRDefault="0061391C" w:rsidP="000D1837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2A3C13D" w14:textId="77777777" w:rsidR="0061391C" w:rsidRPr="002C657C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3" w:type="dxa"/>
          </w:tcPr>
          <w:p w14:paraId="2F38F529" w14:textId="77777777" w:rsidR="0061391C" w:rsidRPr="002C657C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</w:tcPr>
          <w:p w14:paraId="372201FB" w14:textId="77777777" w:rsidR="0061391C" w:rsidRPr="002C657C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3" w:type="dxa"/>
          </w:tcPr>
          <w:p w14:paraId="2EB2DD17" w14:textId="77777777" w:rsidR="0061391C" w:rsidRPr="002C657C" w:rsidRDefault="0061391C" w:rsidP="000D1837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</w:tcPr>
          <w:p w14:paraId="1ED88C35" w14:textId="77777777" w:rsidR="0061391C" w:rsidRPr="002C657C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3" w:type="dxa"/>
          </w:tcPr>
          <w:p w14:paraId="7487805A" w14:textId="77777777" w:rsidR="0061391C" w:rsidRPr="002C657C" w:rsidRDefault="0061391C" w:rsidP="000D1837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54BE77CC" w14:textId="77777777" w:rsidR="0061391C" w:rsidRPr="002C657C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3" w:type="dxa"/>
          </w:tcPr>
          <w:p w14:paraId="2A06A11B" w14:textId="77777777" w:rsidR="0061391C" w:rsidRPr="002C657C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5" w:type="dxa"/>
          </w:tcPr>
          <w:p w14:paraId="5B5F5409" w14:textId="77777777" w:rsidR="0061391C" w:rsidRPr="002C657C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E281C" w:rsidRPr="002C657C" w14:paraId="44E34DA6" w14:textId="77777777" w:rsidTr="00326467">
        <w:trPr>
          <w:cantSplit/>
          <w:trHeight w:val="266"/>
        </w:trPr>
        <w:tc>
          <w:tcPr>
            <w:tcW w:w="1561" w:type="dxa"/>
          </w:tcPr>
          <w:p w14:paraId="57C4E688" w14:textId="6B0168D0" w:rsidR="00DE281C" w:rsidRPr="002C657C" w:rsidRDefault="00DE281C" w:rsidP="00DE281C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ที.เค.ซี. จำกัด</w:t>
            </w:r>
          </w:p>
        </w:tc>
        <w:tc>
          <w:tcPr>
            <w:tcW w:w="1319" w:type="dxa"/>
          </w:tcPr>
          <w:p w14:paraId="37CCC174" w14:textId="13A8A570" w:rsidR="00DE281C" w:rsidRPr="002C657C" w:rsidRDefault="00DE281C" w:rsidP="00DE281C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</w:rPr>
              <w:t>ออกแบบ</w:t>
            </w:r>
          </w:p>
        </w:tc>
        <w:tc>
          <w:tcPr>
            <w:tcW w:w="892" w:type="dxa"/>
          </w:tcPr>
          <w:p w14:paraId="45265502" w14:textId="1E33A7F3" w:rsidR="00DE281C" w:rsidRPr="002C657C" w:rsidRDefault="002246F1" w:rsidP="00DE281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DE281C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</w:p>
        </w:tc>
        <w:tc>
          <w:tcPr>
            <w:tcW w:w="223" w:type="dxa"/>
          </w:tcPr>
          <w:p w14:paraId="6A980DB5" w14:textId="77777777" w:rsidR="00DE281C" w:rsidRPr="002C657C" w:rsidRDefault="00DE281C" w:rsidP="00DE28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</w:tcPr>
          <w:p w14:paraId="6652CCBE" w14:textId="39815644" w:rsidR="00DE281C" w:rsidRPr="002C657C" w:rsidRDefault="002246F1" w:rsidP="00DE281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DE281C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</w:p>
        </w:tc>
        <w:tc>
          <w:tcPr>
            <w:tcW w:w="223" w:type="dxa"/>
          </w:tcPr>
          <w:p w14:paraId="118575C2" w14:textId="77777777" w:rsidR="00DE281C" w:rsidRPr="002C657C" w:rsidRDefault="00DE281C" w:rsidP="00DE281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48035A0F" w14:textId="2B9687B4" w:rsidR="00DE281C" w:rsidRPr="002C657C" w:rsidRDefault="002246F1" w:rsidP="00DE281C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79" w:right="-1"/>
              <w:rPr>
                <w:rFonts w:ascii="Angsana New" w:hAnsi="Angsana New" w:cs="Angsana New"/>
                <w:sz w:val="24"/>
                <w:szCs w:val="24"/>
                <w:highlight w:val="yellow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12</w:t>
            </w:r>
            <w:r w:rsidR="00DE281C" w:rsidRPr="002C657C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DE281C"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23" w:type="dxa"/>
          </w:tcPr>
          <w:p w14:paraId="43A2CF56" w14:textId="77777777" w:rsidR="00DE281C" w:rsidRPr="002C657C" w:rsidRDefault="00DE281C" w:rsidP="00DE281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7F8E092" w14:textId="7386E873" w:rsidR="00DE281C" w:rsidRPr="002C657C" w:rsidRDefault="002246F1" w:rsidP="00DE281C">
            <w:pPr>
              <w:pStyle w:val="acctfourfigures"/>
              <w:tabs>
                <w:tab w:val="clear" w:pos="765"/>
              </w:tabs>
              <w:spacing w:line="240" w:lineRule="auto"/>
              <w:ind w:left="-79" w:right="-168" w:firstLine="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12</w:t>
            </w:r>
            <w:r w:rsidR="00DE281C" w:rsidRPr="002C657C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DE281C"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23" w:type="dxa"/>
          </w:tcPr>
          <w:p w14:paraId="01CC2213" w14:textId="77777777" w:rsidR="00DE281C" w:rsidRPr="002C657C" w:rsidRDefault="00DE281C" w:rsidP="00DE281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0F43EF00" w14:textId="66950E24" w:rsidR="00DE281C" w:rsidRPr="002C657C" w:rsidRDefault="002D3166" w:rsidP="00E4446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highlight w:val="yellow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888</w:t>
            </w:r>
          </w:p>
        </w:tc>
        <w:tc>
          <w:tcPr>
            <w:tcW w:w="223" w:type="dxa"/>
          </w:tcPr>
          <w:p w14:paraId="3C347A0A" w14:textId="77777777" w:rsidR="00DE281C" w:rsidRPr="002C657C" w:rsidRDefault="00DE281C" w:rsidP="00DE281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43AB477" w14:textId="07242179" w:rsidR="00DE281C" w:rsidRPr="002C657C" w:rsidRDefault="00DE281C" w:rsidP="00DE281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8</w:t>
            </w:r>
            <w:r w:rsidR="002246F1"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23" w:type="dxa"/>
          </w:tcPr>
          <w:p w14:paraId="1B2A031D" w14:textId="77777777" w:rsidR="00DE281C" w:rsidRPr="002C657C" w:rsidRDefault="00DE281C" w:rsidP="00DE281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92" w:type="dxa"/>
          </w:tcPr>
          <w:p w14:paraId="35C626C2" w14:textId="4F7937F8" w:rsidR="00DE281C" w:rsidRPr="002C657C" w:rsidRDefault="00DE281C" w:rsidP="00DE281C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highlight w:val="yellow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0DC9B54C" w14:textId="77777777" w:rsidR="00DE281C" w:rsidRPr="002C657C" w:rsidRDefault="00DE281C" w:rsidP="00DE281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</w:tcPr>
          <w:p w14:paraId="0E3CEFC4" w14:textId="43E2B779" w:rsidR="00DE281C" w:rsidRPr="002C657C" w:rsidRDefault="00DE281C" w:rsidP="00DE281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52C6ECCC" w14:textId="77777777" w:rsidR="00DE281C" w:rsidRPr="002C657C" w:rsidRDefault="00DE281C" w:rsidP="00DE281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38613334" w14:textId="7DB0532C" w:rsidR="00DE281C" w:rsidRPr="002C657C" w:rsidRDefault="00DE281C" w:rsidP="00DE281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highlight w:val="yellow"/>
                <w:lang w:val="en-US"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23" w:type="dxa"/>
          </w:tcPr>
          <w:p w14:paraId="03F624EA" w14:textId="77777777" w:rsidR="00DE281C" w:rsidRPr="002C657C" w:rsidRDefault="00DE281C" w:rsidP="00DE281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05" w:type="dxa"/>
            <w:shd w:val="clear" w:color="auto" w:fill="auto"/>
          </w:tcPr>
          <w:p w14:paraId="14F2E261" w14:textId="557DED48" w:rsidR="00DE281C" w:rsidRPr="002C657C" w:rsidRDefault="00DE281C" w:rsidP="00DE281C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DE281C" w:rsidRPr="002C657C" w14:paraId="0CEDF0F0" w14:textId="77777777" w:rsidTr="00326467">
        <w:trPr>
          <w:cantSplit/>
          <w:trHeight w:val="336"/>
        </w:trPr>
        <w:tc>
          <w:tcPr>
            <w:tcW w:w="1561" w:type="dxa"/>
          </w:tcPr>
          <w:p w14:paraId="148A65DD" w14:textId="77777777" w:rsidR="00DE281C" w:rsidRPr="002C657C" w:rsidRDefault="00DE281C" w:rsidP="00DE281C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19" w:type="dxa"/>
          </w:tcPr>
          <w:p w14:paraId="1C7288E8" w14:textId="77777777" w:rsidR="00DE281C" w:rsidRPr="002C657C" w:rsidRDefault="00DE281C" w:rsidP="00DE281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</w:tcPr>
          <w:p w14:paraId="70FAF9E8" w14:textId="77777777" w:rsidR="00DE281C" w:rsidRPr="002C657C" w:rsidRDefault="00DE281C" w:rsidP="00DE281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3" w:type="dxa"/>
          </w:tcPr>
          <w:p w14:paraId="67521A03" w14:textId="77777777" w:rsidR="00DE281C" w:rsidRPr="002C657C" w:rsidRDefault="00DE281C" w:rsidP="00DE281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</w:tcPr>
          <w:p w14:paraId="53BCD21C" w14:textId="77777777" w:rsidR="00DE281C" w:rsidRPr="002C657C" w:rsidRDefault="00DE281C" w:rsidP="00DE281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3" w:type="dxa"/>
          </w:tcPr>
          <w:p w14:paraId="0DD56107" w14:textId="77777777" w:rsidR="00DE281C" w:rsidRPr="002C657C" w:rsidRDefault="00DE281C" w:rsidP="00DE281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</w:tcPr>
          <w:p w14:paraId="4DF80FC0" w14:textId="77777777" w:rsidR="00DE281C" w:rsidRPr="002C657C" w:rsidRDefault="00DE281C" w:rsidP="00DE281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3" w:type="dxa"/>
          </w:tcPr>
          <w:p w14:paraId="40811A28" w14:textId="77777777" w:rsidR="00DE281C" w:rsidRPr="002C657C" w:rsidRDefault="00DE281C" w:rsidP="00DE281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</w:tcPr>
          <w:p w14:paraId="33D54F77" w14:textId="77777777" w:rsidR="00DE281C" w:rsidRPr="002C657C" w:rsidRDefault="00DE281C" w:rsidP="00DE281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3" w:type="dxa"/>
          </w:tcPr>
          <w:p w14:paraId="19566764" w14:textId="77777777" w:rsidR="00DE281C" w:rsidRPr="002C657C" w:rsidRDefault="00DE281C" w:rsidP="00DE281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22C93508" w14:textId="33F4A76F" w:rsidR="00DE281C" w:rsidRPr="002C657C" w:rsidRDefault="002D3166" w:rsidP="00DE281C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888</w:t>
            </w:r>
          </w:p>
        </w:tc>
        <w:tc>
          <w:tcPr>
            <w:tcW w:w="223" w:type="dxa"/>
          </w:tcPr>
          <w:p w14:paraId="1C04353F" w14:textId="77777777" w:rsidR="00DE281C" w:rsidRPr="002C657C" w:rsidRDefault="00DE281C" w:rsidP="00DE281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B7459" w14:textId="729DBBFB" w:rsidR="00DE281C" w:rsidRPr="002C657C" w:rsidRDefault="00DE281C" w:rsidP="00DE281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8</w:t>
            </w:r>
            <w:r w:rsidR="002246F1"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1</w:t>
            </w: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23" w:type="dxa"/>
          </w:tcPr>
          <w:p w14:paraId="632B5897" w14:textId="77777777" w:rsidR="00DE281C" w:rsidRPr="002C657C" w:rsidRDefault="00DE281C" w:rsidP="00DE281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10F28607" w14:textId="78650D2B" w:rsidR="00DE281C" w:rsidRPr="002C657C" w:rsidRDefault="00DE281C" w:rsidP="00DE281C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430C86F8" w14:textId="77777777" w:rsidR="00DE281C" w:rsidRPr="002C657C" w:rsidRDefault="00DE281C" w:rsidP="00DE281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52A2BC6C" w14:textId="51EADFB0" w:rsidR="00DE281C" w:rsidRPr="002C657C" w:rsidRDefault="00DE281C" w:rsidP="00DE281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48235D64" w14:textId="77777777" w:rsidR="00DE281C" w:rsidRPr="002C657C" w:rsidRDefault="00DE281C" w:rsidP="00DE281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22CCAE36" w14:textId="7073B418" w:rsidR="00DE281C" w:rsidRPr="002C657C" w:rsidRDefault="00DE281C" w:rsidP="00DE281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23" w:type="dxa"/>
          </w:tcPr>
          <w:p w14:paraId="2144183F" w14:textId="77777777" w:rsidR="00DE281C" w:rsidRPr="002C657C" w:rsidRDefault="00DE281C" w:rsidP="00DE281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62FF6E" w14:textId="60EA27C3" w:rsidR="00DE281C" w:rsidRPr="002C657C" w:rsidRDefault="00DE281C" w:rsidP="00DE281C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2D2DE4D2" w14:textId="77777777" w:rsidR="006F5AB0" w:rsidRPr="00031D01" w:rsidRDefault="006F5AB0" w:rsidP="009777AF">
      <w:pPr>
        <w:spacing w:line="240" w:lineRule="auto"/>
        <w:ind w:left="540"/>
        <w:rPr>
          <w:rFonts w:ascii="Angsana New" w:hAnsi="Angsana New" w:cs="Angsana New"/>
          <w:i/>
          <w:iCs/>
          <w:color w:val="0000FF"/>
          <w:sz w:val="28"/>
          <w:szCs w:val="28"/>
          <w:shd w:val="clear" w:color="auto" w:fill="D9D9D9"/>
        </w:rPr>
      </w:pPr>
    </w:p>
    <w:tbl>
      <w:tblPr>
        <w:tblW w:w="1437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61"/>
        <w:gridCol w:w="1319"/>
        <w:gridCol w:w="892"/>
        <w:gridCol w:w="223"/>
        <w:gridCol w:w="892"/>
        <w:gridCol w:w="223"/>
        <w:gridCol w:w="892"/>
        <w:gridCol w:w="223"/>
        <w:gridCol w:w="897"/>
        <w:gridCol w:w="223"/>
        <w:gridCol w:w="1003"/>
        <w:gridCol w:w="223"/>
        <w:gridCol w:w="1116"/>
        <w:gridCol w:w="223"/>
        <w:gridCol w:w="892"/>
        <w:gridCol w:w="223"/>
        <w:gridCol w:w="892"/>
        <w:gridCol w:w="223"/>
        <w:gridCol w:w="1003"/>
        <w:gridCol w:w="223"/>
        <w:gridCol w:w="1005"/>
      </w:tblGrid>
      <w:tr w:rsidR="006565BD" w:rsidRPr="002C657C" w14:paraId="78E1B2A7" w14:textId="77777777" w:rsidTr="00F84650">
        <w:trPr>
          <w:cantSplit/>
          <w:trHeight w:val="326"/>
          <w:tblHeader/>
        </w:trPr>
        <w:tc>
          <w:tcPr>
            <w:tcW w:w="7122" w:type="dxa"/>
            <w:gridSpan w:val="9"/>
          </w:tcPr>
          <w:p w14:paraId="198004A6" w14:textId="77777777" w:rsidR="006565BD" w:rsidRPr="002C657C" w:rsidRDefault="006565BD" w:rsidP="00ED3516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23" w:type="dxa"/>
          </w:tcPr>
          <w:p w14:paraId="5F3F0694" w14:textId="77777777" w:rsidR="006565BD" w:rsidRPr="002C657C" w:rsidRDefault="006565BD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7026" w:type="dxa"/>
            <w:gridSpan w:val="11"/>
          </w:tcPr>
          <w:p w14:paraId="0FEC5767" w14:textId="285855B3" w:rsidR="006565BD" w:rsidRPr="002C657C" w:rsidRDefault="006565BD" w:rsidP="00ED351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="00C24D9D"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6565BD" w:rsidRPr="002C657C" w14:paraId="5E31D240" w14:textId="77777777" w:rsidTr="00F84650">
        <w:trPr>
          <w:cantSplit/>
          <w:trHeight w:val="452"/>
          <w:tblHeader/>
        </w:trPr>
        <w:tc>
          <w:tcPr>
            <w:tcW w:w="1561" w:type="dxa"/>
          </w:tcPr>
          <w:p w14:paraId="058F9F44" w14:textId="77777777" w:rsidR="006565BD" w:rsidRPr="002C657C" w:rsidRDefault="006565BD" w:rsidP="00ED3516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vAlign w:val="bottom"/>
          </w:tcPr>
          <w:p w14:paraId="71DDAB13" w14:textId="77777777" w:rsidR="006565BD" w:rsidRPr="002C657C" w:rsidRDefault="006565BD" w:rsidP="00ED3516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07" w:type="dxa"/>
            <w:gridSpan w:val="3"/>
          </w:tcPr>
          <w:p w14:paraId="5FF8DAA8" w14:textId="77777777" w:rsidR="006565BD" w:rsidRPr="002C657C" w:rsidRDefault="006565BD" w:rsidP="00ED3516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</w:rPr>
              <w:t>สัดส่วน</w:t>
            </w:r>
          </w:p>
          <w:p w14:paraId="68E94874" w14:textId="77777777" w:rsidR="006565BD" w:rsidRPr="002C657C" w:rsidRDefault="006565BD" w:rsidP="00ED3516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23" w:type="dxa"/>
          </w:tcPr>
          <w:p w14:paraId="588D79C8" w14:textId="77777777" w:rsidR="006565BD" w:rsidRPr="002C657C" w:rsidRDefault="006565BD" w:rsidP="00ED3516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  <w:gridSpan w:val="3"/>
          </w:tcPr>
          <w:p w14:paraId="4685E039" w14:textId="77777777" w:rsidR="006565BD" w:rsidRPr="002C657C" w:rsidRDefault="006565BD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8F7BA22" w14:textId="77777777" w:rsidR="006565BD" w:rsidRPr="002C657C" w:rsidRDefault="006565BD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ทุนชำระแล้ว</w:t>
            </w:r>
            <w:r w:rsidRPr="002C657C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3" w:type="dxa"/>
          </w:tcPr>
          <w:p w14:paraId="72AC7281" w14:textId="77777777" w:rsidR="006565BD" w:rsidRPr="002C657C" w:rsidRDefault="006565BD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342" w:type="dxa"/>
            <w:gridSpan w:val="3"/>
          </w:tcPr>
          <w:p w14:paraId="5CB1BBFE" w14:textId="77777777" w:rsidR="006565BD" w:rsidRPr="002C657C" w:rsidRDefault="006565BD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985E64D" w14:textId="77777777" w:rsidR="006565BD" w:rsidRPr="002C657C" w:rsidRDefault="006565BD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23" w:type="dxa"/>
          </w:tcPr>
          <w:p w14:paraId="10E0E873" w14:textId="77777777" w:rsidR="006565BD" w:rsidRPr="002C657C" w:rsidRDefault="006565BD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007" w:type="dxa"/>
            <w:gridSpan w:val="3"/>
          </w:tcPr>
          <w:p w14:paraId="5C3E877E" w14:textId="77777777" w:rsidR="000035AF" w:rsidRPr="002C657C" w:rsidRDefault="000035AF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4AC744DA" w14:textId="6330A533" w:rsidR="006565BD" w:rsidRPr="002C657C" w:rsidRDefault="000035AF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การด้อยค่า</w:t>
            </w:r>
            <w:r w:rsidR="006565BD" w:rsidRPr="002C657C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223" w:type="dxa"/>
          </w:tcPr>
          <w:p w14:paraId="59A94B51" w14:textId="77777777" w:rsidR="006565BD" w:rsidRPr="002C657C" w:rsidRDefault="006565BD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231" w:type="dxa"/>
            <w:gridSpan w:val="3"/>
          </w:tcPr>
          <w:p w14:paraId="7409543C" w14:textId="77777777" w:rsidR="000035AF" w:rsidRPr="002C657C" w:rsidRDefault="000035AF" w:rsidP="00ED351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0A1E744" w14:textId="1D9EE6CF" w:rsidR="006565BD" w:rsidRPr="002C657C" w:rsidRDefault="000035AF" w:rsidP="00ED351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</w:tr>
      <w:tr w:rsidR="00F51818" w:rsidRPr="002C657C" w14:paraId="0E9D93DC" w14:textId="77777777" w:rsidTr="00F84650">
        <w:trPr>
          <w:cantSplit/>
          <w:trHeight w:val="614"/>
          <w:tblHeader/>
        </w:trPr>
        <w:tc>
          <w:tcPr>
            <w:tcW w:w="1561" w:type="dxa"/>
          </w:tcPr>
          <w:p w14:paraId="385BC415" w14:textId="77777777" w:rsidR="00F51818" w:rsidRPr="002C657C" w:rsidRDefault="00F51818" w:rsidP="00F5181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</w:tcPr>
          <w:p w14:paraId="337E2EF9" w14:textId="77777777" w:rsidR="00F51818" w:rsidRPr="002C657C" w:rsidRDefault="00F51818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55F1BCA7" w14:textId="342611E1" w:rsidR="00F51818" w:rsidRPr="002C657C" w:rsidRDefault="002246F1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  <w:r w:rsidR="00F51818" w:rsidRPr="002C657C">
              <w:rPr>
                <w:rFonts w:ascii="Angsana New" w:hAnsi="Angsana New" w:cs="Angsana New" w:hint="cs"/>
                <w:sz w:val="24"/>
                <w:szCs w:val="24"/>
              </w:rPr>
              <w:t xml:space="preserve">0 </w:t>
            </w:r>
            <w:r w:rsidR="001379AA"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กันยายน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F51818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56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35DF30C7" w14:textId="77777777" w:rsidR="00F51818" w:rsidRPr="002C657C" w:rsidRDefault="00F51818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4E5F2187" w14:textId="50B261F0" w:rsidR="00F51818" w:rsidRPr="002C657C" w:rsidRDefault="002246F1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31</w:t>
            </w:r>
            <w:r w:rsidR="00F51818"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="00F51818" w:rsidRPr="002C657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32960CB7" w14:textId="5819EFA2" w:rsidR="00F51818" w:rsidRPr="002C657C" w:rsidRDefault="002246F1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F51818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56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417285B2" w14:textId="77777777" w:rsidR="00F51818" w:rsidRPr="002C657C" w:rsidRDefault="00F51818" w:rsidP="00F5181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617FE6DD" w14:textId="1BD6B58D" w:rsidR="00F51818" w:rsidRPr="002C657C" w:rsidRDefault="002246F1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  <w:r w:rsidR="00F51818" w:rsidRPr="002C657C">
              <w:rPr>
                <w:rFonts w:ascii="Angsana New" w:hAnsi="Angsana New" w:cs="Angsana New" w:hint="cs"/>
                <w:sz w:val="24"/>
                <w:szCs w:val="24"/>
              </w:rPr>
              <w:t xml:space="preserve">0 </w:t>
            </w:r>
            <w:r w:rsidR="001379AA"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กันยายน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F51818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56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02C88707" w14:textId="77777777" w:rsidR="00F51818" w:rsidRPr="002C657C" w:rsidRDefault="00F51818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61F0C9BE" w14:textId="047CBE7D" w:rsidR="00F51818" w:rsidRPr="002C657C" w:rsidRDefault="002246F1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31</w:t>
            </w:r>
            <w:r w:rsidR="00F51818"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="00F51818" w:rsidRPr="002C657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6D7872B0" w14:textId="151E6AF9" w:rsidR="00F51818" w:rsidRPr="002C657C" w:rsidRDefault="002246F1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F51818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56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40D4B3A9" w14:textId="77777777" w:rsidR="00F51818" w:rsidRPr="002C657C" w:rsidRDefault="00F51818" w:rsidP="00F5181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207E9FD0" w14:textId="65D4090F" w:rsidR="00F51818" w:rsidRPr="002C657C" w:rsidRDefault="002246F1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  <w:r w:rsidR="00F51818" w:rsidRPr="002C657C">
              <w:rPr>
                <w:rFonts w:ascii="Angsana New" w:hAnsi="Angsana New" w:cs="Angsana New" w:hint="cs"/>
                <w:sz w:val="24"/>
                <w:szCs w:val="24"/>
              </w:rPr>
              <w:t xml:space="preserve">0 </w:t>
            </w:r>
            <w:r w:rsidR="001379AA"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กันยายน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F51818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56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34C5BB5D" w14:textId="77777777" w:rsidR="00F51818" w:rsidRPr="002C657C" w:rsidRDefault="00F51818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0B1BF98" w14:textId="5CAE5AFC" w:rsidR="00F51818" w:rsidRPr="002C657C" w:rsidRDefault="002246F1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31</w:t>
            </w:r>
            <w:r w:rsidR="00F51818" w:rsidRPr="002C657C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</w:t>
            </w:r>
            <w:r w:rsidR="00F51818" w:rsidRPr="002C657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5E0FF7C5" w14:textId="2F0D1140" w:rsidR="00F51818" w:rsidRPr="002C657C" w:rsidRDefault="002246F1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F51818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56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25A11A55" w14:textId="77777777" w:rsidR="00F51818" w:rsidRPr="002C657C" w:rsidRDefault="00F51818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1F22A6A4" w14:textId="66E7DAD2" w:rsidR="00F51818" w:rsidRPr="002C657C" w:rsidRDefault="002246F1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  <w:r w:rsidR="00F51818" w:rsidRPr="002C657C">
              <w:rPr>
                <w:rFonts w:ascii="Angsana New" w:hAnsi="Angsana New" w:cs="Angsana New" w:hint="cs"/>
                <w:sz w:val="24"/>
                <w:szCs w:val="24"/>
              </w:rPr>
              <w:t xml:space="preserve">0 </w:t>
            </w:r>
            <w:r w:rsidR="001379AA"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กันยายน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F51818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56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0F5FAF6F" w14:textId="77777777" w:rsidR="00F51818" w:rsidRPr="002C657C" w:rsidRDefault="00F51818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64D9DE3C" w14:textId="55ED414A" w:rsidR="00F51818" w:rsidRPr="002C657C" w:rsidRDefault="002246F1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31</w:t>
            </w:r>
            <w:r w:rsidR="00F51818"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="00F51818" w:rsidRPr="002C657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152F8462" w14:textId="54598EB0" w:rsidR="00F51818" w:rsidRPr="002C657C" w:rsidRDefault="002246F1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F51818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56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5AF65C3F" w14:textId="77777777" w:rsidR="00F51818" w:rsidRPr="002C657C" w:rsidRDefault="00F51818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346F3A09" w14:textId="32303427" w:rsidR="00F51818" w:rsidRPr="002C657C" w:rsidRDefault="002246F1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  <w:r w:rsidR="00F51818" w:rsidRPr="002C657C">
              <w:rPr>
                <w:rFonts w:ascii="Angsana New" w:hAnsi="Angsana New" w:cs="Angsana New" w:hint="cs"/>
                <w:sz w:val="24"/>
                <w:szCs w:val="24"/>
              </w:rPr>
              <w:t xml:space="preserve">0 </w:t>
            </w:r>
            <w:r w:rsidR="001379AA"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กันยายน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F51818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56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2A122CFC" w14:textId="77777777" w:rsidR="00F51818" w:rsidRPr="002C657C" w:rsidRDefault="00F51818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5" w:type="dxa"/>
            <w:vAlign w:val="bottom"/>
          </w:tcPr>
          <w:p w14:paraId="00F7CD87" w14:textId="74A9F304" w:rsidR="00F51818" w:rsidRPr="002C657C" w:rsidRDefault="002246F1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31</w:t>
            </w:r>
            <w:r w:rsidR="00F51818"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="00F51818" w:rsidRPr="002C657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42854B11" w14:textId="1C31199D" w:rsidR="00F51818" w:rsidRPr="002C657C" w:rsidRDefault="002246F1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F51818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56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</w:p>
        </w:tc>
      </w:tr>
      <w:tr w:rsidR="00F51818" w:rsidRPr="002C657C" w14:paraId="00CF8245" w14:textId="77777777" w:rsidTr="00F84650">
        <w:trPr>
          <w:cantSplit/>
          <w:trHeight w:val="266"/>
        </w:trPr>
        <w:tc>
          <w:tcPr>
            <w:tcW w:w="1561" w:type="dxa"/>
          </w:tcPr>
          <w:p w14:paraId="4E3E19BD" w14:textId="77777777" w:rsidR="00F51818" w:rsidRPr="002C657C" w:rsidRDefault="00F51818" w:rsidP="00F51818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19" w:type="dxa"/>
          </w:tcPr>
          <w:p w14:paraId="3F6E580E" w14:textId="77777777" w:rsidR="00F51818" w:rsidRPr="002C657C" w:rsidRDefault="00F51818" w:rsidP="00F51818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07" w:type="dxa"/>
            <w:gridSpan w:val="3"/>
          </w:tcPr>
          <w:p w14:paraId="0734D640" w14:textId="77777777" w:rsidR="00F51818" w:rsidRPr="002C657C" w:rsidRDefault="00F51818" w:rsidP="00F51818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23" w:type="dxa"/>
          </w:tcPr>
          <w:p w14:paraId="110BFB77" w14:textId="77777777" w:rsidR="00F51818" w:rsidRPr="002C657C" w:rsidRDefault="00F51818" w:rsidP="00F51818">
            <w:pPr>
              <w:spacing w:line="240" w:lineRule="auto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257" w:type="dxa"/>
            <w:gridSpan w:val="15"/>
          </w:tcPr>
          <w:p w14:paraId="13BAD023" w14:textId="77777777" w:rsidR="00F51818" w:rsidRPr="002C657C" w:rsidRDefault="00F51818" w:rsidP="00F51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2C657C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2C657C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2C657C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F51818" w:rsidRPr="002C657C" w14:paraId="192C914B" w14:textId="77777777" w:rsidTr="00F84650">
        <w:trPr>
          <w:cantSplit/>
          <w:trHeight w:val="266"/>
        </w:trPr>
        <w:tc>
          <w:tcPr>
            <w:tcW w:w="1561" w:type="dxa"/>
          </w:tcPr>
          <w:p w14:paraId="33C54358" w14:textId="77777777" w:rsidR="00F51818" w:rsidRPr="002C657C" w:rsidRDefault="00F51818" w:rsidP="00F51818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19" w:type="dxa"/>
          </w:tcPr>
          <w:p w14:paraId="31B55C3D" w14:textId="77777777" w:rsidR="00F51818" w:rsidRPr="002C657C" w:rsidRDefault="00F51818" w:rsidP="00F51818">
            <w:pPr>
              <w:spacing w:line="240" w:lineRule="auto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92" w:type="dxa"/>
          </w:tcPr>
          <w:p w14:paraId="15A06A44" w14:textId="77777777" w:rsidR="00F51818" w:rsidRPr="002C657C" w:rsidRDefault="00F51818" w:rsidP="00F51818">
            <w:pPr>
              <w:spacing w:line="240" w:lineRule="auto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223" w:type="dxa"/>
          </w:tcPr>
          <w:p w14:paraId="46196338" w14:textId="77777777" w:rsidR="00F51818" w:rsidRPr="002C657C" w:rsidRDefault="00F51818" w:rsidP="00F51818">
            <w:pPr>
              <w:spacing w:line="240" w:lineRule="auto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92" w:type="dxa"/>
          </w:tcPr>
          <w:p w14:paraId="5700397D" w14:textId="77777777" w:rsidR="00F51818" w:rsidRPr="002C657C" w:rsidRDefault="00F51818" w:rsidP="00F51818">
            <w:pPr>
              <w:spacing w:line="240" w:lineRule="auto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223" w:type="dxa"/>
          </w:tcPr>
          <w:p w14:paraId="3EAA6659" w14:textId="77777777" w:rsidR="00F51818" w:rsidRPr="002C657C" w:rsidRDefault="00F51818" w:rsidP="00F51818">
            <w:pPr>
              <w:spacing w:line="240" w:lineRule="auto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92" w:type="dxa"/>
          </w:tcPr>
          <w:p w14:paraId="2A253A6D" w14:textId="77777777" w:rsidR="00F51818" w:rsidRPr="002C657C" w:rsidRDefault="00F51818" w:rsidP="00F51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3" w:type="dxa"/>
          </w:tcPr>
          <w:p w14:paraId="713F361F" w14:textId="77777777" w:rsidR="00F51818" w:rsidRPr="002C657C" w:rsidRDefault="00F51818" w:rsidP="00F51818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</w:tcPr>
          <w:p w14:paraId="210C2AE4" w14:textId="77777777" w:rsidR="00F51818" w:rsidRPr="002C657C" w:rsidRDefault="00F51818" w:rsidP="00F51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3" w:type="dxa"/>
          </w:tcPr>
          <w:p w14:paraId="6AD62865" w14:textId="77777777" w:rsidR="00F51818" w:rsidRPr="002C657C" w:rsidRDefault="00F51818" w:rsidP="00F51818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34D8940B" w14:textId="77777777" w:rsidR="00F51818" w:rsidRPr="002C657C" w:rsidRDefault="00F51818" w:rsidP="00F51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3" w:type="dxa"/>
          </w:tcPr>
          <w:p w14:paraId="73B42C74" w14:textId="77777777" w:rsidR="00F51818" w:rsidRPr="002C657C" w:rsidRDefault="00F51818" w:rsidP="00F51818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621A62C3" w14:textId="77777777" w:rsidR="00F51818" w:rsidRPr="002C657C" w:rsidRDefault="00F51818" w:rsidP="00F51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3" w:type="dxa"/>
          </w:tcPr>
          <w:p w14:paraId="294BC029" w14:textId="77777777" w:rsidR="00F51818" w:rsidRPr="002C657C" w:rsidRDefault="00F51818" w:rsidP="00F51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</w:tcPr>
          <w:p w14:paraId="5A17BF42" w14:textId="77777777" w:rsidR="00F51818" w:rsidRPr="002C657C" w:rsidRDefault="00F51818" w:rsidP="00F51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3" w:type="dxa"/>
          </w:tcPr>
          <w:p w14:paraId="5C112310" w14:textId="77777777" w:rsidR="00F51818" w:rsidRPr="002C657C" w:rsidRDefault="00F51818" w:rsidP="00F51818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</w:tcPr>
          <w:p w14:paraId="187AFFB8" w14:textId="77777777" w:rsidR="00F51818" w:rsidRPr="002C657C" w:rsidRDefault="00F51818" w:rsidP="00F51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3" w:type="dxa"/>
          </w:tcPr>
          <w:p w14:paraId="41B106B1" w14:textId="77777777" w:rsidR="00F51818" w:rsidRPr="002C657C" w:rsidRDefault="00F51818" w:rsidP="00F51818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3F5A8DC4" w14:textId="77777777" w:rsidR="00F51818" w:rsidRPr="002C657C" w:rsidRDefault="00F51818" w:rsidP="00F51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3" w:type="dxa"/>
          </w:tcPr>
          <w:p w14:paraId="0FFD6D66" w14:textId="77777777" w:rsidR="00F51818" w:rsidRPr="002C657C" w:rsidRDefault="00F51818" w:rsidP="00F51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5" w:type="dxa"/>
          </w:tcPr>
          <w:p w14:paraId="085AA9B1" w14:textId="77777777" w:rsidR="00F51818" w:rsidRPr="002C657C" w:rsidRDefault="00F51818" w:rsidP="00F51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51818" w:rsidRPr="002C657C" w14:paraId="5C5317C9" w14:textId="77777777" w:rsidTr="00F84650">
        <w:trPr>
          <w:cantSplit/>
          <w:trHeight w:val="266"/>
        </w:trPr>
        <w:tc>
          <w:tcPr>
            <w:tcW w:w="1561" w:type="dxa"/>
          </w:tcPr>
          <w:p w14:paraId="5DCEA13E" w14:textId="70307C21" w:rsidR="00F51818" w:rsidRPr="002C657C" w:rsidRDefault="00F51818" w:rsidP="00F5181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ที.เค.ซี. จำกัด</w:t>
            </w:r>
          </w:p>
        </w:tc>
        <w:tc>
          <w:tcPr>
            <w:tcW w:w="1319" w:type="dxa"/>
          </w:tcPr>
          <w:p w14:paraId="5B0CADCD" w14:textId="43053107" w:rsidR="00F51818" w:rsidRPr="002C657C" w:rsidRDefault="00F51818" w:rsidP="00F51818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</w:rPr>
              <w:t>ออกแบบ</w:t>
            </w:r>
          </w:p>
        </w:tc>
        <w:tc>
          <w:tcPr>
            <w:tcW w:w="892" w:type="dxa"/>
          </w:tcPr>
          <w:p w14:paraId="107468FE" w14:textId="62D86FE3" w:rsidR="00F51818" w:rsidRPr="002C657C" w:rsidRDefault="002246F1" w:rsidP="00F5181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F51818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</w:p>
        </w:tc>
        <w:tc>
          <w:tcPr>
            <w:tcW w:w="223" w:type="dxa"/>
          </w:tcPr>
          <w:p w14:paraId="5CEC91BE" w14:textId="77777777" w:rsidR="00F51818" w:rsidRPr="002C657C" w:rsidRDefault="00F51818" w:rsidP="00F5181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</w:tcPr>
          <w:p w14:paraId="7AA00C13" w14:textId="2948543D" w:rsidR="00F51818" w:rsidRPr="002C657C" w:rsidRDefault="002246F1" w:rsidP="00F5181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F51818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</w:p>
        </w:tc>
        <w:tc>
          <w:tcPr>
            <w:tcW w:w="223" w:type="dxa"/>
          </w:tcPr>
          <w:p w14:paraId="68FC1DE0" w14:textId="77777777" w:rsidR="00F51818" w:rsidRPr="002C657C" w:rsidRDefault="00F51818" w:rsidP="00F5181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2B1306A6" w14:textId="301EFC19" w:rsidR="00F51818" w:rsidRPr="002C657C" w:rsidRDefault="002246F1" w:rsidP="00F5181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1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12</w:t>
            </w:r>
            <w:r w:rsidR="00F51818" w:rsidRPr="002C657C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F51818"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23" w:type="dxa"/>
          </w:tcPr>
          <w:p w14:paraId="13F2D3D7" w14:textId="77777777" w:rsidR="00F51818" w:rsidRPr="002C657C" w:rsidRDefault="00F51818" w:rsidP="00F518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65B5A829" w14:textId="1107FBDA" w:rsidR="00F51818" w:rsidRPr="002C657C" w:rsidRDefault="002246F1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168" w:firstLine="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12</w:t>
            </w:r>
            <w:r w:rsidR="00F51818" w:rsidRPr="002C657C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F51818"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23" w:type="dxa"/>
          </w:tcPr>
          <w:p w14:paraId="05010A8F" w14:textId="77777777" w:rsidR="00F51818" w:rsidRPr="002C657C" w:rsidRDefault="00F51818" w:rsidP="00F51818">
            <w:pPr>
              <w:pStyle w:val="acctfourfigures"/>
              <w:tabs>
                <w:tab w:val="decimal" w:pos="551"/>
              </w:tabs>
              <w:spacing w:line="240" w:lineRule="auto"/>
              <w:ind w:right="-168" w:firstLine="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13FEC560" w14:textId="4F921D35" w:rsidR="00F51818" w:rsidRPr="002C657C" w:rsidRDefault="002D3166" w:rsidP="007414C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888</w:t>
            </w:r>
          </w:p>
        </w:tc>
        <w:tc>
          <w:tcPr>
            <w:tcW w:w="223" w:type="dxa"/>
          </w:tcPr>
          <w:p w14:paraId="2FE6BAE9" w14:textId="77777777" w:rsidR="00F51818" w:rsidRPr="002C657C" w:rsidRDefault="00F51818" w:rsidP="00F518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19D379D" w14:textId="747CA2E9" w:rsidR="00F51818" w:rsidRPr="002C657C" w:rsidRDefault="00F51818" w:rsidP="007414CC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8</w:t>
            </w:r>
            <w:r w:rsidR="002246F1"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23" w:type="dxa"/>
          </w:tcPr>
          <w:p w14:paraId="476B5A00" w14:textId="77777777" w:rsidR="00F51818" w:rsidRPr="002C657C" w:rsidRDefault="00F51818" w:rsidP="00F518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92" w:type="dxa"/>
          </w:tcPr>
          <w:p w14:paraId="7C689547" w14:textId="3FEEE70C" w:rsidR="00F51818" w:rsidRPr="002C657C" w:rsidRDefault="007414CC" w:rsidP="007414CC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(</w:t>
            </w:r>
            <w:r w:rsidR="002D3166">
              <w:rPr>
                <w:rFonts w:ascii="Angsana New" w:hAnsi="Angsana New" w:cs="Angsana New"/>
                <w:sz w:val="24"/>
                <w:szCs w:val="24"/>
                <w:lang w:bidi="th-TH"/>
              </w:rPr>
              <w:t>888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)</w:t>
            </w:r>
          </w:p>
        </w:tc>
        <w:tc>
          <w:tcPr>
            <w:tcW w:w="223" w:type="dxa"/>
          </w:tcPr>
          <w:p w14:paraId="5333B87B" w14:textId="77777777" w:rsidR="00F51818" w:rsidRPr="002C657C" w:rsidRDefault="00F51818" w:rsidP="00F518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</w:tcPr>
          <w:p w14:paraId="023931E9" w14:textId="6D3A07DC" w:rsidR="00F51818" w:rsidRPr="002C657C" w:rsidRDefault="00F51818" w:rsidP="00F5181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8</w:t>
            </w:r>
            <w:r w:rsidR="002246F1"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7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23" w:type="dxa"/>
          </w:tcPr>
          <w:p w14:paraId="673C6859" w14:textId="77777777" w:rsidR="00F51818" w:rsidRPr="002C657C" w:rsidRDefault="00F51818" w:rsidP="00F518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137BFAB9" w14:textId="54658BF6" w:rsidR="00F51818" w:rsidRPr="002C657C" w:rsidRDefault="007414CC" w:rsidP="00F51818">
            <w:pPr>
              <w:pStyle w:val="acctfourfigures"/>
              <w:tabs>
                <w:tab w:val="clear" w:pos="765"/>
                <w:tab w:val="decimal" w:pos="482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164E5444" w14:textId="77777777" w:rsidR="00F51818" w:rsidRPr="002C657C" w:rsidRDefault="00F51818" w:rsidP="00F51818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05" w:type="dxa"/>
          </w:tcPr>
          <w:p w14:paraId="56036C00" w14:textId="57627F46" w:rsidR="00F51818" w:rsidRPr="002C657C" w:rsidRDefault="00F51818" w:rsidP="00D70C47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F51818" w:rsidRPr="002C657C" w14:paraId="18D998D8" w14:textId="77777777" w:rsidTr="00F84650">
        <w:trPr>
          <w:cantSplit/>
          <w:trHeight w:val="336"/>
        </w:trPr>
        <w:tc>
          <w:tcPr>
            <w:tcW w:w="1561" w:type="dxa"/>
          </w:tcPr>
          <w:p w14:paraId="7AC46769" w14:textId="77777777" w:rsidR="00F51818" w:rsidRPr="002C657C" w:rsidRDefault="00F51818" w:rsidP="00F51818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19" w:type="dxa"/>
          </w:tcPr>
          <w:p w14:paraId="5BC02ED7" w14:textId="77777777" w:rsidR="00F51818" w:rsidRPr="002C657C" w:rsidRDefault="00F51818" w:rsidP="00F5181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</w:tcPr>
          <w:p w14:paraId="76D1C625" w14:textId="77777777" w:rsidR="00F51818" w:rsidRPr="002C657C" w:rsidRDefault="00F51818" w:rsidP="00F5181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3" w:type="dxa"/>
          </w:tcPr>
          <w:p w14:paraId="68AB63B0" w14:textId="77777777" w:rsidR="00F51818" w:rsidRPr="002C657C" w:rsidRDefault="00F51818" w:rsidP="00F5181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</w:tcPr>
          <w:p w14:paraId="121C46A9" w14:textId="77777777" w:rsidR="00F51818" w:rsidRPr="002C657C" w:rsidRDefault="00F51818" w:rsidP="00F5181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3" w:type="dxa"/>
          </w:tcPr>
          <w:p w14:paraId="61CF6E33" w14:textId="77777777" w:rsidR="00F51818" w:rsidRPr="002C657C" w:rsidRDefault="00F51818" w:rsidP="00F5181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</w:tcPr>
          <w:p w14:paraId="6DC38C31" w14:textId="77777777" w:rsidR="00F51818" w:rsidRPr="002C657C" w:rsidRDefault="00F51818" w:rsidP="00F518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3" w:type="dxa"/>
          </w:tcPr>
          <w:p w14:paraId="01E622B3" w14:textId="77777777" w:rsidR="00F51818" w:rsidRPr="002C657C" w:rsidRDefault="00F51818" w:rsidP="00F518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</w:tcPr>
          <w:p w14:paraId="74CDD9E8" w14:textId="77777777" w:rsidR="00F51818" w:rsidRPr="002C657C" w:rsidRDefault="00F51818" w:rsidP="00F518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3" w:type="dxa"/>
          </w:tcPr>
          <w:p w14:paraId="182D91EC" w14:textId="77777777" w:rsidR="00F51818" w:rsidRPr="002C657C" w:rsidRDefault="00F51818" w:rsidP="00F518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2743BFDC" w14:textId="7220A1A4" w:rsidR="00F51818" w:rsidRPr="002C657C" w:rsidRDefault="002D3166" w:rsidP="007414C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888</w:t>
            </w:r>
          </w:p>
        </w:tc>
        <w:tc>
          <w:tcPr>
            <w:tcW w:w="223" w:type="dxa"/>
          </w:tcPr>
          <w:p w14:paraId="6D242C71" w14:textId="77777777" w:rsidR="00F51818" w:rsidRPr="002C657C" w:rsidRDefault="00F51818" w:rsidP="00F518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9DCDF" w14:textId="1CB75DC2" w:rsidR="00F51818" w:rsidRPr="002C657C" w:rsidRDefault="00F51818" w:rsidP="007414CC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8</w:t>
            </w:r>
            <w:r w:rsidR="002246F1"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1</w:t>
            </w: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23" w:type="dxa"/>
          </w:tcPr>
          <w:p w14:paraId="1E2B0731" w14:textId="77777777" w:rsidR="00F51818" w:rsidRPr="002C657C" w:rsidRDefault="00F51818" w:rsidP="00F518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73BFB4C5" w14:textId="203D4D44" w:rsidR="00F51818" w:rsidRPr="002C657C" w:rsidRDefault="007414CC" w:rsidP="007414CC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(</w:t>
            </w:r>
            <w:r w:rsidR="002D316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888</w:t>
            </w: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23" w:type="dxa"/>
          </w:tcPr>
          <w:p w14:paraId="1C86DED5" w14:textId="77777777" w:rsidR="00F51818" w:rsidRPr="002C657C" w:rsidRDefault="00F51818" w:rsidP="00F518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7D1F4F31" w14:textId="7E5EF43A" w:rsidR="00F51818" w:rsidRPr="002C657C" w:rsidRDefault="00F51818" w:rsidP="00F5181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8</w:t>
            </w:r>
            <w:r w:rsidR="002246F1"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1</w:t>
            </w: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7</w:t>
            </w: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23" w:type="dxa"/>
          </w:tcPr>
          <w:p w14:paraId="352E0562" w14:textId="77777777" w:rsidR="00F51818" w:rsidRPr="002C657C" w:rsidRDefault="00F51818" w:rsidP="00F518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9160BC" w14:textId="56B730CF" w:rsidR="00F51818" w:rsidRPr="002C657C" w:rsidRDefault="007414CC" w:rsidP="00F51818">
            <w:pPr>
              <w:pStyle w:val="acctfourfigures"/>
              <w:tabs>
                <w:tab w:val="clear" w:pos="765"/>
                <w:tab w:val="decimal" w:pos="482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23" w:type="dxa"/>
          </w:tcPr>
          <w:p w14:paraId="0138E7DD" w14:textId="77777777" w:rsidR="00F51818" w:rsidRPr="002C657C" w:rsidRDefault="00F51818" w:rsidP="00F51818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7F23BB69" w14:textId="008E63FB" w:rsidR="00F51818" w:rsidRPr="002C657C" w:rsidRDefault="00F51818" w:rsidP="00D70C47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F51818" w:rsidRPr="002C657C" w14:paraId="2A2346D9" w14:textId="77777777" w:rsidTr="00F84650">
        <w:trPr>
          <w:cantSplit/>
          <w:trHeight w:val="336"/>
        </w:trPr>
        <w:tc>
          <w:tcPr>
            <w:tcW w:w="1561" w:type="dxa"/>
          </w:tcPr>
          <w:p w14:paraId="6EC9527C" w14:textId="77777777" w:rsidR="00F51818" w:rsidRPr="002C657C" w:rsidRDefault="00F51818" w:rsidP="00F51818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9" w:type="dxa"/>
          </w:tcPr>
          <w:p w14:paraId="3C6E4BD8" w14:textId="77777777" w:rsidR="00F51818" w:rsidRPr="002C657C" w:rsidRDefault="00F51818" w:rsidP="00F5181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</w:tcPr>
          <w:p w14:paraId="6E606D6A" w14:textId="77777777" w:rsidR="00F51818" w:rsidRPr="002C657C" w:rsidRDefault="00F51818" w:rsidP="00F5181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3" w:type="dxa"/>
          </w:tcPr>
          <w:p w14:paraId="04527472" w14:textId="77777777" w:rsidR="00F51818" w:rsidRPr="002C657C" w:rsidRDefault="00F51818" w:rsidP="00F5181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</w:tcPr>
          <w:p w14:paraId="6A49F37B" w14:textId="77777777" w:rsidR="00F51818" w:rsidRPr="002C657C" w:rsidRDefault="00F51818" w:rsidP="00F5181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3" w:type="dxa"/>
          </w:tcPr>
          <w:p w14:paraId="320EAD1F" w14:textId="77777777" w:rsidR="00F51818" w:rsidRPr="002C657C" w:rsidRDefault="00F51818" w:rsidP="00F5181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</w:tcPr>
          <w:p w14:paraId="78144644" w14:textId="77777777" w:rsidR="00F51818" w:rsidRPr="002C657C" w:rsidRDefault="00F51818" w:rsidP="00F518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3" w:type="dxa"/>
          </w:tcPr>
          <w:p w14:paraId="3CD88DE6" w14:textId="77777777" w:rsidR="00F51818" w:rsidRPr="002C657C" w:rsidRDefault="00F51818" w:rsidP="00F518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</w:tcPr>
          <w:p w14:paraId="5AC8794F" w14:textId="77777777" w:rsidR="00F51818" w:rsidRPr="002C657C" w:rsidRDefault="00F51818" w:rsidP="00F518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3" w:type="dxa"/>
          </w:tcPr>
          <w:p w14:paraId="57E2B3D9" w14:textId="77777777" w:rsidR="00F51818" w:rsidRPr="002C657C" w:rsidRDefault="00F51818" w:rsidP="00F518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2F1A781B" w14:textId="77777777" w:rsidR="00F51818" w:rsidRPr="002C657C" w:rsidRDefault="00F51818" w:rsidP="00F518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223" w:type="dxa"/>
          </w:tcPr>
          <w:p w14:paraId="257E6958" w14:textId="77777777" w:rsidR="00F51818" w:rsidRPr="002C657C" w:rsidRDefault="00F51818" w:rsidP="00F518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7D9C1E05" w14:textId="77777777" w:rsidR="00F51818" w:rsidRPr="002C657C" w:rsidRDefault="00F51818" w:rsidP="00F51818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223" w:type="dxa"/>
          </w:tcPr>
          <w:p w14:paraId="6938A9D6" w14:textId="77777777" w:rsidR="00F51818" w:rsidRPr="002C657C" w:rsidRDefault="00F51818" w:rsidP="00F518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3DD8790B" w14:textId="77777777" w:rsidR="00F51818" w:rsidRPr="002C657C" w:rsidRDefault="00F51818" w:rsidP="00F5181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223" w:type="dxa"/>
          </w:tcPr>
          <w:p w14:paraId="34A86FF7" w14:textId="77777777" w:rsidR="00F51818" w:rsidRPr="002C657C" w:rsidRDefault="00F51818" w:rsidP="00F518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3CDC2FD2" w14:textId="77777777" w:rsidR="00F51818" w:rsidRPr="002C657C" w:rsidRDefault="00F51818" w:rsidP="00F5181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223" w:type="dxa"/>
          </w:tcPr>
          <w:p w14:paraId="66236401" w14:textId="77777777" w:rsidR="00F51818" w:rsidRPr="002C657C" w:rsidRDefault="00F51818" w:rsidP="00F518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76C05699" w14:textId="77777777" w:rsidR="00F51818" w:rsidRPr="002C657C" w:rsidRDefault="00F51818" w:rsidP="00F518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223" w:type="dxa"/>
          </w:tcPr>
          <w:p w14:paraId="4BC71C6C" w14:textId="77777777" w:rsidR="00F51818" w:rsidRPr="002C657C" w:rsidRDefault="00F51818" w:rsidP="00F51818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309A4A5B" w14:textId="77777777" w:rsidR="00F51818" w:rsidRPr="002C657C" w:rsidRDefault="00F51818" w:rsidP="00F518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lang w:bidi="th-TH"/>
              </w:rPr>
            </w:pPr>
          </w:p>
        </w:tc>
      </w:tr>
    </w:tbl>
    <w:p w14:paraId="6A9831E9" w14:textId="44B9F662" w:rsidR="006F5AB0" w:rsidRPr="00031D01" w:rsidRDefault="006F5AB0" w:rsidP="00E16B8D">
      <w:pPr>
        <w:spacing w:line="240" w:lineRule="auto"/>
        <w:rPr>
          <w:rFonts w:ascii="Angsana New" w:hAnsi="Angsana New" w:cs="Angsana New"/>
          <w:i/>
          <w:iCs/>
          <w:color w:val="0000FF"/>
          <w:sz w:val="28"/>
          <w:szCs w:val="28"/>
          <w:shd w:val="clear" w:color="auto" w:fill="D9D9D9"/>
          <w:cs/>
        </w:rPr>
        <w:sectPr w:rsidR="006F5AB0" w:rsidRPr="00031D01" w:rsidSect="00240FB9">
          <w:headerReference w:type="even" r:id="rId10"/>
          <w:headerReference w:type="default" r:id="rId11"/>
          <w:headerReference w:type="first" r:id="rId12"/>
          <w:footerReference w:type="firs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6304FDA" w14:textId="17C3DE53" w:rsidR="008834BE" w:rsidRPr="00031D01" w:rsidRDefault="007A4B8D" w:rsidP="0064279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  <w:lang w:val="th-TH"/>
        </w:rPr>
      </w:pPr>
      <w:r w:rsidRPr="00031D01"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lastRenderedPageBreak/>
        <w:t>เ</w:t>
      </w:r>
      <w:r w:rsidR="00007EE9" w:rsidRPr="00031D01"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t>งินลงทุนในบริษัทย่อย</w:t>
      </w:r>
      <w:r w:rsidR="006A7BD2" w:rsidRPr="00031D01"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t xml:space="preserve"> </w:t>
      </w:r>
    </w:p>
    <w:p w14:paraId="734EEC19" w14:textId="77777777" w:rsidR="004648C8" w:rsidRPr="00031D01" w:rsidRDefault="004648C8" w:rsidP="004648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text" w:horzAnchor="margin" w:tblpX="450" w:tblpY="47"/>
        <w:tblW w:w="1421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18"/>
        <w:gridCol w:w="1267"/>
        <w:gridCol w:w="905"/>
        <w:gridCol w:w="234"/>
        <w:gridCol w:w="882"/>
        <w:gridCol w:w="235"/>
        <w:gridCol w:w="953"/>
        <w:gridCol w:w="237"/>
        <w:gridCol w:w="916"/>
        <w:gridCol w:w="235"/>
        <w:gridCol w:w="917"/>
        <w:gridCol w:w="235"/>
        <w:gridCol w:w="919"/>
        <w:gridCol w:w="235"/>
        <w:gridCol w:w="917"/>
        <w:gridCol w:w="235"/>
        <w:gridCol w:w="919"/>
        <w:gridCol w:w="235"/>
        <w:gridCol w:w="1008"/>
        <w:gridCol w:w="233"/>
        <w:gridCol w:w="1040"/>
        <w:gridCol w:w="40"/>
      </w:tblGrid>
      <w:tr w:rsidR="004648C8" w:rsidRPr="002C657C" w14:paraId="10006D10" w14:textId="77777777" w:rsidTr="00B749FC">
        <w:trPr>
          <w:cantSplit/>
          <w:trHeight w:val="174"/>
          <w:tblHeader/>
        </w:trPr>
        <w:tc>
          <w:tcPr>
            <w:tcW w:w="2685" w:type="dxa"/>
            <w:gridSpan w:val="2"/>
            <w:vAlign w:val="bottom"/>
          </w:tcPr>
          <w:p w14:paraId="35C46003" w14:textId="7552262F" w:rsidR="004648C8" w:rsidRPr="002C657C" w:rsidRDefault="004648C8" w:rsidP="00C24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021" w:type="dxa"/>
            <w:gridSpan w:val="3"/>
            <w:vAlign w:val="bottom"/>
          </w:tcPr>
          <w:p w14:paraId="49A42057" w14:textId="77777777" w:rsidR="004648C8" w:rsidRPr="002C657C" w:rsidRDefault="004648C8" w:rsidP="00C24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5" w:type="dxa"/>
            <w:vAlign w:val="bottom"/>
          </w:tcPr>
          <w:p w14:paraId="38798DDC" w14:textId="77777777" w:rsidR="004648C8" w:rsidRPr="002C657C" w:rsidRDefault="004648C8" w:rsidP="00C24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2A440C1C" w14:textId="77777777" w:rsidR="004648C8" w:rsidRPr="002C657C" w:rsidRDefault="004648C8" w:rsidP="00C24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5" w:type="dxa"/>
            <w:vAlign w:val="bottom"/>
          </w:tcPr>
          <w:p w14:paraId="0F916A30" w14:textId="77777777" w:rsidR="004648C8" w:rsidRPr="002C657C" w:rsidRDefault="004648C8" w:rsidP="00C24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3" w:type="dxa"/>
            <w:gridSpan w:val="12"/>
            <w:vAlign w:val="bottom"/>
          </w:tcPr>
          <w:p w14:paraId="58A36903" w14:textId="34B8DE83" w:rsidR="004648C8" w:rsidRPr="002C657C" w:rsidRDefault="004648C8" w:rsidP="00C24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D3516" w:rsidRPr="002C657C" w14:paraId="4BFF3208" w14:textId="77777777" w:rsidTr="00B749FC">
        <w:trPr>
          <w:gridAfter w:val="1"/>
          <w:wAfter w:w="40" w:type="dxa"/>
          <w:cantSplit/>
          <w:trHeight w:val="549"/>
          <w:tblHeader/>
        </w:trPr>
        <w:tc>
          <w:tcPr>
            <w:tcW w:w="1418" w:type="dxa"/>
            <w:vAlign w:val="bottom"/>
          </w:tcPr>
          <w:p w14:paraId="7B64B189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7" w:type="dxa"/>
            <w:vAlign w:val="bottom"/>
          </w:tcPr>
          <w:p w14:paraId="60FBD3D9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ลักษณะ</w:t>
            </w:r>
          </w:p>
          <w:p w14:paraId="37FB0812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2021" w:type="dxa"/>
            <w:gridSpan w:val="3"/>
            <w:vAlign w:val="bottom"/>
          </w:tcPr>
          <w:p w14:paraId="34716505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สัดส่วน</w:t>
            </w:r>
          </w:p>
          <w:p w14:paraId="7D3D396B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235" w:type="dxa"/>
            <w:vAlign w:val="bottom"/>
          </w:tcPr>
          <w:p w14:paraId="30D0BE73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53270FED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C9AE23F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35" w:type="dxa"/>
            <w:vAlign w:val="bottom"/>
          </w:tcPr>
          <w:p w14:paraId="7CE65AFB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1" w:type="dxa"/>
            <w:gridSpan w:val="3"/>
            <w:vAlign w:val="bottom"/>
          </w:tcPr>
          <w:p w14:paraId="2C3D560E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81B2F20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35" w:type="dxa"/>
            <w:vAlign w:val="bottom"/>
          </w:tcPr>
          <w:p w14:paraId="1C426A55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071" w:type="dxa"/>
            <w:gridSpan w:val="3"/>
          </w:tcPr>
          <w:p w14:paraId="18A50766" w14:textId="77777777" w:rsidR="00ED3516" w:rsidRPr="002C657C" w:rsidRDefault="00ED3516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B6A5BB0" w14:textId="0E199612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การด้อยค่า</w:t>
            </w:r>
            <w:r w:rsidRPr="002C657C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235" w:type="dxa"/>
          </w:tcPr>
          <w:p w14:paraId="0A4C1DB2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281" w:type="dxa"/>
            <w:gridSpan w:val="3"/>
          </w:tcPr>
          <w:p w14:paraId="18C39D72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B000CFD" w14:textId="237BE898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ราคาทุน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-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ED3516" w:rsidRPr="002C657C" w14:paraId="7EF01419" w14:textId="77777777" w:rsidTr="003C34E2">
        <w:trPr>
          <w:gridAfter w:val="1"/>
          <w:wAfter w:w="40" w:type="dxa"/>
          <w:cantSplit/>
          <w:trHeight w:val="273"/>
          <w:tblHeader/>
        </w:trPr>
        <w:tc>
          <w:tcPr>
            <w:tcW w:w="1418" w:type="dxa"/>
          </w:tcPr>
          <w:p w14:paraId="182F3AF2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</w:tcPr>
          <w:p w14:paraId="66F507D0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6139B5B7" w14:textId="2682723C" w:rsidR="00ED3516" w:rsidRPr="002C657C" w:rsidRDefault="002246F1" w:rsidP="003C34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  <w:r w:rsidR="00527FB7"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0</w:t>
            </w:r>
            <w:r w:rsidR="003C34E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="001379AA" w:rsidRPr="002C657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34" w:type="dxa"/>
          </w:tcPr>
          <w:p w14:paraId="7DFD10AF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7075F64B" w14:textId="3C4CAE30" w:rsidR="00ED3516" w:rsidRPr="002C657C" w:rsidRDefault="002246F1" w:rsidP="003C34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="00ED3516"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235" w:type="dxa"/>
          </w:tcPr>
          <w:p w14:paraId="78768AA9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B2797D" w14:textId="330DA28F" w:rsidR="00ED3516" w:rsidRPr="002C657C" w:rsidRDefault="002246F1" w:rsidP="003C34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  <w:r w:rsidR="00527FB7"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0</w:t>
            </w:r>
            <w:r w:rsidR="003C34E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="001379AA" w:rsidRPr="002C657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37" w:type="dxa"/>
          </w:tcPr>
          <w:p w14:paraId="37EBB99B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93C3943" w14:textId="16A7A50D" w:rsidR="00ED3516" w:rsidRPr="002C657C" w:rsidRDefault="002246F1" w:rsidP="003C34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="003C34E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="00ED3516"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35" w:type="dxa"/>
          </w:tcPr>
          <w:p w14:paraId="466DA3E5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773558E3" w14:textId="48C96B2D" w:rsidR="00ED3516" w:rsidRPr="002C657C" w:rsidRDefault="002246F1" w:rsidP="003C34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  <w:r w:rsidR="00527FB7"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0</w:t>
            </w:r>
            <w:r w:rsidR="003C34E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="001379AA" w:rsidRPr="002C657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35" w:type="dxa"/>
          </w:tcPr>
          <w:p w14:paraId="549FEE5B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1687F67F" w14:textId="722186C5" w:rsidR="00ED3516" w:rsidRPr="002C657C" w:rsidRDefault="002246F1" w:rsidP="003C34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="00ED3516"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235" w:type="dxa"/>
          </w:tcPr>
          <w:p w14:paraId="0F5FB156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6522F852" w14:textId="1D1F9AF9" w:rsidR="00ED3516" w:rsidRPr="002C657C" w:rsidRDefault="002246F1" w:rsidP="003C34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  <w:r w:rsidR="00527FB7"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0</w:t>
            </w:r>
            <w:r w:rsidR="003C34E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="001379AA" w:rsidRPr="002C657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35" w:type="dxa"/>
          </w:tcPr>
          <w:p w14:paraId="099D57F4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19" w:type="dxa"/>
          </w:tcPr>
          <w:p w14:paraId="7443F046" w14:textId="6088F974" w:rsidR="00ED3516" w:rsidRPr="002C657C" w:rsidRDefault="002246F1" w:rsidP="003C34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="00ED3516"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235" w:type="dxa"/>
          </w:tcPr>
          <w:p w14:paraId="6D6595F4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62BA434" w14:textId="262D8964" w:rsidR="00ED3516" w:rsidRPr="002C657C" w:rsidRDefault="002246F1" w:rsidP="003C34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  <w:r w:rsidR="00527FB7"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0</w:t>
            </w:r>
            <w:r w:rsidR="003C34E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="001379AA" w:rsidRPr="002C657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33" w:type="dxa"/>
          </w:tcPr>
          <w:p w14:paraId="03474F96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14:paraId="5A0B4F5A" w14:textId="3BFC7ACD" w:rsidR="00ED3516" w:rsidRPr="002C657C" w:rsidRDefault="002246F1" w:rsidP="003C34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="00F51818"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</w:tr>
      <w:tr w:rsidR="00ED3516" w:rsidRPr="002C657C" w14:paraId="1B054BD1" w14:textId="77777777" w:rsidTr="00B749FC">
        <w:trPr>
          <w:gridAfter w:val="1"/>
          <w:wAfter w:w="40" w:type="dxa"/>
          <w:cantSplit/>
          <w:trHeight w:val="180"/>
          <w:tblHeader/>
        </w:trPr>
        <w:tc>
          <w:tcPr>
            <w:tcW w:w="1418" w:type="dxa"/>
          </w:tcPr>
          <w:p w14:paraId="5B3FEC35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</w:tcPr>
          <w:p w14:paraId="3E558119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71467FBC" w14:textId="7ECC1B94" w:rsidR="00ED3516" w:rsidRPr="002C657C" w:rsidRDefault="002246F1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913FE7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56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4" w:type="dxa"/>
          </w:tcPr>
          <w:p w14:paraId="389F3F77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50528EEC" w14:textId="1053AE81" w:rsidR="00ED3516" w:rsidRPr="002C657C" w:rsidRDefault="002246F1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913FE7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56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5" w:type="dxa"/>
          </w:tcPr>
          <w:p w14:paraId="0A41D3A5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</w:tcPr>
          <w:p w14:paraId="1A61279A" w14:textId="1081A2BE" w:rsidR="00ED3516" w:rsidRPr="002C657C" w:rsidRDefault="002246F1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913FE7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56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7" w:type="dxa"/>
          </w:tcPr>
          <w:p w14:paraId="1C38FD70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15F77E5" w14:textId="6F83525D" w:rsidR="00ED3516" w:rsidRPr="002C657C" w:rsidRDefault="002246F1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913FE7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56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5" w:type="dxa"/>
          </w:tcPr>
          <w:p w14:paraId="56876D99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4846585" w14:textId="20F60C08" w:rsidR="00ED3516" w:rsidRPr="002C657C" w:rsidRDefault="002246F1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913FE7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56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5" w:type="dxa"/>
          </w:tcPr>
          <w:p w14:paraId="0637581E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143C1E3D" w14:textId="07D0E2C4" w:rsidR="00ED3516" w:rsidRPr="002C657C" w:rsidRDefault="002246F1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913FE7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56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5" w:type="dxa"/>
          </w:tcPr>
          <w:p w14:paraId="24B7590A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8DF929A" w14:textId="7EF511A1" w:rsidR="00ED3516" w:rsidRPr="002C657C" w:rsidRDefault="002246F1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913FE7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56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5" w:type="dxa"/>
          </w:tcPr>
          <w:p w14:paraId="2407D9BD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5C38FF8D" w14:textId="3B4DE900" w:rsidR="00ED3516" w:rsidRPr="002C657C" w:rsidRDefault="002246F1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913FE7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56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5" w:type="dxa"/>
          </w:tcPr>
          <w:p w14:paraId="11B0A08A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600A9BB" w14:textId="41E5F8E1" w:rsidR="00ED3516" w:rsidRPr="002C657C" w:rsidRDefault="002246F1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913FE7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56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3" w:type="dxa"/>
          </w:tcPr>
          <w:p w14:paraId="227C3CE8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14:paraId="13395F2F" w14:textId="778C0099" w:rsidR="00ED3516" w:rsidRPr="002C657C" w:rsidRDefault="002246F1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913FE7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56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</w:p>
        </w:tc>
      </w:tr>
      <w:tr w:rsidR="00ED3516" w:rsidRPr="002C657C" w14:paraId="5CF4D42D" w14:textId="77777777" w:rsidTr="00B749FC">
        <w:trPr>
          <w:cantSplit/>
          <w:trHeight w:val="314"/>
          <w:tblHeader/>
        </w:trPr>
        <w:tc>
          <w:tcPr>
            <w:tcW w:w="1418" w:type="dxa"/>
          </w:tcPr>
          <w:p w14:paraId="353A5E2E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</w:tcPr>
          <w:p w14:paraId="1B3BC89B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021" w:type="dxa"/>
            <w:gridSpan w:val="3"/>
          </w:tcPr>
          <w:p w14:paraId="5F8B9722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5" w:type="dxa"/>
          </w:tcPr>
          <w:p w14:paraId="0931CF5E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274" w:type="dxa"/>
            <w:gridSpan w:val="16"/>
          </w:tcPr>
          <w:p w14:paraId="56ECFEB9" w14:textId="48506CB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ED3516" w:rsidRPr="002C657C" w14:paraId="6DD36323" w14:textId="77777777" w:rsidTr="00B749FC">
        <w:trPr>
          <w:gridAfter w:val="1"/>
          <w:wAfter w:w="40" w:type="dxa"/>
          <w:cantSplit/>
          <w:trHeight w:val="324"/>
        </w:trPr>
        <w:tc>
          <w:tcPr>
            <w:tcW w:w="2685" w:type="dxa"/>
            <w:gridSpan w:val="2"/>
          </w:tcPr>
          <w:p w14:paraId="377C9B70" w14:textId="77777777" w:rsidR="00ED3516" w:rsidRPr="002C657C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905" w:type="dxa"/>
          </w:tcPr>
          <w:p w14:paraId="4263F067" w14:textId="77777777" w:rsidR="00ED3516" w:rsidRPr="002C657C" w:rsidRDefault="00ED3516" w:rsidP="00ED351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4" w:type="dxa"/>
          </w:tcPr>
          <w:p w14:paraId="0F0A7BA8" w14:textId="77777777" w:rsidR="00ED3516" w:rsidRPr="002C657C" w:rsidRDefault="00ED3516" w:rsidP="00ED351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2036A683" w14:textId="77777777" w:rsidR="00ED3516" w:rsidRPr="002C657C" w:rsidRDefault="00ED3516" w:rsidP="00ED351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5" w:type="dxa"/>
          </w:tcPr>
          <w:p w14:paraId="6B9EB831" w14:textId="77777777" w:rsidR="00ED3516" w:rsidRPr="002C657C" w:rsidRDefault="00ED3516" w:rsidP="00ED3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</w:tcPr>
          <w:p w14:paraId="430D3061" w14:textId="77777777" w:rsidR="00ED3516" w:rsidRPr="002C657C" w:rsidRDefault="00ED3516" w:rsidP="00ED3516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7" w:type="dxa"/>
          </w:tcPr>
          <w:p w14:paraId="6C05C763" w14:textId="77777777" w:rsidR="00ED3516" w:rsidRPr="002C657C" w:rsidRDefault="00ED3516" w:rsidP="00ED3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4BF0C1D" w14:textId="77777777" w:rsidR="00ED3516" w:rsidRPr="002C657C" w:rsidRDefault="00ED3516" w:rsidP="00ED3516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5" w:type="dxa"/>
          </w:tcPr>
          <w:p w14:paraId="204084C9" w14:textId="77777777" w:rsidR="00ED3516" w:rsidRPr="002C657C" w:rsidRDefault="00ED3516" w:rsidP="00ED3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6632DB19" w14:textId="77777777" w:rsidR="00ED3516" w:rsidRPr="002C657C" w:rsidRDefault="00ED3516" w:rsidP="00ED351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5" w:type="dxa"/>
          </w:tcPr>
          <w:p w14:paraId="480C443E" w14:textId="77777777" w:rsidR="00ED3516" w:rsidRPr="002C657C" w:rsidRDefault="00ED3516" w:rsidP="00ED3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19A2E986" w14:textId="77777777" w:rsidR="00ED3516" w:rsidRPr="002C657C" w:rsidRDefault="00ED3516" w:rsidP="00ED351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5" w:type="dxa"/>
          </w:tcPr>
          <w:p w14:paraId="19E57BD8" w14:textId="77777777" w:rsidR="00ED3516" w:rsidRPr="002C657C" w:rsidRDefault="00ED3516" w:rsidP="00ED3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1A669CC7" w14:textId="77777777" w:rsidR="00ED3516" w:rsidRPr="002C657C" w:rsidRDefault="00ED3516" w:rsidP="00ED351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5" w:type="dxa"/>
          </w:tcPr>
          <w:p w14:paraId="6D992F4B" w14:textId="77777777" w:rsidR="00ED3516" w:rsidRPr="002C657C" w:rsidRDefault="00ED3516" w:rsidP="00ED3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19" w:type="dxa"/>
          </w:tcPr>
          <w:p w14:paraId="28B84882" w14:textId="77777777" w:rsidR="00ED3516" w:rsidRPr="002C657C" w:rsidRDefault="00ED3516" w:rsidP="00ED351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5" w:type="dxa"/>
          </w:tcPr>
          <w:p w14:paraId="40C26B3C" w14:textId="77777777" w:rsidR="00ED3516" w:rsidRPr="002C657C" w:rsidRDefault="00ED3516" w:rsidP="00ED3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7046FE7" w14:textId="77777777" w:rsidR="00ED3516" w:rsidRPr="002C657C" w:rsidRDefault="00ED3516" w:rsidP="00ED351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3" w:type="dxa"/>
          </w:tcPr>
          <w:p w14:paraId="2045BA5A" w14:textId="77777777" w:rsidR="00ED3516" w:rsidRPr="002C657C" w:rsidRDefault="00ED3516" w:rsidP="00ED3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14:paraId="2E0AC279" w14:textId="77777777" w:rsidR="00ED3516" w:rsidRPr="002C657C" w:rsidRDefault="00ED3516" w:rsidP="00ED351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D70C47" w:rsidRPr="002C657C" w14:paraId="6CE8D864" w14:textId="77777777" w:rsidTr="00B749FC">
        <w:trPr>
          <w:gridAfter w:val="1"/>
          <w:wAfter w:w="40" w:type="dxa"/>
          <w:cantSplit/>
          <w:trHeight w:val="562"/>
        </w:trPr>
        <w:tc>
          <w:tcPr>
            <w:tcW w:w="1418" w:type="dxa"/>
          </w:tcPr>
          <w:p w14:paraId="1744AD54" w14:textId="77777777" w:rsidR="00D70C47" w:rsidRPr="002C657C" w:rsidRDefault="00D70C47" w:rsidP="00D70C47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 w:cs="Angsana New"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ทานากะ </w:t>
            </w:r>
          </w:p>
          <w:p w14:paraId="6A650189" w14:textId="77777777" w:rsidR="00D70C47" w:rsidRPr="002C657C" w:rsidRDefault="00D70C47" w:rsidP="00D70C47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 w:cs="Angsana New"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เวลดิ้ง เซ็นเตอร์      </w:t>
            </w:r>
          </w:p>
          <w:p w14:paraId="618F24FB" w14:textId="042CED4F" w:rsidR="00D70C47" w:rsidRPr="002C657C" w:rsidRDefault="00D70C47" w:rsidP="00D70C47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 w:cs="Angsana New"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267" w:type="dxa"/>
          </w:tcPr>
          <w:p w14:paraId="4B8AA758" w14:textId="493BBC39" w:rsidR="00D70C47" w:rsidRPr="002C657C" w:rsidRDefault="00D70C47" w:rsidP="00F84650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รับฝึกอบรมช่าง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 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br/>
              <w:t xml:space="preserve">   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เชื่อมและ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  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br/>
              <w:t xml:space="preserve">   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905" w:type="dxa"/>
          </w:tcPr>
          <w:p w14:paraId="43BC3042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3E082695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142C5F8" w14:textId="04B9B0B3" w:rsidR="00D70C47" w:rsidRPr="002C657C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99.9</w:t>
            </w:r>
            <w:r w:rsidR="002246F1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</w:p>
        </w:tc>
        <w:tc>
          <w:tcPr>
            <w:tcW w:w="234" w:type="dxa"/>
          </w:tcPr>
          <w:p w14:paraId="19B17D42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614CA299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1D2F20A0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491F0F5D" w14:textId="735D218F" w:rsidR="00D70C47" w:rsidRPr="002C657C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99</w:t>
            </w:r>
            <w:r w:rsidRPr="002C657C">
              <w:rPr>
                <w:rFonts w:ascii="Angsana New" w:hAnsi="Angsana New" w:cs="Angsana New" w:hint="cs"/>
                <w:sz w:val="24"/>
                <w:szCs w:val="24"/>
              </w:rPr>
              <w:t>.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</w:t>
            </w:r>
            <w:r w:rsidR="002246F1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</w:p>
        </w:tc>
        <w:tc>
          <w:tcPr>
            <w:tcW w:w="235" w:type="dxa"/>
          </w:tcPr>
          <w:p w14:paraId="479D3A14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</w:tcPr>
          <w:p w14:paraId="4E112F2A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57223CB7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75C9DC31" w14:textId="4A939555" w:rsidR="00D70C47" w:rsidRPr="002C657C" w:rsidRDefault="00D70C47" w:rsidP="00D70C47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99</w:t>
            </w:r>
            <w:r w:rsidRPr="002C657C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37" w:type="dxa"/>
          </w:tcPr>
          <w:p w14:paraId="5C113637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AFA7B0A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455A69C9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1B59C3E9" w14:textId="383F447B" w:rsidR="00D70C47" w:rsidRPr="002C657C" w:rsidRDefault="00D70C47" w:rsidP="00D70C47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99</w:t>
            </w:r>
            <w:r w:rsidRPr="002C657C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35" w:type="dxa"/>
          </w:tcPr>
          <w:p w14:paraId="5DBD72A5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166A63B7" w14:textId="77777777" w:rsidR="00D70C47" w:rsidRPr="002C657C" w:rsidRDefault="00D70C47" w:rsidP="004E1F7D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2506064" w14:textId="77777777" w:rsidR="00D70C47" w:rsidRPr="002C657C" w:rsidRDefault="00D70C47" w:rsidP="004E1F7D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7E41C33" w14:textId="20E588A0" w:rsidR="00D70C47" w:rsidRPr="002C657C" w:rsidRDefault="002D3166" w:rsidP="004E1F7D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95,205</w:t>
            </w:r>
          </w:p>
        </w:tc>
        <w:tc>
          <w:tcPr>
            <w:tcW w:w="235" w:type="dxa"/>
          </w:tcPr>
          <w:p w14:paraId="151ABED3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2840B2CE" w14:textId="77777777" w:rsidR="00D70C47" w:rsidRPr="002C657C" w:rsidRDefault="00D70C47" w:rsidP="004E1F7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      </w:t>
            </w:r>
          </w:p>
          <w:p w14:paraId="22778511" w14:textId="77777777" w:rsidR="00D70C47" w:rsidRPr="002C657C" w:rsidRDefault="00D70C47" w:rsidP="004E1F7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3E176684" w14:textId="11418E1E" w:rsidR="00D70C47" w:rsidRPr="002C657C" w:rsidRDefault="00D70C47" w:rsidP="004E1F7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26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87</w:t>
            </w:r>
            <w:r w:rsidRPr="002C657C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556</w:t>
            </w:r>
          </w:p>
        </w:tc>
        <w:tc>
          <w:tcPr>
            <w:tcW w:w="235" w:type="dxa"/>
          </w:tcPr>
          <w:p w14:paraId="22C4A2D5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1AF4F3F2" w14:textId="77777777" w:rsidR="00D70C47" w:rsidRPr="002C657C" w:rsidRDefault="00D70C47" w:rsidP="004E1F7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2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23F4A3B" w14:textId="77777777" w:rsidR="00D70C47" w:rsidRPr="002C657C" w:rsidRDefault="00D70C47" w:rsidP="004E1F7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2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86D70FF" w14:textId="110F7F92" w:rsidR="00D70C47" w:rsidRPr="002C657C" w:rsidRDefault="00D70C47" w:rsidP="004E1F7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highlight w:val="yellow"/>
                <w:lang w:val="en-US"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35" w:type="dxa"/>
          </w:tcPr>
          <w:p w14:paraId="3994B23D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919" w:type="dxa"/>
          </w:tcPr>
          <w:p w14:paraId="75F3230E" w14:textId="77777777" w:rsidR="00D70C47" w:rsidRPr="002C657C" w:rsidRDefault="00D70C47" w:rsidP="004E1F7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2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383C12F" w14:textId="77777777" w:rsidR="00D70C47" w:rsidRPr="002C657C" w:rsidRDefault="00D70C47" w:rsidP="004E1F7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2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886B291" w14:textId="0B94B8D7" w:rsidR="00D70C47" w:rsidRPr="002C657C" w:rsidRDefault="00D70C47" w:rsidP="004E1F7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24"/>
              <w:rPr>
                <w:rFonts w:ascii="Angsana New" w:hAnsi="Angsana New" w:cs="Angsana New"/>
                <w:sz w:val="24"/>
                <w:szCs w:val="24"/>
                <w:highlight w:val="yellow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35" w:type="dxa"/>
          </w:tcPr>
          <w:p w14:paraId="027D2771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B2D0E2F" w14:textId="77777777" w:rsidR="00D70C47" w:rsidRPr="002C657C" w:rsidRDefault="00D70C47" w:rsidP="004E1F7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3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54367AD8" w14:textId="77777777" w:rsidR="00D70C47" w:rsidRPr="002C657C" w:rsidRDefault="00D70C47" w:rsidP="004E1F7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3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A58429B" w14:textId="04B57FDC" w:rsidR="00D70C47" w:rsidRPr="002C657C" w:rsidRDefault="002D3166" w:rsidP="004E1F7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3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95,205</w:t>
            </w:r>
          </w:p>
        </w:tc>
        <w:tc>
          <w:tcPr>
            <w:tcW w:w="233" w:type="dxa"/>
          </w:tcPr>
          <w:p w14:paraId="3700218E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40" w:type="dxa"/>
          </w:tcPr>
          <w:p w14:paraId="686E0CB9" w14:textId="77777777" w:rsidR="00D70C47" w:rsidRPr="002C657C" w:rsidRDefault="00D70C47" w:rsidP="00B749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270D38C" w14:textId="77777777" w:rsidR="00D70C47" w:rsidRPr="002C657C" w:rsidRDefault="00D70C47" w:rsidP="00B749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1B1417FC" w14:textId="6508DA88" w:rsidR="00D70C47" w:rsidRPr="002C657C" w:rsidRDefault="00D70C47" w:rsidP="00B749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87,556</w:t>
            </w:r>
          </w:p>
        </w:tc>
      </w:tr>
      <w:tr w:rsidR="00D70C47" w:rsidRPr="002C657C" w14:paraId="53E8485D" w14:textId="77777777" w:rsidTr="00B749FC">
        <w:trPr>
          <w:gridAfter w:val="1"/>
          <w:wAfter w:w="40" w:type="dxa"/>
          <w:cantSplit/>
          <w:trHeight w:val="562"/>
        </w:trPr>
        <w:tc>
          <w:tcPr>
            <w:tcW w:w="1418" w:type="dxa"/>
          </w:tcPr>
          <w:p w14:paraId="3E529D4E" w14:textId="4054927F" w:rsidR="00D70C47" w:rsidRPr="002C657C" w:rsidRDefault="00D70C47" w:rsidP="00D70C47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 w:cs="Angsana New"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</w:rPr>
              <w:t xml:space="preserve">M.C.S. </w:t>
            </w:r>
            <w:r w:rsidR="00326467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2C657C">
              <w:rPr>
                <w:rFonts w:ascii="Angsana New" w:hAnsi="Angsana New" w:cs="Angsana New" w:hint="cs"/>
                <w:sz w:val="24"/>
                <w:szCs w:val="24"/>
              </w:rPr>
              <w:t xml:space="preserve"> J</w:t>
            </w:r>
            <w:r w:rsidR="00326467">
              <w:rPr>
                <w:rFonts w:ascii="Angsana New" w:hAnsi="Angsana New" w:cs="Angsana New"/>
                <w:sz w:val="24"/>
                <w:szCs w:val="24"/>
              </w:rPr>
              <w:t>APAN</w:t>
            </w:r>
            <w:r w:rsidRPr="002C657C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2C657C">
              <w:rPr>
                <w:rFonts w:ascii="Angsana New" w:hAnsi="Angsana New" w:cs="Angsana New" w:hint="cs"/>
                <w:sz w:val="24"/>
                <w:szCs w:val="24"/>
              </w:rPr>
              <w:br/>
              <w:t xml:space="preserve">   Co.,</w:t>
            </w:r>
            <w:r w:rsidR="001B401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C657C">
              <w:rPr>
                <w:rFonts w:ascii="Angsana New" w:hAnsi="Angsana New" w:cs="Angsana New" w:hint="cs"/>
                <w:sz w:val="24"/>
                <w:szCs w:val="24"/>
              </w:rPr>
              <w:t>Ltd</w:t>
            </w:r>
          </w:p>
        </w:tc>
        <w:tc>
          <w:tcPr>
            <w:tcW w:w="1267" w:type="dxa"/>
          </w:tcPr>
          <w:p w14:paraId="02698312" w14:textId="47635D01" w:rsidR="00D70C47" w:rsidRPr="002C657C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ออกแบบและผลิต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br/>
              <w:t xml:space="preserve">   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โครงสร้างเหล็ก</w:t>
            </w:r>
          </w:p>
        </w:tc>
        <w:tc>
          <w:tcPr>
            <w:tcW w:w="905" w:type="dxa"/>
          </w:tcPr>
          <w:p w14:paraId="42DBC21A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24D5F2D4" w14:textId="6F72829F" w:rsidR="00D70C47" w:rsidRPr="002C657C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98</w:t>
            </w:r>
            <w:r w:rsidRPr="002C657C">
              <w:rPr>
                <w:rFonts w:ascii="Angsana New" w:hAnsi="Angsana New" w:cs="Angsana New" w:hint="cs"/>
                <w:sz w:val="24"/>
                <w:szCs w:val="24"/>
              </w:rPr>
              <w:t>.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234" w:type="dxa"/>
          </w:tcPr>
          <w:p w14:paraId="3ED165B7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7F2C2E73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0237FEE4" w14:textId="60EB702E" w:rsidR="00D70C47" w:rsidRPr="002C657C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98.00</w:t>
            </w:r>
          </w:p>
        </w:tc>
        <w:tc>
          <w:tcPr>
            <w:tcW w:w="235" w:type="dxa"/>
          </w:tcPr>
          <w:p w14:paraId="393A2966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60B511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3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07530D38" w14:textId="5BAAD645" w:rsidR="00D70C47" w:rsidRPr="002C657C" w:rsidRDefault="00D70C47" w:rsidP="00D70C47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3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50</w:t>
            </w:r>
            <w:r w:rsidRPr="002C657C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37" w:type="dxa"/>
          </w:tcPr>
          <w:p w14:paraId="182EDBB0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4B25734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58AEA735" w14:textId="29D8A98E" w:rsidR="00D70C47" w:rsidRPr="002C657C" w:rsidRDefault="00D70C47" w:rsidP="00D70C47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50</w:t>
            </w:r>
            <w:r w:rsidRPr="002C657C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35" w:type="dxa"/>
          </w:tcPr>
          <w:p w14:paraId="3F5185E7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5713AA35" w14:textId="77777777" w:rsidR="00D70C47" w:rsidRPr="002C657C" w:rsidRDefault="00D70C47" w:rsidP="004E1F7D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358ACD1B" w14:textId="2E875F9F" w:rsidR="00D70C47" w:rsidRPr="002C657C" w:rsidRDefault="002D3166" w:rsidP="004E1F7D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14,507</w:t>
            </w:r>
          </w:p>
        </w:tc>
        <w:tc>
          <w:tcPr>
            <w:tcW w:w="235" w:type="dxa"/>
          </w:tcPr>
          <w:p w14:paraId="28EB44A6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5BD37026" w14:textId="77777777" w:rsidR="00D70C47" w:rsidRPr="002C657C" w:rsidRDefault="00D70C47" w:rsidP="004E1F7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5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64B564DA" w14:textId="6E42DFC3" w:rsidR="00D70C47" w:rsidRPr="002C657C" w:rsidRDefault="002246F1" w:rsidP="004E1F7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50"/>
              <w:rPr>
                <w:rFonts w:ascii="Angsana New" w:hAnsi="Angsana New" w:cs="Angsana New"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13</w:t>
            </w:r>
            <w:r w:rsidR="00D70C47" w:rsidRPr="002C657C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  <w:r w:rsidR="00D70C47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235" w:type="dxa"/>
          </w:tcPr>
          <w:p w14:paraId="1DEAE327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1A9DB81E" w14:textId="77777777" w:rsidR="00D70C47" w:rsidRPr="002C657C" w:rsidRDefault="00D70C47" w:rsidP="004E1F7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2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7190E7B" w14:textId="2FAD1397" w:rsidR="00D70C47" w:rsidRPr="002C657C" w:rsidRDefault="00D70C47" w:rsidP="004E1F7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-35"/>
              <w:rPr>
                <w:rFonts w:ascii="Angsana New" w:hAnsi="Angsana New" w:cs="Angsana New"/>
                <w:sz w:val="24"/>
                <w:szCs w:val="24"/>
                <w:highlight w:val="yellow"/>
                <w:lang w:val="en-US"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35" w:type="dxa"/>
          </w:tcPr>
          <w:p w14:paraId="774D712D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919" w:type="dxa"/>
          </w:tcPr>
          <w:p w14:paraId="1DBEF887" w14:textId="77777777" w:rsidR="00D70C47" w:rsidRPr="002C657C" w:rsidRDefault="00D70C47" w:rsidP="004E1F7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2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0FBCC26" w14:textId="7F4BE5E2" w:rsidR="00D70C47" w:rsidRPr="002C657C" w:rsidRDefault="00D70C47" w:rsidP="004E1F7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2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35" w:type="dxa"/>
          </w:tcPr>
          <w:p w14:paraId="06D3B0F0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08B95B6" w14:textId="77777777" w:rsidR="00D70C47" w:rsidRPr="002C657C" w:rsidRDefault="00D70C47" w:rsidP="004E1F7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3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237A6A8" w14:textId="31901411" w:rsidR="00D70C47" w:rsidRPr="002C657C" w:rsidRDefault="002D3166" w:rsidP="004E1F7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3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14,507</w:t>
            </w:r>
          </w:p>
        </w:tc>
        <w:tc>
          <w:tcPr>
            <w:tcW w:w="233" w:type="dxa"/>
          </w:tcPr>
          <w:p w14:paraId="2C0128BD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14:paraId="60FCB2B9" w14:textId="77777777" w:rsidR="00D70C47" w:rsidRPr="002C657C" w:rsidRDefault="00D70C47" w:rsidP="00B749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384ACDC" w14:textId="3CA66E4E" w:rsidR="00D70C47" w:rsidRPr="002C657C" w:rsidRDefault="002246F1" w:rsidP="00B749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highlight w:val="yellow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13</w:t>
            </w:r>
            <w:r w:rsidR="00D70C47"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,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  <w:r w:rsidR="00D70C47"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</w:t>
            </w:r>
          </w:p>
        </w:tc>
      </w:tr>
      <w:tr w:rsidR="00D70C47" w:rsidRPr="002C657C" w14:paraId="6C2CE342" w14:textId="77777777" w:rsidTr="00B749FC">
        <w:trPr>
          <w:gridAfter w:val="1"/>
          <w:wAfter w:w="40" w:type="dxa"/>
          <w:cantSplit/>
          <w:trHeight w:val="848"/>
        </w:trPr>
        <w:tc>
          <w:tcPr>
            <w:tcW w:w="1418" w:type="dxa"/>
          </w:tcPr>
          <w:p w14:paraId="550BB7CB" w14:textId="5DF158D8" w:rsidR="00D70C47" w:rsidRPr="002C657C" w:rsidRDefault="00D70C47" w:rsidP="00D70C47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 w:cs="Angsana New"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</w:rPr>
              <w:t xml:space="preserve">M.C.S. Steel </w:t>
            </w:r>
            <w:r w:rsidRPr="002C657C">
              <w:rPr>
                <w:rFonts w:ascii="Angsana New" w:hAnsi="Angsana New" w:cs="Angsana New" w:hint="cs"/>
                <w:sz w:val="24"/>
                <w:szCs w:val="24"/>
              </w:rPr>
              <w:br/>
            </w:r>
            <w:proofErr w:type="gramStart"/>
            <w:r w:rsidRPr="002C657C">
              <w:rPr>
                <w:rFonts w:ascii="Angsana New" w:hAnsi="Angsana New" w:cs="Angsana New" w:hint="cs"/>
                <w:sz w:val="24"/>
                <w:szCs w:val="24"/>
              </w:rPr>
              <w:t xml:space="preserve">   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proofErr w:type="gramEnd"/>
            <w:r w:rsidRPr="002C657C">
              <w:rPr>
                <w:rFonts w:ascii="Angsana New" w:hAnsi="Angsana New" w:cs="Angsana New" w:hint="cs"/>
                <w:sz w:val="24"/>
                <w:szCs w:val="24"/>
              </w:rPr>
              <w:t>Xiamen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  <w:r w:rsidRPr="002C657C">
              <w:rPr>
                <w:rFonts w:ascii="Angsana New" w:hAnsi="Angsana New" w:cs="Angsana New" w:hint="cs"/>
                <w:sz w:val="24"/>
                <w:szCs w:val="24"/>
              </w:rPr>
              <w:t xml:space="preserve"> Co., </w:t>
            </w:r>
            <w:r w:rsidRPr="002C657C">
              <w:rPr>
                <w:rFonts w:ascii="Angsana New" w:hAnsi="Angsana New" w:cs="Angsana New" w:hint="cs"/>
                <w:sz w:val="24"/>
                <w:szCs w:val="24"/>
              </w:rPr>
              <w:br/>
              <w:t xml:space="preserve">   Ltd. </w:t>
            </w:r>
          </w:p>
        </w:tc>
        <w:tc>
          <w:tcPr>
            <w:tcW w:w="1267" w:type="dxa"/>
          </w:tcPr>
          <w:p w14:paraId="3D96D1F8" w14:textId="29D27B87" w:rsidR="00D70C47" w:rsidRPr="002C657C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ผลิตและจำหน่าย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br/>
              <w:t xml:space="preserve">   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สินค้าประเภท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br/>
              <w:t xml:space="preserve">   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โครงสร้างเหล็ก</w:t>
            </w:r>
          </w:p>
        </w:tc>
        <w:tc>
          <w:tcPr>
            <w:tcW w:w="905" w:type="dxa"/>
          </w:tcPr>
          <w:p w14:paraId="6618E507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67AEDC54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5E01EE29" w14:textId="4944C6B7" w:rsidR="00D70C47" w:rsidRPr="002C657C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74.00</w:t>
            </w:r>
          </w:p>
        </w:tc>
        <w:tc>
          <w:tcPr>
            <w:tcW w:w="234" w:type="dxa"/>
          </w:tcPr>
          <w:p w14:paraId="0B1A7749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390F391B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008F63AA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115EDD93" w14:textId="49796F8B" w:rsidR="00D70C47" w:rsidRPr="002C657C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74</w:t>
            </w:r>
            <w:r w:rsidRPr="002C657C">
              <w:rPr>
                <w:rFonts w:ascii="Angsana New" w:hAnsi="Angsana New" w:cs="Angsana New" w:hint="cs"/>
                <w:sz w:val="24"/>
                <w:szCs w:val="24"/>
              </w:rPr>
              <w:t>.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235" w:type="dxa"/>
          </w:tcPr>
          <w:p w14:paraId="7F6710C3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</w:tcPr>
          <w:p w14:paraId="75E9F06B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2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1F595972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2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FFB0A2B" w14:textId="4259FB7B" w:rsidR="00D70C47" w:rsidRPr="002C657C" w:rsidRDefault="00D70C47" w:rsidP="00D70C47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2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64</w:t>
            </w:r>
            <w:r w:rsidRPr="002C657C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ล้านหยวน</w:t>
            </w:r>
          </w:p>
        </w:tc>
        <w:tc>
          <w:tcPr>
            <w:tcW w:w="237" w:type="dxa"/>
          </w:tcPr>
          <w:p w14:paraId="4CC1DAE1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BA0A498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5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8772279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5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43F6B99D" w14:textId="63FE1A0D" w:rsidR="00D70C47" w:rsidRPr="002C657C" w:rsidRDefault="00D70C47" w:rsidP="00D70C47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53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64</w:t>
            </w:r>
            <w:r w:rsidRPr="002C657C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ล้านหยวน</w:t>
            </w:r>
          </w:p>
        </w:tc>
        <w:tc>
          <w:tcPr>
            <w:tcW w:w="235" w:type="dxa"/>
          </w:tcPr>
          <w:p w14:paraId="6B3B87A3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3DAC0A38" w14:textId="77777777" w:rsidR="00D70C47" w:rsidRPr="002C657C" w:rsidRDefault="00D70C47" w:rsidP="004E1F7D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DE86314" w14:textId="77777777" w:rsidR="00D70C47" w:rsidRPr="002C657C" w:rsidRDefault="00D70C47" w:rsidP="004E1F7D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5CF5C9E" w14:textId="6751A955" w:rsidR="00D70C47" w:rsidRPr="002C657C" w:rsidRDefault="002D3166" w:rsidP="004E1F7D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187,358</w:t>
            </w:r>
          </w:p>
        </w:tc>
        <w:tc>
          <w:tcPr>
            <w:tcW w:w="235" w:type="dxa"/>
          </w:tcPr>
          <w:p w14:paraId="5F210285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776D159F" w14:textId="77777777" w:rsidR="00D70C47" w:rsidRPr="002C657C" w:rsidRDefault="00D70C47" w:rsidP="004E1F7D">
            <w:pPr>
              <w:pStyle w:val="acctfourfigures"/>
              <w:tabs>
                <w:tab w:val="clear" w:pos="765"/>
                <w:tab w:val="decimal" w:pos="662"/>
                <w:tab w:val="decimal" w:pos="699"/>
              </w:tabs>
              <w:spacing w:line="240" w:lineRule="auto"/>
              <w:ind w:left="-79" w:right="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6891E7E3" w14:textId="77777777" w:rsidR="00D70C47" w:rsidRPr="002C657C" w:rsidRDefault="00D70C47" w:rsidP="004E1F7D">
            <w:pPr>
              <w:pStyle w:val="acctfourfigures"/>
              <w:tabs>
                <w:tab w:val="clear" w:pos="765"/>
                <w:tab w:val="decimal" w:pos="662"/>
                <w:tab w:val="decimal" w:pos="699"/>
              </w:tabs>
              <w:spacing w:line="240" w:lineRule="auto"/>
              <w:ind w:left="-79" w:right="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106AA274" w14:textId="258D44D8" w:rsidR="00D70C47" w:rsidRPr="002C657C" w:rsidRDefault="002246F1" w:rsidP="004E1F7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5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="00D70C47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D70C47" w:rsidRPr="002C657C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  <w:r w:rsidR="00D70C47" w:rsidRPr="002C657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04</w:t>
            </w:r>
          </w:p>
        </w:tc>
        <w:tc>
          <w:tcPr>
            <w:tcW w:w="235" w:type="dxa"/>
          </w:tcPr>
          <w:p w14:paraId="65E6F276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1DD566A4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ECF72CE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7F08D27" w14:textId="0505AFC8" w:rsidR="00D70C47" w:rsidRPr="002C657C" w:rsidRDefault="00D70C47" w:rsidP="00D70C4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(</w:t>
            </w:r>
            <w:r w:rsidR="002D316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,0</w:t>
            </w:r>
            <w:r w:rsidR="002D316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83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)</w:t>
            </w:r>
          </w:p>
        </w:tc>
        <w:tc>
          <w:tcPr>
            <w:tcW w:w="235" w:type="dxa"/>
          </w:tcPr>
          <w:p w14:paraId="12640DC7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919" w:type="dxa"/>
          </w:tcPr>
          <w:p w14:paraId="49999C5D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49F9FBD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3714165" w14:textId="2FD573D6" w:rsidR="00D70C47" w:rsidRPr="002C657C" w:rsidRDefault="00D70C47" w:rsidP="00D70C4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(</w:t>
            </w:r>
            <w:r w:rsidR="002246F1"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13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,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87</w:t>
            </w:r>
            <w:r w:rsidR="002246F1"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)</w:t>
            </w:r>
          </w:p>
        </w:tc>
        <w:tc>
          <w:tcPr>
            <w:tcW w:w="235" w:type="dxa"/>
          </w:tcPr>
          <w:p w14:paraId="4AE678B6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054D6F7" w14:textId="77777777" w:rsidR="00D70C47" w:rsidRPr="002C657C" w:rsidRDefault="00D70C47" w:rsidP="004E1F7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3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E77A670" w14:textId="77777777" w:rsidR="00D70C47" w:rsidRPr="002C657C" w:rsidRDefault="00D70C47" w:rsidP="004E1F7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3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6B1C0BA" w14:textId="31C50CC9" w:rsidR="00D70C47" w:rsidRPr="002C657C" w:rsidRDefault="002D3166" w:rsidP="004E1F7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35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172,275</w:t>
            </w:r>
          </w:p>
        </w:tc>
        <w:tc>
          <w:tcPr>
            <w:tcW w:w="233" w:type="dxa"/>
          </w:tcPr>
          <w:p w14:paraId="6C3B548B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14:paraId="03F6B572" w14:textId="77777777" w:rsidR="00D70C47" w:rsidRPr="002C657C" w:rsidRDefault="00D70C47" w:rsidP="00B749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E33686A" w14:textId="77777777" w:rsidR="00D70C47" w:rsidRPr="002C657C" w:rsidRDefault="00D70C47" w:rsidP="00B749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B274272" w14:textId="0BB6D37B" w:rsidR="00D70C47" w:rsidRPr="002C657C" w:rsidRDefault="002246F1" w:rsidP="00B749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</w:t>
            </w:r>
            <w:r w:rsidR="00D70C47"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58</w:t>
            </w:r>
            <w:r w:rsidR="00D70C47" w:rsidRPr="002C657C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,</w:t>
            </w:r>
            <w:r w:rsidR="00D70C47"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</w:t>
            </w:r>
            <w:r w:rsidRPr="002C657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33</w:t>
            </w:r>
          </w:p>
        </w:tc>
      </w:tr>
      <w:tr w:rsidR="00D70C47" w:rsidRPr="002C657C" w14:paraId="1A070345" w14:textId="77777777" w:rsidTr="00B749FC">
        <w:trPr>
          <w:gridAfter w:val="1"/>
          <w:wAfter w:w="40" w:type="dxa"/>
          <w:cantSplit/>
          <w:trHeight w:val="187"/>
        </w:trPr>
        <w:tc>
          <w:tcPr>
            <w:tcW w:w="1418" w:type="dxa"/>
          </w:tcPr>
          <w:p w14:paraId="1832CEAE" w14:textId="5AD578E5" w:rsidR="00D70C47" w:rsidRPr="002C657C" w:rsidRDefault="00D70C47" w:rsidP="00D70C47">
            <w:pPr>
              <w:spacing w:line="240" w:lineRule="auto"/>
              <w:ind w:left="1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7" w:type="dxa"/>
          </w:tcPr>
          <w:p w14:paraId="702F99FD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5" w:type="dxa"/>
          </w:tcPr>
          <w:p w14:paraId="6D336243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234" w:type="dxa"/>
          </w:tcPr>
          <w:p w14:paraId="674D9F25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</w:tcPr>
          <w:p w14:paraId="27DF438E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5" w:type="dxa"/>
          </w:tcPr>
          <w:p w14:paraId="3B2F74C1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3" w:type="dxa"/>
          </w:tcPr>
          <w:p w14:paraId="269EE59C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37" w:type="dxa"/>
            <w:vAlign w:val="bottom"/>
          </w:tcPr>
          <w:p w14:paraId="38DB4ED0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</w:tcPr>
          <w:p w14:paraId="506B63CB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5" w:type="dxa"/>
            <w:vAlign w:val="bottom"/>
          </w:tcPr>
          <w:p w14:paraId="42E0419B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3041AF80" w14:textId="1C8C01CF" w:rsidR="00D70C47" w:rsidRPr="002C657C" w:rsidRDefault="002D3166" w:rsidP="004E1F7D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297,070</w:t>
            </w:r>
          </w:p>
        </w:tc>
        <w:tc>
          <w:tcPr>
            <w:tcW w:w="235" w:type="dxa"/>
          </w:tcPr>
          <w:p w14:paraId="62F69352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287E981E" w14:textId="2F450A1C" w:rsidR="00D70C47" w:rsidRPr="002C657C" w:rsidRDefault="002246F1" w:rsidP="004E1F7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6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</w:t>
            </w:r>
            <w:r w:rsidR="00D70C47"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7</w:t>
            </w: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</w:t>
            </w:r>
            <w:r w:rsidR="00D70C47"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,</w:t>
            </w: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</w:t>
            </w:r>
            <w:r w:rsidR="00D70C47"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0</w:t>
            </w: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35" w:type="dxa"/>
          </w:tcPr>
          <w:p w14:paraId="1B9E7CE2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2A29B69B" w14:textId="3A10AC97" w:rsidR="00D70C47" w:rsidRPr="002C657C" w:rsidRDefault="00D70C47" w:rsidP="00D70C4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(</w:t>
            </w:r>
            <w:r w:rsidR="002246F1"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1</w:t>
            </w:r>
            <w:r w:rsidR="002D316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,</w:t>
            </w:r>
            <w:r w:rsidR="002D316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083</w:t>
            </w: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35" w:type="dxa"/>
          </w:tcPr>
          <w:p w14:paraId="1D4F1D3F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7F21B18E" w14:textId="00AC5CA6" w:rsidR="00D70C47" w:rsidRPr="002C657C" w:rsidRDefault="00D70C47" w:rsidP="00D70C4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(</w:t>
            </w:r>
            <w:r w:rsidR="002246F1"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13</w:t>
            </w: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87</w:t>
            </w:r>
            <w:r w:rsidR="002246F1"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1</w:t>
            </w: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35" w:type="dxa"/>
            <w:vAlign w:val="bottom"/>
          </w:tcPr>
          <w:p w14:paraId="4AA59337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D0D7DEB" w14:textId="24205992" w:rsidR="00D70C47" w:rsidRPr="002C657C" w:rsidRDefault="002D3166" w:rsidP="004E1F7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3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281,987</w:t>
            </w:r>
          </w:p>
        </w:tc>
        <w:tc>
          <w:tcPr>
            <w:tcW w:w="233" w:type="dxa"/>
          </w:tcPr>
          <w:p w14:paraId="19A49184" w14:textId="77777777" w:rsidR="00D70C47" w:rsidRPr="002C657C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596F3311" w14:textId="2EF07474" w:rsidR="00D70C47" w:rsidRPr="002C657C" w:rsidRDefault="002246F1" w:rsidP="00B749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2</w:t>
            </w:r>
            <w:r w:rsidR="00D70C47"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59</w:t>
            </w:r>
            <w:r w:rsidR="00D70C47"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33</w:t>
            </w:r>
            <w:r w:rsidR="00D70C47" w:rsidRPr="002C657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</w:tr>
    </w:tbl>
    <w:p w14:paraId="1130097C" w14:textId="77777777" w:rsidR="0001562E" w:rsidRPr="00031D01" w:rsidRDefault="0001562E" w:rsidP="0001562E">
      <w:pPr>
        <w:rPr>
          <w:rFonts w:ascii="Angsana New" w:hAnsi="Angsana New" w:cs="Angsana New"/>
          <w:sz w:val="28"/>
          <w:szCs w:val="28"/>
        </w:rPr>
      </w:pPr>
    </w:p>
    <w:p w14:paraId="072BEB2E" w14:textId="77777777" w:rsidR="00CC7F1E" w:rsidRPr="00031D01" w:rsidRDefault="00CC7F1E" w:rsidP="009777AF">
      <w:pPr>
        <w:pStyle w:val="block"/>
        <w:tabs>
          <w:tab w:val="left" w:pos="0"/>
        </w:tabs>
        <w:spacing w:after="0" w:line="240" w:lineRule="auto"/>
        <w:ind w:left="270" w:right="-512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3AE9F2B1" w14:textId="77777777" w:rsidR="00401CE5" w:rsidRPr="00031D01" w:rsidRDefault="00401CE5" w:rsidP="0064279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684" w:right="-45" w:hanging="360"/>
        <w:jc w:val="thaiDistribute"/>
        <w:rPr>
          <w:rFonts w:ascii="Angsana New" w:hAnsi="Angsana New" w:cs="Angsana New"/>
          <w:i/>
          <w:iCs/>
          <w:color w:val="0000FF"/>
          <w:sz w:val="28"/>
          <w:szCs w:val="28"/>
          <w:cs/>
        </w:rPr>
        <w:sectPr w:rsidR="00401CE5" w:rsidRPr="00031D01" w:rsidSect="00240FB9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26B5688" w14:textId="21B62E3C" w:rsidR="00297667" w:rsidRPr="00031D01" w:rsidRDefault="00297667" w:rsidP="0029766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00"/>
          <w:sz w:val="28"/>
          <w:szCs w:val="28"/>
          <w:u w:val="none"/>
          <w:cs/>
          <w:lang w:val="th-TH"/>
        </w:rPr>
      </w:pPr>
      <w:r w:rsidRPr="00031D01">
        <w:rPr>
          <w:rFonts w:ascii="Angsana New" w:hAnsi="Angsana New" w:cs="Angsana New" w:hint="cs"/>
          <w:color w:val="000000"/>
          <w:sz w:val="28"/>
          <w:szCs w:val="28"/>
          <w:u w:val="none"/>
          <w:cs/>
          <w:lang w:val="th-TH"/>
        </w:rPr>
        <w:lastRenderedPageBreak/>
        <w:t>ส่วนงานดำเนินง</w:t>
      </w:r>
      <w:r w:rsidR="00A92D47" w:rsidRPr="00031D01">
        <w:rPr>
          <w:rFonts w:ascii="Angsana New" w:hAnsi="Angsana New" w:cs="Angsana New" w:hint="cs"/>
          <w:color w:val="000000"/>
          <w:sz w:val="28"/>
          <w:szCs w:val="28"/>
          <w:u w:val="none"/>
          <w:cs/>
          <w:lang w:val="th-TH"/>
        </w:rPr>
        <w:t>านและการจำแนกรายได้</w:t>
      </w:r>
    </w:p>
    <w:p w14:paraId="2AE3828A" w14:textId="77777777" w:rsidR="00297667" w:rsidRPr="002C657C" w:rsidRDefault="00297667" w:rsidP="00297667">
      <w:pPr>
        <w:ind w:left="518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7513A785" w14:textId="28F82CD9" w:rsidR="00297667" w:rsidRPr="002C657C" w:rsidRDefault="00297667" w:rsidP="00297667">
      <w:pPr>
        <w:ind w:left="518"/>
        <w:jc w:val="thaiDistribute"/>
        <w:rPr>
          <w:rFonts w:ascii="Angsana New" w:hAnsi="Angsana New" w:cs="Angsana New"/>
          <w:sz w:val="28"/>
          <w:szCs w:val="28"/>
        </w:rPr>
      </w:pPr>
      <w:r w:rsidRPr="002C657C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กลุ่มบริษัทมี </w:t>
      </w:r>
      <w:r w:rsidR="00D76D8B">
        <w:rPr>
          <w:rFonts w:ascii="Angsana New" w:hAnsi="Angsana New" w:cs="Angsana New"/>
          <w:sz w:val="28"/>
          <w:szCs w:val="28"/>
        </w:rPr>
        <w:t>3</w:t>
      </w:r>
      <w:r w:rsidRPr="002C657C">
        <w:rPr>
          <w:rFonts w:ascii="Angsana New" w:hAnsi="Angsana New" w:cs="Angsana New" w:hint="cs"/>
          <w:sz w:val="28"/>
          <w:szCs w:val="28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</w:t>
      </w:r>
      <w:r w:rsidR="00A739FA" w:rsidRPr="002C657C">
        <w:rPr>
          <w:rFonts w:ascii="Angsana New" w:hAnsi="Angsana New" w:cs="Angsana New" w:hint="cs"/>
          <w:sz w:val="28"/>
          <w:szCs w:val="28"/>
        </w:rPr>
        <w:br/>
      </w:r>
      <w:r w:rsidRPr="002C657C">
        <w:rPr>
          <w:rFonts w:ascii="Angsana New" w:hAnsi="Angsana New" w:cs="Angsana New" w:hint="cs"/>
          <w:sz w:val="28"/>
          <w:szCs w:val="28"/>
          <w:cs/>
        </w:rPr>
        <w:t>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1D420200" w14:textId="77777777" w:rsidR="008C61F0" w:rsidRPr="002C657C" w:rsidRDefault="008C61F0" w:rsidP="00A53FF7">
      <w:pPr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F3BAB0C" w14:textId="0C378186" w:rsidR="00297667" w:rsidRPr="002C657C" w:rsidRDefault="00297667" w:rsidP="002B54D5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2C657C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2246F1" w:rsidRPr="002C657C">
        <w:rPr>
          <w:rFonts w:ascii="Angsana New" w:hAnsi="Angsana New" w:hint="cs"/>
          <w:sz w:val="28"/>
          <w:szCs w:val="28"/>
        </w:rPr>
        <w:t>1</w:t>
      </w:r>
      <w:r w:rsidRPr="002C657C">
        <w:rPr>
          <w:rFonts w:ascii="Angsana New" w:hAnsi="Angsana New" w:hint="cs"/>
          <w:sz w:val="28"/>
          <w:szCs w:val="28"/>
          <w:cs/>
        </w:rPr>
        <w:t xml:space="preserve"> </w:t>
      </w:r>
      <w:r w:rsidR="003203C5" w:rsidRPr="002C657C">
        <w:rPr>
          <w:rFonts w:ascii="Angsana New" w:hAnsi="Angsana New" w:hint="cs"/>
          <w:spacing w:val="-4"/>
          <w:sz w:val="28"/>
          <w:szCs w:val="28"/>
          <w:cs/>
        </w:rPr>
        <w:t>ประเทศไทย</w:t>
      </w:r>
    </w:p>
    <w:p w14:paraId="0F1DD5C3" w14:textId="50BDF41D" w:rsidR="00297667" w:rsidRPr="002C657C" w:rsidRDefault="00297667" w:rsidP="002B54D5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2C657C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2246F1" w:rsidRPr="002C657C">
        <w:rPr>
          <w:rFonts w:ascii="Angsana New" w:hAnsi="Angsana New" w:hint="cs"/>
          <w:sz w:val="28"/>
          <w:szCs w:val="28"/>
        </w:rPr>
        <w:t>2</w:t>
      </w:r>
      <w:r w:rsidRPr="002C657C">
        <w:rPr>
          <w:rFonts w:ascii="Angsana New" w:hAnsi="Angsana New" w:hint="cs"/>
          <w:sz w:val="28"/>
          <w:szCs w:val="28"/>
          <w:cs/>
        </w:rPr>
        <w:t xml:space="preserve"> </w:t>
      </w:r>
      <w:r w:rsidR="00E349D8" w:rsidRPr="002C657C">
        <w:rPr>
          <w:rFonts w:ascii="Angsana New" w:hAnsi="Angsana New" w:hint="cs"/>
          <w:sz w:val="28"/>
          <w:szCs w:val="28"/>
          <w:cs/>
        </w:rPr>
        <w:t>ประเทศจีน</w:t>
      </w:r>
    </w:p>
    <w:p w14:paraId="3EE5C28F" w14:textId="5E8A0FEA" w:rsidR="00E349D8" w:rsidRPr="002C657C" w:rsidRDefault="00E349D8" w:rsidP="002B54D5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2C657C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2246F1" w:rsidRPr="002C657C">
        <w:rPr>
          <w:rFonts w:ascii="Angsana New" w:hAnsi="Angsana New" w:hint="cs"/>
          <w:sz w:val="28"/>
          <w:szCs w:val="28"/>
        </w:rPr>
        <w:t>3</w:t>
      </w:r>
      <w:r w:rsidRPr="002C657C">
        <w:rPr>
          <w:rFonts w:ascii="Angsana New" w:hAnsi="Angsana New" w:hint="cs"/>
          <w:sz w:val="28"/>
          <w:szCs w:val="28"/>
          <w:cs/>
        </w:rPr>
        <w:t xml:space="preserve"> ประเทศญี่ปุ่น</w:t>
      </w:r>
    </w:p>
    <w:p w14:paraId="29BC2A69" w14:textId="77777777" w:rsidR="00297667" w:rsidRPr="002C657C" w:rsidRDefault="00297667" w:rsidP="00297667">
      <w:pPr>
        <w:ind w:left="518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3016D883" w14:textId="72A6D951" w:rsidR="00297667" w:rsidRPr="00031D01" w:rsidRDefault="00297667" w:rsidP="00297667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031D01">
        <w:rPr>
          <w:rFonts w:ascii="Angsana New" w:hAnsi="Angsana New" w:hint="cs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="00B749FC" w:rsidRPr="00031D01">
        <w:rPr>
          <w:rFonts w:ascii="Angsana New" w:hAnsi="Angsana New" w:hint="cs"/>
          <w:sz w:val="28"/>
          <w:szCs w:val="28"/>
        </w:rPr>
        <w:br/>
      </w:r>
      <w:r w:rsidRPr="00031D01">
        <w:rPr>
          <w:rFonts w:ascii="Angsana New" w:hAnsi="Angsana New" w:hint="cs"/>
          <w:sz w:val="28"/>
          <w:szCs w:val="28"/>
          <w:cs/>
        </w:rPr>
        <w:t>จาก</w:t>
      </w:r>
      <w:r w:rsidRPr="00031D01"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Pr="00031D01">
        <w:rPr>
          <w:rFonts w:ascii="Angsana New" w:hAnsi="Angsana New" w:hint="cs"/>
          <w:spacing w:val="-6"/>
          <w:sz w:val="28"/>
          <w:szCs w:val="28"/>
          <w:cs/>
        </w:rPr>
        <w:t>ดำเนินงาน</w:t>
      </w:r>
      <w:r w:rsidRPr="00031D01">
        <w:rPr>
          <w:rFonts w:ascii="Angsana New" w:hAnsi="Angsana New" w:hint="cs"/>
          <w:color w:val="FFFFFF"/>
          <w:spacing w:val="-6"/>
          <w:sz w:val="28"/>
          <w:szCs w:val="28"/>
          <w:cs/>
        </w:rPr>
        <w:t>.</w:t>
      </w:r>
      <w:r w:rsidRPr="00031D01">
        <w:rPr>
          <w:rFonts w:ascii="Angsana New" w:hAnsi="Angsana New" w:hint="cs"/>
          <w:spacing w:val="-6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031D01">
        <w:rPr>
          <w:rFonts w:ascii="Angsana New" w:hAnsi="Angsana New" w:hint="cs"/>
          <w:spacing w:val="-4"/>
          <w:sz w:val="28"/>
          <w:szCs w:val="28"/>
          <w:cs/>
        </w:rPr>
        <w:t xml:space="preserve">กลุ่มบริษัท </w:t>
      </w:r>
      <w:r w:rsidRPr="00031D01">
        <w:rPr>
          <w:rFonts w:ascii="Angsana New" w:hAnsi="Angsana New" w:hint="cs"/>
          <w:spacing w:val="-8"/>
          <w:sz w:val="28"/>
          <w:szCs w:val="28"/>
          <w:cs/>
        </w:rPr>
        <w:t>ผู้บริหารเชื่อว่าการใช้กำไรจากการดำเนินงานในการวัดผลการดำเนินงานนั้นเป็นข้อมูลที่เหมาะสม</w:t>
      </w:r>
      <w:r w:rsidR="00B749FC" w:rsidRPr="00031D01">
        <w:rPr>
          <w:rFonts w:ascii="Angsana New" w:hAnsi="Angsana New" w:hint="cs"/>
          <w:spacing w:val="-8"/>
          <w:sz w:val="28"/>
          <w:szCs w:val="28"/>
        </w:rPr>
        <w:br/>
      </w:r>
      <w:r w:rsidRPr="00031D01">
        <w:rPr>
          <w:rFonts w:ascii="Angsana New" w:hAnsi="Angsana New" w:hint="cs"/>
          <w:spacing w:val="-8"/>
          <w:sz w:val="28"/>
          <w:szCs w:val="28"/>
          <w:cs/>
        </w:rPr>
        <w:t>ในการ</w:t>
      </w:r>
      <w:r w:rsidRPr="00031D01">
        <w:rPr>
          <w:rFonts w:ascii="Angsana New" w:hAnsi="Angsana New" w:hint="cs"/>
          <w:spacing w:val="-2"/>
          <w:sz w:val="28"/>
          <w:szCs w:val="28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036C837E" w14:textId="18F23C73" w:rsidR="00C3749D" w:rsidRPr="00031D01" w:rsidRDefault="00C3749D" w:rsidP="006427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 w:cs="Angsana New"/>
          <w:sz w:val="28"/>
          <w:szCs w:val="28"/>
          <w:shd w:val="clear" w:color="auto" w:fill="D9D9D9" w:themeFill="background1" w:themeFillShade="D9"/>
          <w:cs/>
        </w:rPr>
      </w:pPr>
    </w:p>
    <w:p w14:paraId="35AA2D34" w14:textId="4CDFDD59" w:rsidR="000035AF" w:rsidRPr="00031D01" w:rsidRDefault="000035AF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 w:cs="Angsana New"/>
          <w:b/>
          <w:sz w:val="28"/>
          <w:szCs w:val="28"/>
          <w:cs/>
        </w:rPr>
        <w:sectPr w:rsidR="000035AF" w:rsidRPr="00031D01" w:rsidSect="00DC226A">
          <w:headerReference w:type="even" r:id="rId14"/>
          <w:head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70" w:header="720" w:footer="720" w:gutter="0"/>
          <w:cols w:space="720"/>
          <w:docGrid w:linePitch="360"/>
        </w:sectPr>
      </w:pPr>
      <w:r w:rsidRPr="00031D01">
        <w:rPr>
          <w:rFonts w:ascii="Angsana New" w:hAnsi="Angsana New" w:cs="Angsana New" w:hint="cs"/>
          <w:b/>
          <w:sz w:val="28"/>
          <w:szCs w:val="28"/>
        </w:rPr>
        <w:tab/>
      </w:r>
    </w:p>
    <w:tbl>
      <w:tblPr>
        <w:tblStyle w:val="TableGrid"/>
        <w:tblW w:w="145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823"/>
        <w:gridCol w:w="238"/>
        <w:gridCol w:w="838"/>
        <w:gridCol w:w="236"/>
        <w:gridCol w:w="998"/>
        <w:gridCol w:w="236"/>
        <w:gridCol w:w="819"/>
        <w:gridCol w:w="236"/>
        <w:gridCol w:w="820"/>
        <w:gridCol w:w="236"/>
        <w:gridCol w:w="839"/>
        <w:gridCol w:w="236"/>
        <w:gridCol w:w="820"/>
        <w:gridCol w:w="236"/>
        <w:gridCol w:w="822"/>
        <w:gridCol w:w="236"/>
        <w:gridCol w:w="823"/>
        <w:gridCol w:w="239"/>
        <w:gridCol w:w="919"/>
      </w:tblGrid>
      <w:tr w:rsidR="00BC58AF" w:rsidRPr="002C657C" w14:paraId="024EE461" w14:textId="77777777" w:rsidTr="002C657C">
        <w:trPr>
          <w:trHeight w:val="144"/>
        </w:trPr>
        <w:tc>
          <w:tcPr>
            <w:tcW w:w="3870" w:type="dxa"/>
            <w:vMerge w:val="restart"/>
            <w:shd w:val="clear" w:color="auto" w:fill="auto"/>
            <w:vAlign w:val="bottom"/>
          </w:tcPr>
          <w:p w14:paraId="150AD1BD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i/>
                <w:iCs/>
                <w:color w:val="FF0000"/>
                <w:sz w:val="20"/>
                <w:szCs w:val="20"/>
                <w:cs/>
              </w:rPr>
            </w:pPr>
          </w:p>
        </w:tc>
        <w:tc>
          <w:tcPr>
            <w:tcW w:w="10650" w:type="dxa"/>
            <w:gridSpan w:val="19"/>
            <w:shd w:val="clear" w:color="auto" w:fill="auto"/>
            <w:vAlign w:val="bottom"/>
          </w:tcPr>
          <w:p w14:paraId="5B1CFE26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BC58AF" w:rsidRPr="002C657C" w14:paraId="2F21DCA7" w14:textId="77777777" w:rsidTr="002C657C">
        <w:trPr>
          <w:trHeight w:val="144"/>
        </w:trPr>
        <w:tc>
          <w:tcPr>
            <w:tcW w:w="3870" w:type="dxa"/>
            <w:vMerge/>
            <w:shd w:val="clear" w:color="auto" w:fill="auto"/>
            <w:vAlign w:val="bottom"/>
          </w:tcPr>
          <w:p w14:paraId="279C1849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2A5C6118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ส่วนงานประเทศไทย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05A585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53" w:type="dxa"/>
            <w:gridSpan w:val="3"/>
            <w:shd w:val="clear" w:color="auto" w:fill="auto"/>
            <w:vAlign w:val="bottom"/>
          </w:tcPr>
          <w:p w14:paraId="34ABA3F4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ส่วนงานประเทศจีน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BD89CE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95" w:type="dxa"/>
            <w:gridSpan w:val="3"/>
            <w:shd w:val="clear" w:color="auto" w:fill="auto"/>
            <w:vAlign w:val="bottom"/>
          </w:tcPr>
          <w:p w14:paraId="7D5C6638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ส่วนงานประเทศญี่ปุ่น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CA6FFF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bottom"/>
          </w:tcPr>
          <w:p w14:paraId="5D377B00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ตัดรายการบัญชีระหว่างกัน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76A863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1" w:type="dxa"/>
            <w:gridSpan w:val="3"/>
            <w:shd w:val="clear" w:color="auto" w:fill="auto"/>
            <w:vAlign w:val="bottom"/>
          </w:tcPr>
          <w:p w14:paraId="47269B55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รวม</w:t>
            </w:r>
          </w:p>
        </w:tc>
      </w:tr>
      <w:tr w:rsidR="00BC58AF" w:rsidRPr="002C657C" w14:paraId="7025CBBB" w14:textId="77777777" w:rsidTr="002C657C">
        <w:trPr>
          <w:trHeight w:val="144"/>
        </w:trPr>
        <w:tc>
          <w:tcPr>
            <w:tcW w:w="3870" w:type="dxa"/>
            <w:vAlign w:val="bottom"/>
          </w:tcPr>
          <w:p w14:paraId="411AC52A" w14:textId="70DB5FBC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สำหรับงวด</w:t>
            </w:r>
            <w:r w:rsidR="005072AA" w:rsidRPr="002C657C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สาม</w:t>
            </w:r>
            <w:r w:rsidRPr="002C657C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 xml:space="preserve">เดือนสิ้นสุดวันที่ </w:t>
            </w:r>
            <w:r w:rsidR="002246F1" w:rsidRPr="002C657C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</w:rPr>
              <w:t>3</w:t>
            </w:r>
            <w:r w:rsidRPr="002C657C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</w:rPr>
              <w:t xml:space="preserve">0 </w:t>
            </w:r>
            <w:r w:rsidR="001379AA" w:rsidRPr="002C657C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23" w:type="dxa"/>
            <w:vAlign w:val="bottom"/>
          </w:tcPr>
          <w:p w14:paraId="3B0AB593" w14:textId="21BBEFEC" w:rsidR="00BC58AF" w:rsidRPr="002C657C" w:rsidRDefault="002246F1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  <w:r w:rsidR="00BC58AF"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56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3</w:t>
            </w:r>
          </w:p>
        </w:tc>
        <w:tc>
          <w:tcPr>
            <w:tcW w:w="238" w:type="dxa"/>
            <w:vAlign w:val="bottom"/>
          </w:tcPr>
          <w:p w14:paraId="24E48FA9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6F681644" w14:textId="48EBF781" w:rsidR="00BC58AF" w:rsidRPr="002C657C" w:rsidRDefault="002246F1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  <w:r w:rsidR="00BC58AF"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56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bottom"/>
          </w:tcPr>
          <w:p w14:paraId="072B20AC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1C91249A" w14:textId="2B045DF0" w:rsidR="00BC58AF" w:rsidRPr="002C657C" w:rsidRDefault="002246F1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  <w:r w:rsidR="00BC58AF"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56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3</w:t>
            </w:r>
          </w:p>
        </w:tc>
        <w:tc>
          <w:tcPr>
            <w:tcW w:w="236" w:type="dxa"/>
            <w:vAlign w:val="bottom"/>
          </w:tcPr>
          <w:p w14:paraId="0735F1AE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3B85497F" w14:textId="054B9E64" w:rsidR="00BC58AF" w:rsidRPr="002C657C" w:rsidRDefault="002246F1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  <w:r w:rsidR="00BC58AF"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56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bottom"/>
          </w:tcPr>
          <w:p w14:paraId="03616A34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14:paraId="4B33F0EE" w14:textId="1A2B4FA5" w:rsidR="00BC58AF" w:rsidRPr="002C657C" w:rsidRDefault="002246F1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  <w:r w:rsidR="00BC58AF"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56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3</w:t>
            </w:r>
          </w:p>
        </w:tc>
        <w:tc>
          <w:tcPr>
            <w:tcW w:w="236" w:type="dxa"/>
            <w:vAlign w:val="bottom"/>
          </w:tcPr>
          <w:p w14:paraId="22AEC277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vAlign w:val="bottom"/>
          </w:tcPr>
          <w:p w14:paraId="25670734" w14:textId="7C404861" w:rsidR="00BC58AF" w:rsidRPr="002C657C" w:rsidRDefault="002246F1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  <w:r w:rsidR="00BC58AF"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56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bottom"/>
          </w:tcPr>
          <w:p w14:paraId="7C8C23AA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14:paraId="27411F6E" w14:textId="7CBE9476" w:rsidR="00BC58AF" w:rsidRPr="002C657C" w:rsidRDefault="002246F1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  <w:r w:rsidR="00BC58AF"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56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3</w:t>
            </w:r>
          </w:p>
        </w:tc>
        <w:tc>
          <w:tcPr>
            <w:tcW w:w="236" w:type="dxa"/>
            <w:vAlign w:val="bottom"/>
          </w:tcPr>
          <w:p w14:paraId="085F7D61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5259B17A" w14:textId="664FBD30" w:rsidR="00BC58AF" w:rsidRPr="002C657C" w:rsidRDefault="002246F1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  <w:r w:rsidR="00BC58AF"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56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bottom"/>
          </w:tcPr>
          <w:p w14:paraId="55FA7AD9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vAlign w:val="bottom"/>
          </w:tcPr>
          <w:p w14:paraId="0547B565" w14:textId="13BC2F39" w:rsidR="00BC58AF" w:rsidRPr="002C657C" w:rsidRDefault="002246F1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  <w:r w:rsidR="00BC58AF"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56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3</w:t>
            </w:r>
          </w:p>
        </w:tc>
        <w:tc>
          <w:tcPr>
            <w:tcW w:w="239" w:type="dxa"/>
            <w:vAlign w:val="bottom"/>
          </w:tcPr>
          <w:p w14:paraId="2B06A003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  <w:vAlign w:val="bottom"/>
          </w:tcPr>
          <w:p w14:paraId="38354F09" w14:textId="04F317D3" w:rsidR="00BC58AF" w:rsidRPr="002C657C" w:rsidRDefault="002246F1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  <w:r w:rsidR="00BC58AF"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56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</w:p>
        </w:tc>
      </w:tr>
      <w:tr w:rsidR="00BC58AF" w:rsidRPr="002C657C" w14:paraId="12DC1298" w14:textId="77777777" w:rsidTr="002C657C">
        <w:trPr>
          <w:trHeight w:val="216"/>
        </w:trPr>
        <w:tc>
          <w:tcPr>
            <w:tcW w:w="3870" w:type="dxa"/>
            <w:vAlign w:val="bottom"/>
          </w:tcPr>
          <w:p w14:paraId="7505BF5D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650" w:type="dxa"/>
            <w:gridSpan w:val="19"/>
            <w:vAlign w:val="bottom"/>
          </w:tcPr>
          <w:p w14:paraId="788B4B7E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BC58AF" w:rsidRPr="002C657C" w14:paraId="60E3E6DC" w14:textId="77777777" w:rsidTr="002C657C">
        <w:trPr>
          <w:trHeight w:val="144"/>
        </w:trPr>
        <w:tc>
          <w:tcPr>
            <w:tcW w:w="3870" w:type="dxa"/>
          </w:tcPr>
          <w:p w14:paraId="1FC20166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823" w:type="dxa"/>
            <w:vAlign w:val="bottom"/>
          </w:tcPr>
          <w:p w14:paraId="70BC7806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09557372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2E3A9A3B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93B9DA8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1F1BEFCE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DCB670A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14:paraId="4F3C9CC2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356AC2B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0F17EAD4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3988E80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</w:tcPr>
          <w:p w14:paraId="2E9F82EB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86E309D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764BB632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199A116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14:paraId="0DC5ABD3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35D8787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</w:tcPr>
          <w:p w14:paraId="662549FD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9" w:type="dxa"/>
          </w:tcPr>
          <w:p w14:paraId="3F946A2B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3BB9C5BE" w14:textId="77777777" w:rsidR="00BC58AF" w:rsidRPr="002C657C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44292" w:rsidRPr="002C657C" w14:paraId="3CB70009" w14:textId="77777777" w:rsidTr="002C657C">
        <w:trPr>
          <w:trHeight w:val="144"/>
        </w:trPr>
        <w:tc>
          <w:tcPr>
            <w:tcW w:w="3870" w:type="dxa"/>
          </w:tcPr>
          <w:p w14:paraId="221C61C9" w14:textId="77777777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823" w:type="dxa"/>
            <w:vAlign w:val="bottom"/>
          </w:tcPr>
          <w:p w14:paraId="35E02A05" w14:textId="2B01EBBE" w:rsidR="00D44292" w:rsidRPr="002C657C" w:rsidRDefault="007253AD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1,3</w:t>
            </w:r>
            <w:r w:rsidR="00744C54">
              <w:rPr>
                <w:rFonts w:ascii="Angsana New" w:hAnsi="Angsana New" w:cs="Angsana New"/>
                <w:sz w:val="20"/>
                <w:szCs w:val="20"/>
              </w:rPr>
              <w:t>16</w:t>
            </w:r>
            <w:r>
              <w:rPr>
                <w:rFonts w:ascii="Angsana New" w:hAnsi="Angsana New" w:cs="Angsana New"/>
                <w:sz w:val="20"/>
                <w:szCs w:val="20"/>
              </w:rPr>
              <w:t>,6</w:t>
            </w:r>
            <w:r w:rsidR="00744C54">
              <w:rPr>
                <w:rFonts w:ascii="Angsana New" w:hAnsi="Angsana New" w:cs="Angsana New"/>
                <w:sz w:val="20"/>
                <w:szCs w:val="20"/>
              </w:rPr>
              <w:t>7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238" w:type="dxa"/>
          </w:tcPr>
          <w:p w14:paraId="73B8DF06" w14:textId="77777777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1650E7E3" w14:textId="1E319460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92</w:t>
            </w:r>
            <w:r w:rsidR="007253AD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,9</w:t>
            </w:r>
            <w:r w:rsidR="007253AD">
              <w:rPr>
                <w:rFonts w:ascii="Angsana New" w:hAnsi="Angsana New" w:cs="Angsana New"/>
                <w:sz w:val="20"/>
                <w:szCs w:val="20"/>
              </w:rPr>
              <w:t>53</w:t>
            </w:r>
          </w:p>
        </w:tc>
        <w:tc>
          <w:tcPr>
            <w:tcW w:w="236" w:type="dxa"/>
          </w:tcPr>
          <w:p w14:paraId="38DCA8F0" w14:textId="77777777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0449BEE1" w14:textId="4A3E8157" w:rsidR="00D44292" w:rsidRPr="002C657C" w:rsidRDefault="00744C54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8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23,504</w:t>
            </w:r>
          </w:p>
        </w:tc>
        <w:tc>
          <w:tcPr>
            <w:tcW w:w="236" w:type="dxa"/>
          </w:tcPr>
          <w:p w14:paraId="1C2C805A" w14:textId="77777777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14:paraId="7244C287" w14:textId="717F9A5A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11,76</w:t>
            </w:r>
            <w:r w:rsidR="00744C54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14:paraId="52E799F8" w14:textId="77777777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1A0AB2B6" w14:textId="233BBF6F" w:rsidR="00D44292" w:rsidRPr="002C657C" w:rsidRDefault="00744C54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8,656</w:t>
            </w:r>
          </w:p>
        </w:tc>
        <w:tc>
          <w:tcPr>
            <w:tcW w:w="236" w:type="dxa"/>
          </w:tcPr>
          <w:p w14:paraId="2776AE03" w14:textId="77777777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</w:tcPr>
          <w:p w14:paraId="0EFE5DEB" w14:textId="76036FF2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18,711</w:t>
            </w:r>
          </w:p>
        </w:tc>
        <w:tc>
          <w:tcPr>
            <w:tcW w:w="236" w:type="dxa"/>
          </w:tcPr>
          <w:p w14:paraId="4F65B605" w14:textId="77777777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0C04B9C2" w14:textId="65B9C5ED" w:rsidR="00D44292" w:rsidRPr="002C657C" w:rsidRDefault="00744C54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08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C56F615" w14:textId="77777777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14:paraId="1F2B5CB9" w14:textId="4000D889" w:rsidR="00D44292" w:rsidRPr="002C657C" w:rsidRDefault="00D44292" w:rsidP="00B3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8" w:right="-120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 xml:space="preserve">   -</w:t>
            </w:r>
          </w:p>
        </w:tc>
        <w:tc>
          <w:tcPr>
            <w:tcW w:w="236" w:type="dxa"/>
          </w:tcPr>
          <w:p w14:paraId="5D90D78F" w14:textId="77777777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</w:tcPr>
          <w:p w14:paraId="18AA6530" w14:textId="18D03409" w:rsidR="00D44292" w:rsidRPr="002C657C" w:rsidRDefault="00744C54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1,348,838</w:t>
            </w:r>
          </w:p>
        </w:tc>
        <w:tc>
          <w:tcPr>
            <w:tcW w:w="239" w:type="dxa"/>
          </w:tcPr>
          <w:p w14:paraId="5BF8ACEA" w14:textId="77777777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6E0E7BF9" w14:textId="62EC6277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20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95</w:t>
            </w:r>
            <w:r w:rsidR="007253A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,4</w:t>
            </w:r>
            <w:r w:rsidR="007253A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3F349F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722A95" w:rsidRPr="002C657C" w14:paraId="3ACACDDA" w14:textId="77777777" w:rsidTr="002C657C">
        <w:trPr>
          <w:trHeight w:val="144"/>
        </w:trPr>
        <w:tc>
          <w:tcPr>
            <w:tcW w:w="3870" w:type="dxa"/>
          </w:tcPr>
          <w:p w14:paraId="5389276B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4FBA1F05" w14:textId="26D47C75" w:rsidR="00722A95" w:rsidRPr="002C657C" w:rsidRDefault="007253AD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8" w:type="dxa"/>
          </w:tcPr>
          <w:p w14:paraId="3244D2EA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155C3B85" w14:textId="4775A116" w:rsidR="00722A95" w:rsidRPr="002C657C" w:rsidRDefault="00722A95" w:rsidP="00B3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E640EFF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2FA01086" w14:textId="582AE319" w:rsidR="00722A95" w:rsidRPr="002C657C" w:rsidRDefault="00744C54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8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139,855</w:t>
            </w:r>
          </w:p>
        </w:tc>
        <w:tc>
          <w:tcPr>
            <w:tcW w:w="236" w:type="dxa"/>
          </w:tcPr>
          <w:p w14:paraId="2AA6ADE3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5769A2B3" w14:textId="0F15D196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27,594</w:t>
            </w:r>
          </w:p>
        </w:tc>
        <w:tc>
          <w:tcPr>
            <w:tcW w:w="236" w:type="dxa"/>
          </w:tcPr>
          <w:p w14:paraId="0A938093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57B84F2F" w14:textId="6DA0BB59" w:rsidR="00722A95" w:rsidRPr="002C657C" w:rsidRDefault="00744C54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36,204</w:t>
            </w:r>
          </w:p>
        </w:tc>
        <w:tc>
          <w:tcPr>
            <w:tcW w:w="236" w:type="dxa"/>
          </w:tcPr>
          <w:p w14:paraId="54C2985D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485BFCE7" w14:textId="6851F0EE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7,862</w:t>
            </w:r>
          </w:p>
        </w:tc>
        <w:tc>
          <w:tcPr>
            <w:tcW w:w="236" w:type="dxa"/>
          </w:tcPr>
          <w:p w14:paraId="0C0210F3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4650E463" w14:textId="692ED8C3" w:rsidR="00722A95" w:rsidRPr="002C657C" w:rsidRDefault="00744C54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(176,059)</w:t>
            </w:r>
          </w:p>
        </w:tc>
        <w:tc>
          <w:tcPr>
            <w:tcW w:w="236" w:type="dxa"/>
          </w:tcPr>
          <w:p w14:paraId="285686F4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1A840214" w14:textId="77D1E5F0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(35,456)</w:t>
            </w:r>
          </w:p>
        </w:tc>
        <w:tc>
          <w:tcPr>
            <w:tcW w:w="236" w:type="dxa"/>
          </w:tcPr>
          <w:p w14:paraId="55507F06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0C25E725" w14:textId="0668FC96" w:rsidR="00722A95" w:rsidRPr="002C657C" w:rsidRDefault="00744C54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08" w:right="-10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9" w:type="dxa"/>
          </w:tcPr>
          <w:p w14:paraId="25212161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030A3CCA" w14:textId="3E4DC642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08" w:right="-120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 xml:space="preserve">  -</w:t>
            </w:r>
          </w:p>
        </w:tc>
      </w:tr>
      <w:tr w:rsidR="00D44292" w:rsidRPr="002C657C" w14:paraId="4398D0DA" w14:textId="77777777" w:rsidTr="002C657C">
        <w:trPr>
          <w:trHeight w:val="144"/>
        </w:trPr>
        <w:tc>
          <w:tcPr>
            <w:tcW w:w="3870" w:type="dxa"/>
          </w:tcPr>
          <w:p w14:paraId="1147EE15" w14:textId="048CEEFB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5437E" w14:textId="39FAFA02" w:rsidR="00D44292" w:rsidRPr="002C657C" w:rsidRDefault="007253AD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1,3</w:t>
            </w:r>
            <w:r w:rsidR="00744C54">
              <w:rPr>
                <w:rFonts w:ascii="Angsana New" w:hAnsi="Angsana New" w:cs="Angsana New"/>
                <w:b/>
                <w:bCs/>
                <w:sz w:val="20"/>
                <w:szCs w:val="20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,6</w:t>
            </w:r>
            <w:r w:rsidR="00744C54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38" w:type="dxa"/>
          </w:tcPr>
          <w:p w14:paraId="067B0488" w14:textId="77777777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97B05" w14:textId="116B6C73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92</w:t>
            </w:r>
            <w:r w:rsidR="007253AD">
              <w:rPr>
                <w:rFonts w:ascii="Angsana New" w:hAnsi="Angsana New" w:cs="Angsana New"/>
                <w:b/>
                <w:bCs/>
                <w:sz w:val="20"/>
                <w:szCs w:val="20"/>
              </w:rPr>
              <w:t>0,953</w:t>
            </w:r>
          </w:p>
        </w:tc>
        <w:tc>
          <w:tcPr>
            <w:tcW w:w="236" w:type="dxa"/>
          </w:tcPr>
          <w:p w14:paraId="41A14FB3" w14:textId="77777777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647B5A8B" w14:textId="7CBF379B" w:rsidR="00D44292" w:rsidRPr="002C657C" w:rsidRDefault="00744C54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8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163,359</w:t>
            </w:r>
          </w:p>
        </w:tc>
        <w:tc>
          <w:tcPr>
            <w:tcW w:w="236" w:type="dxa"/>
          </w:tcPr>
          <w:p w14:paraId="6B4D8280" w14:textId="77777777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179459F2" w14:textId="185D9338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39,35</w:t>
            </w:r>
            <w:r w:rsidR="00744C54">
              <w:rPr>
                <w:rFonts w:ascii="Angsana New" w:hAnsi="Angsana New" w:cs="Angsana Ne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36" w:type="dxa"/>
          </w:tcPr>
          <w:p w14:paraId="314B4CB1" w14:textId="77777777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30C9E97C" w14:textId="73A2AE2C" w:rsidR="00D44292" w:rsidRPr="002C657C" w:rsidRDefault="00744C54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2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44,860</w:t>
            </w:r>
          </w:p>
        </w:tc>
        <w:tc>
          <w:tcPr>
            <w:tcW w:w="236" w:type="dxa"/>
          </w:tcPr>
          <w:p w14:paraId="4D0F02F4" w14:textId="77777777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53F11A5D" w14:textId="093853EF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26,573</w:t>
            </w:r>
          </w:p>
        </w:tc>
        <w:tc>
          <w:tcPr>
            <w:tcW w:w="236" w:type="dxa"/>
          </w:tcPr>
          <w:p w14:paraId="638D45D0" w14:textId="77777777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3DBC2936" w14:textId="0B243C22" w:rsidR="00D44292" w:rsidRPr="002C657C" w:rsidRDefault="00744C54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(176,059)</w:t>
            </w:r>
          </w:p>
        </w:tc>
        <w:tc>
          <w:tcPr>
            <w:tcW w:w="236" w:type="dxa"/>
          </w:tcPr>
          <w:p w14:paraId="7685BEA0" w14:textId="77777777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03EF014E" w14:textId="27DC0E18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(35,456)</w:t>
            </w:r>
          </w:p>
        </w:tc>
        <w:tc>
          <w:tcPr>
            <w:tcW w:w="236" w:type="dxa"/>
          </w:tcPr>
          <w:p w14:paraId="0311C683" w14:textId="77777777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5BF93367" w14:textId="2E6A7D0E" w:rsidR="00D44292" w:rsidRPr="002C657C" w:rsidRDefault="00744C54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1,348,838</w:t>
            </w:r>
          </w:p>
        </w:tc>
        <w:tc>
          <w:tcPr>
            <w:tcW w:w="239" w:type="dxa"/>
          </w:tcPr>
          <w:p w14:paraId="0235EFE2" w14:textId="77777777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6A406613" w14:textId="54BF9F91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2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95</w:t>
            </w:r>
            <w:r w:rsidR="007253AD">
              <w:rPr>
                <w:rFonts w:ascii="Angsana New" w:hAnsi="Angsana New" w:cs="Angsana New"/>
                <w:b/>
                <w:bCs/>
                <w:sz w:val="20"/>
                <w:szCs w:val="20"/>
              </w:rPr>
              <w:t>1</w:t>
            </w: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,4</w:t>
            </w:r>
            <w:r w:rsidR="007253AD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 w:rsidR="003F349F">
              <w:rPr>
                <w:rFonts w:ascii="Angsana New" w:hAnsi="Angsana New" w:cs="Angsana New"/>
                <w:b/>
                <w:bCs/>
                <w:sz w:val="20"/>
                <w:szCs w:val="20"/>
              </w:rPr>
              <w:t>5</w:t>
            </w:r>
          </w:p>
        </w:tc>
      </w:tr>
      <w:tr w:rsidR="00AE319C" w:rsidRPr="002C657C" w14:paraId="55B1572D" w14:textId="77777777" w:rsidTr="002C657C">
        <w:trPr>
          <w:trHeight w:val="177"/>
        </w:trPr>
        <w:tc>
          <w:tcPr>
            <w:tcW w:w="3870" w:type="dxa"/>
          </w:tcPr>
          <w:p w14:paraId="589125E4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53678ED8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8" w:type="dxa"/>
          </w:tcPr>
          <w:p w14:paraId="46DFC757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11EF2A67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1F3A6412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1E1DD84A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79FF48E0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519BA9D7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5BCF8FAB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44C788E9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35DC1ACD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57FD013D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2025680A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56150A2B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0033F8DA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64DE85E1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47C2FBE8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14:paraId="1E46BC1D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9" w:type="dxa"/>
          </w:tcPr>
          <w:p w14:paraId="1AAB6D4B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</w:tcPr>
          <w:p w14:paraId="3D8C9809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AE319C" w:rsidRPr="002C657C" w14:paraId="66EBD7F0" w14:textId="77777777" w:rsidTr="002C657C">
        <w:trPr>
          <w:trHeight w:val="144"/>
        </w:trPr>
        <w:tc>
          <w:tcPr>
            <w:tcW w:w="3870" w:type="dxa"/>
            <w:vAlign w:val="bottom"/>
          </w:tcPr>
          <w:p w14:paraId="0F6A453F" w14:textId="77777777" w:rsidR="00AE319C" w:rsidRPr="00722A95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2A95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823" w:type="dxa"/>
            <w:vAlign w:val="bottom"/>
          </w:tcPr>
          <w:p w14:paraId="7AEF4AF0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491ADD36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26A53C8E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C10E88E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1FB668AE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3DA8D90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14:paraId="6275A98C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6F650B3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4282D1FF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FBEFDDA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</w:tcPr>
          <w:p w14:paraId="4D1D6258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B52B51D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2EFB1000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0A18A37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14:paraId="0040655B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17D13D3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</w:tcPr>
          <w:p w14:paraId="766E4F3B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9" w:type="dxa"/>
          </w:tcPr>
          <w:p w14:paraId="00E280E6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0C77B1C7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E319C" w:rsidRPr="002C657C" w14:paraId="2C03C4AC" w14:textId="77777777" w:rsidTr="002C657C">
        <w:trPr>
          <w:trHeight w:val="144"/>
        </w:trPr>
        <w:tc>
          <w:tcPr>
            <w:tcW w:w="3870" w:type="dxa"/>
          </w:tcPr>
          <w:p w14:paraId="00C803D2" w14:textId="77777777" w:rsidR="00AE319C" w:rsidRPr="00722A95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2A9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ส่วนงานภูมิศาสตร์หลัก</w:t>
            </w:r>
          </w:p>
        </w:tc>
        <w:tc>
          <w:tcPr>
            <w:tcW w:w="823" w:type="dxa"/>
            <w:vAlign w:val="bottom"/>
          </w:tcPr>
          <w:p w14:paraId="14474132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0C9CCD98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7688088F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BBD5151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08E5804C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7779E5A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14:paraId="7302CC1E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D5D8A8B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1898C2DA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777DC32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</w:tcPr>
          <w:p w14:paraId="0C472A15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12618C9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4D91907D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460F176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14:paraId="761C24D7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0BE384E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</w:tcPr>
          <w:p w14:paraId="0C82C6E8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9" w:type="dxa"/>
          </w:tcPr>
          <w:p w14:paraId="10155919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1E07CB02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E319C" w:rsidRPr="002C657C" w14:paraId="50F9C5CB" w14:textId="77777777" w:rsidTr="002C657C">
        <w:trPr>
          <w:trHeight w:val="144"/>
        </w:trPr>
        <w:tc>
          <w:tcPr>
            <w:tcW w:w="3870" w:type="dxa"/>
          </w:tcPr>
          <w:p w14:paraId="279CD620" w14:textId="77777777" w:rsidR="00AE319C" w:rsidRPr="00722A95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22A95">
              <w:rPr>
                <w:rFonts w:ascii="Angsana New" w:hAnsi="Angsana New" w:cs="Angsana New" w:hint="cs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823" w:type="dxa"/>
            <w:vAlign w:val="bottom"/>
          </w:tcPr>
          <w:p w14:paraId="46CF42B8" w14:textId="5FC7A5D3" w:rsidR="00AE319C" w:rsidRPr="002C657C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41</w:t>
            </w:r>
            <w:r w:rsidR="007253AD">
              <w:rPr>
                <w:rFonts w:ascii="Angsana New" w:hAnsi="Angsana New" w:cs="Angsana New"/>
                <w:sz w:val="20"/>
                <w:szCs w:val="20"/>
              </w:rPr>
              <w:t>,1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7253A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238" w:type="dxa"/>
          </w:tcPr>
          <w:p w14:paraId="183F766C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55AEBE16" w14:textId="6AD06F52" w:rsidR="00AE319C" w:rsidRPr="002C657C" w:rsidRDefault="007253A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AE319C"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281</w:t>
            </w:r>
          </w:p>
        </w:tc>
        <w:tc>
          <w:tcPr>
            <w:tcW w:w="236" w:type="dxa"/>
          </w:tcPr>
          <w:p w14:paraId="2BBF3C51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6279BF99" w14:textId="21F040B5" w:rsidR="00AE319C" w:rsidRPr="002C657C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139,855</w:t>
            </w:r>
          </w:p>
        </w:tc>
        <w:tc>
          <w:tcPr>
            <w:tcW w:w="236" w:type="dxa"/>
          </w:tcPr>
          <w:p w14:paraId="73B8380E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14:paraId="7D4B6B5E" w14:textId="0350FDED" w:rsidR="00AE319C" w:rsidRPr="002C657C" w:rsidRDefault="007253A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27</w:t>
            </w:r>
            <w:r w:rsidR="00AE319C" w:rsidRPr="002C657C">
              <w:rPr>
                <w:rFonts w:ascii="Angsana New" w:hAnsi="Angsana New" w:cs="Angsana New" w:hint="cs"/>
                <w:sz w:val="20"/>
                <w:szCs w:val="20"/>
              </w:rPr>
              <w:t>,5</w:t>
            </w:r>
            <w:r>
              <w:rPr>
                <w:rFonts w:ascii="Angsana New" w:hAnsi="Angsana New" w:cs="Angsana New"/>
                <w:sz w:val="20"/>
                <w:szCs w:val="20"/>
              </w:rPr>
              <w:t>94</w:t>
            </w:r>
          </w:p>
        </w:tc>
        <w:tc>
          <w:tcPr>
            <w:tcW w:w="236" w:type="dxa"/>
          </w:tcPr>
          <w:p w14:paraId="5162DFC5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592F74B0" w14:textId="567A8CC0" w:rsidR="00AE319C" w:rsidRPr="002C657C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36,204</w:t>
            </w:r>
          </w:p>
        </w:tc>
        <w:tc>
          <w:tcPr>
            <w:tcW w:w="236" w:type="dxa"/>
          </w:tcPr>
          <w:p w14:paraId="0C9C61E7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</w:tcPr>
          <w:p w14:paraId="666485DA" w14:textId="1966C578" w:rsidR="00AE319C" w:rsidRPr="002C657C" w:rsidRDefault="007253A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AE319C"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AE319C" w:rsidRPr="002C657C">
              <w:rPr>
                <w:rFonts w:ascii="Angsana New" w:hAnsi="Angsana New" w:cs="Angsana New" w:hint="cs"/>
                <w:sz w:val="20"/>
                <w:szCs w:val="20"/>
              </w:rPr>
              <w:t>6</w:t>
            </w:r>
            <w:r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236" w:type="dxa"/>
          </w:tcPr>
          <w:p w14:paraId="396FD91B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12E8C3A4" w14:textId="7DBC8660" w:rsidR="00AE319C" w:rsidRPr="002C657C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(176,059)</w:t>
            </w:r>
          </w:p>
        </w:tc>
        <w:tc>
          <w:tcPr>
            <w:tcW w:w="236" w:type="dxa"/>
          </w:tcPr>
          <w:p w14:paraId="06A63476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14:paraId="31374A17" w14:textId="29D4DE1D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(</w:t>
            </w:r>
            <w:r w:rsidR="007253AD">
              <w:rPr>
                <w:rFonts w:ascii="Angsana New" w:hAnsi="Angsana New" w:cs="Angsana New"/>
                <w:sz w:val="20"/>
                <w:szCs w:val="20"/>
              </w:rPr>
              <w:t>35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,4</w:t>
            </w:r>
            <w:r w:rsidR="007253AD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3122292D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</w:tcPr>
          <w:p w14:paraId="06926E81" w14:textId="7E155997" w:rsidR="00AE319C" w:rsidRPr="002C657C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41,162</w:t>
            </w:r>
          </w:p>
        </w:tc>
        <w:tc>
          <w:tcPr>
            <w:tcW w:w="239" w:type="dxa"/>
          </w:tcPr>
          <w:p w14:paraId="3AA60575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0E2C34FF" w14:textId="27DB76CB" w:rsidR="00AE319C" w:rsidRPr="002C657C" w:rsidRDefault="007253A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AE319C"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281</w:t>
            </w:r>
          </w:p>
        </w:tc>
      </w:tr>
      <w:tr w:rsidR="00AE319C" w:rsidRPr="002C657C" w14:paraId="26AC5B2B" w14:textId="77777777" w:rsidTr="002C657C">
        <w:trPr>
          <w:trHeight w:val="144"/>
        </w:trPr>
        <w:tc>
          <w:tcPr>
            <w:tcW w:w="3870" w:type="dxa"/>
          </w:tcPr>
          <w:p w14:paraId="61C3DF71" w14:textId="7738E366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ประเทศจีน</w:t>
            </w:r>
          </w:p>
        </w:tc>
        <w:tc>
          <w:tcPr>
            <w:tcW w:w="823" w:type="dxa"/>
            <w:vAlign w:val="bottom"/>
          </w:tcPr>
          <w:p w14:paraId="325FCDFD" w14:textId="64C20394" w:rsidR="00AE319C" w:rsidRPr="002C657C" w:rsidRDefault="007253A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8" w:type="dxa"/>
          </w:tcPr>
          <w:p w14:paraId="206E37E2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3F628BD4" w14:textId="430596F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29B1CBB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53AA0E2B" w14:textId="35E8E7B1" w:rsidR="00AE319C" w:rsidRPr="002C657C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23,504</w:t>
            </w:r>
          </w:p>
        </w:tc>
        <w:tc>
          <w:tcPr>
            <w:tcW w:w="236" w:type="dxa"/>
          </w:tcPr>
          <w:p w14:paraId="3DEE7877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14:paraId="009035D7" w14:textId="7B5840C1" w:rsidR="00AE319C" w:rsidRPr="002C657C" w:rsidRDefault="007253A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AE319C"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76</w:t>
            </w:r>
            <w:r w:rsidR="00744C54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14:paraId="376E2CF5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18BF8128" w14:textId="367672F9" w:rsidR="00AE319C" w:rsidRPr="002C657C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5CAABC9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</w:tcPr>
          <w:p w14:paraId="4B2CDFBD" w14:textId="598C49D5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0"/>
                <w:tab w:val="left" w:pos="450"/>
              </w:tabs>
              <w:spacing w:line="240" w:lineRule="auto"/>
              <w:ind w:left="-95" w:right="-120" w:firstLine="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 xml:space="preserve">       -</w:t>
            </w:r>
          </w:p>
        </w:tc>
        <w:tc>
          <w:tcPr>
            <w:tcW w:w="236" w:type="dxa"/>
          </w:tcPr>
          <w:p w14:paraId="13902576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1BF9E481" w14:textId="447C0936" w:rsidR="00AE319C" w:rsidRPr="002C657C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CBFEB06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14:paraId="49A82DEE" w14:textId="35585325" w:rsidR="00AE319C" w:rsidRPr="002C657C" w:rsidRDefault="00AE319C" w:rsidP="00B3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3F6DAC0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</w:tcPr>
          <w:p w14:paraId="4032E90B" w14:textId="0B177F46" w:rsidR="00AE319C" w:rsidRPr="002C657C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23,504</w:t>
            </w:r>
          </w:p>
        </w:tc>
        <w:tc>
          <w:tcPr>
            <w:tcW w:w="239" w:type="dxa"/>
          </w:tcPr>
          <w:p w14:paraId="7C23170C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69380F35" w14:textId="3EC99A3E" w:rsidR="00AE319C" w:rsidRPr="002C657C" w:rsidRDefault="007253A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AE319C"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76</w:t>
            </w:r>
            <w:r w:rsidR="003F349F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</w:tr>
      <w:tr w:rsidR="00AE319C" w:rsidRPr="002C657C" w14:paraId="08EB4463" w14:textId="77777777" w:rsidTr="002C657C">
        <w:trPr>
          <w:trHeight w:val="144"/>
        </w:trPr>
        <w:tc>
          <w:tcPr>
            <w:tcW w:w="3870" w:type="dxa"/>
          </w:tcPr>
          <w:p w14:paraId="1925EE91" w14:textId="142EC533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ประเทศญี่ปุ่น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5F3DE0C7" w14:textId="34C03954" w:rsidR="00AE319C" w:rsidRPr="002C657C" w:rsidRDefault="007253A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1,275,516</w:t>
            </w:r>
          </w:p>
        </w:tc>
        <w:tc>
          <w:tcPr>
            <w:tcW w:w="238" w:type="dxa"/>
          </w:tcPr>
          <w:p w14:paraId="63E523A8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6895DD6A" w14:textId="49E3A1BC" w:rsidR="00AE319C" w:rsidRPr="002C657C" w:rsidRDefault="007253A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820</w:t>
            </w:r>
            <w:r w:rsidR="00AE319C"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672</w:t>
            </w:r>
          </w:p>
        </w:tc>
        <w:tc>
          <w:tcPr>
            <w:tcW w:w="236" w:type="dxa"/>
          </w:tcPr>
          <w:p w14:paraId="585C0F3C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5EC167EE" w14:textId="430D3483" w:rsidR="00AE319C" w:rsidRPr="002C657C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CBD0E52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3BDB391B" w14:textId="376825A8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42A8810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4EB2C40C" w14:textId="7A0E097C" w:rsidR="00AE319C" w:rsidRPr="002C657C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8,656</w:t>
            </w:r>
          </w:p>
        </w:tc>
        <w:tc>
          <w:tcPr>
            <w:tcW w:w="236" w:type="dxa"/>
          </w:tcPr>
          <w:p w14:paraId="3B17F253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20B83E8F" w14:textId="6C0EAC2B" w:rsidR="00AE319C" w:rsidRPr="002C657C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1</w:t>
            </w:r>
            <w:r w:rsidR="007253AD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AE319C"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 w:rsidR="007253AD">
              <w:rPr>
                <w:rFonts w:ascii="Angsana New" w:hAnsi="Angsana New" w:cs="Angsana New"/>
                <w:sz w:val="20"/>
                <w:szCs w:val="20"/>
              </w:rPr>
              <w:t>711</w:t>
            </w:r>
          </w:p>
        </w:tc>
        <w:tc>
          <w:tcPr>
            <w:tcW w:w="236" w:type="dxa"/>
          </w:tcPr>
          <w:p w14:paraId="5744B6B6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022237E4" w14:textId="657A2BAA" w:rsidR="00AE319C" w:rsidRPr="002C657C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5C6DC26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68F89218" w14:textId="1651FEDD" w:rsidR="00AE319C" w:rsidRPr="002C657C" w:rsidRDefault="00AE319C" w:rsidP="00B3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309900B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40E7A9FF" w14:textId="5EE20830" w:rsidR="00AE319C" w:rsidRPr="002C657C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1,284,172</w:t>
            </w:r>
          </w:p>
        </w:tc>
        <w:tc>
          <w:tcPr>
            <w:tcW w:w="239" w:type="dxa"/>
          </w:tcPr>
          <w:p w14:paraId="127177BA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260AD71D" w14:textId="0E0BA0AB" w:rsidR="00AE319C" w:rsidRPr="002C657C" w:rsidRDefault="007253A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839</w:t>
            </w:r>
            <w:r w:rsidR="00AE319C"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383</w:t>
            </w:r>
          </w:p>
        </w:tc>
      </w:tr>
      <w:tr w:rsidR="00AE319C" w:rsidRPr="002C657C" w14:paraId="29114084" w14:textId="77777777" w:rsidTr="002C657C">
        <w:trPr>
          <w:trHeight w:val="144"/>
        </w:trPr>
        <w:tc>
          <w:tcPr>
            <w:tcW w:w="3870" w:type="dxa"/>
          </w:tcPr>
          <w:p w14:paraId="44AB3D11" w14:textId="5D222F63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28A5E" w14:textId="1EF8C28E" w:rsidR="00AE319C" w:rsidRPr="002C657C" w:rsidRDefault="007253A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1,3</w:t>
            </w:r>
            <w:r w:rsidR="00744C54">
              <w:rPr>
                <w:rFonts w:ascii="Angsana New" w:hAnsi="Angsana New" w:cs="Angsana New"/>
                <w:b/>
                <w:bCs/>
                <w:sz w:val="20"/>
                <w:szCs w:val="20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,6</w:t>
            </w:r>
            <w:r w:rsidR="00744C54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38" w:type="dxa"/>
          </w:tcPr>
          <w:p w14:paraId="11932625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B25CB" w14:textId="57A79B0B" w:rsidR="00AE319C" w:rsidRPr="002C657C" w:rsidRDefault="007253A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920</w:t>
            </w:r>
            <w:r w:rsidR="00AE319C"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953</w:t>
            </w:r>
          </w:p>
        </w:tc>
        <w:tc>
          <w:tcPr>
            <w:tcW w:w="236" w:type="dxa"/>
          </w:tcPr>
          <w:p w14:paraId="7355BA1B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3AD18416" w14:textId="47A69C3A" w:rsidR="00AE319C" w:rsidRPr="003F349F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F349F">
              <w:rPr>
                <w:rFonts w:ascii="Angsana New" w:hAnsi="Angsana New" w:cs="Angsana New"/>
                <w:b/>
                <w:bCs/>
                <w:sz w:val="20"/>
                <w:szCs w:val="20"/>
              </w:rPr>
              <w:t>163,359</w:t>
            </w:r>
          </w:p>
        </w:tc>
        <w:tc>
          <w:tcPr>
            <w:tcW w:w="236" w:type="dxa"/>
          </w:tcPr>
          <w:p w14:paraId="12C51796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2E2695EF" w14:textId="70A11FDC" w:rsidR="00AE319C" w:rsidRPr="002C657C" w:rsidRDefault="007253A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39</w:t>
            </w:r>
            <w:r w:rsidR="00AE319C"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35</w:t>
            </w:r>
            <w:r w:rsidR="00744C54">
              <w:rPr>
                <w:rFonts w:ascii="Angsana New" w:hAnsi="Angsana New" w:cs="Angsana Ne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36" w:type="dxa"/>
          </w:tcPr>
          <w:p w14:paraId="1952AD65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13D2BEAE" w14:textId="57A82855" w:rsidR="00AE319C" w:rsidRPr="00744C54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44C54">
              <w:rPr>
                <w:rFonts w:ascii="Angsana New" w:hAnsi="Angsana New" w:cs="Angsana New"/>
                <w:b/>
                <w:bCs/>
                <w:sz w:val="20"/>
                <w:szCs w:val="20"/>
              </w:rPr>
              <w:t>44,860</w:t>
            </w:r>
          </w:p>
        </w:tc>
        <w:tc>
          <w:tcPr>
            <w:tcW w:w="236" w:type="dxa"/>
          </w:tcPr>
          <w:p w14:paraId="16E9DB86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24977401" w14:textId="1D7D6441" w:rsidR="00AE319C" w:rsidRPr="002C657C" w:rsidRDefault="007253A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26</w:t>
            </w:r>
            <w:r w:rsidR="00AE319C"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573</w:t>
            </w:r>
          </w:p>
        </w:tc>
        <w:tc>
          <w:tcPr>
            <w:tcW w:w="236" w:type="dxa"/>
          </w:tcPr>
          <w:p w14:paraId="614A1969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72BDC32F" w14:textId="684CD963" w:rsidR="00AE319C" w:rsidRPr="00744C54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44C54">
              <w:rPr>
                <w:rFonts w:ascii="Angsana New" w:hAnsi="Angsana New" w:cs="Angsana New"/>
                <w:b/>
                <w:bCs/>
                <w:sz w:val="20"/>
                <w:szCs w:val="20"/>
              </w:rPr>
              <w:t>(176,059)</w:t>
            </w:r>
          </w:p>
        </w:tc>
        <w:tc>
          <w:tcPr>
            <w:tcW w:w="236" w:type="dxa"/>
          </w:tcPr>
          <w:p w14:paraId="74F5CD72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14D7737F" w14:textId="0D882582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(</w:t>
            </w:r>
            <w:r w:rsidR="007253AD">
              <w:rPr>
                <w:rFonts w:ascii="Angsana New" w:hAnsi="Angsana New" w:cs="Angsana New"/>
                <w:b/>
                <w:bCs/>
                <w:sz w:val="20"/>
                <w:szCs w:val="20"/>
              </w:rPr>
              <w:t>35</w:t>
            </w: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,4</w:t>
            </w:r>
            <w:r w:rsidR="007253AD">
              <w:rPr>
                <w:rFonts w:ascii="Angsana New" w:hAnsi="Angsana New" w:cs="Angsana New"/>
                <w:b/>
                <w:bCs/>
                <w:sz w:val="20"/>
                <w:szCs w:val="20"/>
              </w:rPr>
              <w:t>56</w:t>
            </w: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287683F7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65B15061" w14:textId="3E4257E2" w:rsidR="00AE319C" w:rsidRPr="00744C54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44C54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1,348,838</w:t>
            </w:r>
          </w:p>
        </w:tc>
        <w:tc>
          <w:tcPr>
            <w:tcW w:w="239" w:type="dxa"/>
          </w:tcPr>
          <w:p w14:paraId="5E65752C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754D1450" w14:textId="44E6FA8B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9</w:t>
            </w:r>
            <w:r w:rsidR="007253AD">
              <w:rPr>
                <w:rFonts w:ascii="Angsana New" w:hAnsi="Angsana New" w:cs="Angsana New"/>
                <w:b/>
                <w:bCs/>
                <w:sz w:val="20"/>
                <w:szCs w:val="20"/>
              </w:rPr>
              <w:t>51</w:t>
            </w: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</w:t>
            </w:r>
            <w:r w:rsidR="007253AD">
              <w:rPr>
                <w:rFonts w:ascii="Angsana New" w:hAnsi="Angsana New" w:cs="Angsana New"/>
                <w:b/>
                <w:bCs/>
                <w:sz w:val="20"/>
                <w:szCs w:val="20"/>
              </w:rPr>
              <w:t>42</w:t>
            </w:r>
            <w:r w:rsidR="003F349F">
              <w:rPr>
                <w:rFonts w:ascii="Angsana New" w:hAnsi="Angsana New" w:cs="Angsana New"/>
                <w:b/>
                <w:bCs/>
                <w:sz w:val="20"/>
                <w:szCs w:val="20"/>
              </w:rPr>
              <w:t>5</w:t>
            </w:r>
          </w:p>
        </w:tc>
      </w:tr>
      <w:tr w:rsidR="00AE319C" w:rsidRPr="002C657C" w14:paraId="46C60E0F" w14:textId="77777777" w:rsidTr="002C657C">
        <w:trPr>
          <w:trHeight w:val="144"/>
        </w:trPr>
        <w:tc>
          <w:tcPr>
            <w:tcW w:w="3870" w:type="dxa"/>
          </w:tcPr>
          <w:p w14:paraId="15E4E0BF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088EBC3B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8" w:type="dxa"/>
          </w:tcPr>
          <w:p w14:paraId="66D7E9CA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0430D9BB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611D8B43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45746940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1DF682E9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1508E323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10FE7BED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0DE4EE25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2290BA04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253CE440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2C0D38F4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124EA9FB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6EDBC4A4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0013CC35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128DADDA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14:paraId="60533832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9" w:type="dxa"/>
          </w:tcPr>
          <w:p w14:paraId="739FBFE7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</w:tcPr>
          <w:p w14:paraId="52920491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AE319C" w:rsidRPr="002C657C" w14:paraId="7A8766A3" w14:textId="77777777" w:rsidTr="002C657C">
        <w:trPr>
          <w:trHeight w:val="144"/>
        </w:trPr>
        <w:tc>
          <w:tcPr>
            <w:tcW w:w="3870" w:type="dxa"/>
          </w:tcPr>
          <w:p w14:paraId="3716380E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ประเภทสินค้าและบริการหลัก</w:t>
            </w:r>
          </w:p>
        </w:tc>
        <w:tc>
          <w:tcPr>
            <w:tcW w:w="823" w:type="dxa"/>
            <w:vAlign w:val="bottom"/>
          </w:tcPr>
          <w:p w14:paraId="6A714C6C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178DB530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326C9FC5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C3A1E4A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2CA8A891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D57988B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14:paraId="0483EC7C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413F84F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1D29CF6F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8079BE8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</w:tcPr>
          <w:p w14:paraId="06F4F12C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DD4C8F2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672DF34F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8DC003A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14:paraId="5B01ABCD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A28C58A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</w:tcPr>
          <w:p w14:paraId="392F38D1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9" w:type="dxa"/>
          </w:tcPr>
          <w:p w14:paraId="63A3832A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12EBC8EA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E319C" w:rsidRPr="002C657C" w14:paraId="41A06A7A" w14:textId="77777777" w:rsidTr="002C657C">
        <w:trPr>
          <w:trHeight w:val="144"/>
        </w:trPr>
        <w:tc>
          <w:tcPr>
            <w:tcW w:w="3870" w:type="dxa"/>
          </w:tcPr>
          <w:p w14:paraId="37796CCF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823" w:type="dxa"/>
            <w:vAlign w:val="bottom"/>
          </w:tcPr>
          <w:p w14:paraId="485002C3" w14:textId="30670FBC" w:rsidR="00AE319C" w:rsidRPr="002C657C" w:rsidRDefault="007253A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1,167,189</w:t>
            </w:r>
          </w:p>
        </w:tc>
        <w:tc>
          <w:tcPr>
            <w:tcW w:w="238" w:type="dxa"/>
          </w:tcPr>
          <w:p w14:paraId="4086CA35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0E082527" w14:textId="3F038888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85</w:t>
            </w:r>
            <w:r w:rsidR="00744C54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 w:rsidR="00744C54">
              <w:rPr>
                <w:rFonts w:ascii="Angsana New" w:hAnsi="Angsana New" w:cs="Angsana New"/>
                <w:sz w:val="20"/>
                <w:szCs w:val="20"/>
              </w:rPr>
              <w:t>621</w:t>
            </w:r>
          </w:p>
        </w:tc>
        <w:tc>
          <w:tcPr>
            <w:tcW w:w="236" w:type="dxa"/>
          </w:tcPr>
          <w:p w14:paraId="69861119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574AD44E" w14:textId="39975AFF" w:rsidR="00AE319C" w:rsidRPr="002C657C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163,359</w:t>
            </w:r>
          </w:p>
        </w:tc>
        <w:tc>
          <w:tcPr>
            <w:tcW w:w="236" w:type="dxa"/>
          </w:tcPr>
          <w:p w14:paraId="6CBFA793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14:paraId="0F8C9A2E" w14:textId="4E0ACE33" w:rsidR="00AE319C" w:rsidRPr="002C657C" w:rsidRDefault="007253A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39</w:t>
            </w:r>
            <w:r w:rsidR="00AE319C"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AE319C" w:rsidRPr="002C657C">
              <w:rPr>
                <w:rFonts w:ascii="Angsana New" w:hAnsi="Angsana New" w:cs="Angsana New" w:hint="cs"/>
                <w:sz w:val="20"/>
                <w:szCs w:val="20"/>
              </w:rPr>
              <w:t>5</w:t>
            </w:r>
            <w:r w:rsidR="00744C54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236" w:type="dxa"/>
          </w:tcPr>
          <w:p w14:paraId="2003A038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46263F16" w14:textId="1394DBF6" w:rsidR="00AE319C" w:rsidRPr="002C657C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44,860</w:t>
            </w:r>
          </w:p>
        </w:tc>
        <w:tc>
          <w:tcPr>
            <w:tcW w:w="236" w:type="dxa"/>
          </w:tcPr>
          <w:p w14:paraId="444F186B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</w:tcPr>
          <w:p w14:paraId="29688A27" w14:textId="6FFF84D2" w:rsidR="00AE319C" w:rsidRPr="002C657C" w:rsidRDefault="007253A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26</w:t>
            </w:r>
            <w:r w:rsidR="00AE319C"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573</w:t>
            </w:r>
          </w:p>
        </w:tc>
        <w:tc>
          <w:tcPr>
            <w:tcW w:w="236" w:type="dxa"/>
          </w:tcPr>
          <w:p w14:paraId="2A88C65F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5C2EF9EF" w14:textId="1C78DD7F" w:rsidR="00AE319C" w:rsidRPr="002C657C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(176,059)</w:t>
            </w:r>
          </w:p>
        </w:tc>
        <w:tc>
          <w:tcPr>
            <w:tcW w:w="236" w:type="dxa"/>
          </w:tcPr>
          <w:p w14:paraId="11373459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14:paraId="0DDFEABD" w14:textId="1DA946A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(</w:t>
            </w:r>
            <w:r w:rsidR="007253AD">
              <w:rPr>
                <w:rFonts w:ascii="Angsana New" w:hAnsi="Angsana New" w:cs="Angsana New"/>
                <w:sz w:val="20"/>
                <w:szCs w:val="20"/>
              </w:rPr>
              <w:t>35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,4</w:t>
            </w:r>
            <w:r w:rsidR="007253AD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623D152C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</w:tcPr>
          <w:p w14:paraId="5C6221E2" w14:textId="480135D4" w:rsidR="00AE319C" w:rsidRPr="002C657C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1,199,349</w:t>
            </w:r>
          </w:p>
        </w:tc>
        <w:tc>
          <w:tcPr>
            <w:tcW w:w="239" w:type="dxa"/>
          </w:tcPr>
          <w:p w14:paraId="3BBAC055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06713F92" w14:textId="1027F860" w:rsidR="00AE319C" w:rsidRPr="002C657C" w:rsidRDefault="00881FBE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88</w:t>
            </w:r>
            <w:r w:rsidR="003F349F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AE319C"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 w:rsidR="003F349F">
              <w:rPr>
                <w:rFonts w:ascii="Angsana New" w:hAnsi="Angsana New" w:cs="Angsana New"/>
                <w:sz w:val="20"/>
                <w:szCs w:val="20"/>
              </w:rPr>
              <w:t>093</w:t>
            </w:r>
          </w:p>
        </w:tc>
      </w:tr>
      <w:tr w:rsidR="00AE319C" w:rsidRPr="002C657C" w14:paraId="0F4B83A1" w14:textId="77777777" w:rsidTr="002C657C">
        <w:trPr>
          <w:trHeight w:val="144"/>
        </w:trPr>
        <w:tc>
          <w:tcPr>
            <w:tcW w:w="3870" w:type="dxa"/>
          </w:tcPr>
          <w:p w14:paraId="4221AB21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ผลิตพร้อมติดตั้งโครงเหล็ก</w:t>
            </w:r>
          </w:p>
        </w:tc>
        <w:tc>
          <w:tcPr>
            <w:tcW w:w="823" w:type="dxa"/>
            <w:vAlign w:val="bottom"/>
          </w:tcPr>
          <w:p w14:paraId="20AEDE8B" w14:textId="10EFF27A" w:rsidR="00AE319C" w:rsidRPr="002C657C" w:rsidRDefault="007253A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33,122</w:t>
            </w:r>
          </w:p>
        </w:tc>
        <w:tc>
          <w:tcPr>
            <w:tcW w:w="238" w:type="dxa"/>
          </w:tcPr>
          <w:p w14:paraId="6F9C2DE5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55999B42" w14:textId="2CDC27BD" w:rsidR="00AE319C" w:rsidRPr="002C657C" w:rsidRDefault="007253AD" w:rsidP="007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744C54">
              <w:rPr>
                <w:rFonts w:ascii="Angsana New" w:hAnsi="Angsana New" w:cs="Angsana New"/>
                <w:sz w:val="20"/>
                <w:szCs w:val="20"/>
              </w:rPr>
              <w:t>9</w:t>
            </w:r>
            <w:r>
              <w:rPr>
                <w:rFonts w:ascii="Angsana New" w:hAnsi="Angsana New" w:cs="Angsana New"/>
                <w:sz w:val="20"/>
                <w:szCs w:val="20"/>
              </w:rPr>
              <w:t>,3</w:t>
            </w:r>
            <w:r w:rsidR="00744C54">
              <w:rPr>
                <w:rFonts w:ascii="Angsana New" w:hAnsi="Angsana New" w:cs="Angsana New"/>
                <w:sz w:val="20"/>
                <w:szCs w:val="20"/>
              </w:rPr>
              <w:t>32</w:t>
            </w:r>
          </w:p>
        </w:tc>
        <w:tc>
          <w:tcPr>
            <w:tcW w:w="236" w:type="dxa"/>
          </w:tcPr>
          <w:p w14:paraId="00E61091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15163922" w14:textId="7E8AC099" w:rsidR="00AE319C" w:rsidRPr="002C657C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09A9882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14:paraId="15D97953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31028ED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2DFEDE08" w14:textId="50C72ED4" w:rsidR="00AE319C" w:rsidRPr="002C657C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598B778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</w:tcPr>
          <w:p w14:paraId="6EC332E9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184F6F3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7502AE1A" w14:textId="63D61864" w:rsidR="00AE319C" w:rsidRPr="002C657C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2DE15E2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14:paraId="1CFA2B16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453B65F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</w:tcPr>
          <w:p w14:paraId="5A884103" w14:textId="3B3EBB89" w:rsidR="00AE319C" w:rsidRPr="002C657C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33,122</w:t>
            </w:r>
          </w:p>
        </w:tc>
        <w:tc>
          <w:tcPr>
            <w:tcW w:w="239" w:type="dxa"/>
          </w:tcPr>
          <w:p w14:paraId="3832FC83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170E0110" w14:textId="6F4E482B" w:rsidR="00AE319C" w:rsidRPr="002C657C" w:rsidRDefault="00881FBE" w:rsidP="0088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3F349F">
              <w:rPr>
                <w:rFonts w:ascii="Angsana New" w:hAnsi="Angsana New" w:cs="Angsana New"/>
                <w:sz w:val="20"/>
                <w:szCs w:val="20"/>
              </w:rPr>
              <w:t>9</w:t>
            </w:r>
            <w:r>
              <w:rPr>
                <w:rFonts w:ascii="Angsana New" w:hAnsi="Angsana New" w:cs="Angsana New"/>
                <w:sz w:val="20"/>
                <w:szCs w:val="20"/>
              </w:rPr>
              <w:t>,3</w:t>
            </w:r>
            <w:r w:rsidR="003F349F">
              <w:rPr>
                <w:rFonts w:ascii="Angsana New" w:hAnsi="Angsana New" w:cs="Angsana New"/>
                <w:sz w:val="20"/>
                <w:szCs w:val="20"/>
              </w:rPr>
              <w:t>32</w:t>
            </w:r>
          </w:p>
        </w:tc>
      </w:tr>
      <w:tr w:rsidR="00AE319C" w:rsidRPr="002C657C" w14:paraId="212A506D" w14:textId="77777777" w:rsidTr="002C657C">
        <w:trPr>
          <w:trHeight w:val="144"/>
        </w:trPr>
        <w:tc>
          <w:tcPr>
            <w:tcW w:w="3870" w:type="dxa"/>
          </w:tcPr>
          <w:p w14:paraId="5E797F11" w14:textId="6D79A364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823" w:type="dxa"/>
            <w:vAlign w:val="bottom"/>
          </w:tcPr>
          <w:p w14:paraId="760CA170" w14:textId="32F0FD55" w:rsidR="00AE319C" w:rsidRPr="002C657C" w:rsidRDefault="00744C54" w:rsidP="0074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8,040</w:t>
            </w:r>
          </w:p>
        </w:tc>
        <w:tc>
          <w:tcPr>
            <w:tcW w:w="238" w:type="dxa"/>
          </w:tcPr>
          <w:p w14:paraId="5D9A45F7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027AED60" w14:textId="775F9431" w:rsidR="00AE319C" w:rsidRPr="002C657C" w:rsidRDefault="007253AD" w:rsidP="007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0F12AC8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7F030941" w14:textId="2C0BB73A" w:rsidR="00AE319C" w:rsidRPr="002C657C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2870836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14:paraId="0152D45E" w14:textId="72FBC518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1A9B7F8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47038A2C" w14:textId="045C5948" w:rsidR="00AE319C" w:rsidRPr="002C657C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DD8A08F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</w:tcPr>
          <w:p w14:paraId="2A948157" w14:textId="074BAC2C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E32B5F5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1A7B3932" w14:textId="2772AA91" w:rsidR="00AE319C" w:rsidRPr="002C657C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44DE7B1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14:paraId="3BBE3171" w14:textId="22D6AB88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A7B821D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</w:tcPr>
          <w:p w14:paraId="3F3B3FA4" w14:textId="2C69E179" w:rsidR="00AE319C" w:rsidRPr="002C657C" w:rsidRDefault="00744C54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8,040</w:t>
            </w:r>
          </w:p>
        </w:tc>
        <w:tc>
          <w:tcPr>
            <w:tcW w:w="239" w:type="dxa"/>
          </w:tcPr>
          <w:p w14:paraId="5F055DC1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6BEA9385" w14:textId="43749FE5" w:rsidR="00AE319C" w:rsidRPr="002C657C" w:rsidRDefault="00881FBE" w:rsidP="00881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AE319C" w:rsidRPr="002C657C" w14:paraId="4772CB53" w14:textId="77777777" w:rsidTr="002C657C">
        <w:trPr>
          <w:trHeight w:val="144"/>
        </w:trPr>
        <w:tc>
          <w:tcPr>
            <w:tcW w:w="3870" w:type="dxa"/>
          </w:tcPr>
          <w:p w14:paraId="5F056F88" w14:textId="3A82137E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รายได้จากการให้บริการ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6E94AF83" w14:textId="6E1A621A" w:rsidR="00AE319C" w:rsidRPr="002C657C" w:rsidRDefault="007253A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108,327</w:t>
            </w:r>
          </w:p>
        </w:tc>
        <w:tc>
          <w:tcPr>
            <w:tcW w:w="238" w:type="dxa"/>
          </w:tcPr>
          <w:p w14:paraId="591E1F23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739D66F1" w14:textId="4C4D4AC2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8831499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57BA24E5" w14:textId="5880F978" w:rsidR="00AE319C" w:rsidRPr="002C657C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B265403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2871C35E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F60C38B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2E3A6F88" w14:textId="65D9BF99" w:rsidR="00AE319C" w:rsidRPr="002C657C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2D58B8D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25575D37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39FDB47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46ABF388" w14:textId="75064847" w:rsidR="00AE319C" w:rsidRPr="002C657C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DAA7FD9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20F780B3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21116D6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74A5F857" w14:textId="2B2BA820" w:rsidR="00AE319C" w:rsidRPr="002C657C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108,327</w:t>
            </w:r>
          </w:p>
        </w:tc>
        <w:tc>
          <w:tcPr>
            <w:tcW w:w="239" w:type="dxa"/>
          </w:tcPr>
          <w:p w14:paraId="1E351153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74E67065" w14:textId="60BE53B6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</w:tr>
      <w:tr w:rsidR="00AE319C" w:rsidRPr="002C657C" w14:paraId="5E01DFFB" w14:textId="77777777" w:rsidTr="002C657C">
        <w:trPr>
          <w:trHeight w:val="144"/>
        </w:trPr>
        <w:tc>
          <w:tcPr>
            <w:tcW w:w="3870" w:type="dxa"/>
          </w:tcPr>
          <w:p w14:paraId="19EF1A14" w14:textId="014A81A5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82C77" w14:textId="00922D1E" w:rsidR="00AE319C" w:rsidRPr="002C657C" w:rsidRDefault="007253A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1,3</w:t>
            </w:r>
            <w:r w:rsidR="00744C54">
              <w:rPr>
                <w:rFonts w:ascii="Angsana New" w:hAnsi="Angsana New" w:cs="Angsana New"/>
                <w:b/>
                <w:bCs/>
                <w:sz w:val="20"/>
                <w:szCs w:val="20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,6</w:t>
            </w:r>
            <w:r w:rsidR="00744C54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38" w:type="dxa"/>
          </w:tcPr>
          <w:p w14:paraId="0E5E7161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3046CA" w14:textId="7FBF2BA9" w:rsidR="00AE319C" w:rsidRPr="002C657C" w:rsidRDefault="007253A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920</w:t>
            </w: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953</w:t>
            </w:r>
          </w:p>
        </w:tc>
        <w:tc>
          <w:tcPr>
            <w:tcW w:w="236" w:type="dxa"/>
          </w:tcPr>
          <w:p w14:paraId="4F18A832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7FF966D1" w14:textId="06AE6F4A" w:rsidR="00AE319C" w:rsidRPr="00744C54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44C54">
              <w:rPr>
                <w:rFonts w:ascii="Angsana New" w:hAnsi="Angsana New" w:cs="Angsana New"/>
                <w:b/>
                <w:bCs/>
                <w:sz w:val="20"/>
                <w:szCs w:val="20"/>
              </w:rPr>
              <w:t>163,359</w:t>
            </w:r>
          </w:p>
        </w:tc>
        <w:tc>
          <w:tcPr>
            <w:tcW w:w="236" w:type="dxa"/>
          </w:tcPr>
          <w:p w14:paraId="1DEA6C45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45484EC9" w14:textId="711151F4" w:rsidR="00AE319C" w:rsidRPr="002C657C" w:rsidRDefault="007253A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39</w:t>
            </w:r>
            <w:r w:rsidR="00AE319C"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35</w:t>
            </w:r>
            <w:r w:rsidR="00744C54">
              <w:rPr>
                <w:rFonts w:ascii="Angsana New" w:hAnsi="Angsana New" w:cs="Angsana Ne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36" w:type="dxa"/>
          </w:tcPr>
          <w:p w14:paraId="020345F2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529F0EFC" w14:textId="0421A2C8" w:rsidR="00AE319C" w:rsidRPr="00744C54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44C54">
              <w:rPr>
                <w:rFonts w:ascii="Angsana New" w:hAnsi="Angsana New" w:cs="Angsana New"/>
                <w:b/>
                <w:bCs/>
                <w:sz w:val="20"/>
                <w:szCs w:val="20"/>
              </w:rPr>
              <w:t>44,860</w:t>
            </w:r>
          </w:p>
        </w:tc>
        <w:tc>
          <w:tcPr>
            <w:tcW w:w="236" w:type="dxa"/>
          </w:tcPr>
          <w:p w14:paraId="3B0EAA9F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3CB474C5" w14:textId="0C00B822" w:rsidR="00AE319C" w:rsidRPr="002C657C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</w:t>
            </w:r>
            <w:r w:rsidR="007253AD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  <w:r w:rsidR="00AE319C"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</w:t>
            </w:r>
            <w:r w:rsidR="007253AD">
              <w:rPr>
                <w:rFonts w:ascii="Angsana New" w:hAnsi="Angsana New" w:cs="Angsana New"/>
                <w:b/>
                <w:bCs/>
                <w:sz w:val="20"/>
                <w:szCs w:val="20"/>
              </w:rPr>
              <w:t>573</w:t>
            </w:r>
          </w:p>
        </w:tc>
        <w:tc>
          <w:tcPr>
            <w:tcW w:w="236" w:type="dxa"/>
          </w:tcPr>
          <w:p w14:paraId="71F08FB1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34C5693F" w14:textId="65659AB1" w:rsidR="00AE319C" w:rsidRPr="00744C54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44C54">
              <w:rPr>
                <w:rFonts w:ascii="Angsana New" w:hAnsi="Angsana New" w:cs="Angsana New"/>
                <w:b/>
                <w:bCs/>
                <w:sz w:val="20"/>
                <w:szCs w:val="20"/>
              </w:rPr>
              <w:t>(176,059)</w:t>
            </w:r>
          </w:p>
        </w:tc>
        <w:tc>
          <w:tcPr>
            <w:tcW w:w="236" w:type="dxa"/>
          </w:tcPr>
          <w:p w14:paraId="146357C0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422A2DA0" w14:textId="41A6A120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(</w:t>
            </w:r>
            <w:r w:rsidR="007253AD">
              <w:rPr>
                <w:rFonts w:ascii="Angsana New" w:hAnsi="Angsana New" w:cs="Angsana New"/>
                <w:b/>
                <w:bCs/>
                <w:sz w:val="20"/>
                <w:szCs w:val="20"/>
              </w:rPr>
              <w:t>35</w:t>
            </w: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,4</w:t>
            </w:r>
            <w:r w:rsidR="007253AD">
              <w:rPr>
                <w:rFonts w:ascii="Angsana New" w:hAnsi="Angsana New" w:cs="Angsana New"/>
                <w:b/>
                <w:bCs/>
                <w:sz w:val="20"/>
                <w:szCs w:val="20"/>
              </w:rPr>
              <w:t>56</w:t>
            </w: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67253AE6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1A51795A" w14:textId="46A53D98" w:rsidR="00AE319C" w:rsidRPr="00744C54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44C54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1,348,838</w:t>
            </w:r>
          </w:p>
        </w:tc>
        <w:tc>
          <w:tcPr>
            <w:tcW w:w="239" w:type="dxa"/>
          </w:tcPr>
          <w:p w14:paraId="42A92579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6E0F5A23" w14:textId="3B61C83F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9</w:t>
            </w:r>
            <w:r w:rsidR="00881FBE">
              <w:rPr>
                <w:rFonts w:ascii="Angsana New" w:hAnsi="Angsana New" w:cs="Angsana New"/>
                <w:b/>
                <w:bCs/>
                <w:sz w:val="20"/>
                <w:szCs w:val="20"/>
              </w:rPr>
              <w:t>51</w:t>
            </w: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</w:t>
            </w:r>
            <w:r w:rsidR="00881FBE">
              <w:rPr>
                <w:rFonts w:ascii="Angsana New" w:hAnsi="Angsana New" w:cs="Angsana New"/>
                <w:b/>
                <w:bCs/>
                <w:sz w:val="20"/>
                <w:szCs w:val="20"/>
              </w:rPr>
              <w:t>42</w:t>
            </w:r>
            <w:r w:rsidR="003F349F">
              <w:rPr>
                <w:rFonts w:ascii="Angsana New" w:hAnsi="Angsana New" w:cs="Angsana New"/>
                <w:b/>
                <w:bCs/>
                <w:sz w:val="20"/>
                <w:szCs w:val="20"/>
              </w:rPr>
              <w:t>5</w:t>
            </w:r>
          </w:p>
        </w:tc>
      </w:tr>
      <w:tr w:rsidR="00AE319C" w:rsidRPr="002C657C" w14:paraId="50CD4238" w14:textId="77777777" w:rsidTr="002C657C">
        <w:trPr>
          <w:trHeight w:val="144"/>
        </w:trPr>
        <w:tc>
          <w:tcPr>
            <w:tcW w:w="3870" w:type="dxa"/>
          </w:tcPr>
          <w:p w14:paraId="08FA9659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3" w:type="dxa"/>
            <w:vAlign w:val="bottom"/>
          </w:tcPr>
          <w:p w14:paraId="106698F8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4B072441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6C06BA5C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9285913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7BEE1F44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9326D15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14:paraId="1E8FC8B9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D14320F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5AD11C8D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341226B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</w:tcPr>
          <w:p w14:paraId="14D22A81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DB56337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12AC1258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E4879E1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14:paraId="6D78AA9E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9364F3B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</w:tcPr>
          <w:p w14:paraId="438A7090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9" w:type="dxa"/>
          </w:tcPr>
          <w:p w14:paraId="310D0DE5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5CDACBE7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E319C" w:rsidRPr="002C657C" w14:paraId="23CF8B23" w14:textId="77777777" w:rsidTr="002C657C">
        <w:trPr>
          <w:trHeight w:val="144"/>
        </w:trPr>
        <w:tc>
          <w:tcPr>
            <w:tcW w:w="3870" w:type="dxa"/>
          </w:tcPr>
          <w:p w14:paraId="6D724E5C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823" w:type="dxa"/>
            <w:vAlign w:val="bottom"/>
          </w:tcPr>
          <w:p w14:paraId="55350E77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6F78CC8F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084C8848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B14EF38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6D2A38F8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7D8653A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14:paraId="13B0218A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70358D6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0674024E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B8927C7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</w:tcPr>
          <w:p w14:paraId="47C7D509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84488A5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583AFBA1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9D43996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14:paraId="0DB21121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347C61B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</w:tcPr>
          <w:p w14:paraId="7387A63D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9" w:type="dxa"/>
          </w:tcPr>
          <w:p w14:paraId="3601675A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6EE6B58B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F349F" w:rsidRPr="002C657C" w14:paraId="43C01E97" w14:textId="77777777" w:rsidTr="002C657C">
        <w:trPr>
          <w:trHeight w:val="144"/>
        </w:trPr>
        <w:tc>
          <w:tcPr>
            <w:tcW w:w="3870" w:type="dxa"/>
          </w:tcPr>
          <w:p w14:paraId="6C197815" w14:textId="77777777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823" w:type="dxa"/>
            <w:vAlign w:val="bottom"/>
          </w:tcPr>
          <w:p w14:paraId="2820AA94" w14:textId="066F852D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1,283,556</w:t>
            </w:r>
          </w:p>
        </w:tc>
        <w:tc>
          <w:tcPr>
            <w:tcW w:w="238" w:type="dxa"/>
          </w:tcPr>
          <w:p w14:paraId="083CA771" w14:textId="77777777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19F04BF5" w14:textId="1209D072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85</w:t>
            </w:r>
            <w:r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621</w:t>
            </w:r>
          </w:p>
        </w:tc>
        <w:tc>
          <w:tcPr>
            <w:tcW w:w="236" w:type="dxa"/>
          </w:tcPr>
          <w:p w14:paraId="329EA86F" w14:textId="77777777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0BB0672B" w14:textId="011E0DD4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163,359</w:t>
            </w:r>
          </w:p>
        </w:tc>
        <w:tc>
          <w:tcPr>
            <w:tcW w:w="236" w:type="dxa"/>
          </w:tcPr>
          <w:p w14:paraId="0972A2FB" w14:textId="77777777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14:paraId="0DE3402B" w14:textId="5319FA10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39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355</w:t>
            </w:r>
          </w:p>
        </w:tc>
        <w:tc>
          <w:tcPr>
            <w:tcW w:w="236" w:type="dxa"/>
          </w:tcPr>
          <w:p w14:paraId="622161F3" w14:textId="77777777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35B78730" w14:textId="2C4165EF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44,860</w:t>
            </w:r>
          </w:p>
        </w:tc>
        <w:tc>
          <w:tcPr>
            <w:tcW w:w="236" w:type="dxa"/>
          </w:tcPr>
          <w:p w14:paraId="5CCA0318" w14:textId="77777777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</w:tcPr>
          <w:p w14:paraId="4CE59492" w14:textId="72437AD1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26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7</w:t>
            </w:r>
            <w:r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236" w:type="dxa"/>
          </w:tcPr>
          <w:p w14:paraId="1E81919D" w14:textId="77777777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6BBBEF14" w14:textId="5894FDC0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(176,059)</w:t>
            </w:r>
          </w:p>
        </w:tc>
        <w:tc>
          <w:tcPr>
            <w:tcW w:w="236" w:type="dxa"/>
          </w:tcPr>
          <w:p w14:paraId="23CFB134" w14:textId="77777777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14:paraId="71CDD0C2" w14:textId="5B900CBD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</w:rPr>
              <w:t>35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,4</w:t>
            </w:r>
            <w:r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7FCE9D81" w14:textId="77777777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</w:tcPr>
          <w:p w14:paraId="347D67F5" w14:textId="77148F18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1,315,716</w:t>
            </w:r>
          </w:p>
        </w:tc>
        <w:tc>
          <w:tcPr>
            <w:tcW w:w="239" w:type="dxa"/>
          </w:tcPr>
          <w:p w14:paraId="4A09F2DA" w14:textId="77777777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7AB66EA8" w14:textId="54B35438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882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093</w:t>
            </w:r>
          </w:p>
        </w:tc>
      </w:tr>
      <w:tr w:rsidR="003F349F" w:rsidRPr="002C657C" w14:paraId="37DA3389" w14:textId="77777777" w:rsidTr="002C657C">
        <w:trPr>
          <w:trHeight w:val="144"/>
        </w:trPr>
        <w:tc>
          <w:tcPr>
            <w:tcW w:w="3870" w:type="dxa"/>
          </w:tcPr>
          <w:p w14:paraId="3C624E90" w14:textId="77777777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226CBDA3" w14:textId="24AE558C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33,122</w:t>
            </w:r>
          </w:p>
        </w:tc>
        <w:tc>
          <w:tcPr>
            <w:tcW w:w="238" w:type="dxa"/>
          </w:tcPr>
          <w:p w14:paraId="40B3C917" w14:textId="77777777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4C365E02" w14:textId="7CA989D2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69,332</w:t>
            </w:r>
          </w:p>
        </w:tc>
        <w:tc>
          <w:tcPr>
            <w:tcW w:w="236" w:type="dxa"/>
          </w:tcPr>
          <w:p w14:paraId="5CC146B8" w14:textId="77777777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DC2F26E" w14:textId="79054019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ADB7440" w14:textId="77777777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100792B2" w14:textId="77777777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D93692B" w14:textId="77777777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6B365A6E" w14:textId="63F04C60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F381690" w14:textId="77777777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45C65BAB" w14:textId="77777777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5B7824A" w14:textId="77777777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4C0E428C" w14:textId="66D79C11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A1BE3C1" w14:textId="77777777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7AFD365B" w14:textId="77777777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F1B39B1" w14:textId="77777777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32812639" w14:textId="6F04A2B7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33,122</w:t>
            </w:r>
          </w:p>
        </w:tc>
        <w:tc>
          <w:tcPr>
            <w:tcW w:w="239" w:type="dxa"/>
          </w:tcPr>
          <w:p w14:paraId="1FA43A44" w14:textId="77777777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7A5C0935" w14:textId="05AB7770" w:rsidR="003F349F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69,332</w:t>
            </w:r>
          </w:p>
        </w:tc>
      </w:tr>
      <w:tr w:rsidR="00AE319C" w:rsidRPr="002C657C" w14:paraId="39107FE1" w14:textId="77777777" w:rsidTr="002C657C">
        <w:trPr>
          <w:trHeight w:val="144"/>
        </w:trPr>
        <w:tc>
          <w:tcPr>
            <w:tcW w:w="3870" w:type="dxa"/>
          </w:tcPr>
          <w:p w14:paraId="48F7DD38" w14:textId="49DEF9B3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E8E00" w14:textId="7850F6C2" w:rsidR="00AE319C" w:rsidRPr="002C657C" w:rsidRDefault="007253A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1,</w:t>
            </w:r>
            <w:r w:rsidR="00744C54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,6</w:t>
            </w:r>
            <w:r w:rsidR="00744C54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38" w:type="dxa"/>
          </w:tcPr>
          <w:p w14:paraId="45CA7BFA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307D5" w14:textId="6A332393" w:rsidR="00AE319C" w:rsidRPr="002C657C" w:rsidRDefault="007253A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920</w:t>
            </w:r>
            <w:r w:rsidR="00AE319C"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953</w:t>
            </w:r>
          </w:p>
        </w:tc>
        <w:tc>
          <w:tcPr>
            <w:tcW w:w="236" w:type="dxa"/>
          </w:tcPr>
          <w:p w14:paraId="035019F9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330123A6" w14:textId="3FC4C323" w:rsidR="00AE319C" w:rsidRPr="00744C54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44C54">
              <w:rPr>
                <w:rFonts w:ascii="Angsana New" w:hAnsi="Angsana New" w:cs="Angsana New"/>
                <w:b/>
                <w:bCs/>
                <w:sz w:val="20"/>
                <w:szCs w:val="20"/>
              </w:rPr>
              <w:t>163,359</w:t>
            </w:r>
          </w:p>
        </w:tc>
        <w:tc>
          <w:tcPr>
            <w:tcW w:w="236" w:type="dxa"/>
          </w:tcPr>
          <w:p w14:paraId="4DC16801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0FBFD0E6" w14:textId="289EC735" w:rsidR="00AE319C" w:rsidRPr="002C657C" w:rsidRDefault="007253A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39,35</w:t>
            </w:r>
            <w:r w:rsidR="00744C54">
              <w:rPr>
                <w:rFonts w:ascii="Angsana New" w:hAnsi="Angsana New" w:cs="Angsana Ne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36" w:type="dxa"/>
          </w:tcPr>
          <w:p w14:paraId="4CBDB58F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24EB1D05" w14:textId="3B91DC36" w:rsidR="00AE319C" w:rsidRPr="00744C54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44C54">
              <w:rPr>
                <w:rFonts w:ascii="Angsana New" w:hAnsi="Angsana New" w:cs="Angsana New"/>
                <w:b/>
                <w:bCs/>
                <w:sz w:val="20"/>
                <w:szCs w:val="20"/>
              </w:rPr>
              <w:t>44,860</w:t>
            </w:r>
          </w:p>
        </w:tc>
        <w:tc>
          <w:tcPr>
            <w:tcW w:w="236" w:type="dxa"/>
          </w:tcPr>
          <w:p w14:paraId="6AC51C22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26D543F5" w14:textId="0FE940EA" w:rsidR="00AE319C" w:rsidRPr="002C657C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</w:t>
            </w:r>
            <w:r w:rsidR="007253AD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  <w:r w:rsidR="00AE319C"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</w:t>
            </w:r>
            <w:r w:rsidR="007253AD">
              <w:rPr>
                <w:rFonts w:ascii="Angsana New" w:hAnsi="Angsana New" w:cs="Angsana New"/>
                <w:b/>
                <w:bCs/>
                <w:sz w:val="20"/>
                <w:szCs w:val="20"/>
              </w:rPr>
              <w:t>5</w:t>
            </w:r>
            <w:r w:rsidR="00AE319C"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7</w:t>
            </w:r>
            <w:r w:rsidR="007253AD">
              <w:rPr>
                <w:rFonts w:ascii="Angsana New" w:hAnsi="Angsana New" w:cs="Angsana Ne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6" w:type="dxa"/>
          </w:tcPr>
          <w:p w14:paraId="5E9CCE5E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40A5C71D" w14:textId="100FEDF4" w:rsidR="00AE319C" w:rsidRPr="00744C54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44C54">
              <w:rPr>
                <w:rFonts w:ascii="Angsana New" w:hAnsi="Angsana New" w:cs="Angsana New"/>
                <w:b/>
                <w:bCs/>
                <w:sz w:val="20"/>
                <w:szCs w:val="20"/>
              </w:rPr>
              <w:t>(176,059)</w:t>
            </w:r>
          </w:p>
        </w:tc>
        <w:tc>
          <w:tcPr>
            <w:tcW w:w="236" w:type="dxa"/>
          </w:tcPr>
          <w:p w14:paraId="32D46AA5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1A0BFDE2" w14:textId="51A5F5CC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(</w:t>
            </w:r>
            <w:r w:rsidR="007253AD">
              <w:rPr>
                <w:rFonts w:ascii="Angsana New" w:hAnsi="Angsana New" w:cs="Angsana New"/>
                <w:b/>
                <w:bCs/>
                <w:sz w:val="20"/>
                <w:szCs w:val="20"/>
              </w:rPr>
              <w:t>35</w:t>
            </w: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,4</w:t>
            </w:r>
            <w:r w:rsidR="007253AD">
              <w:rPr>
                <w:rFonts w:ascii="Angsana New" w:hAnsi="Angsana New" w:cs="Angsana New"/>
                <w:b/>
                <w:bCs/>
                <w:sz w:val="20"/>
                <w:szCs w:val="20"/>
              </w:rPr>
              <w:t>56</w:t>
            </w: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59177495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73E05BC8" w14:textId="47C9B637" w:rsidR="00AE319C" w:rsidRPr="00744C54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44C54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1,348,838</w:t>
            </w:r>
          </w:p>
        </w:tc>
        <w:tc>
          <w:tcPr>
            <w:tcW w:w="239" w:type="dxa"/>
          </w:tcPr>
          <w:p w14:paraId="012DF7D4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5B893058" w14:textId="29A56433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9</w:t>
            </w:r>
            <w:r w:rsidR="00E74132">
              <w:rPr>
                <w:rFonts w:ascii="Angsana New" w:hAnsi="Angsana New" w:cs="Angsana New"/>
                <w:b/>
                <w:bCs/>
                <w:sz w:val="20"/>
                <w:szCs w:val="20"/>
              </w:rPr>
              <w:t>51</w:t>
            </w: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</w:t>
            </w:r>
            <w:r w:rsidR="00E74132">
              <w:rPr>
                <w:rFonts w:ascii="Angsana New" w:hAnsi="Angsana New" w:cs="Angsana New"/>
                <w:b/>
                <w:bCs/>
                <w:sz w:val="20"/>
                <w:szCs w:val="20"/>
              </w:rPr>
              <w:t>42</w:t>
            </w:r>
            <w:r w:rsidR="003F349F">
              <w:rPr>
                <w:rFonts w:ascii="Angsana New" w:hAnsi="Angsana New" w:cs="Angsana New"/>
                <w:b/>
                <w:bCs/>
                <w:sz w:val="20"/>
                <w:szCs w:val="20"/>
              </w:rPr>
              <w:t>5</w:t>
            </w:r>
          </w:p>
        </w:tc>
      </w:tr>
      <w:tr w:rsidR="00AE319C" w:rsidRPr="002C657C" w14:paraId="359A6984" w14:textId="77777777" w:rsidTr="00571EE0">
        <w:trPr>
          <w:trHeight w:val="144"/>
        </w:trPr>
        <w:tc>
          <w:tcPr>
            <w:tcW w:w="3870" w:type="dxa"/>
          </w:tcPr>
          <w:p w14:paraId="4906ACDC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823" w:type="dxa"/>
            <w:vAlign w:val="bottom"/>
          </w:tcPr>
          <w:p w14:paraId="202250C3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8" w:type="dxa"/>
            <w:vAlign w:val="bottom"/>
          </w:tcPr>
          <w:p w14:paraId="5F80FE56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38" w:type="dxa"/>
            <w:vAlign w:val="bottom"/>
          </w:tcPr>
          <w:p w14:paraId="72AA1D9A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033EA086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98" w:type="dxa"/>
            <w:vAlign w:val="bottom"/>
          </w:tcPr>
          <w:p w14:paraId="14A0E6A9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7BBD9ACA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19" w:type="dxa"/>
            <w:vAlign w:val="bottom"/>
          </w:tcPr>
          <w:p w14:paraId="33E82D79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6D25389F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20" w:type="dxa"/>
            <w:vAlign w:val="bottom"/>
          </w:tcPr>
          <w:p w14:paraId="47FA1868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6087364E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39" w:type="dxa"/>
            <w:vAlign w:val="bottom"/>
          </w:tcPr>
          <w:p w14:paraId="3E3B3716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00BD1E4A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20" w:type="dxa"/>
            <w:vAlign w:val="bottom"/>
          </w:tcPr>
          <w:p w14:paraId="723FA172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0E2184D6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22" w:type="dxa"/>
            <w:vAlign w:val="bottom"/>
          </w:tcPr>
          <w:p w14:paraId="36F1AC7B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7072C100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23" w:type="dxa"/>
            <w:vAlign w:val="bottom"/>
          </w:tcPr>
          <w:p w14:paraId="7D63006D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9" w:type="dxa"/>
            <w:vAlign w:val="bottom"/>
          </w:tcPr>
          <w:p w14:paraId="5A14574C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19" w:type="dxa"/>
            <w:vAlign w:val="bottom"/>
          </w:tcPr>
          <w:p w14:paraId="5965E8A2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AE319C" w:rsidRPr="002C657C" w14:paraId="47803ABC" w14:textId="77777777" w:rsidTr="00571EE0">
        <w:trPr>
          <w:trHeight w:val="144"/>
        </w:trPr>
        <w:tc>
          <w:tcPr>
            <w:tcW w:w="3870" w:type="dxa"/>
          </w:tcPr>
          <w:p w14:paraId="7FCEBE8C" w14:textId="20864DD3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3970F9A5" w14:textId="7BBB64CE" w:rsidR="00AE319C" w:rsidRPr="002C657C" w:rsidRDefault="00571EE0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337,332</w:t>
            </w:r>
          </w:p>
        </w:tc>
        <w:tc>
          <w:tcPr>
            <w:tcW w:w="238" w:type="dxa"/>
            <w:vAlign w:val="bottom"/>
          </w:tcPr>
          <w:p w14:paraId="3E26014A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530C3F43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7E3BCD7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vAlign w:val="bottom"/>
          </w:tcPr>
          <w:p w14:paraId="16D0533C" w14:textId="7CB4B014" w:rsidR="00AE319C" w:rsidRPr="002C657C" w:rsidRDefault="00571EE0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57,905</w:t>
            </w:r>
          </w:p>
        </w:tc>
        <w:tc>
          <w:tcPr>
            <w:tcW w:w="236" w:type="dxa"/>
            <w:vAlign w:val="bottom"/>
          </w:tcPr>
          <w:p w14:paraId="5115D114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4D02D384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0795456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vAlign w:val="bottom"/>
          </w:tcPr>
          <w:p w14:paraId="49A51180" w14:textId="32759A96" w:rsidR="00AE319C" w:rsidRPr="002C657C" w:rsidRDefault="00571EE0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2,580</w:t>
            </w:r>
          </w:p>
        </w:tc>
        <w:tc>
          <w:tcPr>
            <w:tcW w:w="236" w:type="dxa"/>
            <w:vAlign w:val="bottom"/>
          </w:tcPr>
          <w:p w14:paraId="5C9D466C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18A38A42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4FBC477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vAlign w:val="bottom"/>
          </w:tcPr>
          <w:p w14:paraId="59ACF5CD" w14:textId="30F940CF" w:rsidR="00AE319C" w:rsidRPr="002C657C" w:rsidRDefault="00571EE0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="Angsana New" w:hAnsi="Angsana New" w:cs="Angsana New" w:hint="cs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(46,182)</w:t>
            </w:r>
          </w:p>
        </w:tc>
        <w:tc>
          <w:tcPr>
            <w:tcW w:w="236" w:type="dxa"/>
            <w:vAlign w:val="bottom"/>
          </w:tcPr>
          <w:p w14:paraId="5B5E9AE1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  <w:vAlign w:val="bottom"/>
          </w:tcPr>
          <w:p w14:paraId="576888AC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36" w:type="dxa"/>
            <w:vAlign w:val="bottom"/>
          </w:tcPr>
          <w:p w14:paraId="60500DA4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7A2840A4" w14:textId="328846EF" w:rsidR="00AE319C" w:rsidRPr="002C657C" w:rsidRDefault="00744C54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351,63</w:t>
            </w:r>
            <w:r w:rsidR="003F349F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239" w:type="dxa"/>
            <w:vAlign w:val="bottom"/>
          </w:tcPr>
          <w:p w14:paraId="7544BB47" w14:textId="77777777" w:rsidR="00AE319C" w:rsidRPr="002C657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68D17B9E" w14:textId="0437214E" w:rsidR="00AE319C" w:rsidRPr="002C657C" w:rsidRDefault="003F349F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205</w:t>
            </w:r>
            <w:r w:rsidR="00AE319C"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454</w:t>
            </w:r>
          </w:p>
        </w:tc>
      </w:tr>
      <w:tr w:rsidR="005072AA" w:rsidRPr="002C657C" w14:paraId="710EAC2E" w14:textId="77777777" w:rsidTr="002C657C">
        <w:trPr>
          <w:trHeight w:val="144"/>
        </w:trPr>
        <w:tc>
          <w:tcPr>
            <w:tcW w:w="3870" w:type="dxa"/>
            <w:vMerge w:val="restart"/>
            <w:vAlign w:val="bottom"/>
          </w:tcPr>
          <w:p w14:paraId="6B6B4667" w14:textId="47CD5AFC" w:rsidR="005072AA" w:rsidRPr="002C657C" w:rsidRDefault="005072AA" w:rsidP="002C657C">
            <w:pPr>
              <w:tabs>
                <w:tab w:val="clear" w:pos="227"/>
                <w:tab w:val="clear" w:pos="454"/>
                <w:tab w:val="clear" w:pos="680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0650" w:type="dxa"/>
            <w:gridSpan w:val="19"/>
            <w:vAlign w:val="bottom"/>
            <w:hideMark/>
          </w:tcPr>
          <w:p w14:paraId="0D78DEF9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C65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072AA" w:rsidRPr="00031D01" w14:paraId="4D5D0EC8" w14:textId="77777777" w:rsidTr="002C657C">
        <w:trPr>
          <w:trHeight w:val="144"/>
        </w:trPr>
        <w:tc>
          <w:tcPr>
            <w:tcW w:w="3870" w:type="dxa"/>
            <w:vMerge/>
            <w:vAlign w:val="center"/>
            <w:hideMark/>
          </w:tcPr>
          <w:p w14:paraId="5AF0439D" w14:textId="77777777" w:rsidR="005072AA" w:rsidRPr="002C657C" w:rsidRDefault="005072AA">
            <w:pPr>
              <w:rPr>
                <w:rFonts w:ascii="Angsana New" w:hAnsi="Angsana New" w:cs="Angsana New"/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899" w:type="dxa"/>
            <w:gridSpan w:val="3"/>
            <w:vAlign w:val="bottom"/>
            <w:hideMark/>
          </w:tcPr>
          <w:p w14:paraId="4E5ED53F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ส่วนงานประเทศไทย</w:t>
            </w:r>
          </w:p>
        </w:tc>
        <w:tc>
          <w:tcPr>
            <w:tcW w:w="236" w:type="dxa"/>
            <w:vAlign w:val="bottom"/>
          </w:tcPr>
          <w:p w14:paraId="2727AB5A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53" w:type="dxa"/>
            <w:gridSpan w:val="3"/>
            <w:vAlign w:val="bottom"/>
            <w:hideMark/>
          </w:tcPr>
          <w:p w14:paraId="37E570E4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ส่วนงานประเทศจีน</w:t>
            </w:r>
          </w:p>
        </w:tc>
        <w:tc>
          <w:tcPr>
            <w:tcW w:w="236" w:type="dxa"/>
            <w:vAlign w:val="bottom"/>
          </w:tcPr>
          <w:p w14:paraId="7828A275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95" w:type="dxa"/>
            <w:gridSpan w:val="3"/>
            <w:vAlign w:val="bottom"/>
            <w:hideMark/>
          </w:tcPr>
          <w:p w14:paraId="49ED5538" w14:textId="6D65842F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ส่วนงานประเทศญ</w:t>
            </w:r>
            <w:r w:rsidR="0088791C"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ี่</w:t>
            </w: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ปุ่น</w:t>
            </w:r>
          </w:p>
        </w:tc>
        <w:tc>
          <w:tcPr>
            <w:tcW w:w="236" w:type="dxa"/>
            <w:vAlign w:val="bottom"/>
          </w:tcPr>
          <w:p w14:paraId="30EB22C8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78" w:type="dxa"/>
            <w:gridSpan w:val="3"/>
            <w:vAlign w:val="bottom"/>
            <w:hideMark/>
          </w:tcPr>
          <w:p w14:paraId="47A2198A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ตัดรายการบัญชีระหว่างกัน</w:t>
            </w:r>
          </w:p>
        </w:tc>
        <w:tc>
          <w:tcPr>
            <w:tcW w:w="236" w:type="dxa"/>
            <w:vAlign w:val="bottom"/>
          </w:tcPr>
          <w:p w14:paraId="30BA9687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1" w:type="dxa"/>
            <w:gridSpan w:val="3"/>
            <w:vAlign w:val="bottom"/>
            <w:hideMark/>
          </w:tcPr>
          <w:p w14:paraId="012D9941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รวม</w:t>
            </w:r>
          </w:p>
        </w:tc>
      </w:tr>
      <w:tr w:rsidR="005072AA" w:rsidRPr="00031D01" w14:paraId="5AAABD97" w14:textId="77777777" w:rsidTr="002C657C">
        <w:trPr>
          <w:trHeight w:val="144"/>
        </w:trPr>
        <w:tc>
          <w:tcPr>
            <w:tcW w:w="3870" w:type="dxa"/>
            <w:vAlign w:val="bottom"/>
            <w:hideMark/>
          </w:tcPr>
          <w:p w14:paraId="060CE308" w14:textId="7F46947B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สำหรับงวด</w:t>
            </w:r>
            <w:r w:rsidR="001379AA" w:rsidRPr="002C657C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เก้าเดือน</w:t>
            </w:r>
            <w:r w:rsidRPr="002C657C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 xml:space="preserve">สิ้นสุดวันที่ </w:t>
            </w:r>
            <w:r w:rsidR="002246F1" w:rsidRPr="002C657C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</w:rPr>
              <w:t>3</w:t>
            </w:r>
            <w:r w:rsidRPr="002C657C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</w:rPr>
              <w:t xml:space="preserve">0 </w:t>
            </w:r>
            <w:r w:rsidR="001379AA" w:rsidRPr="002C657C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23" w:type="dxa"/>
            <w:vAlign w:val="bottom"/>
            <w:hideMark/>
          </w:tcPr>
          <w:p w14:paraId="376E56B7" w14:textId="6311CE30" w:rsidR="005072AA" w:rsidRPr="002C657C" w:rsidRDefault="002246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  <w:r w:rsidR="005072AA"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56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3</w:t>
            </w:r>
          </w:p>
        </w:tc>
        <w:tc>
          <w:tcPr>
            <w:tcW w:w="238" w:type="dxa"/>
            <w:vAlign w:val="bottom"/>
          </w:tcPr>
          <w:p w14:paraId="1F0175C9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  <w:hideMark/>
          </w:tcPr>
          <w:p w14:paraId="1610688E" w14:textId="42603193" w:rsidR="005072AA" w:rsidRPr="002C657C" w:rsidRDefault="002246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  <w:r w:rsidR="005072AA"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56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bottom"/>
          </w:tcPr>
          <w:p w14:paraId="0E87BC79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8" w:type="dxa"/>
            <w:vAlign w:val="bottom"/>
            <w:hideMark/>
          </w:tcPr>
          <w:p w14:paraId="085619DE" w14:textId="101718A9" w:rsidR="005072AA" w:rsidRPr="002C657C" w:rsidRDefault="002246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  <w:r w:rsidR="005072AA"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56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3</w:t>
            </w:r>
          </w:p>
        </w:tc>
        <w:tc>
          <w:tcPr>
            <w:tcW w:w="236" w:type="dxa"/>
            <w:vAlign w:val="bottom"/>
          </w:tcPr>
          <w:p w14:paraId="6A2B1E0E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  <w:hideMark/>
          </w:tcPr>
          <w:p w14:paraId="132CF912" w14:textId="342C36BD" w:rsidR="005072AA" w:rsidRPr="002C657C" w:rsidRDefault="002246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  <w:r w:rsidR="005072AA"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56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bottom"/>
          </w:tcPr>
          <w:p w14:paraId="3F5BF64A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0" w:type="dxa"/>
            <w:vAlign w:val="bottom"/>
            <w:hideMark/>
          </w:tcPr>
          <w:p w14:paraId="46044B0D" w14:textId="339124A0" w:rsidR="005072AA" w:rsidRPr="002C657C" w:rsidRDefault="002246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  <w:r w:rsidR="005072AA"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56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3</w:t>
            </w:r>
          </w:p>
        </w:tc>
        <w:tc>
          <w:tcPr>
            <w:tcW w:w="236" w:type="dxa"/>
            <w:vAlign w:val="bottom"/>
          </w:tcPr>
          <w:p w14:paraId="2DC00738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39" w:type="dxa"/>
            <w:vAlign w:val="bottom"/>
            <w:hideMark/>
          </w:tcPr>
          <w:p w14:paraId="3AE1AC7C" w14:textId="529E749C" w:rsidR="005072AA" w:rsidRPr="002C657C" w:rsidRDefault="002246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  <w:r w:rsidR="005072AA"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56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bottom"/>
          </w:tcPr>
          <w:p w14:paraId="7EA2F346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0" w:type="dxa"/>
            <w:vAlign w:val="bottom"/>
            <w:hideMark/>
          </w:tcPr>
          <w:p w14:paraId="4C5BC9A7" w14:textId="6D207AE9" w:rsidR="005072AA" w:rsidRPr="002C657C" w:rsidRDefault="002246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  <w:r w:rsidR="005072AA"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56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3</w:t>
            </w:r>
          </w:p>
        </w:tc>
        <w:tc>
          <w:tcPr>
            <w:tcW w:w="236" w:type="dxa"/>
            <w:vAlign w:val="bottom"/>
          </w:tcPr>
          <w:p w14:paraId="7853E401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  <w:hideMark/>
          </w:tcPr>
          <w:p w14:paraId="455F007C" w14:textId="35D1AB22" w:rsidR="005072AA" w:rsidRPr="002C657C" w:rsidRDefault="002246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  <w:r w:rsidR="005072AA"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56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bottom"/>
          </w:tcPr>
          <w:p w14:paraId="68A27447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3" w:type="dxa"/>
            <w:vAlign w:val="bottom"/>
            <w:hideMark/>
          </w:tcPr>
          <w:p w14:paraId="3B53C2D3" w14:textId="46F181DB" w:rsidR="005072AA" w:rsidRPr="002C657C" w:rsidRDefault="002246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  <w:r w:rsidR="005072AA"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56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3</w:t>
            </w:r>
          </w:p>
        </w:tc>
        <w:tc>
          <w:tcPr>
            <w:tcW w:w="239" w:type="dxa"/>
            <w:vAlign w:val="bottom"/>
          </w:tcPr>
          <w:p w14:paraId="1765FC3C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9" w:type="dxa"/>
            <w:vAlign w:val="bottom"/>
            <w:hideMark/>
          </w:tcPr>
          <w:p w14:paraId="3E8A4CA2" w14:textId="2CDECB0A" w:rsidR="005072AA" w:rsidRPr="002C657C" w:rsidRDefault="002246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  <w:r w:rsidR="005072AA"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56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</w:p>
        </w:tc>
      </w:tr>
      <w:tr w:rsidR="005072AA" w:rsidRPr="00031D01" w14:paraId="7863F57D" w14:textId="77777777" w:rsidTr="002C657C">
        <w:trPr>
          <w:trHeight w:val="144"/>
        </w:trPr>
        <w:tc>
          <w:tcPr>
            <w:tcW w:w="3870" w:type="dxa"/>
            <w:vAlign w:val="bottom"/>
          </w:tcPr>
          <w:p w14:paraId="6338226B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650" w:type="dxa"/>
            <w:gridSpan w:val="19"/>
            <w:vAlign w:val="bottom"/>
            <w:hideMark/>
          </w:tcPr>
          <w:p w14:paraId="7B8D5788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5072AA" w:rsidRPr="00031D01" w14:paraId="2E26C180" w14:textId="77777777" w:rsidTr="00381C3B">
        <w:trPr>
          <w:trHeight w:val="144"/>
        </w:trPr>
        <w:tc>
          <w:tcPr>
            <w:tcW w:w="3870" w:type="dxa"/>
            <w:hideMark/>
          </w:tcPr>
          <w:p w14:paraId="2DCDAAA2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823" w:type="dxa"/>
            <w:vAlign w:val="bottom"/>
          </w:tcPr>
          <w:p w14:paraId="4617C3D2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18C02742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1EAECBE5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decimal" w:pos="738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2D0DD85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11CEFC2E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CAD216A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14:paraId="28E7BBE5" w14:textId="77777777" w:rsidR="005072AA" w:rsidRPr="002C657C" w:rsidRDefault="005072AA">
            <w:pPr>
              <w:tabs>
                <w:tab w:val="clear" w:pos="227"/>
                <w:tab w:val="clear" w:pos="454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D20189B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335CD909" w14:textId="77777777" w:rsidR="005072AA" w:rsidRPr="002C657C" w:rsidRDefault="005072AA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BFF093C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</w:tcPr>
          <w:p w14:paraId="521209E7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912CB39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010AF731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CB9D018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14:paraId="1F70F287" w14:textId="77777777" w:rsidR="005072AA" w:rsidRPr="002C657C" w:rsidRDefault="005072AA">
            <w:pPr>
              <w:tabs>
                <w:tab w:val="clear" w:pos="227"/>
                <w:tab w:val="clear" w:pos="454"/>
                <w:tab w:val="decimal" w:pos="613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B14E0CC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</w:tcPr>
          <w:p w14:paraId="7B00D9B2" w14:textId="77777777" w:rsidR="005072AA" w:rsidRPr="002C657C" w:rsidRDefault="005072AA">
            <w:pPr>
              <w:tabs>
                <w:tab w:val="clear" w:pos="227"/>
                <w:tab w:val="clear" w:pos="454"/>
                <w:tab w:val="decimal" w:pos="630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9" w:type="dxa"/>
          </w:tcPr>
          <w:p w14:paraId="6AAC7341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74CE6C89" w14:textId="77777777" w:rsidR="005072AA" w:rsidRPr="002C657C" w:rsidRDefault="005072AA">
            <w:pPr>
              <w:tabs>
                <w:tab w:val="clear" w:pos="227"/>
                <w:tab w:val="clear" w:pos="454"/>
                <w:tab w:val="clear" w:pos="680"/>
                <w:tab w:val="decimal" w:pos="783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657C" w:rsidRPr="00031D01" w14:paraId="6443BF73" w14:textId="77777777" w:rsidTr="00381C3B">
        <w:trPr>
          <w:trHeight w:val="144"/>
        </w:trPr>
        <w:tc>
          <w:tcPr>
            <w:tcW w:w="3870" w:type="dxa"/>
            <w:hideMark/>
          </w:tcPr>
          <w:p w14:paraId="1FDA1D8C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823" w:type="dxa"/>
            <w:vAlign w:val="bottom"/>
          </w:tcPr>
          <w:p w14:paraId="0DAC59BB" w14:textId="7266AC5A" w:rsidR="002C657C" w:rsidRPr="002C657C" w:rsidRDefault="007253AD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3,4</w:t>
            </w:r>
            <w:r w:rsidR="00381C3B">
              <w:rPr>
                <w:rFonts w:ascii="Angsana New" w:hAnsi="Angsana New" w:cs="Angsana New"/>
                <w:sz w:val="20"/>
                <w:szCs w:val="20"/>
              </w:rPr>
              <w:t>10</w:t>
            </w:r>
            <w:r>
              <w:rPr>
                <w:rFonts w:ascii="Angsana New" w:hAnsi="Angsana New" w:cs="Angsana New"/>
                <w:sz w:val="20"/>
                <w:szCs w:val="20"/>
              </w:rPr>
              <w:t>,8</w:t>
            </w:r>
            <w:r w:rsidR="00381C3B">
              <w:rPr>
                <w:rFonts w:ascii="Angsana New" w:hAnsi="Angsana New" w:cs="Angsana New"/>
                <w:sz w:val="20"/>
                <w:szCs w:val="20"/>
              </w:rPr>
              <w:t>6</w:t>
            </w: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238" w:type="dxa"/>
          </w:tcPr>
          <w:p w14:paraId="27FB148E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  <w:hideMark/>
          </w:tcPr>
          <w:p w14:paraId="66505936" w14:textId="18B2E67E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2,191,951</w:t>
            </w:r>
          </w:p>
        </w:tc>
        <w:tc>
          <w:tcPr>
            <w:tcW w:w="236" w:type="dxa"/>
          </w:tcPr>
          <w:p w14:paraId="337B4D5A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left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1C533C48" w14:textId="6EC1B595" w:rsidR="002C657C" w:rsidRPr="002C657C" w:rsidRDefault="00381C3B" w:rsidP="00381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31,514</w:t>
            </w:r>
          </w:p>
        </w:tc>
        <w:tc>
          <w:tcPr>
            <w:tcW w:w="236" w:type="dxa"/>
          </w:tcPr>
          <w:p w14:paraId="403C4DAE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left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  <w:hideMark/>
          </w:tcPr>
          <w:p w14:paraId="647CD68A" w14:textId="04A3D654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68" w:right="-108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73,45</w:t>
            </w:r>
            <w:r w:rsidR="00381C3B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14:paraId="243F4D2B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2B8026B7" w14:textId="56E6E59B" w:rsidR="002C657C" w:rsidRPr="00381C3B" w:rsidRDefault="00381C3B" w:rsidP="00381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  <w:r w:rsidRPr="00381C3B">
              <w:rPr>
                <w:rFonts w:ascii="Angsana New" w:hAnsi="Angsana New" w:cs="Angsana New"/>
                <w:sz w:val="20"/>
                <w:szCs w:val="20"/>
              </w:rPr>
              <w:t>52,604</w:t>
            </w:r>
          </w:p>
        </w:tc>
        <w:tc>
          <w:tcPr>
            <w:tcW w:w="236" w:type="dxa"/>
          </w:tcPr>
          <w:p w14:paraId="6E5A07E1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hideMark/>
          </w:tcPr>
          <w:p w14:paraId="0EED34EF" w14:textId="073B64BE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68" w:right="-108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45,232</w:t>
            </w:r>
          </w:p>
        </w:tc>
        <w:tc>
          <w:tcPr>
            <w:tcW w:w="236" w:type="dxa"/>
          </w:tcPr>
          <w:p w14:paraId="3D146168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51E9AF8B" w14:textId="10D19BEA" w:rsidR="002C657C" w:rsidRPr="002C657C" w:rsidRDefault="00381C3B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68" w:right="-10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D003C65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left" w:pos="720"/>
              </w:tabs>
              <w:spacing w:line="240" w:lineRule="auto"/>
              <w:ind w:left="-16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hideMark/>
          </w:tcPr>
          <w:p w14:paraId="5D199A73" w14:textId="4B68069D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68" w:right="-108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A470A9D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left" w:pos="720"/>
              </w:tabs>
              <w:spacing w:line="240" w:lineRule="auto"/>
              <w:ind w:left="-16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</w:tcPr>
          <w:p w14:paraId="526F04E5" w14:textId="245C0D4A" w:rsidR="002C657C" w:rsidRPr="002C657C" w:rsidRDefault="00381C3B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68" w:right="-10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3,494</w:t>
            </w:r>
            <w:r w:rsidR="00744C54">
              <w:rPr>
                <w:rFonts w:ascii="Angsana New" w:hAnsi="Angsana New" w:cs="Angsana New"/>
                <w:sz w:val="20"/>
                <w:szCs w:val="20"/>
              </w:rPr>
              <w:t>,985</w:t>
            </w:r>
          </w:p>
        </w:tc>
        <w:tc>
          <w:tcPr>
            <w:tcW w:w="239" w:type="dxa"/>
          </w:tcPr>
          <w:p w14:paraId="081BB98F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  <w:hideMark/>
          </w:tcPr>
          <w:p w14:paraId="2AAA59CC" w14:textId="60C9FB7B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68" w:right="-108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2,310,63</w:t>
            </w:r>
            <w:r w:rsidR="00744C54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</w:tr>
      <w:tr w:rsidR="002C657C" w:rsidRPr="00031D01" w14:paraId="16A4CEF0" w14:textId="77777777" w:rsidTr="00381C3B">
        <w:trPr>
          <w:trHeight w:val="144"/>
        </w:trPr>
        <w:tc>
          <w:tcPr>
            <w:tcW w:w="3870" w:type="dxa"/>
            <w:hideMark/>
          </w:tcPr>
          <w:p w14:paraId="16147E8A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472CDB" w14:textId="6178CCA5" w:rsidR="002C657C" w:rsidRPr="002C657C" w:rsidRDefault="007253AD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8" w:type="dxa"/>
          </w:tcPr>
          <w:p w14:paraId="6490944A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95C6B5" w14:textId="69D5D2CB" w:rsidR="002C657C" w:rsidRPr="002C657C" w:rsidRDefault="002C657C" w:rsidP="00B3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1F4CFD8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609"/>
                <w:tab w:val="left" w:pos="720"/>
              </w:tabs>
              <w:spacing w:line="240" w:lineRule="auto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D64CE3" w14:textId="0DAD180C" w:rsidR="002C657C" w:rsidRPr="002C657C" w:rsidRDefault="00381C3B" w:rsidP="00381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563,078</w:t>
            </w:r>
          </w:p>
        </w:tc>
        <w:tc>
          <w:tcPr>
            <w:tcW w:w="236" w:type="dxa"/>
          </w:tcPr>
          <w:p w14:paraId="03507BE2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AD314B" w14:textId="510CF368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214,870</w:t>
            </w:r>
          </w:p>
        </w:tc>
        <w:tc>
          <w:tcPr>
            <w:tcW w:w="236" w:type="dxa"/>
          </w:tcPr>
          <w:p w14:paraId="2C48D9D3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D93A64" w14:textId="5BB2EE3B" w:rsidR="002C657C" w:rsidRPr="00381C3B" w:rsidRDefault="00381C3B" w:rsidP="00381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  <w:r w:rsidRPr="00381C3B">
              <w:rPr>
                <w:rFonts w:ascii="Angsana New" w:hAnsi="Angsana New" w:cs="Angsana New"/>
                <w:sz w:val="20"/>
                <w:szCs w:val="20"/>
              </w:rPr>
              <w:t>74,070</w:t>
            </w:r>
          </w:p>
        </w:tc>
        <w:tc>
          <w:tcPr>
            <w:tcW w:w="236" w:type="dxa"/>
          </w:tcPr>
          <w:p w14:paraId="05A1AD6D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left" w:pos="242"/>
                <w:tab w:val="decimal" w:pos="422"/>
                <w:tab w:val="left" w:pos="720"/>
              </w:tabs>
              <w:spacing w:line="240" w:lineRule="auto"/>
              <w:ind w:left="142" w:right="-353" w:hanging="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86F0B0" w14:textId="3563FA6D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31,988</w:t>
            </w:r>
          </w:p>
        </w:tc>
        <w:tc>
          <w:tcPr>
            <w:tcW w:w="236" w:type="dxa"/>
          </w:tcPr>
          <w:p w14:paraId="21CC625A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5D9CB" w14:textId="373F558F" w:rsidR="002C657C" w:rsidRPr="002C657C" w:rsidRDefault="00381C3B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(637,148)</w:t>
            </w:r>
          </w:p>
        </w:tc>
        <w:tc>
          <w:tcPr>
            <w:tcW w:w="236" w:type="dxa"/>
          </w:tcPr>
          <w:p w14:paraId="64E120B1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B003AA" w14:textId="6C9F763C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(246,858)</w:t>
            </w:r>
          </w:p>
        </w:tc>
        <w:tc>
          <w:tcPr>
            <w:tcW w:w="236" w:type="dxa"/>
          </w:tcPr>
          <w:p w14:paraId="1A8950AD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8AE01" w14:textId="7A769DE1" w:rsidR="002C657C" w:rsidRPr="002C657C" w:rsidRDefault="00744C54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9" w:type="dxa"/>
          </w:tcPr>
          <w:p w14:paraId="196815D6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1A726E" w14:textId="549CBDCA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 xml:space="preserve">  -</w:t>
            </w:r>
          </w:p>
        </w:tc>
      </w:tr>
      <w:tr w:rsidR="00D44292" w:rsidRPr="00031D01" w14:paraId="3A1B9C80" w14:textId="77777777" w:rsidTr="00381C3B">
        <w:trPr>
          <w:trHeight w:val="144"/>
        </w:trPr>
        <w:tc>
          <w:tcPr>
            <w:tcW w:w="3870" w:type="dxa"/>
            <w:hideMark/>
          </w:tcPr>
          <w:p w14:paraId="4BA39305" w14:textId="1E5D7603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4C0BBE" w14:textId="76EC670E" w:rsidR="00D44292" w:rsidRPr="002C657C" w:rsidRDefault="007253AD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3,4</w:t>
            </w:r>
            <w:r w:rsidR="00381C3B">
              <w:rPr>
                <w:rFonts w:ascii="Angsana New" w:hAnsi="Angsana New" w:cs="Angsana New"/>
                <w:b/>
                <w:bCs/>
                <w:sz w:val="20"/>
                <w:szCs w:val="20"/>
              </w:rPr>
              <w:t>10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,8</w:t>
            </w:r>
            <w:r w:rsidR="00381C3B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38" w:type="dxa"/>
          </w:tcPr>
          <w:p w14:paraId="496B6B90" w14:textId="77777777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90A5099" w14:textId="0D349EE1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2,191,951</w:t>
            </w:r>
          </w:p>
        </w:tc>
        <w:tc>
          <w:tcPr>
            <w:tcW w:w="236" w:type="dxa"/>
          </w:tcPr>
          <w:p w14:paraId="5BC2DCE4" w14:textId="77777777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left" w:pos="72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A0F277" w14:textId="7A652013" w:rsidR="00D44292" w:rsidRPr="00381C3B" w:rsidRDefault="00381C3B" w:rsidP="00381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81C3B">
              <w:rPr>
                <w:rFonts w:ascii="Angsana New" w:hAnsi="Angsana New" w:cs="Angsana New"/>
                <w:b/>
                <w:bCs/>
                <w:sz w:val="20"/>
                <w:szCs w:val="20"/>
              </w:rPr>
              <w:t>594,592</w:t>
            </w:r>
          </w:p>
        </w:tc>
        <w:tc>
          <w:tcPr>
            <w:tcW w:w="236" w:type="dxa"/>
          </w:tcPr>
          <w:p w14:paraId="02829EB1" w14:textId="77777777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0EAF82" w14:textId="75BA2563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288,32</w:t>
            </w:r>
            <w:r w:rsidR="00381C3B">
              <w:rPr>
                <w:rFonts w:ascii="Angsana New" w:hAnsi="Angsana New" w:cs="Angsan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14:paraId="16700BD0" w14:textId="77777777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81DF29" w14:textId="7E5C7659" w:rsidR="00D44292" w:rsidRPr="002C657C" w:rsidRDefault="00381C3B" w:rsidP="00381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126,674</w:t>
            </w:r>
          </w:p>
        </w:tc>
        <w:tc>
          <w:tcPr>
            <w:tcW w:w="236" w:type="dxa"/>
          </w:tcPr>
          <w:p w14:paraId="085B155E" w14:textId="77777777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left" w:pos="242"/>
                <w:tab w:val="decimal" w:pos="422"/>
                <w:tab w:val="left" w:pos="720"/>
              </w:tabs>
              <w:spacing w:line="240" w:lineRule="auto"/>
              <w:ind w:left="142" w:right="-353" w:hanging="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4F7916" w14:textId="41B25E8B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77,220</w:t>
            </w:r>
          </w:p>
        </w:tc>
        <w:tc>
          <w:tcPr>
            <w:tcW w:w="236" w:type="dxa"/>
          </w:tcPr>
          <w:p w14:paraId="68E514D6" w14:textId="77777777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5D3966" w14:textId="7C0B96DF" w:rsidR="00D44292" w:rsidRPr="002C657C" w:rsidRDefault="00381C3B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(637,148)</w:t>
            </w:r>
          </w:p>
        </w:tc>
        <w:tc>
          <w:tcPr>
            <w:tcW w:w="236" w:type="dxa"/>
          </w:tcPr>
          <w:p w14:paraId="0E6FC7DD" w14:textId="77777777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1531989" w14:textId="6ADE736B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(246,858)</w:t>
            </w:r>
          </w:p>
        </w:tc>
        <w:tc>
          <w:tcPr>
            <w:tcW w:w="236" w:type="dxa"/>
          </w:tcPr>
          <w:p w14:paraId="1C079C13" w14:textId="77777777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FB4FC1" w14:textId="1A80B044" w:rsidR="00D44292" w:rsidRPr="002C657C" w:rsidRDefault="00744C54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3,494,985</w:t>
            </w:r>
          </w:p>
        </w:tc>
        <w:tc>
          <w:tcPr>
            <w:tcW w:w="239" w:type="dxa"/>
          </w:tcPr>
          <w:p w14:paraId="462F8A8F" w14:textId="77777777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8E37C13" w14:textId="7F1B3E6E" w:rsidR="00D44292" w:rsidRPr="002C657C" w:rsidRDefault="00D44292" w:rsidP="00D44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2,310,63</w:t>
            </w:r>
            <w:r w:rsidR="00744C54">
              <w:rPr>
                <w:rFonts w:ascii="Angsana New" w:hAnsi="Angsana New" w:cs="Angsana New"/>
                <w:b/>
                <w:bCs/>
                <w:sz w:val="20"/>
                <w:szCs w:val="20"/>
              </w:rPr>
              <w:t>4</w:t>
            </w:r>
          </w:p>
        </w:tc>
      </w:tr>
      <w:tr w:rsidR="00BD28CF" w:rsidRPr="00722A95" w14:paraId="7D415BA0" w14:textId="77777777" w:rsidTr="00381C3B">
        <w:trPr>
          <w:trHeight w:val="144"/>
        </w:trPr>
        <w:tc>
          <w:tcPr>
            <w:tcW w:w="3870" w:type="dxa"/>
          </w:tcPr>
          <w:p w14:paraId="504FABCC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2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7E8E06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238" w:type="dxa"/>
          </w:tcPr>
          <w:p w14:paraId="611B38A5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3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C59022E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2DB5A2A9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2E024A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7C1AA300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EC3A34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decimal" w:pos="622"/>
              </w:tabs>
              <w:spacing w:line="240" w:lineRule="auto"/>
              <w:ind w:right="-12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15819278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DCB433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7BF9E19D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3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51431D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14888BC6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66F568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decimal" w:pos="60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69E185BF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D4F0F8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decimal" w:pos="606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032D01E2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ADFFE2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9" w:type="dxa"/>
          </w:tcPr>
          <w:p w14:paraId="5E3E7790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7DC6D3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BD28CF" w:rsidRPr="00031D01" w14:paraId="0138499D" w14:textId="77777777" w:rsidTr="00381C3B">
        <w:trPr>
          <w:trHeight w:val="144"/>
        </w:trPr>
        <w:tc>
          <w:tcPr>
            <w:tcW w:w="3870" w:type="dxa"/>
            <w:vAlign w:val="bottom"/>
            <w:hideMark/>
          </w:tcPr>
          <w:p w14:paraId="4F64F432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2D3166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823" w:type="dxa"/>
            <w:vAlign w:val="bottom"/>
          </w:tcPr>
          <w:p w14:paraId="6EF911BB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642A1E87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3EE21AF4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330CA6D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01D26B87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073C8CE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14:paraId="74EB3822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decimal" w:pos="622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ED5567E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59640BBE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E236E7C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</w:tcPr>
          <w:p w14:paraId="60526B8E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4F4FEA0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55D92A5F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decimal" w:pos="60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73B6E15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14:paraId="0DFAE0DE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decimal" w:pos="606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C9151D4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</w:tcPr>
          <w:p w14:paraId="1DFD202A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9" w:type="dxa"/>
          </w:tcPr>
          <w:p w14:paraId="12C79F56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0F3862F0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D28CF" w:rsidRPr="00031D01" w14:paraId="334B5CE9" w14:textId="77777777" w:rsidTr="00381C3B">
        <w:trPr>
          <w:trHeight w:val="144"/>
        </w:trPr>
        <w:tc>
          <w:tcPr>
            <w:tcW w:w="3870" w:type="dxa"/>
            <w:hideMark/>
          </w:tcPr>
          <w:p w14:paraId="676CB6E4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ส่วนงานภูมิศาสตร์หลัก</w:t>
            </w:r>
          </w:p>
        </w:tc>
        <w:tc>
          <w:tcPr>
            <w:tcW w:w="823" w:type="dxa"/>
            <w:vAlign w:val="bottom"/>
          </w:tcPr>
          <w:p w14:paraId="50B14522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3BB61BC5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5454160E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8DEE77C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5A635610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FE991BC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14:paraId="2E889EAF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decimal" w:pos="622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A3C5AB1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08701E35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0438BEE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</w:tcPr>
          <w:p w14:paraId="4A5BF789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53426F3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7CC70C7E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decimal" w:pos="60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B374444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14:paraId="1242E6B5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decimal" w:pos="606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B9966ED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</w:tcPr>
          <w:p w14:paraId="370E5C47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9" w:type="dxa"/>
          </w:tcPr>
          <w:p w14:paraId="3CF6E2E4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666B0929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D28CF" w:rsidRPr="00031D01" w14:paraId="53DF8F8C" w14:textId="77777777" w:rsidTr="00381C3B">
        <w:trPr>
          <w:trHeight w:val="144"/>
        </w:trPr>
        <w:tc>
          <w:tcPr>
            <w:tcW w:w="3870" w:type="dxa"/>
            <w:hideMark/>
          </w:tcPr>
          <w:p w14:paraId="6D382983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823" w:type="dxa"/>
            <w:vAlign w:val="bottom"/>
          </w:tcPr>
          <w:p w14:paraId="1E9D82C0" w14:textId="37FF2075" w:rsidR="00BD28CF" w:rsidRPr="002C657C" w:rsidRDefault="007253AD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16</w:t>
            </w:r>
            <w:r w:rsidR="003F349F">
              <w:rPr>
                <w:rFonts w:ascii="Angsana New" w:hAnsi="Angsana New" w:cs="Angsana New"/>
                <w:sz w:val="20"/>
                <w:szCs w:val="20"/>
              </w:rPr>
              <w:t>9</w:t>
            </w:r>
            <w:r>
              <w:rPr>
                <w:rFonts w:ascii="Angsana New" w:hAnsi="Angsana New" w:cs="Angsana New"/>
                <w:sz w:val="20"/>
                <w:szCs w:val="20"/>
              </w:rPr>
              <w:t>,0</w:t>
            </w:r>
            <w:r w:rsidR="00381C3B">
              <w:rPr>
                <w:rFonts w:ascii="Angsana New" w:hAnsi="Angsana New" w:cs="Angsana New"/>
                <w:sz w:val="20"/>
                <w:szCs w:val="20"/>
              </w:rPr>
              <w:t>9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238" w:type="dxa"/>
          </w:tcPr>
          <w:p w14:paraId="1BADB27B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  <w:hideMark/>
          </w:tcPr>
          <w:p w14:paraId="71A4CB08" w14:textId="2818C516" w:rsidR="00BD28CF" w:rsidRPr="002C657C" w:rsidRDefault="00881FBE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241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BD28CF" w:rsidRPr="002C657C">
              <w:rPr>
                <w:rFonts w:ascii="Angsana New" w:hAnsi="Angsana New" w:cs="Angsana New" w:hint="cs"/>
                <w:sz w:val="20"/>
                <w:szCs w:val="20"/>
              </w:rPr>
              <w:t>6</w:t>
            </w:r>
            <w:r w:rsidR="002246F1" w:rsidRPr="002C657C">
              <w:rPr>
                <w:rFonts w:ascii="Angsana New" w:hAnsi="Angsana New" w:cs="Angsana New" w:hint="cs"/>
                <w:sz w:val="20"/>
                <w:szCs w:val="20"/>
              </w:rPr>
              <w:t>1</w:t>
            </w:r>
            <w:r w:rsidR="00BD28CF"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295</w:t>
            </w:r>
          </w:p>
        </w:tc>
        <w:tc>
          <w:tcPr>
            <w:tcW w:w="236" w:type="dxa"/>
          </w:tcPr>
          <w:p w14:paraId="5A0DF481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6469E9C7" w14:textId="13DEDA03" w:rsidR="00BD28CF" w:rsidRPr="002C657C" w:rsidRDefault="003F349F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563,078</w:t>
            </w:r>
          </w:p>
        </w:tc>
        <w:tc>
          <w:tcPr>
            <w:tcW w:w="236" w:type="dxa"/>
          </w:tcPr>
          <w:p w14:paraId="4E3A6D3B" w14:textId="77777777" w:rsidR="00BD28CF" w:rsidRPr="002C657C" w:rsidRDefault="00BD28CF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  <w:hideMark/>
          </w:tcPr>
          <w:p w14:paraId="327D4687" w14:textId="2DFCF030" w:rsidR="00BD28CF" w:rsidRPr="002C657C" w:rsidRDefault="00881FBE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214</w:t>
            </w:r>
            <w:r w:rsidR="00BD28CF"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870</w:t>
            </w:r>
          </w:p>
        </w:tc>
        <w:tc>
          <w:tcPr>
            <w:tcW w:w="236" w:type="dxa"/>
          </w:tcPr>
          <w:p w14:paraId="0B077792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3882DD4D" w14:textId="68664841" w:rsidR="00BD28CF" w:rsidRPr="002C657C" w:rsidRDefault="00381C3B" w:rsidP="00381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74,070</w:t>
            </w:r>
          </w:p>
        </w:tc>
        <w:tc>
          <w:tcPr>
            <w:tcW w:w="236" w:type="dxa"/>
          </w:tcPr>
          <w:p w14:paraId="0F70B4D5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242"/>
                <w:tab w:val="decimal" w:pos="422"/>
                <w:tab w:val="left" w:pos="720"/>
              </w:tabs>
              <w:spacing w:line="240" w:lineRule="auto"/>
              <w:ind w:left="142" w:right="-353" w:hanging="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hideMark/>
          </w:tcPr>
          <w:p w14:paraId="71D60B65" w14:textId="2C84D49E" w:rsidR="00BD28CF" w:rsidRPr="002C657C" w:rsidRDefault="00881FBE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BD28CF"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988</w:t>
            </w:r>
          </w:p>
        </w:tc>
        <w:tc>
          <w:tcPr>
            <w:tcW w:w="236" w:type="dxa"/>
          </w:tcPr>
          <w:p w14:paraId="3B800E7D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3AB8A15C" w14:textId="491937D5" w:rsidR="00BD28CF" w:rsidRPr="002C657C" w:rsidRDefault="00381C3B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(637,148)</w:t>
            </w:r>
          </w:p>
        </w:tc>
        <w:tc>
          <w:tcPr>
            <w:tcW w:w="236" w:type="dxa"/>
          </w:tcPr>
          <w:p w14:paraId="581318FE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hideMark/>
          </w:tcPr>
          <w:p w14:paraId="6FB2A88E" w14:textId="7CDE49CD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(</w:t>
            </w:r>
            <w:r w:rsidR="002246F1"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  <w:r w:rsidR="00881FBE">
              <w:rPr>
                <w:rFonts w:ascii="Angsana New" w:hAnsi="Angsana New" w:cs="Angsana New"/>
                <w:sz w:val="20"/>
                <w:szCs w:val="20"/>
              </w:rPr>
              <w:t>46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 w:rsidR="00881FBE">
              <w:rPr>
                <w:rFonts w:ascii="Angsana New" w:hAnsi="Angsana New" w:cs="Angsana New"/>
                <w:sz w:val="20"/>
                <w:szCs w:val="20"/>
              </w:rPr>
              <w:t>858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33F93916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</w:tcPr>
          <w:p w14:paraId="7B0FD13D" w14:textId="5D46F644" w:rsidR="00BD28CF" w:rsidRPr="002C657C" w:rsidRDefault="00744C54" w:rsidP="00E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169,096</w:t>
            </w:r>
          </w:p>
        </w:tc>
        <w:tc>
          <w:tcPr>
            <w:tcW w:w="239" w:type="dxa"/>
          </w:tcPr>
          <w:p w14:paraId="28DAFF9B" w14:textId="77777777" w:rsidR="00BD28CF" w:rsidRPr="002C657C" w:rsidRDefault="00BD28CF" w:rsidP="00E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  <w:hideMark/>
          </w:tcPr>
          <w:p w14:paraId="748CAD41" w14:textId="584D622A" w:rsidR="00BD28CF" w:rsidRPr="002C657C" w:rsidRDefault="00881FBE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46</w:t>
            </w:r>
            <w:r w:rsidR="002246F1" w:rsidRPr="002C657C">
              <w:rPr>
                <w:rFonts w:ascii="Angsana New" w:hAnsi="Angsana New" w:cs="Angsana New" w:hint="cs"/>
                <w:sz w:val="20"/>
                <w:szCs w:val="20"/>
              </w:rPr>
              <w:t>1</w:t>
            </w:r>
            <w:r w:rsidR="00BD28CF"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295</w:t>
            </w:r>
          </w:p>
        </w:tc>
      </w:tr>
      <w:tr w:rsidR="002C657C" w:rsidRPr="00031D01" w14:paraId="3BA26326" w14:textId="77777777" w:rsidTr="00381C3B">
        <w:trPr>
          <w:trHeight w:val="144"/>
        </w:trPr>
        <w:tc>
          <w:tcPr>
            <w:tcW w:w="3870" w:type="dxa"/>
          </w:tcPr>
          <w:p w14:paraId="5139DC48" w14:textId="4FAB7A4D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ประเทศจีน</w:t>
            </w:r>
          </w:p>
        </w:tc>
        <w:tc>
          <w:tcPr>
            <w:tcW w:w="823" w:type="dxa"/>
            <w:vAlign w:val="bottom"/>
          </w:tcPr>
          <w:p w14:paraId="33C4A0C8" w14:textId="2A7A875B" w:rsidR="002C657C" w:rsidRPr="002C657C" w:rsidRDefault="007253AD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8" w:type="dxa"/>
          </w:tcPr>
          <w:p w14:paraId="1958DE58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0156869A" w14:textId="2294F5B0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241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F7670FF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2DD9E98A" w14:textId="3312ABAB" w:rsidR="002C657C" w:rsidRPr="002C657C" w:rsidRDefault="00381C3B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31,514</w:t>
            </w:r>
          </w:p>
        </w:tc>
        <w:tc>
          <w:tcPr>
            <w:tcW w:w="236" w:type="dxa"/>
          </w:tcPr>
          <w:p w14:paraId="1BE11EBD" w14:textId="77777777" w:rsidR="002C657C" w:rsidRPr="002C657C" w:rsidRDefault="002C657C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14:paraId="2664F6B4" w14:textId="09589D3E" w:rsidR="002C657C" w:rsidRPr="002C657C" w:rsidRDefault="00881FBE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73</w:t>
            </w:r>
            <w:r w:rsidR="002C657C"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45</w:t>
            </w:r>
            <w:r w:rsidR="00381C3B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14:paraId="0A591A28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174D1DF1" w14:textId="36EEC7EC" w:rsidR="002C657C" w:rsidRPr="002C657C" w:rsidRDefault="00381C3B" w:rsidP="00381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4825CE1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</w:tcPr>
          <w:p w14:paraId="1831CB4E" w14:textId="4C0DC638" w:rsidR="002C657C" w:rsidRPr="002C657C" w:rsidRDefault="00B346F2" w:rsidP="00B3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9511F37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48275D71" w14:textId="677FB786" w:rsidR="002C657C" w:rsidRPr="002C657C" w:rsidRDefault="00381C3B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9389770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14:paraId="7B165FED" w14:textId="17FB584F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46B08CD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</w:tcPr>
          <w:p w14:paraId="393D6422" w14:textId="2FE8857A" w:rsidR="002C657C" w:rsidRPr="002C657C" w:rsidRDefault="00744C54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31,514</w:t>
            </w:r>
          </w:p>
        </w:tc>
        <w:tc>
          <w:tcPr>
            <w:tcW w:w="239" w:type="dxa"/>
          </w:tcPr>
          <w:p w14:paraId="03374705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7AAC360C" w14:textId="0043D80B" w:rsidR="002C657C" w:rsidRPr="002C657C" w:rsidRDefault="00881FBE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73</w:t>
            </w:r>
            <w:r w:rsidR="002C657C"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45</w:t>
            </w:r>
            <w:r w:rsidR="00744C54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</w:tr>
      <w:tr w:rsidR="00722A95" w:rsidRPr="00031D01" w14:paraId="72C62281" w14:textId="77777777" w:rsidTr="00381C3B">
        <w:trPr>
          <w:trHeight w:val="144"/>
        </w:trPr>
        <w:tc>
          <w:tcPr>
            <w:tcW w:w="3870" w:type="dxa"/>
            <w:hideMark/>
          </w:tcPr>
          <w:p w14:paraId="4292CE4B" w14:textId="2C1C8EF2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ประเทศญี่ปุ่น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00E452" w14:textId="75A9EC40" w:rsidR="00722A95" w:rsidRPr="002C657C" w:rsidRDefault="007253AD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3,241,771</w:t>
            </w:r>
          </w:p>
        </w:tc>
        <w:tc>
          <w:tcPr>
            <w:tcW w:w="238" w:type="dxa"/>
          </w:tcPr>
          <w:p w14:paraId="5E43E5CB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D38BF0" w14:textId="67E835C1" w:rsidR="00722A95" w:rsidRPr="002C657C" w:rsidRDefault="00881FBE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241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1,730</w:t>
            </w:r>
            <w:r w:rsidR="00722A95"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656</w:t>
            </w:r>
          </w:p>
        </w:tc>
        <w:tc>
          <w:tcPr>
            <w:tcW w:w="236" w:type="dxa"/>
          </w:tcPr>
          <w:p w14:paraId="67AC654E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B7498F" w14:textId="6E507C09" w:rsidR="00722A95" w:rsidRPr="002C657C" w:rsidRDefault="00381C3B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18DE631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C4A736" w14:textId="55ED1381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24FB26A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7C4048" w14:textId="0420A55F" w:rsidR="00722A95" w:rsidRPr="002C657C" w:rsidRDefault="00381C3B" w:rsidP="00381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52,604</w:t>
            </w:r>
          </w:p>
        </w:tc>
        <w:tc>
          <w:tcPr>
            <w:tcW w:w="236" w:type="dxa"/>
          </w:tcPr>
          <w:p w14:paraId="47BAF7B4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left" w:pos="242"/>
                <w:tab w:val="decimal" w:pos="422"/>
                <w:tab w:val="left" w:pos="720"/>
              </w:tabs>
              <w:spacing w:line="240" w:lineRule="auto"/>
              <w:ind w:left="142" w:right="-353" w:hanging="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BD7D4B" w14:textId="35295129" w:rsidR="00722A95" w:rsidRPr="002C657C" w:rsidRDefault="00881FBE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45</w:t>
            </w:r>
            <w:r w:rsidR="00722A95"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232</w:t>
            </w:r>
          </w:p>
        </w:tc>
        <w:tc>
          <w:tcPr>
            <w:tcW w:w="236" w:type="dxa"/>
          </w:tcPr>
          <w:p w14:paraId="027C9C56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64CEA" w14:textId="29B08505" w:rsidR="00722A95" w:rsidRPr="002C657C" w:rsidRDefault="00381C3B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8414CEF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311F79" w14:textId="44E032CB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3912395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0EC0C8" w14:textId="6EB28FFA" w:rsidR="00722A95" w:rsidRPr="002C657C" w:rsidRDefault="00744C54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3,294,375</w:t>
            </w:r>
          </w:p>
        </w:tc>
        <w:tc>
          <w:tcPr>
            <w:tcW w:w="239" w:type="dxa"/>
          </w:tcPr>
          <w:p w14:paraId="5B066E3B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BFA268" w14:textId="0472FEB2" w:rsidR="00722A95" w:rsidRPr="002C657C" w:rsidRDefault="00881FBE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1,775</w:t>
            </w:r>
            <w:r w:rsidR="00722A95"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88</w:t>
            </w:r>
            <w:r w:rsidR="00744C54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</w:tr>
      <w:tr w:rsidR="00BD28CF" w:rsidRPr="00031D01" w14:paraId="30728AB0" w14:textId="77777777" w:rsidTr="00381C3B">
        <w:trPr>
          <w:trHeight w:val="144"/>
        </w:trPr>
        <w:tc>
          <w:tcPr>
            <w:tcW w:w="3870" w:type="dxa"/>
            <w:hideMark/>
          </w:tcPr>
          <w:p w14:paraId="3626ADF1" w14:textId="2B13AD9C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EBD2CB" w14:textId="77A9A53C" w:rsidR="00BD28CF" w:rsidRPr="002C657C" w:rsidRDefault="007253AD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3,4</w:t>
            </w:r>
            <w:r w:rsidR="003F349F">
              <w:rPr>
                <w:rFonts w:ascii="Angsana New" w:hAnsi="Angsana New" w:cs="Angsana New"/>
                <w:b/>
                <w:bCs/>
                <w:sz w:val="20"/>
                <w:szCs w:val="20"/>
              </w:rPr>
              <w:t>10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,8</w:t>
            </w:r>
            <w:r w:rsidR="00381C3B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38" w:type="dxa"/>
          </w:tcPr>
          <w:p w14:paraId="660259DC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33E3BE5" w14:textId="2953692A" w:rsidR="00BD28CF" w:rsidRPr="002C657C" w:rsidRDefault="00881FBE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24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 w:rsidR="00BD28CF"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191</w:t>
            </w:r>
            <w:r w:rsidR="00BD28CF"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951</w:t>
            </w:r>
          </w:p>
        </w:tc>
        <w:tc>
          <w:tcPr>
            <w:tcW w:w="236" w:type="dxa"/>
          </w:tcPr>
          <w:p w14:paraId="058C740C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4C9825" w14:textId="791DE757" w:rsidR="00BD28CF" w:rsidRPr="00722A95" w:rsidRDefault="00381C3B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594,592</w:t>
            </w:r>
          </w:p>
        </w:tc>
        <w:tc>
          <w:tcPr>
            <w:tcW w:w="236" w:type="dxa"/>
          </w:tcPr>
          <w:p w14:paraId="2D75C595" w14:textId="77777777" w:rsidR="00BD28CF" w:rsidRPr="00722A95" w:rsidRDefault="00BD28CF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A29C351" w14:textId="1B208957" w:rsidR="00BD28CF" w:rsidRPr="002C657C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</w:t>
            </w:r>
            <w:r w:rsidR="00881FBE">
              <w:rPr>
                <w:rFonts w:ascii="Angsana New" w:hAnsi="Angsana New" w:cs="Angsana New"/>
                <w:b/>
                <w:bCs/>
                <w:sz w:val="20"/>
                <w:szCs w:val="20"/>
              </w:rPr>
              <w:t>88</w:t>
            </w:r>
            <w:r w:rsidR="00BD28CF"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</w:t>
            </w:r>
            <w:r w:rsidR="00881FBE">
              <w:rPr>
                <w:rFonts w:ascii="Angsana New" w:hAnsi="Angsana New" w:cs="Angsana New"/>
                <w:b/>
                <w:bCs/>
                <w:sz w:val="20"/>
                <w:szCs w:val="20"/>
              </w:rPr>
              <w:t>32</w:t>
            </w:r>
            <w:r w:rsidR="00381C3B">
              <w:rPr>
                <w:rFonts w:ascii="Angsana New" w:hAnsi="Angsana New" w:cs="Angsan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14:paraId="4F36BA44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949341" w14:textId="143862EA" w:rsidR="00BD28CF" w:rsidRPr="00381C3B" w:rsidRDefault="00381C3B" w:rsidP="00381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81C3B">
              <w:rPr>
                <w:rFonts w:ascii="Angsana New" w:hAnsi="Angsana New" w:cs="Angsana New"/>
                <w:b/>
                <w:bCs/>
                <w:sz w:val="20"/>
                <w:szCs w:val="20"/>
              </w:rPr>
              <w:t>126,674</w:t>
            </w:r>
          </w:p>
        </w:tc>
        <w:tc>
          <w:tcPr>
            <w:tcW w:w="236" w:type="dxa"/>
          </w:tcPr>
          <w:p w14:paraId="3BE1E234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242"/>
                <w:tab w:val="decimal" w:pos="422"/>
                <w:tab w:val="left" w:pos="720"/>
              </w:tabs>
              <w:spacing w:line="240" w:lineRule="auto"/>
              <w:ind w:left="142" w:right="-353" w:hanging="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3AFCA91" w14:textId="6B53DACA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 xml:space="preserve"> </w:t>
            </w:r>
            <w:r w:rsidR="00881FBE">
              <w:rPr>
                <w:rFonts w:ascii="Angsana New" w:hAnsi="Angsana New" w:cs="Angsana New"/>
                <w:b/>
                <w:bCs/>
                <w:sz w:val="20"/>
                <w:szCs w:val="20"/>
              </w:rPr>
              <w:t>77</w:t>
            </w: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</w:t>
            </w:r>
            <w:r w:rsidR="00881FBE">
              <w:rPr>
                <w:rFonts w:ascii="Angsana New" w:hAnsi="Angsana New" w:cs="Angsana New"/>
                <w:b/>
                <w:bCs/>
                <w:sz w:val="20"/>
                <w:szCs w:val="20"/>
              </w:rPr>
              <w:t>220</w:t>
            </w:r>
          </w:p>
        </w:tc>
        <w:tc>
          <w:tcPr>
            <w:tcW w:w="236" w:type="dxa"/>
          </w:tcPr>
          <w:p w14:paraId="69FB14A2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5383A2" w14:textId="7979F517" w:rsidR="00BD28CF" w:rsidRPr="002C657C" w:rsidRDefault="00381C3B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(637,148)</w:t>
            </w:r>
          </w:p>
        </w:tc>
        <w:tc>
          <w:tcPr>
            <w:tcW w:w="236" w:type="dxa"/>
          </w:tcPr>
          <w:p w14:paraId="7EEDD68F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54D1DB2" w14:textId="18D70AFB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(</w:t>
            </w:r>
            <w:r w:rsidR="002246F1"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</w:t>
            </w:r>
            <w:r w:rsidR="00881FBE">
              <w:rPr>
                <w:rFonts w:ascii="Angsana New" w:hAnsi="Angsana New" w:cs="Angsana New"/>
                <w:b/>
                <w:bCs/>
                <w:sz w:val="20"/>
                <w:szCs w:val="20"/>
              </w:rPr>
              <w:t>46</w:t>
            </w: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</w:t>
            </w:r>
            <w:r w:rsidR="00881FBE">
              <w:rPr>
                <w:rFonts w:ascii="Angsana New" w:hAnsi="Angsana New" w:cs="Angsana New"/>
                <w:b/>
                <w:bCs/>
                <w:sz w:val="20"/>
                <w:szCs w:val="20"/>
              </w:rPr>
              <w:t>858</w:t>
            </w: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7A78DEF2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0DED58" w14:textId="6E92C336" w:rsidR="00BD28CF" w:rsidRPr="002C657C" w:rsidRDefault="00744C54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3,494,985</w:t>
            </w:r>
          </w:p>
        </w:tc>
        <w:tc>
          <w:tcPr>
            <w:tcW w:w="239" w:type="dxa"/>
          </w:tcPr>
          <w:p w14:paraId="5356ED29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8D50D78" w14:textId="3502752D" w:rsidR="00BD28CF" w:rsidRPr="002C657C" w:rsidRDefault="00881FBE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 w:rsidR="00BD28CF"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</w:t>
            </w:r>
            <w:r w:rsidR="002246F1"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10</w:t>
            </w:r>
            <w:r w:rsidR="00BD28CF"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63</w:t>
            </w:r>
            <w:r w:rsidR="00744C54">
              <w:rPr>
                <w:rFonts w:ascii="Angsana New" w:hAnsi="Angsana New" w:cs="Angsana New"/>
                <w:b/>
                <w:bCs/>
                <w:sz w:val="20"/>
                <w:szCs w:val="20"/>
              </w:rPr>
              <w:t>4</w:t>
            </w:r>
          </w:p>
        </w:tc>
      </w:tr>
      <w:tr w:rsidR="00BD28CF" w:rsidRPr="00722A95" w14:paraId="5DD9F4A8" w14:textId="77777777" w:rsidTr="00381C3B">
        <w:trPr>
          <w:trHeight w:val="144"/>
        </w:trPr>
        <w:tc>
          <w:tcPr>
            <w:tcW w:w="3870" w:type="dxa"/>
          </w:tcPr>
          <w:p w14:paraId="58FEA67E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2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4611A1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238" w:type="dxa"/>
          </w:tcPr>
          <w:p w14:paraId="671F2FDE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3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27C4472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645A995C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BA575C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41B61E57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B6D91C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decimal" w:pos="622"/>
              </w:tabs>
              <w:spacing w:line="240" w:lineRule="auto"/>
              <w:ind w:right="-12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3BB3C80F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0ECCD4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01D4C8A5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3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221D82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46D2ED94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F12015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decimal" w:pos="60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51688CE3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F1B057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decimal" w:pos="606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7D06C534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7C866A9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9" w:type="dxa"/>
          </w:tcPr>
          <w:p w14:paraId="2E172428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D2E64D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BD28CF" w:rsidRPr="00031D01" w14:paraId="19407861" w14:textId="77777777" w:rsidTr="00381C3B">
        <w:trPr>
          <w:trHeight w:val="144"/>
        </w:trPr>
        <w:tc>
          <w:tcPr>
            <w:tcW w:w="3870" w:type="dxa"/>
            <w:hideMark/>
          </w:tcPr>
          <w:p w14:paraId="0D8BC553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ประเภทสินค้าและบริการหลัก</w:t>
            </w:r>
          </w:p>
        </w:tc>
        <w:tc>
          <w:tcPr>
            <w:tcW w:w="823" w:type="dxa"/>
            <w:vAlign w:val="bottom"/>
          </w:tcPr>
          <w:p w14:paraId="461DB108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7C1D5C5D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0D6D6189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8438116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10BC0B4D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90A4871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14:paraId="3A89C4C2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decimal" w:pos="622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24E18AC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1915624B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468889F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</w:tcPr>
          <w:p w14:paraId="194E3081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7A77830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1EBAB38A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decimal" w:pos="60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B867066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14:paraId="6F92ECE4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decimal" w:pos="606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296E022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</w:tcPr>
          <w:p w14:paraId="21217B8E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9" w:type="dxa"/>
          </w:tcPr>
          <w:p w14:paraId="1C8DAC2A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021275DE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01768" w:rsidRPr="00031D01" w14:paraId="2D59E205" w14:textId="77777777" w:rsidTr="00381C3B">
        <w:trPr>
          <w:trHeight w:val="144"/>
        </w:trPr>
        <w:tc>
          <w:tcPr>
            <w:tcW w:w="3870" w:type="dxa"/>
            <w:hideMark/>
          </w:tcPr>
          <w:p w14:paraId="5956D397" w14:textId="77777777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823" w:type="dxa"/>
            <w:vAlign w:val="bottom"/>
          </w:tcPr>
          <w:p w14:paraId="73003B18" w14:textId="0AEF10DF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2,954,846</w:t>
            </w:r>
          </w:p>
        </w:tc>
        <w:tc>
          <w:tcPr>
            <w:tcW w:w="238" w:type="dxa"/>
          </w:tcPr>
          <w:p w14:paraId="6AE7EF7E" w14:textId="77777777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  <w:hideMark/>
          </w:tcPr>
          <w:p w14:paraId="5EDBA4A4" w14:textId="627D50F3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241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118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643</w:t>
            </w:r>
          </w:p>
        </w:tc>
        <w:tc>
          <w:tcPr>
            <w:tcW w:w="236" w:type="dxa"/>
          </w:tcPr>
          <w:p w14:paraId="2B4808C3" w14:textId="77777777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108" w:right="-24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0584EADF" w14:textId="5F49C02E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594,592</w:t>
            </w:r>
          </w:p>
        </w:tc>
        <w:tc>
          <w:tcPr>
            <w:tcW w:w="236" w:type="dxa"/>
          </w:tcPr>
          <w:p w14:paraId="5733322B" w14:textId="77777777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  <w:hideMark/>
          </w:tcPr>
          <w:p w14:paraId="62188E8F" w14:textId="50180AFE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8,</w:t>
            </w:r>
            <w:r>
              <w:rPr>
                <w:rFonts w:ascii="Angsana New" w:hAnsi="Angsana New" w:cs="Angsana New"/>
                <w:sz w:val="20"/>
                <w:szCs w:val="20"/>
              </w:rPr>
              <w:t>321</w:t>
            </w:r>
          </w:p>
        </w:tc>
        <w:tc>
          <w:tcPr>
            <w:tcW w:w="236" w:type="dxa"/>
          </w:tcPr>
          <w:p w14:paraId="6321F637" w14:textId="77777777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28EF75E5" w14:textId="061C4171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126,674</w:t>
            </w:r>
          </w:p>
        </w:tc>
        <w:tc>
          <w:tcPr>
            <w:tcW w:w="236" w:type="dxa"/>
          </w:tcPr>
          <w:p w14:paraId="058AAAD6" w14:textId="77777777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left" w:pos="242"/>
                <w:tab w:val="decimal" w:pos="422"/>
                <w:tab w:val="left" w:pos="720"/>
              </w:tabs>
              <w:spacing w:line="240" w:lineRule="auto"/>
              <w:ind w:left="142" w:right="-353" w:hanging="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hideMark/>
          </w:tcPr>
          <w:p w14:paraId="33C882A6" w14:textId="3812C30B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77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220</w:t>
            </w:r>
          </w:p>
        </w:tc>
        <w:tc>
          <w:tcPr>
            <w:tcW w:w="236" w:type="dxa"/>
          </w:tcPr>
          <w:p w14:paraId="2E48E8E8" w14:textId="77777777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3E1BD483" w14:textId="2698476B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(637,148)</w:t>
            </w:r>
          </w:p>
        </w:tc>
        <w:tc>
          <w:tcPr>
            <w:tcW w:w="236" w:type="dxa"/>
          </w:tcPr>
          <w:p w14:paraId="4CB48353" w14:textId="77777777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hideMark/>
          </w:tcPr>
          <w:p w14:paraId="441EE9E8" w14:textId="5B495164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(2</w:t>
            </w:r>
            <w:r>
              <w:rPr>
                <w:rFonts w:ascii="Angsana New" w:hAnsi="Angsana New" w:cs="Angsana New"/>
                <w:sz w:val="20"/>
                <w:szCs w:val="20"/>
              </w:rPr>
              <w:t>46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858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7100528E" w14:textId="77777777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</w:tcPr>
          <w:p w14:paraId="346BF34B" w14:textId="47F896E8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3,038,964</w:t>
            </w:r>
          </w:p>
        </w:tc>
        <w:tc>
          <w:tcPr>
            <w:tcW w:w="239" w:type="dxa"/>
          </w:tcPr>
          <w:p w14:paraId="2C6158B1" w14:textId="77777777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  <w:hideMark/>
          </w:tcPr>
          <w:p w14:paraId="2D944CFA" w14:textId="4A50A0BE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237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326</w:t>
            </w:r>
          </w:p>
        </w:tc>
      </w:tr>
      <w:tr w:rsidR="00C01768" w:rsidRPr="00031D01" w14:paraId="12CC8E2D" w14:textId="77777777" w:rsidTr="00381C3B">
        <w:trPr>
          <w:trHeight w:val="144"/>
        </w:trPr>
        <w:tc>
          <w:tcPr>
            <w:tcW w:w="3870" w:type="dxa"/>
            <w:hideMark/>
          </w:tcPr>
          <w:p w14:paraId="6C40B36E" w14:textId="77777777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ผลิตพร้อมติดตั้งโครงเหล็ก</w:t>
            </w:r>
          </w:p>
        </w:tc>
        <w:tc>
          <w:tcPr>
            <w:tcW w:w="823" w:type="dxa"/>
            <w:vAlign w:val="bottom"/>
          </w:tcPr>
          <w:p w14:paraId="09306618" w14:textId="495AF0B2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161,056</w:t>
            </w:r>
          </w:p>
        </w:tc>
        <w:tc>
          <w:tcPr>
            <w:tcW w:w="238" w:type="dxa"/>
          </w:tcPr>
          <w:p w14:paraId="20C9662F" w14:textId="77777777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  <w:hideMark/>
          </w:tcPr>
          <w:p w14:paraId="6961ED24" w14:textId="754A7006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241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69,332</w:t>
            </w:r>
          </w:p>
        </w:tc>
        <w:tc>
          <w:tcPr>
            <w:tcW w:w="236" w:type="dxa"/>
          </w:tcPr>
          <w:p w14:paraId="6CD376A3" w14:textId="77777777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720"/>
              </w:tabs>
              <w:spacing w:line="240" w:lineRule="auto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077B2F06" w14:textId="62FBBAF6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BC7AA8F" w14:textId="77777777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  <w:hideMark/>
          </w:tcPr>
          <w:p w14:paraId="55E6FE53" w14:textId="77777777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9B78FD8" w14:textId="77777777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32161535" w14:textId="05074E5E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4384D86" w14:textId="77777777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hideMark/>
          </w:tcPr>
          <w:p w14:paraId="4F02DB28" w14:textId="77777777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B9E6054" w14:textId="77777777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45E24557" w14:textId="3AF89CED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48AF7BF" w14:textId="77777777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hideMark/>
          </w:tcPr>
          <w:p w14:paraId="324F0566" w14:textId="77777777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C8ED793" w14:textId="77777777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</w:tcPr>
          <w:p w14:paraId="2EF0DAC0" w14:textId="7B3259DB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161,056</w:t>
            </w:r>
          </w:p>
        </w:tc>
        <w:tc>
          <w:tcPr>
            <w:tcW w:w="239" w:type="dxa"/>
          </w:tcPr>
          <w:p w14:paraId="6904C200" w14:textId="77777777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  <w:hideMark/>
          </w:tcPr>
          <w:p w14:paraId="76937A6D" w14:textId="2BBE9934" w:rsidR="00C01768" w:rsidRPr="002C657C" w:rsidRDefault="00C01768" w:rsidP="00C0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69,332</w:t>
            </w:r>
          </w:p>
        </w:tc>
      </w:tr>
      <w:tr w:rsidR="00722A95" w:rsidRPr="00031D01" w14:paraId="17514410" w14:textId="77777777" w:rsidTr="00381C3B">
        <w:trPr>
          <w:trHeight w:val="144"/>
        </w:trPr>
        <w:tc>
          <w:tcPr>
            <w:tcW w:w="3870" w:type="dxa"/>
          </w:tcPr>
          <w:p w14:paraId="19044D2B" w14:textId="49D73149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823" w:type="dxa"/>
            <w:vAlign w:val="bottom"/>
          </w:tcPr>
          <w:p w14:paraId="55112A76" w14:textId="57F4E080" w:rsidR="00722A95" w:rsidRPr="002C657C" w:rsidRDefault="00381C3B" w:rsidP="00381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8,040</w:t>
            </w:r>
          </w:p>
        </w:tc>
        <w:tc>
          <w:tcPr>
            <w:tcW w:w="238" w:type="dxa"/>
          </w:tcPr>
          <w:p w14:paraId="0E96C16B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4886E376" w14:textId="605CB504" w:rsidR="00722A95" w:rsidRPr="002C657C" w:rsidRDefault="00381C3B" w:rsidP="00381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241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3,976</w:t>
            </w:r>
          </w:p>
        </w:tc>
        <w:tc>
          <w:tcPr>
            <w:tcW w:w="236" w:type="dxa"/>
          </w:tcPr>
          <w:p w14:paraId="79D10B8B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720"/>
              </w:tabs>
              <w:spacing w:line="240" w:lineRule="auto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63B4BFFE" w14:textId="2290CE32" w:rsidR="00722A95" w:rsidRPr="002C657C" w:rsidRDefault="00381C3B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8364DB7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14:paraId="4650222C" w14:textId="60961D2E" w:rsidR="00722A95" w:rsidRPr="002C657C" w:rsidRDefault="00722A95" w:rsidP="00B3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B3BD0C6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10C4E6CB" w14:textId="0456161D" w:rsidR="00722A95" w:rsidRPr="002C657C" w:rsidRDefault="00381C3B" w:rsidP="00381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CD6A953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</w:tcPr>
          <w:p w14:paraId="022ABC1C" w14:textId="0334893D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C7F2177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74339AE9" w14:textId="6EA90DC1" w:rsidR="00722A95" w:rsidRPr="002C657C" w:rsidRDefault="00381C3B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ACAD4D4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14:paraId="5253B057" w14:textId="63938CF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FA0E606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</w:tcPr>
          <w:p w14:paraId="0AA56E04" w14:textId="1E1A950C" w:rsidR="00722A95" w:rsidRPr="002C657C" w:rsidRDefault="00744C54" w:rsidP="0074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8,040</w:t>
            </w:r>
          </w:p>
        </w:tc>
        <w:tc>
          <w:tcPr>
            <w:tcW w:w="239" w:type="dxa"/>
          </w:tcPr>
          <w:p w14:paraId="077A506B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7A6BDEDA" w14:textId="1EA95251" w:rsidR="00722A95" w:rsidRPr="002C657C" w:rsidRDefault="00744C54" w:rsidP="0074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3,976</w:t>
            </w:r>
          </w:p>
        </w:tc>
      </w:tr>
      <w:tr w:rsidR="00722A95" w:rsidRPr="00031D01" w14:paraId="54DE7C16" w14:textId="77777777" w:rsidTr="00381C3B">
        <w:trPr>
          <w:trHeight w:val="144"/>
        </w:trPr>
        <w:tc>
          <w:tcPr>
            <w:tcW w:w="3870" w:type="dxa"/>
            <w:hideMark/>
          </w:tcPr>
          <w:p w14:paraId="4C772173" w14:textId="65449A6B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รายได้จากการให้บริการ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4B0F19" w14:textId="13F647B4" w:rsidR="00722A95" w:rsidRPr="002C657C" w:rsidRDefault="007253AD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286,925</w:t>
            </w:r>
          </w:p>
        </w:tc>
        <w:tc>
          <w:tcPr>
            <w:tcW w:w="238" w:type="dxa"/>
          </w:tcPr>
          <w:p w14:paraId="078EEF27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624"/>
                <w:tab w:val="left" w:pos="720"/>
              </w:tabs>
              <w:spacing w:line="240" w:lineRule="auto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796012" w14:textId="4F844DCB" w:rsidR="00722A95" w:rsidRPr="002C657C" w:rsidRDefault="00722A95" w:rsidP="00B3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8674F27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108" w:right="-24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548959" w14:textId="28432AB5" w:rsidR="00722A95" w:rsidRPr="002C657C" w:rsidRDefault="00381C3B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C25F0AC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8EF26A" w14:textId="77777777" w:rsidR="00722A95" w:rsidRPr="002C657C" w:rsidRDefault="00722A95" w:rsidP="00B3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4F6B721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DC5909" w14:textId="759AFF38" w:rsidR="00722A95" w:rsidRPr="002C657C" w:rsidRDefault="00381C3B" w:rsidP="00381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B508542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1530C3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6FC5F03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5DC71" w14:textId="6681A743" w:rsidR="00722A95" w:rsidRPr="002C657C" w:rsidRDefault="00381C3B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976B989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B8987B" w14:textId="4B509228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6BE8D1C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8509F" w14:textId="3C0F075D" w:rsidR="00722A95" w:rsidRPr="002C657C" w:rsidRDefault="00744C54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286,925</w:t>
            </w:r>
          </w:p>
        </w:tc>
        <w:tc>
          <w:tcPr>
            <w:tcW w:w="239" w:type="dxa"/>
          </w:tcPr>
          <w:p w14:paraId="7679E1B7" w14:textId="77777777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51048" w14:textId="5BCC4F3F" w:rsidR="00722A95" w:rsidRPr="002C657C" w:rsidRDefault="00722A95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</w:tr>
      <w:tr w:rsidR="00BD28CF" w:rsidRPr="00031D01" w14:paraId="50C1164D" w14:textId="77777777" w:rsidTr="00381C3B">
        <w:trPr>
          <w:trHeight w:val="144"/>
        </w:trPr>
        <w:tc>
          <w:tcPr>
            <w:tcW w:w="3870" w:type="dxa"/>
            <w:hideMark/>
          </w:tcPr>
          <w:p w14:paraId="764B4157" w14:textId="59A1EBEA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168F48" w14:textId="29B4429E" w:rsidR="00BD28CF" w:rsidRPr="002C657C" w:rsidRDefault="007253AD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3,4</w:t>
            </w:r>
            <w:r w:rsidR="00381C3B">
              <w:rPr>
                <w:rFonts w:ascii="Angsana New" w:hAnsi="Angsana New" w:cs="Angsana New"/>
                <w:b/>
                <w:bCs/>
                <w:sz w:val="20"/>
                <w:szCs w:val="20"/>
              </w:rPr>
              <w:t>10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,8</w:t>
            </w:r>
            <w:r w:rsidR="00381C3B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38" w:type="dxa"/>
          </w:tcPr>
          <w:p w14:paraId="3C838D8E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DDA569B" w14:textId="7AD6FE97" w:rsidR="00BD28CF" w:rsidRPr="002C657C" w:rsidRDefault="00881FBE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24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 w:rsidR="00BD28CF"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191</w:t>
            </w:r>
            <w:r w:rsidR="00BD28CF"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951</w:t>
            </w:r>
          </w:p>
        </w:tc>
        <w:tc>
          <w:tcPr>
            <w:tcW w:w="236" w:type="dxa"/>
          </w:tcPr>
          <w:p w14:paraId="5C393FDD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108" w:right="-24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3ED09" w14:textId="272B5616" w:rsidR="00BD28CF" w:rsidRPr="00381C3B" w:rsidRDefault="00381C3B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81C3B">
              <w:rPr>
                <w:rFonts w:ascii="Angsana New" w:hAnsi="Angsana New" w:cs="Angsana New"/>
                <w:b/>
                <w:bCs/>
                <w:sz w:val="20"/>
                <w:szCs w:val="20"/>
              </w:rPr>
              <w:t>594,592</w:t>
            </w:r>
          </w:p>
        </w:tc>
        <w:tc>
          <w:tcPr>
            <w:tcW w:w="236" w:type="dxa"/>
          </w:tcPr>
          <w:p w14:paraId="7DB92D62" w14:textId="77777777" w:rsidR="00BD28CF" w:rsidRPr="00722A95" w:rsidRDefault="00BD28CF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40F14DE" w14:textId="2351A8ED" w:rsidR="00BD28CF" w:rsidRPr="002C657C" w:rsidRDefault="002246F1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68" w:right="-216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</w:t>
            </w:r>
            <w:r w:rsidR="00881FBE">
              <w:rPr>
                <w:rFonts w:ascii="Angsana New" w:hAnsi="Angsana New" w:cs="Angsana New"/>
                <w:b/>
                <w:bCs/>
                <w:sz w:val="20"/>
                <w:szCs w:val="20"/>
              </w:rPr>
              <w:t>88</w:t>
            </w:r>
            <w:r w:rsidR="00BD28CF"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</w:t>
            </w:r>
            <w:r w:rsidR="00881FBE">
              <w:rPr>
                <w:rFonts w:ascii="Angsana New" w:hAnsi="Angsana New" w:cs="Angsana New"/>
                <w:b/>
                <w:bCs/>
                <w:sz w:val="20"/>
                <w:szCs w:val="20"/>
              </w:rPr>
              <w:t>32</w:t>
            </w:r>
            <w:r w:rsidR="00381C3B">
              <w:rPr>
                <w:rFonts w:ascii="Angsana New" w:hAnsi="Angsana New" w:cs="Angsan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14:paraId="11A063B1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1D2503" w14:textId="2C3A2D9D" w:rsidR="00BD28CF" w:rsidRPr="002C657C" w:rsidRDefault="00381C3B" w:rsidP="00381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126,674</w:t>
            </w:r>
          </w:p>
        </w:tc>
        <w:tc>
          <w:tcPr>
            <w:tcW w:w="236" w:type="dxa"/>
          </w:tcPr>
          <w:p w14:paraId="6621C844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242"/>
                <w:tab w:val="decimal" w:pos="422"/>
                <w:tab w:val="left" w:pos="720"/>
              </w:tabs>
              <w:spacing w:line="240" w:lineRule="auto"/>
              <w:ind w:left="142" w:right="-353" w:hanging="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90CD349" w14:textId="786EE67A" w:rsidR="00BD28CF" w:rsidRPr="002C657C" w:rsidRDefault="00881FBE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77</w:t>
            </w:r>
            <w:r w:rsidR="00BD28CF"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220</w:t>
            </w:r>
          </w:p>
        </w:tc>
        <w:tc>
          <w:tcPr>
            <w:tcW w:w="236" w:type="dxa"/>
          </w:tcPr>
          <w:p w14:paraId="3C1277A7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851D3B" w14:textId="1FC07E20" w:rsidR="00BD28CF" w:rsidRPr="002C657C" w:rsidRDefault="00381C3B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(637,148)</w:t>
            </w:r>
          </w:p>
        </w:tc>
        <w:tc>
          <w:tcPr>
            <w:tcW w:w="236" w:type="dxa"/>
          </w:tcPr>
          <w:p w14:paraId="2CBF38ED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EF7A36E" w14:textId="5A179154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(</w:t>
            </w:r>
            <w:r w:rsidR="002246F1"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</w:t>
            </w:r>
            <w:r w:rsidR="00881FBE">
              <w:rPr>
                <w:rFonts w:ascii="Angsana New" w:hAnsi="Angsana New" w:cs="Angsana New"/>
                <w:b/>
                <w:bCs/>
                <w:sz w:val="20"/>
                <w:szCs w:val="20"/>
              </w:rPr>
              <w:t>46</w:t>
            </w: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</w:t>
            </w:r>
            <w:r w:rsidR="00881FBE">
              <w:rPr>
                <w:rFonts w:ascii="Angsana New" w:hAnsi="Angsana New" w:cs="Angsana New"/>
                <w:b/>
                <w:bCs/>
                <w:sz w:val="20"/>
                <w:szCs w:val="20"/>
              </w:rPr>
              <w:t>858</w:t>
            </w: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3D4589CE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C46B52" w14:textId="6C1F5F83" w:rsidR="00BD28CF" w:rsidRPr="002C657C" w:rsidRDefault="00744C54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3,494,985</w:t>
            </w:r>
          </w:p>
        </w:tc>
        <w:tc>
          <w:tcPr>
            <w:tcW w:w="239" w:type="dxa"/>
          </w:tcPr>
          <w:p w14:paraId="1D55E735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3939B7F" w14:textId="63F7E381" w:rsidR="00BD28CF" w:rsidRPr="002C657C" w:rsidRDefault="00881FBE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 w:rsidR="00BD28CF"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310</w:t>
            </w:r>
            <w:r w:rsidR="00BD28CF"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63</w:t>
            </w:r>
            <w:r w:rsidR="00744C54">
              <w:rPr>
                <w:rFonts w:ascii="Angsana New" w:hAnsi="Angsana New" w:cs="Angsana New"/>
                <w:b/>
                <w:bCs/>
                <w:sz w:val="20"/>
                <w:szCs w:val="20"/>
              </w:rPr>
              <w:t>4</w:t>
            </w:r>
          </w:p>
        </w:tc>
      </w:tr>
      <w:tr w:rsidR="00BD28CF" w:rsidRPr="00722A95" w14:paraId="4011489B" w14:textId="77777777" w:rsidTr="00381C3B">
        <w:trPr>
          <w:trHeight w:val="144"/>
        </w:trPr>
        <w:tc>
          <w:tcPr>
            <w:tcW w:w="3870" w:type="dxa"/>
          </w:tcPr>
          <w:p w14:paraId="1A816689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23" w:type="dxa"/>
            <w:vAlign w:val="bottom"/>
          </w:tcPr>
          <w:p w14:paraId="71475216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238" w:type="dxa"/>
          </w:tcPr>
          <w:p w14:paraId="5824F84C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38" w:type="dxa"/>
            <w:vAlign w:val="bottom"/>
          </w:tcPr>
          <w:p w14:paraId="1D566170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5E4D9C3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998" w:type="dxa"/>
          </w:tcPr>
          <w:p w14:paraId="0782B9AD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D19DF4A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9" w:type="dxa"/>
          </w:tcPr>
          <w:p w14:paraId="2497F1A0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decimal" w:pos="622"/>
              </w:tabs>
              <w:spacing w:line="240" w:lineRule="auto"/>
              <w:ind w:right="-12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41D557F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20" w:type="dxa"/>
          </w:tcPr>
          <w:p w14:paraId="2465E931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4AFC09C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39" w:type="dxa"/>
          </w:tcPr>
          <w:p w14:paraId="157D0946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8D98BC8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20" w:type="dxa"/>
          </w:tcPr>
          <w:p w14:paraId="4CD47131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decimal" w:pos="60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D073042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22" w:type="dxa"/>
          </w:tcPr>
          <w:p w14:paraId="67D30414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decimal" w:pos="606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255064A2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23" w:type="dxa"/>
          </w:tcPr>
          <w:p w14:paraId="18316DE0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9" w:type="dxa"/>
          </w:tcPr>
          <w:p w14:paraId="3B50E7BE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919" w:type="dxa"/>
          </w:tcPr>
          <w:p w14:paraId="29D734CC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BD28CF" w:rsidRPr="00031D01" w14:paraId="3A3D400C" w14:textId="77777777" w:rsidTr="00381C3B">
        <w:trPr>
          <w:trHeight w:val="144"/>
        </w:trPr>
        <w:tc>
          <w:tcPr>
            <w:tcW w:w="3870" w:type="dxa"/>
            <w:hideMark/>
          </w:tcPr>
          <w:p w14:paraId="721B3B9F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823" w:type="dxa"/>
            <w:vAlign w:val="bottom"/>
          </w:tcPr>
          <w:p w14:paraId="19CB3062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230BEF8D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1BF1C6CC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5643A08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1113080C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2285E3F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14:paraId="01B45EF9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decimal" w:pos="622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FAC1FE4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095058D5" w14:textId="121BFA52" w:rsidR="00BD28CF" w:rsidRPr="002C657C" w:rsidRDefault="00BD28CF" w:rsidP="00BD28CF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A6C9641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</w:tcPr>
          <w:p w14:paraId="62CD2243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2A85EB2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4045C441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decimal" w:pos="60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F86D98A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14:paraId="03545A81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decimal" w:pos="606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620B265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</w:tcPr>
          <w:p w14:paraId="3F68BAFD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9" w:type="dxa"/>
          </w:tcPr>
          <w:p w14:paraId="2FDA54C7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65F31A1A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D28CF" w:rsidRPr="00031D01" w14:paraId="544C076B" w14:textId="77777777" w:rsidTr="00381C3B">
        <w:trPr>
          <w:trHeight w:val="144"/>
        </w:trPr>
        <w:tc>
          <w:tcPr>
            <w:tcW w:w="3870" w:type="dxa"/>
            <w:hideMark/>
          </w:tcPr>
          <w:p w14:paraId="5ACED5B6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823" w:type="dxa"/>
            <w:vAlign w:val="bottom"/>
          </w:tcPr>
          <w:p w14:paraId="4BE9A0A7" w14:textId="0BE6A428" w:rsidR="00BD28CF" w:rsidRPr="002C657C" w:rsidRDefault="00881FBE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3,24</w:t>
            </w:r>
            <w:r w:rsidR="00381C3B">
              <w:rPr>
                <w:rFonts w:ascii="Angsana New" w:hAnsi="Angsana New" w:cs="Angsana New"/>
                <w:sz w:val="20"/>
                <w:szCs w:val="20"/>
              </w:rPr>
              <w:t>9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81C3B">
              <w:rPr>
                <w:rFonts w:ascii="Angsana New" w:hAnsi="Angsana New" w:cs="Angsana New"/>
                <w:sz w:val="20"/>
                <w:szCs w:val="20"/>
              </w:rPr>
              <w:t>81</w:t>
            </w:r>
            <w:r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38" w:type="dxa"/>
          </w:tcPr>
          <w:p w14:paraId="5CC4F1F8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  <w:hideMark/>
          </w:tcPr>
          <w:p w14:paraId="0A83A5FE" w14:textId="313BFB37" w:rsidR="00BD28CF" w:rsidRPr="002C657C" w:rsidRDefault="00881FBE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241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D28CF"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3F349F">
              <w:rPr>
                <w:rFonts w:ascii="Angsana New" w:hAnsi="Angsana New" w:cs="Angsana New"/>
                <w:sz w:val="20"/>
                <w:szCs w:val="20"/>
              </w:rPr>
              <w:t>22</w:t>
            </w:r>
            <w:r w:rsidR="00BD28CF"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 w:rsidR="003F349F">
              <w:rPr>
                <w:rFonts w:ascii="Angsana New" w:hAnsi="Angsana New" w:cs="Angsana New"/>
                <w:sz w:val="20"/>
                <w:szCs w:val="20"/>
              </w:rPr>
              <w:t>619</w:t>
            </w:r>
          </w:p>
        </w:tc>
        <w:tc>
          <w:tcPr>
            <w:tcW w:w="236" w:type="dxa"/>
          </w:tcPr>
          <w:p w14:paraId="7783AE27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108" w:right="-24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11BD06CE" w14:textId="281679EE" w:rsidR="00BD28CF" w:rsidRPr="002C657C" w:rsidRDefault="00381C3B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594,592</w:t>
            </w:r>
          </w:p>
        </w:tc>
        <w:tc>
          <w:tcPr>
            <w:tcW w:w="236" w:type="dxa"/>
          </w:tcPr>
          <w:p w14:paraId="1BBAD166" w14:textId="77777777" w:rsidR="00BD28CF" w:rsidRPr="002C657C" w:rsidRDefault="00BD28CF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  <w:hideMark/>
          </w:tcPr>
          <w:p w14:paraId="68FFF13F" w14:textId="015D0BEA" w:rsidR="00BD28CF" w:rsidRPr="002C657C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  <w:r w:rsidR="00881FBE">
              <w:rPr>
                <w:rFonts w:ascii="Angsana New" w:hAnsi="Angsana New" w:cs="Angsana New"/>
                <w:sz w:val="20"/>
                <w:szCs w:val="20"/>
              </w:rPr>
              <w:t>88</w:t>
            </w:r>
            <w:r w:rsidR="00BD28CF"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 w:rsidR="00881FBE">
              <w:rPr>
                <w:rFonts w:ascii="Angsana New" w:hAnsi="Angsana New" w:cs="Angsana New"/>
                <w:sz w:val="20"/>
                <w:szCs w:val="20"/>
              </w:rPr>
              <w:t>32</w:t>
            </w:r>
            <w:r w:rsidR="00381C3B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14:paraId="3DD6EAC2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78F8EB64" w14:textId="5F2ABEEF" w:rsidR="00BD28CF" w:rsidRPr="002C657C" w:rsidRDefault="00381C3B" w:rsidP="00381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126,674</w:t>
            </w:r>
          </w:p>
        </w:tc>
        <w:tc>
          <w:tcPr>
            <w:tcW w:w="236" w:type="dxa"/>
          </w:tcPr>
          <w:p w14:paraId="006B5025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242"/>
                <w:tab w:val="decimal" w:pos="422"/>
                <w:tab w:val="left" w:pos="720"/>
              </w:tabs>
              <w:spacing w:line="240" w:lineRule="auto"/>
              <w:ind w:left="142" w:right="-353" w:hanging="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hideMark/>
          </w:tcPr>
          <w:p w14:paraId="2FEE55D0" w14:textId="7E59DC31" w:rsidR="00BD28CF" w:rsidRPr="002C657C" w:rsidRDefault="00881FBE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77</w:t>
            </w:r>
            <w:r w:rsidR="00BD28CF"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220</w:t>
            </w:r>
          </w:p>
        </w:tc>
        <w:tc>
          <w:tcPr>
            <w:tcW w:w="236" w:type="dxa"/>
          </w:tcPr>
          <w:p w14:paraId="655ED325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</w:tcPr>
          <w:p w14:paraId="01D71BD5" w14:textId="6FBC078F" w:rsidR="00BD28CF" w:rsidRPr="002C657C" w:rsidRDefault="00381C3B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(637,148)</w:t>
            </w:r>
          </w:p>
        </w:tc>
        <w:tc>
          <w:tcPr>
            <w:tcW w:w="236" w:type="dxa"/>
          </w:tcPr>
          <w:p w14:paraId="34536D08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hideMark/>
          </w:tcPr>
          <w:p w14:paraId="7F8A9DA7" w14:textId="153176B1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(</w:t>
            </w:r>
            <w:r w:rsidR="002246F1" w:rsidRPr="002C657C">
              <w:rPr>
                <w:rFonts w:ascii="Angsana New" w:hAnsi="Angsana New" w:cs="Angsana New" w:hint="cs"/>
                <w:sz w:val="20"/>
                <w:szCs w:val="20"/>
              </w:rPr>
              <w:t>2</w:t>
            </w:r>
            <w:r w:rsidR="00881FBE">
              <w:rPr>
                <w:rFonts w:ascii="Angsana New" w:hAnsi="Angsana New" w:cs="Angsana New"/>
                <w:sz w:val="20"/>
                <w:szCs w:val="20"/>
              </w:rPr>
              <w:t>46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 w:rsidR="00881FBE">
              <w:rPr>
                <w:rFonts w:ascii="Angsana New" w:hAnsi="Angsana New" w:cs="Angsana New"/>
                <w:sz w:val="20"/>
                <w:szCs w:val="20"/>
              </w:rPr>
              <w:t>858</w:t>
            </w: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03CF0708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</w:tcPr>
          <w:p w14:paraId="384D7F05" w14:textId="1AF52725" w:rsidR="00BD28CF" w:rsidRPr="002C657C" w:rsidRDefault="00744C54" w:rsidP="00E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3,333,929</w:t>
            </w:r>
          </w:p>
        </w:tc>
        <w:tc>
          <w:tcPr>
            <w:tcW w:w="239" w:type="dxa"/>
          </w:tcPr>
          <w:p w14:paraId="100EB6BD" w14:textId="77777777" w:rsidR="00BD28CF" w:rsidRPr="002C657C" w:rsidRDefault="00BD28CF" w:rsidP="00E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  <w:hideMark/>
          </w:tcPr>
          <w:p w14:paraId="1F8534EC" w14:textId="2C861709" w:rsidR="00BD28CF" w:rsidRPr="002C657C" w:rsidRDefault="00881FBE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D28CF"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 w:rsidR="003F349F">
              <w:rPr>
                <w:rFonts w:ascii="Angsana New" w:hAnsi="Angsana New" w:cs="Angsana New"/>
                <w:sz w:val="20"/>
                <w:szCs w:val="20"/>
              </w:rPr>
              <w:t>241</w:t>
            </w:r>
            <w:r w:rsidR="00BD28CF" w:rsidRPr="002C657C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 w:rsidR="003F349F">
              <w:rPr>
                <w:rFonts w:ascii="Angsana New" w:hAnsi="Angsana New" w:cs="Angsana New"/>
                <w:sz w:val="20"/>
                <w:szCs w:val="20"/>
              </w:rPr>
              <w:t>302</w:t>
            </w:r>
          </w:p>
        </w:tc>
      </w:tr>
      <w:tr w:rsidR="002C657C" w:rsidRPr="00031D01" w14:paraId="37C4C845" w14:textId="77777777" w:rsidTr="00381C3B">
        <w:trPr>
          <w:trHeight w:val="144"/>
        </w:trPr>
        <w:tc>
          <w:tcPr>
            <w:tcW w:w="3870" w:type="dxa"/>
            <w:hideMark/>
          </w:tcPr>
          <w:p w14:paraId="03C56ADE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A175B4" w14:textId="2EC36C4F" w:rsidR="002C657C" w:rsidRPr="002C657C" w:rsidRDefault="00881FBE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161,056</w:t>
            </w:r>
          </w:p>
        </w:tc>
        <w:tc>
          <w:tcPr>
            <w:tcW w:w="238" w:type="dxa"/>
          </w:tcPr>
          <w:p w14:paraId="182D56EE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6CA874" w14:textId="6E6447E4" w:rsidR="002C657C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241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69,332</w:t>
            </w:r>
          </w:p>
        </w:tc>
        <w:tc>
          <w:tcPr>
            <w:tcW w:w="236" w:type="dxa"/>
          </w:tcPr>
          <w:p w14:paraId="49872243" w14:textId="77777777" w:rsidR="002C657C" w:rsidRPr="002C657C" w:rsidRDefault="002C657C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24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A400D" w14:textId="4855119D" w:rsidR="002C657C" w:rsidRPr="002C657C" w:rsidRDefault="00381C3B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5B81927" w14:textId="77777777" w:rsidR="002C657C" w:rsidRPr="002C657C" w:rsidRDefault="002C657C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A9AC41" w14:textId="77777777" w:rsidR="002C657C" w:rsidRPr="002C657C" w:rsidRDefault="002C657C" w:rsidP="00B3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2423791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A9C8D" w14:textId="05EBC473" w:rsidR="002C657C" w:rsidRPr="002C657C" w:rsidRDefault="00381C3B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C34B633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3E886F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304F638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6B1C4" w14:textId="1B7AE406" w:rsidR="002C657C" w:rsidRPr="002C657C" w:rsidRDefault="00381C3B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EBE6394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FEE129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510A4CE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F548B" w14:textId="35A92A4D" w:rsidR="002C657C" w:rsidRPr="002C657C" w:rsidRDefault="00744C54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161,056</w:t>
            </w:r>
          </w:p>
        </w:tc>
        <w:tc>
          <w:tcPr>
            <w:tcW w:w="239" w:type="dxa"/>
          </w:tcPr>
          <w:p w14:paraId="47AB2CF1" w14:textId="77777777" w:rsidR="002C657C" w:rsidRPr="002C657C" w:rsidRDefault="002C657C" w:rsidP="002C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E7E83B" w14:textId="10EDF436" w:rsidR="002C657C" w:rsidRPr="002C657C" w:rsidRDefault="003F349F" w:rsidP="003F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69,332</w:t>
            </w:r>
          </w:p>
        </w:tc>
      </w:tr>
      <w:tr w:rsidR="00BD28CF" w:rsidRPr="00031D01" w14:paraId="19752827" w14:textId="77777777" w:rsidTr="00381C3B">
        <w:trPr>
          <w:trHeight w:val="144"/>
        </w:trPr>
        <w:tc>
          <w:tcPr>
            <w:tcW w:w="3870" w:type="dxa"/>
            <w:hideMark/>
          </w:tcPr>
          <w:p w14:paraId="1343D8AF" w14:textId="3D80941A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DC6E58" w14:textId="42D3A4EC" w:rsidR="00BD28CF" w:rsidRPr="002C657C" w:rsidRDefault="00881FBE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3,4</w:t>
            </w:r>
            <w:r w:rsidR="00381C3B">
              <w:rPr>
                <w:rFonts w:ascii="Angsana New" w:hAnsi="Angsana New" w:cs="Angsana New"/>
                <w:b/>
                <w:bCs/>
                <w:sz w:val="20"/>
                <w:szCs w:val="20"/>
              </w:rPr>
              <w:t>10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,8</w:t>
            </w:r>
            <w:r w:rsidR="00381C3B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38" w:type="dxa"/>
          </w:tcPr>
          <w:p w14:paraId="1F81E55C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548C786" w14:textId="59A54B3B" w:rsidR="00BD28CF" w:rsidRPr="002C657C" w:rsidRDefault="00881FBE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24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 w:rsidR="00BD28CF"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191</w:t>
            </w:r>
            <w:r w:rsidR="00BD28CF"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951</w:t>
            </w:r>
          </w:p>
        </w:tc>
        <w:tc>
          <w:tcPr>
            <w:tcW w:w="236" w:type="dxa"/>
          </w:tcPr>
          <w:p w14:paraId="641B35FF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24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F35B12" w14:textId="5524F1A7" w:rsidR="00BD28CF" w:rsidRPr="00722A95" w:rsidRDefault="00381C3B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594,592</w:t>
            </w:r>
          </w:p>
        </w:tc>
        <w:tc>
          <w:tcPr>
            <w:tcW w:w="236" w:type="dxa"/>
          </w:tcPr>
          <w:p w14:paraId="4CF97670" w14:textId="77777777" w:rsidR="00BD28CF" w:rsidRPr="00722A95" w:rsidRDefault="00BD28CF" w:rsidP="007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94189AC" w14:textId="08377AD2" w:rsidR="00BD28CF" w:rsidRPr="002C657C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</w:t>
            </w:r>
            <w:r w:rsidR="00881FBE">
              <w:rPr>
                <w:rFonts w:ascii="Angsana New" w:hAnsi="Angsana New" w:cs="Angsana New"/>
                <w:b/>
                <w:bCs/>
                <w:sz w:val="20"/>
                <w:szCs w:val="20"/>
              </w:rPr>
              <w:t>8</w:t>
            </w:r>
            <w:r w:rsidR="00BD28CF"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8,</w:t>
            </w:r>
            <w:r w:rsidR="00881FBE">
              <w:rPr>
                <w:rFonts w:ascii="Angsana New" w:hAnsi="Angsana New" w:cs="Angsana New"/>
                <w:b/>
                <w:bCs/>
                <w:sz w:val="20"/>
                <w:szCs w:val="20"/>
              </w:rPr>
              <w:t>32</w:t>
            </w:r>
            <w:r w:rsidR="00381C3B">
              <w:rPr>
                <w:rFonts w:ascii="Angsana New" w:hAnsi="Angsana New" w:cs="Angsan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14:paraId="024B53F2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E010D5" w14:textId="08FA34CC" w:rsidR="00BD28CF" w:rsidRPr="002C657C" w:rsidRDefault="00381C3B" w:rsidP="00381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126,674</w:t>
            </w:r>
          </w:p>
        </w:tc>
        <w:tc>
          <w:tcPr>
            <w:tcW w:w="236" w:type="dxa"/>
          </w:tcPr>
          <w:p w14:paraId="14F26B6A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242"/>
                <w:tab w:val="decimal" w:pos="422"/>
                <w:tab w:val="left" w:pos="720"/>
              </w:tabs>
              <w:spacing w:line="240" w:lineRule="auto"/>
              <w:ind w:left="142" w:right="-353" w:hanging="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30F762F" w14:textId="4F9E962D" w:rsidR="00BD28CF" w:rsidRPr="002C657C" w:rsidRDefault="00881FBE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77</w:t>
            </w:r>
            <w:r w:rsidR="00BD28CF"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220</w:t>
            </w:r>
          </w:p>
        </w:tc>
        <w:tc>
          <w:tcPr>
            <w:tcW w:w="236" w:type="dxa"/>
          </w:tcPr>
          <w:p w14:paraId="7335B726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C010FB" w14:textId="03885B10" w:rsidR="00BD28CF" w:rsidRPr="002C657C" w:rsidRDefault="00381C3B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(637,148)</w:t>
            </w:r>
          </w:p>
        </w:tc>
        <w:tc>
          <w:tcPr>
            <w:tcW w:w="236" w:type="dxa"/>
          </w:tcPr>
          <w:p w14:paraId="595867D7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F948A48" w14:textId="1114B14E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(</w:t>
            </w:r>
            <w:r w:rsidR="002246F1"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</w:t>
            </w:r>
            <w:r w:rsidR="00881FBE">
              <w:rPr>
                <w:rFonts w:ascii="Angsana New" w:hAnsi="Angsana New" w:cs="Angsana New"/>
                <w:b/>
                <w:bCs/>
                <w:sz w:val="20"/>
                <w:szCs w:val="20"/>
              </w:rPr>
              <w:t>46</w:t>
            </w: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</w:t>
            </w:r>
            <w:r w:rsidR="00881FBE">
              <w:rPr>
                <w:rFonts w:ascii="Angsana New" w:hAnsi="Angsana New" w:cs="Angsana New"/>
                <w:b/>
                <w:bCs/>
                <w:sz w:val="20"/>
                <w:szCs w:val="20"/>
              </w:rPr>
              <w:t>858</w:t>
            </w:r>
            <w:r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7089CA90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2CF16B" w14:textId="6F15996C" w:rsidR="00BD28CF" w:rsidRPr="002C657C" w:rsidRDefault="00744C54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3,494,985</w:t>
            </w:r>
          </w:p>
        </w:tc>
        <w:tc>
          <w:tcPr>
            <w:tcW w:w="239" w:type="dxa"/>
          </w:tcPr>
          <w:p w14:paraId="6436807E" w14:textId="77777777" w:rsidR="00BD28CF" w:rsidRPr="002C657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9EC4DE6" w14:textId="1D2AD74F" w:rsidR="00BD28CF" w:rsidRPr="002C657C" w:rsidRDefault="00881FBE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 w:rsidR="00BD28CF"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</w:t>
            </w:r>
            <w:r w:rsidR="002246F1"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10</w:t>
            </w:r>
            <w:r w:rsidR="00BD28CF" w:rsidRPr="002C657C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63</w:t>
            </w:r>
            <w:r w:rsidR="00744C54">
              <w:rPr>
                <w:rFonts w:ascii="Angsana New" w:hAnsi="Angsana New" w:cs="Angsana New"/>
                <w:b/>
                <w:bCs/>
                <w:sz w:val="20"/>
                <w:szCs w:val="20"/>
              </w:rPr>
              <w:t>4</w:t>
            </w:r>
          </w:p>
        </w:tc>
      </w:tr>
      <w:tr w:rsidR="00BD28CF" w:rsidRPr="00722A95" w14:paraId="6FC83F61" w14:textId="77777777" w:rsidTr="00571EE0">
        <w:trPr>
          <w:trHeight w:val="144"/>
        </w:trPr>
        <w:tc>
          <w:tcPr>
            <w:tcW w:w="3870" w:type="dxa"/>
          </w:tcPr>
          <w:p w14:paraId="3E923177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23" w:type="dxa"/>
            <w:vAlign w:val="bottom"/>
          </w:tcPr>
          <w:p w14:paraId="09807F25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238" w:type="dxa"/>
            <w:vAlign w:val="bottom"/>
          </w:tcPr>
          <w:p w14:paraId="219A6AE9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38" w:type="dxa"/>
            <w:vAlign w:val="bottom"/>
          </w:tcPr>
          <w:p w14:paraId="3C043686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08AC9045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998" w:type="dxa"/>
            <w:vAlign w:val="bottom"/>
          </w:tcPr>
          <w:p w14:paraId="5F275585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0308C0D6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9" w:type="dxa"/>
            <w:vAlign w:val="bottom"/>
          </w:tcPr>
          <w:p w14:paraId="01DA8C57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decimal" w:pos="622"/>
              </w:tabs>
              <w:spacing w:line="240" w:lineRule="auto"/>
              <w:ind w:right="-12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38469ABC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20" w:type="dxa"/>
            <w:vAlign w:val="bottom"/>
          </w:tcPr>
          <w:p w14:paraId="07AAE075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4171A33F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39" w:type="dxa"/>
            <w:vAlign w:val="bottom"/>
          </w:tcPr>
          <w:p w14:paraId="3F909150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28237358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20" w:type="dxa"/>
            <w:vAlign w:val="bottom"/>
          </w:tcPr>
          <w:p w14:paraId="730CC32B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decimal" w:pos="60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4BA83E68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22" w:type="dxa"/>
            <w:vAlign w:val="bottom"/>
          </w:tcPr>
          <w:p w14:paraId="106F0A4E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decimal" w:pos="606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0EEB02BE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823" w:type="dxa"/>
            <w:vAlign w:val="bottom"/>
          </w:tcPr>
          <w:p w14:paraId="68D4F389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39" w:type="dxa"/>
            <w:vAlign w:val="bottom"/>
          </w:tcPr>
          <w:p w14:paraId="4C8FB7AB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919" w:type="dxa"/>
            <w:vAlign w:val="bottom"/>
          </w:tcPr>
          <w:p w14:paraId="40860059" w14:textId="77777777" w:rsidR="00BD28CF" w:rsidRPr="00722A95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</w:tr>
      <w:tr w:rsidR="00571EE0" w:rsidRPr="00722A95" w14:paraId="3FA74222" w14:textId="77777777" w:rsidTr="00571EE0">
        <w:trPr>
          <w:trHeight w:val="144"/>
        </w:trPr>
        <w:tc>
          <w:tcPr>
            <w:tcW w:w="3870" w:type="dxa"/>
            <w:hideMark/>
          </w:tcPr>
          <w:p w14:paraId="70345F67" w14:textId="6DD16EBC" w:rsidR="00571EE0" w:rsidRPr="002C657C" w:rsidRDefault="00571EE0" w:rsidP="00571E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20"/>
                <w:szCs w:val="20"/>
              </w:rPr>
            </w:pPr>
            <w:r w:rsidRPr="002C657C">
              <w:rPr>
                <w:rFonts w:ascii="Angsana New" w:hAnsi="Angsana New" w:cs="Angsana New" w:hint="cs"/>
                <w:sz w:val="20"/>
                <w:szCs w:val="20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243CD34D" w14:textId="03C2F512" w:rsidR="00571EE0" w:rsidRPr="002C657C" w:rsidRDefault="00571EE0" w:rsidP="0057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751,819</w:t>
            </w:r>
          </w:p>
        </w:tc>
        <w:tc>
          <w:tcPr>
            <w:tcW w:w="238" w:type="dxa"/>
            <w:vAlign w:val="bottom"/>
          </w:tcPr>
          <w:p w14:paraId="4C830591" w14:textId="77777777" w:rsidR="00571EE0" w:rsidRPr="002C657C" w:rsidRDefault="00571EE0" w:rsidP="00571E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59796849" w14:textId="77777777" w:rsidR="00571EE0" w:rsidRPr="002C657C" w:rsidRDefault="00571EE0" w:rsidP="00571EE0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1A2A5D8" w14:textId="77777777" w:rsidR="00571EE0" w:rsidRPr="002C657C" w:rsidRDefault="00571EE0" w:rsidP="00571E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77C10377" w14:textId="2DA82480" w:rsidR="00571EE0" w:rsidRPr="002C657C" w:rsidRDefault="00571EE0" w:rsidP="0057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146,967</w:t>
            </w:r>
          </w:p>
        </w:tc>
        <w:tc>
          <w:tcPr>
            <w:tcW w:w="236" w:type="dxa"/>
            <w:vAlign w:val="bottom"/>
          </w:tcPr>
          <w:p w14:paraId="42AEEEAE" w14:textId="77777777" w:rsidR="00571EE0" w:rsidRPr="002C657C" w:rsidRDefault="00571EE0" w:rsidP="00571E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4C076C31" w14:textId="77777777" w:rsidR="00571EE0" w:rsidRPr="002C657C" w:rsidRDefault="00571EE0" w:rsidP="00571EE0">
            <w:pPr>
              <w:tabs>
                <w:tab w:val="clear" w:pos="227"/>
                <w:tab w:val="clear" w:pos="454"/>
                <w:tab w:val="decimal" w:pos="622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3CE6B9E" w14:textId="77777777" w:rsidR="00571EE0" w:rsidRPr="002C657C" w:rsidRDefault="00571EE0" w:rsidP="00571E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vAlign w:val="bottom"/>
          </w:tcPr>
          <w:p w14:paraId="310361BE" w14:textId="534CBAF1" w:rsidR="00571EE0" w:rsidRPr="002C657C" w:rsidRDefault="00571EE0" w:rsidP="0057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4,130</w:t>
            </w:r>
          </w:p>
        </w:tc>
        <w:tc>
          <w:tcPr>
            <w:tcW w:w="236" w:type="dxa"/>
            <w:vAlign w:val="bottom"/>
          </w:tcPr>
          <w:p w14:paraId="69C98B97" w14:textId="77777777" w:rsidR="00571EE0" w:rsidRPr="002C657C" w:rsidRDefault="00571EE0" w:rsidP="00571E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73FD0A53" w14:textId="77777777" w:rsidR="00571EE0" w:rsidRPr="002C657C" w:rsidRDefault="00571EE0" w:rsidP="00571EE0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D8216A0" w14:textId="77777777" w:rsidR="00571EE0" w:rsidRPr="002C657C" w:rsidRDefault="00571EE0" w:rsidP="00571E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vAlign w:val="bottom"/>
          </w:tcPr>
          <w:p w14:paraId="12AAD75D" w14:textId="67C7A582" w:rsidR="00571EE0" w:rsidRPr="002C657C" w:rsidRDefault="00571EE0" w:rsidP="0057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(66,041)</w:t>
            </w:r>
          </w:p>
        </w:tc>
        <w:tc>
          <w:tcPr>
            <w:tcW w:w="236" w:type="dxa"/>
            <w:vAlign w:val="bottom"/>
          </w:tcPr>
          <w:p w14:paraId="3F14B917" w14:textId="77777777" w:rsidR="00571EE0" w:rsidRPr="002C657C" w:rsidRDefault="00571EE0" w:rsidP="00571E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  <w:vAlign w:val="bottom"/>
          </w:tcPr>
          <w:p w14:paraId="190D8AF0" w14:textId="77777777" w:rsidR="00571EE0" w:rsidRPr="002C657C" w:rsidRDefault="00571EE0" w:rsidP="00571EE0">
            <w:pPr>
              <w:tabs>
                <w:tab w:val="clear" w:pos="227"/>
                <w:tab w:val="clear" w:pos="454"/>
                <w:tab w:val="decimal" w:pos="606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797DC06" w14:textId="77777777" w:rsidR="00571EE0" w:rsidRPr="002C657C" w:rsidRDefault="00571EE0" w:rsidP="00571E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E0ACEB" w14:textId="25FC048E" w:rsidR="00571EE0" w:rsidRPr="002C657C" w:rsidRDefault="00571EE0" w:rsidP="0057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836,875</w:t>
            </w:r>
          </w:p>
        </w:tc>
        <w:tc>
          <w:tcPr>
            <w:tcW w:w="239" w:type="dxa"/>
            <w:vAlign w:val="bottom"/>
          </w:tcPr>
          <w:p w14:paraId="61568BEF" w14:textId="77777777" w:rsidR="00571EE0" w:rsidRPr="002C657C" w:rsidRDefault="00571EE0" w:rsidP="00571E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43447D" w14:textId="7FCAD44B" w:rsidR="00571EE0" w:rsidRPr="00722A95" w:rsidRDefault="00571EE0" w:rsidP="0057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399</w:t>
            </w:r>
            <w:r w:rsidRPr="00722A95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462</w:t>
            </w:r>
          </w:p>
        </w:tc>
      </w:tr>
    </w:tbl>
    <w:p w14:paraId="3D8642BF" w14:textId="4511EB37" w:rsidR="00722A95" w:rsidRPr="00722A95" w:rsidRDefault="00722A95" w:rsidP="00722A95">
      <w:pPr>
        <w:rPr>
          <w:rFonts w:ascii="Angsana New" w:hAnsi="Angsana New" w:cs="Angsana New"/>
          <w:sz w:val="28"/>
          <w:szCs w:val="28"/>
        </w:rPr>
        <w:sectPr w:rsidR="00722A95" w:rsidRPr="00722A95" w:rsidSect="00537A61">
          <w:head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01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9"/>
        <w:gridCol w:w="1575"/>
        <w:gridCol w:w="262"/>
        <w:gridCol w:w="1489"/>
      </w:tblGrid>
      <w:tr w:rsidR="00E37BE7" w:rsidRPr="00031D01" w14:paraId="2369CF66" w14:textId="77777777" w:rsidTr="00290A7F">
        <w:trPr>
          <w:trHeight w:val="20"/>
          <w:tblHeader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C7484" w14:textId="77777777" w:rsidR="00E37BE7" w:rsidRPr="00031D01" w:rsidRDefault="00E37B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3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8EB2AF" w14:textId="77777777" w:rsidR="00E37BE7" w:rsidRPr="00031D01" w:rsidRDefault="00E37BE7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BE7" w:rsidRPr="00031D01" w14:paraId="5544E1AF" w14:textId="77777777" w:rsidTr="00AE319C">
        <w:trPr>
          <w:trHeight w:val="20"/>
          <w:tblHeader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463E25" w14:textId="41B21B21" w:rsidR="00E37BE7" w:rsidRPr="00031D01" w:rsidRDefault="00E37B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510EA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สามเดือนสิ้นสุดวันที่ </w:t>
            </w:r>
            <w:r w:rsidR="002246F1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0 </w:t>
            </w:r>
            <w:r w:rsidR="001379AA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CACCDB" w14:textId="4F3FDD41" w:rsidR="00E37BE7" w:rsidRPr="00031D01" w:rsidRDefault="002246F1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E37B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5121EF55" w14:textId="77777777" w:rsidR="00E37BE7" w:rsidRPr="00031D01" w:rsidRDefault="00E37B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780CC" w14:textId="14CAF5F3" w:rsidR="00E37BE7" w:rsidRPr="00031D01" w:rsidRDefault="002246F1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E37B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</w:tr>
      <w:tr w:rsidR="00E37BE7" w:rsidRPr="00031D01" w14:paraId="724DC391" w14:textId="77777777" w:rsidTr="00290A7F">
        <w:trPr>
          <w:trHeight w:val="20"/>
          <w:tblHeader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2CCAB" w14:textId="77777777" w:rsidR="00E37BE7" w:rsidRPr="00031D01" w:rsidRDefault="00E37B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031D01">
              <w:rPr>
                <w:rFonts w:ascii="Angsana New" w:hAnsi="Angsana New" w:cs="Angsana New" w:hint="cs"/>
                <w:i/>
                <w:iCs/>
                <w:color w:val="0000FF"/>
                <w:sz w:val="28"/>
                <w:szCs w:val="28"/>
                <w:highlight w:val="yellow"/>
                <w:cs/>
              </w:rPr>
              <w:t xml:space="preserve"> </w:t>
            </w:r>
          </w:p>
        </w:tc>
        <w:tc>
          <w:tcPr>
            <w:tcW w:w="332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0C28AA5" w14:textId="77777777" w:rsidR="00E37BE7" w:rsidRPr="00031D01" w:rsidRDefault="00E37B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37BE7" w:rsidRPr="00031D01" w14:paraId="2A295D85" w14:textId="77777777" w:rsidTr="00AE319C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4739C" w14:textId="77777777" w:rsidR="00E37BE7" w:rsidRPr="00031D01" w:rsidRDefault="00E37B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  <w:r w:rsidRPr="00722A9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3EE3EABC" w14:textId="77777777" w:rsidR="00E37BE7" w:rsidRPr="00031D01" w:rsidRDefault="00E37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48B0F794" w14:textId="77777777" w:rsidR="00E37BE7" w:rsidRPr="00031D01" w:rsidRDefault="00E37B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4816B4F8" w14:textId="77777777" w:rsidR="00E37BE7" w:rsidRPr="00031D01" w:rsidRDefault="00E37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37BE7" w:rsidRPr="00031D01" w14:paraId="51F05D45" w14:textId="77777777" w:rsidTr="00AE319C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F57F7A" w14:textId="77777777" w:rsidR="00E37BE7" w:rsidRPr="00031D01" w:rsidRDefault="00E37B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58281BB9" w14:textId="77777777" w:rsidR="00E37BE7" w:rsidRPr="00031D01" w:rsidRDefault="00E37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15BC6F16" w14:textId="77777777" w:rsidR="00E37BE7" w:rsidRPr="00031D01" w:rsidRDefault="00E37B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78FE6186" w14:textId="77777777" w:rsidR="00E37BE7" w:rsidRPr="00031D01" w:rsidRDefault="00E37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7BE7" w:rsidRPr="00031D01" w14:paraId="41EE4C61" w14:textId="77777777" w:rsidTr="00D44292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70932" w14:textId="77777777" w:rsidR="00E37BE7" w:rsidRPr="00031D01" w:rsidRDefault="00E37B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ประเทศไทย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3687093" w14:textId="136C8752" w:rsidR="00E37BE7" w:rsidRPr="00476DBD" w:rsidRDefault="00476DBD" w:rsidP="00E4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6DBD">
              <w:rPr>
                <w:rFonts w:ascii="Angsana New" w:hAnsi="Angsana New" w:cs="Angsana New"/>
                <w:sz w:val="28"/>
                <w:szCs w:val="28"/>
              </w:rPr>
              <w:t>33,122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28B36DBA" w14:textId="77777777" w:rsidR="00E37BE7" w:rsidRPr="00031D01" w:rsidRDefault="00E37B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54680" w14:textId="519C407A" w:rsidR="00E37BE7" w:rsidRPr="00031D01" w:rsidRDefault="00476DBD" w:rsidP="0029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104,257</w:t>
            </w:r>
          </w:p>
        </w:tc>
      </w:tr>
      <w:tr w:rsidR="00AE319C" w:rsidRPr="00031D01" w14:paraId="672A52F8" w14:textId="77777777" w:rsidTr="00AE319C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</w:tcPr>
          <w:p w14:paraId="380C8ACD" w14:textId="6C24DDAA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ประเทศจีน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5435AF11" w14:textId="4590098A" w:rsidR="00AE319C" w:rsidRPr="00031D01" w:rsidRDefault="00476DBD" w:rsidP="00B3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2A89FBCA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0A8D3B58" w14:textId="0F6C1306" w:rsidR="00AE319C" w:rsidRPr="00031D01" w:rsidRDefault="00AE319C" w:rsidP="00B3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AE319C" w:rsidRPr="00031D01" w14:paraId="1AC055B4" w14:textId="77777777" w:rsidTr="00D44292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501B3" w14:textId="617A35EE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ประเทศญี่ปุ่น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F0F69" w14:textId="7383181B" w:rsidR="00AE319C" w:rsidRPr="00031D01" w:rsidRDefault="00476DB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1,275,51</w:t>
            </w:r>
            <w:r w:rsidR="00FC6182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530F11D3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2BAE0A" w14:textId="1247AD3E" w:rsidR="00AE319C" w:rsidRPr="00031D01" w:rsidRDefault="00476DB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820,672</w:t>
            </w:r>
          </w:p>
        </w:tc>
      </w:tr>
      <w:tr w:rsidR="00AE319C" w:rsidRPr="00031D01" w14:paraId="3C402329" w14:textId="77777777" w:rsidTr="00D44292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4AA56" w14:textId="0D9CF19A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279E2D" w14:textId="5939A998" w:rsidR="00AE319C" w:rsidRPr="00031D01" w:rsidRDefault="00476DB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1,308,63</w:t>
            </w:r>
            <w:r w:rsidR="00FC61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49EC04A1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E7A7DFC" w14:textId="0B803C76" w:rsidR="00AE319C" w:rsidRPr="00031D01" w:rsidRDefault="00476DB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924,929</w:t>
            </w:r>
          </w:p>
        </w:tc>
      </w:tr>
      <w:tr w:rsidR="00AE319C" w:rsidRPr="00031D01" w14:paraId="43A1C619" w14:textId="77777777" w:rsidTr="00AE319C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</w:tcPr>
          <w:p w14:paraId="0391A40E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54F5D7E" w14:textId="77777777" w:rsidR="00AE319C" w:rsidRPr="00031D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50C26B49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9AB86B" w14:textId="77777777" w:rsidR="00AE319C" w:rsidRPr="00031D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E319C" w:rsidRPr="00031D01" w14:paraId="599F3146" w14:textId="77777777" w:rsidTr="00AE319C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399622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ประเภทสินค้าและบริการหลัก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2C416328" w14:textId="77777777" w:rsidR="00AE319C" w:rsidRPr="00031D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6385AFF9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1ABCD760" w14:textId="77777777" w:rsidR="00AE319C" w:rsidRPr="00031D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E319C" w:rsidRPr="00031D01" w14:paraId="5AC07A6B" w14:textId="77777777" w:rsidTr="00D44292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23B7F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612154A5" w14:textId="09917F51" w:rsidR="00AE319C" w:rsidRPr="00031D01" w:rsidRDefault="00315A48" w:rsidP="003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right="-2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1,167,189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56B93227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C5F7CF" w14:textId="5027F432" w:rsidR="00AE319C" w:rsidRPr="00031D01" w:rsidRDefault="00977ED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855</w:t>
            </w:r>
            <w:r w:rsidR="00AE319C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597</w:t>
            </w:r>
          </w:p>
        </w:tc>
      </w:tr>
      <w:tr w:rsidR="00AE319C" w:rsidRPr="00031D01" w14:paraId="37039DBF" w14:textId="77777777" w:rsidTr="00D44292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539E2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ผลิตพร้อมติดตั้งโครงเหล็ก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202A52DE" w14:textId="3C856509" w:rsidR="00AE319C" w:rsidRPr="00031D01" w:rsidRDefault="00315A48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33,122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12B9D83B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A91124" w14:textId="7A31A698" w:rsidR="00AE319C" w:rsidRPr="00031D01" w:rsidRDefault="00977EDD" w:rsidP="00977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69,332</w:t>
            </w:r>
          </w:p>
        </w:tc>
      </w:tr>
      <w:tr w:rsidR="00AE319C" w:rsidRPr="00031D01" w14:paraId="65253E58" w14:textId="77777777" w:rsidTr="00D44292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7720B" w14:textId="6E436D26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ED8AE" w14:textId="5B10CC59" w:rsidR="00AE319C" w:rsidRPr="00031D01" w:rsidRDefault="00315A48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4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108,327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1D7B4608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3A6AF0" w14:textId="0575627B" w:rsidR="00AE319C" w:rsidRPr="00031D01" w:rsidRDefault="00AE319C" w:rsidP="00B3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AE319C" w:rsidRPr="00031D01" w14:paraId="1164D450" w14:textId="77777777" w:rsidTr="00D44292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5A8E8" w14:textId="73950C84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BDBE8B" w14:textId="7924D148" w:rsidR="00AE319C" w:rsidRPr="00031D01" w:rsidRDefault="00476DB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1,308,63</w:t>
            </w:r>
            <w:r w:rsidR="00FC61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2D43DAC6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F2CB692" w14:textId="5FADEF4A" w:rsidR="00AE319C" w:rsidRPr="00031D01" w:rsidRDefault="00476DB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924,929</w:t>
            </w:r>
          </w:p>
        </w:tc>
      </w:tr>
      <w:tr w:rsidR="00AE319C" w:rsidRPr="00031D01" w14:paraId="508E0829" w14:textId="77777777" w:rsidTr="00AE319C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</w:tcPr>
          <w:p w14:paraId="6431A94C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38B734" w14:textId="77777777" w:rsidR="00AE319C" w:rsidRPr="00031D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7AD9239F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3893E1" w14:textId="77777777" w:rsidR="00AE319C" w:rsidRPr="00031D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E319C" w:rsidRPr="00031D01" w14:paraId="7233CDB5" w14:textId="77777777" w:rsidTr="00AE319C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DBFC9C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5976E634" w14:textId="77777777" w:rsidR="00AE319C" w:rsidRPr="00031D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416A4AB5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5C0D839" w14:textId="77777777" w:rsidR="00AE319C" w:rsidRPr="00031D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77EDD" w:rsidRPr="00031D01" w14:paraId="21663324" w14:textId="77777777" w:rsidTr="00D44292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79223" w14:textId="77777777" w:rsidR="00977EDD" w:rsidRPr="00031D01" w:rsidRDefault="00977EDD" w:rsidP="00977ED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85E2C72" w14:textId="3E829C1D" w:rsidR="00977EDD" w:rsidRPr="00031D01" w:rsidRDefault="00977EDD" w:rsidP="00977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1,275,516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5FDBE22F" w14:textId="77777777" w:rsidR="00977EDD" w:rsidRPr="00031D01" w:rsidRDefault="00977EDD" w:rsidP="00977ED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11DF0" w14:textId="686ADD2D" w:rsidR="00977EDD" w:rsidRPr="00031D01" w:rsidRDefault="00977EDD" w:rsidP="00977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855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597</w:t>
            </w:r>
          </w:p>
        </w:tc>
      </w:tr>
      <w:tr w:rsidR="00977EDD" w:rsidRPr="00031D01" w14:paraId="23AACD0B" w14:textId="77777777" w:rsidTr="00DB532B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4B355" w14:textId="77777777" w:rsidR="00977EDD" w:rsidRPr="00031D01" w:rsidRDefault="00977EDD" w:rsidP="00977ED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0BA1D" w14:textId="7BA28DE8" w:rsidR="00977EDD" w:rsidRPr="00031D01" w:rsidRDefault="00977EDD" w:rsidP="00977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33,122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4B90DC80" w14:textId="77777777" w:rsidR="00977EDD" w:rsidRPr="00031D01" w:rsidRDefault="00977EDD" w:rsidP="00977ED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7FEE8" w14:textId="20C99DF8" w:rsidR="00977EDD" w:rsidRPr="00031D01" w:rsidRDefault="00977EDD" w:rsidP="00977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69,332</w:t>
            </w:r>
          </w:p>
        </w:tc>
      </w:tr>
      <w:tr w:rsidR="00AE319C" w:rsidRPr="00031D01" w14:paraId="33216A85" w14:textId="77777777" w:rsidTr="00D44292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8F2C3" w14:textId="30889F5C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D625E4" w14:textId="33079797" w:rsidR="00AE319C" w:rsidRPr="00031D01" w:rsidRDefault="00476DB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1,308,63</w:t>
            </w:r>
            <w:r w:rsidR="00FC61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0C7869C2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27DE75C" w14:textId="4D364B71" w:rsidR="00AE319C" w:rsidRPr="00031D01" w:rsidRDefault="00476DB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924,929</w:t>
            </w:r>
          </w:p>
        </w:tc>
      </w:tr>
      <w:tr w:rsidR="00AE319C" w:rsidRPr="00031D01" w14:paraId="1A6960E9" w14:textId="77777777" w:rsidTr="00AE319C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</w:tcPr>
          <w:p w14:paraId="24004FB4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FE7FA3" w14:textId="77777777" w:rsidR="00AE319C" w:rsidRPr="00031D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5073627C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9619D1" w14:textId="77777777" w:rsidR="00AE319C" w:rsidRPr="00031D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E319C" w:rsidRPr="00031D01" w14:paraId="38F2F952" w14:textId="77777777" w:rsidTr="00AE319C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79965" w14:textId="2EBF4D92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157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848DDC" w14:textId="61B2A5F4" w:rsidR="00AE319C" w:rsidRPr="00031D01" w:rsidRDefault="00315A48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4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313,501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2D43066B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F59F402" w14:textId="5241B111" w:rsidR="00AE319C" w:rsidRPr="00031D01" w:rsidRDefault="00476DB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202,</w:t>
            </w:r>
            <w:r w:rsidR="00977EDD">
              <w:rPr>
                <w:rFonts w:ascii="Angsana New" w:hAnsi="Angsana New" w:cs="Angsana New"/>
                <w:sz w:val="28"/>
                <w:szCs w:val="28"/>
              </w:rPr>
              <w:t>718</w:t>
            </w:r>
          </w:p>
        </w:tc>
      </w:tr>
    </w:tbl>
    <w:p w14:paraId="321879EF" w14:textId="77777777" w:rsidR="00290A7F" w:rsidRPr="00031D01" w:rsidRDefault="00290A7F" w:rsidP="00B17B4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  <w:cs/>
          <w:lang w:val="th-TH"/>
        </w:rPr>
        <w:sectPr w:rsidR="00290A7F" w:rsidRPr="00031D01" w:rsidSect="00DC226A">
          <w:headerReference w:type="default" r:id="rId19"/>
          <w:pgSz w:w="11909" w:h="16834" w:code="9"/>
          <w:pgMar w:top="691" w:right="1109" w:bottom="576" w:left="1170" w:header="720" w:footer="720" w:gutter="0"/>
          <w:cols w:space="720"/>
          <w:docGrid w:linePitch="360"/>
        </w:sectPr>
      </w:pPr>
    </w:p>
    <w:tbl>
      <w:tblPr>
        <w:tblW w:w="903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0"/>
        <w:gridCol w:w="1588"/>
        <w:gridCol w:w="264"/>
        <w:gridCol w:w="1581"/>
      </w:tblGrid>
      <w:tr w:rsidR="00290A7F" w:rsidRPr="00031D01" w14:paraId="257809FB" w14:textId="77777777" w:rsidTr="0081085B">
        <w:trPr>
          <w:trHeight w:val="19"/>
          <w:tblHeader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F1625" w14:textId="77777777" w:rsidR="00290A7F" w:rsidRPr="00031D01" w:rsidRDefault="00290A7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3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F155DE" w14:textId="77777777" w:rsidR="00290A7F" w:rsidRPr="00031D01" w:rsidRDefault="00290A7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0A7F" w:rsidRPr="00031D01" w14:paraId="28F5DEA1" w14:textId="77777777" w:rsidTr="0081085B">
        <w:trPr>
          <w:trHeight w:val="19"/>
          <w:tblHeader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239DFB" w14:textId="65646D05" w:rsidR="00290A7F" w:rsidRPr="00031D01" w:rsidRDefault="00290A7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510EA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="001379AA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เก้าเดือน</w:t>
            </w: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2246F1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0 </w:t>
            </w:r>
            <w:r w:rsidR="001379AA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7057B6" w14:textId="756FCD7E" w:rsidR="00290A7F" w:rsidRPr="00031D01" w:rsidRDefault="002246F1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290A7F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0EE1BD6F" w14:textId="77777777" w:rsidR="00290A7F" w:rsidRPr="00031D01" w:rsidRDefault="00290A7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2CF669" w14:textId="2D63F196" w:rsidR="00290A7F" w:rsidRPr="00031D01" w:rsidRDefault="002246F1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290A7F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</w:tr>
      <w:tr w:rsidR="00290A7F" w:rsidRPr="00031D01" w14:paraId="065695BD" w14:textId="77777777" w:rsidTr="0081085B">
        <w:trPr>
          <w:trHeight w:val="19"/>
          <w:tblHeader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AA113" w14:textId="77777777" w:rsidR="00290A7F" w:rsidRPr="00031D01" w:rsidRDefault="00290A7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031D01">
              <w:rPr>
                <w:rFonts w:ascii="Angsana New" w:hAnsi="Angsana New" w:cs="Angsana New" w:hint="cs"/>
                <w:i/>
                <w:iCs/>
                <w:color w:val="0000FF"/>
                <w:sz w:val="28"/>
                <w:szCs w:val="28"/>
                <w:highlight w:val="yellow"/>
                <w:cs/>
              </w:rPr>
              <w:t xml:space="preserve"> </w:t>
            </w:r>
          </w:p>
        </w:tc>
        <w:tc>
          <w:tcPr>
            <w:tcW w:w="343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4B246E5" w14:textId="77777777" w:rsidR="00290A7F" w:rsidRPr="00031D01" w:rsidRDefault="00290A7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90A7F" w:rsidRPr="00031D01" w14:paraId="6DC60186" w14:textId="77777777" w:rsidTr="0081085B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B1F45" w14:textId="77777777" w:rsidR="00290A7F" w:rsidRPr="00031D01" w:rsidRDefault="00290A7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  <w:r w:rsidRPr="00722A9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1FAB68F8" w14:textId="77777777" w:rsidR="00290A7F" w:rsidRPr="00031D01" w:rsidRDefault="0029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0DE6AFD7" w14:textId="77777777" w:rsidR="00290A7F" w:rsidRPr="00031D01" w:rsidRDefault="00290A7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65F471FE" w14:textId="77777777" w:rsidR="00290A7F" w:rsidRPr="00031D01" w:rsidRDefault="0029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290A7F" w:rsidRPr="00031D01" w14:paraId="04A3AB21" w14:textId="77777777" w:rsidTr="0081085B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5733B" w14:textId="77777777" w:rsidR="00290A7F" w:rsidRPr="00031D01" w:rsidRDefault="00290A7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7D927A84" w14:textId="77777777" w:rsidR="00290A7F" w:rsidRPr="00031D01" w:rsidRDefault="0029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77732338" w14:textId="77777777" w:rsidR="00290A7F" w:rsidRPr="00031D01" w:rsidRDefault="00290A7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171B128F" w14:textId="77777777" w:rsidR="00290A7F" w:rsidRPr="00031D01" w:rsidRDefault="0029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90A7F" w:rsidRPr="00031D01" w14:paraId="6A42A949" w14:textId="77777777" w:rsidTr="00D44292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E8C6CA" w14:textId="77777777" w:rsidR="00290A7F" w:rsidRPr="00031D01" w:rsidRDefault="00290A7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ประเทศไทย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1E1EF6E5" w14:textId="4CC86596" w:rsidR="00290A7F" w:rsidRPr="00031D01" w:rsidRDefault="004764BA" w:rsidP="009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161,056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24F27BEC" w14:textId="77777777" w:rsidR="00290A7F" w:rsidRPr="00031D01" w:rsidRDefault="00290A7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8C037" w14:textId="38D73341" w:rsidR="00290A7F" w:rsidRPr="00031D01" w:rsidRDefault="00476DBD" w:rsidP="009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461,295</w:t>
            </w:r>
          </w:p>
        </w:tc>
      </w:tr>
      <w:tr w:rsidR="00AE319C" w:rsidRPr="00031D01" w14:paraId="686F2B7E" w14:textId="77777777" w:rsidTr="0081085B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</w:tcPr>
          <w:p w14:paraId="23AC96F2" w14:textId="27131D7F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ประเทศจีน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2F278EDE" w14:textId="3EEE1AE9" w:rsidR="00AE319C" w:rsidRPr="00031D01" w:rsidRDefault="004764BA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1BA0A308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7C9B2F36" w14:textId="68726F9A" w:rsidR="00AE319C" w:rsidRPr="00031D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AE319C" w:rsidRPr="00031D01" w14:paraId="3667AD85" w14:textId="77777777" w:rsidTr="00D44292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55546" w14:textId="3754A2AF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ประเทศญี่ปุ่น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852CA8" w14:textId="0E808BE2" w:rsidR="00AE319C" w:rsidRPr="00031D01" w:rsidRDefault="004764BA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3,241,77</w:t>
            </w:r>
            <w:r w:rsidR="00FC618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5C0EF4C8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D18EFF" w14:textId="376BC027" w:rsidR="00AE319C" w:rsidRPr="00031D01" w:rsidRDefault="00476DB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1,730,656</w:t>
            </w:r>
          </w:p>
        </w:tc>
      </w:tr>
      <w:tr w:rsidR="00AE319C" w:rsidRPr="00031D01" w14:paraId="100B3D29" w14:textId="77777777" w:rsidTr="00D44292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89BD6" w14:textId="22093936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FF3663" w14:textId="65789468" w:rsidR="00AE319C" w:rsidRPr="00031D01" w:rsidRDefault="004764BA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3,402,82</w:t>
            </w:r>
            <w:r w:rsidR="00FC61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04D63F0C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A3D62FD" w14:textId="3FD3FC21" w:rsidR="00AE319C" w:rsidRPr="00031D01" w:rsidRDefault="00476DB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2,191,951</w:t>
            </w:r>
          </w:p>
        </w:tc>
      </w:tr>
      <w:tr w:rsidR="00AE319C" w:rsidRPr="00031D01" w14:paraId="03770F75" w14:textId="77777777" w:rsidTr="0081085B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</w:tcPr>
          <w:p w14:paraId="1A35F8AE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91FA30" w14:textId="77777777" w:rsidR="00AE319C" w:rsidRPr="00031D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3237C826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10622F0" w14:textId="77777777" w:rsidR="00AE319C" w:rsidRPr="00031D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E319C" w:rsidRPr="00031D01" w14:paraId="0909C0EB" w14:textId="77777777" w:rsidTr="0081085B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8ACCF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ประเภทสินค้าและบริการหลัก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412A489B" w14:textId="77777777" w:rsidR="00AE319C" w:rsidRPr="00031D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0E30401F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6C18A89F" w14:textId="77777777" w:rsidR="00AE319C" w:rsidRPr="00031D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E319C" w:rsidRPr="00031D01" w14:paraId="26F55230" w14:textId="77777777" w:rsidTr="00D44292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AB33D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24FB0A05" w14:textId="1C39BB8C" w:rsidR="00AE319C" w:rsidRPr="00031D01" w:rsidRDefault="00751697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2,954,846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4DBC3A02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A308C" w14:textId="7627B2EC" w:rsidR="00AE319C" w:rsidRPr="00031D01" w:rsidRDefault="00476DB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</w:t>
            </w:r>
            <w:r w:rsidR="00977EDD">
              <w:rPr>
                <w:rFonts w:ascii="Angsana New" w:hAnsi="Angsana New" w:cs="Angsana New"/>
                <w:sz w:val="28"/>
                <w:szCs w:val="28"/>
              </w:rPr>
              <w:t>22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77EDD">
              <w:rPr>
                <w:rFonts w:ascii="Angsana New" w:hAnsi="Angsana New" w:cs="Angsana New"/>
                <w:sz w:val="28"/>
                <w:szCs w:val="28"/>
              </w:rPr>
              <w:t>619</w:t>
            </w:r>
          </w:p>
        </w:tc>
      </w:tr>
      <w:tr w:rsidR="00AE319C" w:rsidRPr="00031D01" w14:paraId="19710DE2" w14:textId="77777777" w:rsidTr="00D44292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EC16C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ผลิตพร้อมติดตั้งโครงเหล็ก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4A2F18BC" w14:textId="62313203" w:rsidR="00AE319C" w:rsidRPr="00031D01" w:rsidRDefault="00751697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161,056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0BD4CF99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2CD840" w14:textId="5A9F443A" w:rsidR="00AE319C" w:rsidRPr="00031D01" w:rsidRDefault="00977EDD" w:rsidP="00977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69,332</w:t>
            </w:r>
          </w:p>
        </w:tc>
      </w:tr>
      <w:tr w:rsidR="00AE319C" w:rsidRPr="00031D01" w14:paraId="0416A51A" w14:textId="77777777" w:rsidTr="00D44292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E49AE" w14:textId="6A36FCF3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D62FE" w14:textId="4F025AF5" w:rsidR="00AE319C" w:rsidRPr="00031D01" w:rsidRDefault="00751697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286,925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6D5B6863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C08E0E" w14:textId="5034E9FA" w:rsidR="00AE319C" w:rsidRPr="00031D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AE319C" w:rsidRPr="00031D01" w14:paraId="35585300" w14:textId="77777777" w:rsidTr="00D44292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88D24" w14:textId="1BFB11E1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DB8ED8" w14:textId="4CFC88BD" w:rsidR="00AE319C" w:rsidRPr="00031D01" w:rsidRDefault="004764BA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764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3,402,82</w:t>
            </w:r>
            <w:r w:rsidR="00FC61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5503DC8B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030A5E1" w14:textId="363E8425" w:rsidR="00AE319C" w:rsidRPr="00031D01" w:rsidRDefault="00476DB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2,191,951</w:t>
            </w:r>
          </w:p>
        </w:tc>
      </w:tr>
      <w:tr w:rsidR="00AE319C" w:rsidRPr="00031D01" w14:paraId="7F21926D" w14:textId="77777777" w:rsidTr="0081085B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</w:tcPr>
          <w:p w14:paraId="1874EB90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7DAE81" w14:textId="77777777" w:rsidR="00AE319C" w:rsidRPr="00031D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689C77BB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AA3E36" w14:textId="77777777" w:rsidR="00AE319C" w:rsidRPr="00031D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E319C" w:rsidRPr="00031D01" w14:paraId="5FFE2F0B" w14:textId="77777777" w:rsidTr="0081085B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B669E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589CA186" w14:textId="77777777" w:rsidR="00AE319C" w:rsidRPr="00031D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0BED81A0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319298D7" w14:textId="77777777" w:rsidR="00AE319C" w:rsidRPr="00031D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77EDD" w:rsidRPr="00031D01" w14:paraId="27284EA2" w14:textId="77777777" w:rsidTr="00D44292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FA904" w14:textId="77777777" w:rsidR="00977EDD" w:rsidRPr="00031D01" w:rsidRDefault="00977EDD" w:rsidP="00977ED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31E3C722" w14:textId="1D449B95" w:rsidR="00977EDD" w:rsidRPr="00031D01" w:rsidRDefault="00977EDD" w:rsidP="00977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3,241,771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0A5B448A" w14:textId="77777777" w:rsidR="00977EDD" w:rsidRPr="00031D01" w:rsidRDefault="00977EDD" w:rsidP="00977ED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6105CC" w14:textId="24C74EEB" w:rsidR="00977EDD" w:rsidRPr="00031D01" w:rsidRDefault="00977EDD" w:rsidP="00977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2,122,619</w:t>
            </w:r>
          </w:p>
        </w:tc>
      </w:tr>
      <w:tr w:rsidR="00977EDD" w:rsidRPr="00031D01" w14:paraId="08CE83E5" w14:textId="77777777" w:rsidTr="00DB532B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D696D" w14:textId="77777777" w:rsidR="00977EDD" w:rsidRPr="00031D01" w:rsidRDefault="00977EDD" w:rsidP="00977ED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26CDD" w14:textId="757C96BE" w:rsidR="00977EDD" w:rsidRPr="00031D01" w:rsidRDefault="00977EDD" w:rsidP="00977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161,056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34373433" w14:textId="77777777" w:rsidR="00977EDD" w:rsidRPr="00031D01" w:rsidRDefault="00977EDD" w:rsidP="00977ED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DA612B" w14:textId="1EDF3F66" w:rsidR="00977EDD" w:rsidRPr="00031D01" w:rsidRDefault="00977EDD" w:rsidP="00977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69,332</w:t>
            </w:r>
          </w:p>
        </w:tc>
      </w:tr>
      <w:tr w:rsidR="00AE319C" w:rsidRPr="00031D01" w14:paraId="269D00F5" w14:textId="77777777" w:rsidTr="00D44292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6906D" w14:textId="61C364AD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FF9432" w14:textId="723FEDAB" w:rsidR="00AE319C" w:rsidRPr="00031D01" w:rsidRDefault="004764BA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764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3,402,82</w:t>
            </w:r>
            <w:r w:rsidR="00FC61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14E4F98A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F45DF87" w14:textId="54751618" w:rsidR="00AE319C" w:rsidRPr="00031D01" w:rsidRDefault="004764BA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764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2,191,951</w:t>
            </w:r>
          </w:p>
        </w:tc>
      </w:tr>
      <w:tr w:rsidR="00AE319C" w:rsidRPr="00031D01" w14:paraId="7BFB79BF" w14:textId="77777777" w:rsidTr="0081085B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</w:tcPr>
          <w:p w14:paraId="703A7258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D4194C8" w14:textId="77777777" w:rsidR="00AE319C" w:rsidRPr="00031D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27F5650B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322D2B" w14:textId="77777777" w:rsidR="00AE319C" w:rsidRPr="00031D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E319C" w:rsidRPr="00031D01" w14:paraId="6AE62F56" w14:textId="77777777" w:rsidTr="0081085B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7A9E40" w14:textId="432C8699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158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1605D7" w14:textId="4E8CDAF7" w:rsidR="00AE319C" w:rsidRPr="00031D01" w:rsidRDefault="00751697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722,633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17EB0E68" w14:textId="77777777" w:rsidR="00AE319C" w:rsidRPr="00031D01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F9464A7" w14:textId="48549236" w:rsidR="00AE319C" w:rsidRPr="00031D01" w:rsidRDefault="00754DDD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389,058</w:t>
            </w:r>
          </w:p>
        </w:tc>
      </w:tr>
    </w:tbl>
    <w:p w14:paraId="69146172" w14:textId="77777777" w:rsidR="00956241" w:rsidRPr="00031D01" w:rsidRDefault="00956241" w:rsidP="00B17B4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</w:rPr>
        <w:sectPr w:rsidR="00956241" w:rsidRPr="00031D01" w:rsidSect="00DC226A">
          <w:pgSz w:w="11909" w:h="16834" w:code="9"/>
          <w:pgMar w:top="691" w:right="1109" w:bottom="576" w:left="1170" w:header="720" w:footer="720" w:gutter="0"/>
          <w:cols w:space="720"/>
          <w:docGrid w:linePitch="360"/>
        </w:sectPr>
      </w:pPr>
    </w:p>
    <w:p w14:paraId="1158C248" w14:textId="11BB1576" w:rsidR="00804175" w:rsidRPr="00031D01" w:rsidRDefault="00804175" w:rsidP="005A76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  <w:cs/>
          <w:lang w:val="th-TH"/>
        </w:rPr>
      </w:pPr>
      <w:r w:rsidRPr="00031D01"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lastRenderedPageBreak/>
        <w:t>เงินปันผล</w:t>
      </w:r>
      <w:r w:rsidR="00580C31" w:rsidRPr="00031D01"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t xml:space="preserve"> </w:t>
      </w:r>
    </w:p>
    <w:p w14:paraId="647B378C" w14:textId="61426198" w:rsidR="003C1CC6" w:rsidRPr="00031D01" w:rsidRDefault="003C1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43B6236D" w14:textId="765BEE31" w:rsidR="0069256D" w:rsidRPr="00031D01" w:rsidRDefault="003A74C6" w:rsidP="00717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>เงินปันผลที่กลุ่มบริษัทจ่ายให้ผู้ถือหุ้น มีดังนี้</w:t>
      </w:r>
    </w:p>
    <w:p w14:paraId="5821AD71" w14:textId="77777777" w:rsidR="0063022F" w:rsidRPr="00031D01" w:rsidRDefault="0063022F" w:rsidP="00717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tbl>
      <w:tblPr>
        <w:tblStyle w:val="TableGrid"/>
        <w:tblW w:w="89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7"/>
        <w:gridCol w:w="1966"/>
        <w:gridCol w:w="1780"/>
        <w:gridCol w:w="1328"/>
        <w:gridCol w:w="269"/>
        <w:gridCol w:w="1260"/>
      </w:tblGrid>
      <w:tr w:rsidR="00F376D9" w:rsidRPr="00031D01" w14:paraId="26AD01CA" w14:textId="77777777" w:rsidTr="00DE1DFD">
        <w:trPr>
          <w:tblHeader/>
        </w:trPr>
        <w:tc>
          <w:tcPr>
            <w:tcW w:w="2357" w:type="dxa"/>
            <w:vAlign w:val="bottom"/>
          </w:tcPr>
          <w:p w14:paraId="733A8B04" w14:textId="114048F6" w:rsidR="00A0162E" w:rsidRPr="00031D01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6" w:type="dxa"/>
            <w:vAlign w:val="bottom"/>
          </w:tcPr>
          <w:p w14:paraId="498453E4" w14:textId="3E44DF62" w:rsidR="00A0162E" w:rsidRPr="00031D01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780" w:type="dxa"/>
            <w:vAlign w:val="bottom"/>
          </w:tcPr>
          <w:p w14:paraId="46C04B79" w14:textId="77777777" w:rsidR="00A0162E" w:rsidRPr="00031D01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กำหนดจ่าย</w:t>
            </w:r>
          </w:p>
          <w:p w14:paraId="5A23A2AD" w14:textId="5A1C3E64" w:rsidR="00A0162E" w:rsidRPr="00031D01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28" w:type="dxa"/>
            <w:vAlign w:val="bottom"/>
          </w:tcPr>
          <w:p w14:paraId="4E4C8D41" w14:textId="68E95CE8" w:rsidR="00A0162E" w:rsidRPr="00031D01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อัตราเงินปันผล</w:t>
            </w:r>
            <w:r w:rsidR="00501027" w:rsidRPr="00031D01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="00F376D9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69" w:type="dxa"/>
          </w:tcPr>
          <w:p w14:paraId="7561F511" w14:textId="77777777" w:rsidR="00A0162E" w:rsidRPr="00031D01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D55F574" w14:textId="15082AE3" w:rsidR="00A0162E" w:rsidRPr="00031D01" w:rsidDel="00D43E7A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F376D9" w:rsidRPr="00031D01" w14:paraId="1E64C67A" w14:textId="77777777" w:rsidTr="002D5EAA">
        <w:trPr>
          <w:tblHeader/>
        </w:trPr>
        <w:tc>
          <w:tcPr>
            <w:tcW w:w="2357" w:type="dxa"/>
          </w:tcPr>
          <w:p w14:paraId="76205715" w14:textId="4776CA1F" w:rsidR="00A0162E" w:rsidRPr="00031D01" w:rsidRDefault="00A0162E" w:rsidP="00A74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66" w:type="dxa"/>
          </w:tcPr>
          <w:p w14:paraId="51B9CA59" w14:textId="77777777" w:rsidR="00A0162E" w:rsidRPr="00031D01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0" w:type="dxa"/>
          </w:tcPr>
          <w:p w14:paraId="5F948CC6" w14:textId="74CF2DCB" w:rsidR="00A0162E" w:rsidRPr="00031D01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60E97CF7" w14:textId="4A369B6C" w:rsidR="00A0162E" w:rsidRPr="00031D01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69" w:type="dxa"/>
          </w:tcPr>
          <w:p w14:paraId="0536D548" w14:textId="77777777" w:rsidR="00A0162E" w:rsidRPr="00031D01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F30CE30" w14:textId="737A4909" w:rsidR="00A0162E" w:rsidRPr="00031D01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</w:t>
            </w:r>
            <w:r w:rsidR="00E77A9C"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F376D9" w:rsidRPr="00031D01" w14:paraId="3C3B6020" w14:textId="77777777" w:rsidTr="002D5EAA">
        <w:tc>
          <w:tcPr>
            <w:tcW w:w="2357" w:type="dxa"/>
          </w:tcPr>
          <w:p w14:paraId="2E0DBD2B" w14:textId="2F98E93A" w:rsidR="00F376D9" w:rsidRPr="00031D01" w:rsidRDefault="00F3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="002246F1"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56</w:t>
            </w:r>
            <w:r w:rsidR="00A17957"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966" w:type="dxa"/>
          </w:tcPr>
          <w:p w14:paraId="601EE88B" w14:textId="77777777" w:rsidR="00F376D9" w:rsidRPr="00031D01" w:rsidRDefault="00F3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0" w:type="dxa"/>
          </w:tcPr>
          <w:p w14:paraId="1CCC191B" w14:textId="77777777" w:rsidR="00F376D9" w:rsidRPr="00031D01" w:rsidRDefault="00F3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CEBD6E8" w14:textId="77777777" w:rsidR="00F376D9" w:rsidRPr="00031D01" w:rsidRDefault="00F3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EA061AA" w14:textId="77777777" w:rsidR="00F376D9" w:rsidRPr="00031D01" w:rsidRDefault="00F3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CF995D" w14:textId="77777777" w:rsidR="00F376D9" w:rsidRPr="00031D01" w:rsidRDefault="00F376D9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D5EAA" w:rsidRPr="00031D01" w14:paraId="728D8F0E" w14:textId="77777777" w:rsidTr="002D5EAA">
        <w:tc>
          <w:tcPr>
            <w:tcW w:w="2357" w:type="dxa"/>
          </w:tcPr>
          <w:p w14:paraId="6F537387" w14:textId="50354E5C" w:rsidR="002D5EAA" w:rsidRPr="00031D01" w:rsidRDefault="002D5EAA" w:rsidP="002D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966" w:type="dxa"/>
          </w:tcPr>
          <w:p w14:paraId="6F840038" w14:textId="7FB8B3CC" w:rsidR="002D5EAA" w:rsidRPr="00031D01" w:rsidRDefault="002D5EAA" w:rsidP="002D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7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780" w:type="dxa"/>
          </w:tcPr>
          <w:p w14:paraId="3609600D" w14:textId="6BD6A8AB" w:rsidR="002D5EAA" w:rsidRPr="00031D01" w:rsidRDefault="002D5EAA" w:rsidP="002D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29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เมษายน 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328" w:type="dxa"/>
          </w:tcPr>
          <w:p w14:paraId="20B6A85E" w14:textId="1434166E" w:rsidR="002D5EAA" w:rsidRPr="00031D01" w:rsidRDefault="002D5EAA" w:rsidP="002D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22" w:right="-14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0.40</w:t>
            </w:r>
          </w:p>
        </w:tc>
        <w:tc>
          <w:tcPr>
            <w:tcW w:w="269" w:type="dxa"/>
          </w:tcPr>
          <w:p w14:paraId="1A65E93B" w14:textId="77777777" w:rsidR="002D5EAA" w:rsidRPr="00031D01" w:rsidRDefault="002D5EAA" w:rsidP="002D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B1300F" w14:textId="09024341" w:rsidR="002D5EAA" w:rsidRPr="00031D01" w:rsidRDefault="002D5EAA" w:rsidP="002D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56" w:right="-1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190,790</w:t>
            </w:r>
          </w:p>
        </w:tc>
      </w:tr>
      <w:tr w:rsidR="00A23416" w:rsidRPr="00031D01" w14:paraId="4B7A725B" w14:textId="77777777" w:rsidTr="002D5EAA">
        <w:tc>
          <w:tcPr>
            <w:tcW w:w="2357" w:type="dxa"/>
          </w:tcPr>
          <w:p w14:paraId="39A2815F" w14:textId="64E6B7C8" w:rsidR="00A23416" w:rsidRPr="00031D01" w:rsidRDefault="00A23416" w:rsidP="002D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966" w:type="dxa"/>
          </w:tcPr>
          <w:p w14:paraId="2A49DB4D" w14:textId="7DF90B54" w:rsidR="00A23416" w:rsidRPr="00031D01" w:rsidRDefault="00A23416" w:rsidP="002D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13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สิงหาคม 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780" w:type="dxa"/>
          </w:tcPr>
          <w:p w14:paraId="6E6EDEE1" w14:textId="0196711A" w:rsidR="00A23416" w:rsidRPr="00031D01" w:rsidRDefault="00A23416" w:rsidP="002D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10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กันยายน 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328" w:type="dxa"/>
          </w:tcPr>
          <w:p w14:paraId="2E6949A3" w14:textId="367DBD31" w:rsidR="00A23416" w:rsidRPr="00031D01" w:rsidRDefault="00A23416" w:rsidP="002D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22" w:right="-145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0.40</w:t>
            </w:r>
          </w:p>
        </w:tc>
        <w:tc>
          <w:tcPr>
            <w:tcW w:w="269" w:type="dxa"/>
          </w:tcPr>
          <w:p w14:paraId="183ABB46" w14:textId="77777777" w:rsidR="00A23416" w:rsidRPr="00031D01" w:rsidRDefault="00A23416" w:rsidP="002D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2F23BB" w14:textId="0AD2BD44" w:rsidR="00A23416" w:rsidRPr="00031D01" w:rsidRDefault="00E06ECB" w:rsidP="002D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56" w:right="-10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190,799</w:t>
            </w:r>
          </w:p>
        </w:tc>
      </w:tr>
      <w:tr w:rsidR="002669A9" w:rsidRPr="00031D01" w14:paraId="1F970107" w14:textId="77777777" w:rsidTr="002D5EAA">
        <w:tc>
          <w:tcPr>
            <w:tcW w:w="2357" w:type="dxa"/>
          </w:tcPr>
          <w:p w14:paraId="1098DBD6" w14:textId="0D4040C6" w:rsidR="002669A9" w:rsidRPr="00031D01" w:rsidRDefault="002669A9" w:rsidP="00A9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66" w:type="dxa"/>
          </w:tcPr>
          <w:p w14:paraId="6ACB8163" w14:textId="7501A519" w:rsidR="002669A9" w:rsidRPr="00031D01" w:rsidRDefault="002669A9" w:rsidP="00A9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780" w:type="dxa"/>
          </w:tcPr>
          <w:p w14:paraId="28EE498F" w14:textId="5B27A09F" w:rsidR="002669A9" w:rsidRPr="00031D01" w:rsidRDefault="002669A9" w:rsidP="00A9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328" w:type="dxa"/>
          </w:tcPr>
          <w:p w14:paraId="6A69E7DA" w14:textId="1A49ED5F" w:rsidR="002669A9" w:rsidRPr="00031D01" w:rsidRDefault="002669A9" w:rsidP="0047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9"/>
              </w:tabs>
              <w:spacing w:line="240" w:lineRule="auto"/>
              <w:ind w:left="-122" w:right="-14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A094E42" w14:textId="77777777" w:rsidR="002669A9" w:rsidRPr="00031D01" w:rsidRDefault="002669A9" w:rsidP="00A9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4C025F" w14:textId="212427C9" w:rsidR="002669A9" w:rsidRPr="00031D01" w:rsidRDefault="002669A9" w:rsidP="00A9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669A9" w:rsidRPr="00031D01" w14:paraId="58866EF5" w14:textId="77777777" w:rsidTr="00DE1DFD">
        <w:tc>
          <w:tcPr>
            <w:tcW w:w="2357" w:type="dxa"/>
          </w:tcPr>
          <w:p w14:paraId="78984D2B" w14:textId="3F42276E" w:rsidR="002669A9" w:rsidRPr="00031D01" w:rsidRDefault="002669A9" w:rsidP="00A9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="002246F1"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2</w:t>
            </w: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56</w:t>
            </w:r>
            <w:r w:rsidR="00A17957"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966" w:type="dxa"/>
          </w:tcPr>
          <w:p w14:paraId="05D55985" w14:textId="77777777" w:rsidR="002669A9" w:rsidRPr="00031D01" w:rsidRDefault="002669A9" w:rsidP="00A9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0" w:type="dxa"/>
          </w:tcPr>
          <w:p w14:paraId="64D7F032" w14:textId="77777777" w:rsidR="002669A9" w:rsidRPr="00031D01" w:rsidRDefault="002669A9" w:rsidP="00A9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B26A6CC" w14:textId="77777777" w:rsidR="002669A9" w:rsidRPr="00031D01" w:rsidRDefault="002669A9" w:rsidP="0047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22" w:right="-1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24D9CAE2" w14:textId="77777777" w:rsidR="002669A9" w:rsidRPr="00031D01" w:rsidRDefault="002669A9" w:rsidP="00A9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4913B9" w14:textId="77777777" w:rsidR="002669A9" w:rsidRPr="00031D01" w:rsidRDefault="002669A9" w:rsidP="00A9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D5EAA" w:rsidRPr="00031D01" w14:paraId="11BDE30B" w14:textId="77777777" w:rsidTr="00DE1DFD">
        <w:tc>
          <w:tcPr>
            <w:tcW w:w="2357" w:type="dxa"/>
          </w:tcPr>
          <w:p w14:paraId="6B4B6976" w14:textId="491A625A" w:rsidR="002D5EAA" w:rsidRPr="00031D01" w:rsidRDefault="002D5EAA" w:rsidP="002D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966" w:type="dxa"/>
          </w:tcPr>
          <w:p w14:paraId="4719B2BA" w14:textId="143BE141" w:rsidR="002D5EAA" w:rsidRPr="00031D01" w:rsidRDefault="002D5EAA" w:rsidP="002D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8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780" w:type="dxa"/>
          </w:tcPr>
          <w:p w14:paraId="3FEA61E9" w14:textId="583D23D3" w:rsidR="002D5EAA" w:rsidRPr="00031D01" w:rsidRDefault="002D5EAA" w:rsidP="002D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29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328" w:type="dxa"/>
          </w:tcPr>
          <w:p w14:paraId="1DBB0768" w14:textId="3C942BBF" w:rsidR="002D5EAA" w:rsidRPr="00031D01" w:rsidRDefault="002D5EAA" w:rsidP="002D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22" w:right="-145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0.50</w:t>
            </w:r>
          </w:p>
        </w:tc>
        <w:tc>
          <w:tcPr>
            <w:tcW w:w="269" w:type="dxa"/>
          </w:tcPr>
          <w:p w14:paraId="2B17D981" w14:textId="77777777" w:rsidR="002D5EAA" w:rsidRPr="00031D01" w:rsidRDefault="002D5EAA" w:rsidP="002D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FFF098" w14:textId="1B5F0CEA" w:rsidR="002D5EAA" w:rsidRPr="00031D01" w:rsidRDefault="002D5EAA" w:rsidP="002D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56" w:right="-100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238,487</w:t>
            </w:r>
          </w:p>
        </w:tc>
      </w:tr>
      <w:tr w:rsidR="002D5EAA" w:rsidRPr="00031D01" w14:paraId="50E8C76B" w14:textId="77777777" w:rsidTr="002D5EAA">
        <w:tc>
          <w:tcPr>
            <w:tcW w:w="2357" w:type="dxa"/>
          </w:tcPr>
          <w:p w14:paraId="1C2BAA66" w14:textId="77777777" w:rsidR="002D5EAA" w:rsidRPr="00031D01" w:rsidRDefault="002D5EAA" w:rsidP="0099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966" w:type="dxa"/>
          </w:tcPr>
          <w:p w14:paraId="5234C3D9" w14:textId="77777777" w:rsidR="002D5EAA" w:rsidRPr="00031D01" w:rsidRDefault="002D5EAA" w:rsidP="0099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8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780" w:type="dxa"/>
          </w:tcPr>
          <w:p w14:paraId="4D4A4FE5" w14:textId="77777777" w:rsidR="002D5EAA" w:rsidRPr="00031D01" w:rsidRDefault="002D5EAA" w:rsidP="0099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4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328" w:type="dxa"/>
          </w:tcPr>
          <w:p w14:paraId="36E7EBE5" w14:textId="77777777" w:rsidR="002D5EAA" w:rsidRPr="00031D01" w:rsidRDefault="002D5EAA" w:rsidP="0099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22" w:right="-145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0.25</w:t>
            </w:r>
          </w:p>
        </w:tc>
        <w:tc>
          <w:tcPr>
            <w:tcW w:w="269" w:type="dxa"/>
          </w:tcPr>
          <w:p w14:paraId="7A5172A6" w14:textId="77777777" w:rsidR="002D5EAA" w:rsidRPr="00031D01" w:rsidRDefault="002D5EAA" w:rsidP="0099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A84EEE" w14:textId="77777777" w:rsidR="002D5EAA" w:rsidRPr="00031D01" w:rsidRDefault="002D5EAA" w:rsidP="0099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56" w:right="-100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119,245</w:t>
            </w:r>
          </w:p>
        </w:tc>
      </w:tr>
    </w:tbl>
    <w:p w14:paraId="1288DCF8" w14:textId="44C56E12" w:rsidR="00B76D09" w:rsidRPr="00031D01" w:rsidRDefault="00B76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lang w:val="th-TH"/>
        </w:rPr>
      </w:pPr>
    </w:p>
    <w:p w14:paraId="5AB1320D" w14:textId="13C765AC" w:rsidR="00783963" w:rsidRPr="00031D01" w:rsidRDefault="00134D84" w:rsidP="00134D84">
      <w:pPr>
        <w:pStyle w:val="Heading1"/>
        <w:keepLines/>
        <w:numPr>
          <w:ilvl w:val="0"/>
          <w:numId w:val="13"/>
        </w:numPr>
        <w:shd w:val="clear" w:color="auto" w:fill="auto"/>
        <w:tabs>
          <w:tab w:val="clear" w:pos="518"/>
          <w:tab w:val="num" w:pos="630"/>
        </w:tabs>
        <w:spacing w:line="240" w:lineRule="auto"/>
        <w:ind w:right="-45"/>
        <w:jc w:val="thaiDistribute"/>
        <w:rPr>
          <w:rFonts w:ascii="Angsana New" w:hAnsi="Angsana New" w:cs="Angsana New"/>
          <w:sz w:val="28"/>
          <w:szCs w:val="28"/>
          <w:u w:val="none"/>
          <w:cs/>
          <w:lang w:val="th-TH"/>
        </w:rPr>
      </w:pPr>
      <w:r w:rsidRPr="00031D01"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t xml:space="preserve"> </w:t>
      </w:r>
      <w:r w:rsidR="00202B12" w:rsidRPr="00031D01"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5ADA0459" w14:textId="77777777" w:rsidR="0055565A" w:rsidRPr="00031D01" w:rsidRDefault="0055565A" w:rsidP="00717C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shd w:val="clear" w:color="auto" w:fill="D9D9D9"/>
        </w:rPr>
      </w:pPr>
    </w:p>
    <w:p w14:paraId="78E5AC2F" w14:textId="78479B8D" w:rsidR="003D2F72" w:rsidRPr="00031D01" w:rsidRDefault="003D2F72" w:rsidP="009777AF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b/>
          <w:bCs/>
          <w:sz w:val="28"/>
          <w:szCs w:val="28"/>
          <w:cs/>
          <w:lang w:val="en-US" w:bidi="th-TH"/>
        </w:rPr>
      </w:pPr>
      <w:r w:rsidRPr="00031D01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1E0B8FD2" w14:textId="77777777" w:rsidR="003D2F72" w:rsidRPr="00031D01" w:rsidRDefault="003D2F72" w:rsidP="00717C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shd w:val="clear" w:color="auto" w:fill="D9D9D9"/>
        </w:rPr>
      </w:pPr>
    </w:p>
    <w:p w14:paraId="6353E198" w14:textId="249EFCFD" w:rsidR="00413945" w:rsidRPr="00031D01" w:rsidRDefault="003D2F72" w:rsidP="00927AEC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031D01">
        <w:rPr>
          <w:rFonts w:ascii="Angsana New" w:hAnsi="Angsana New" w:cs="Angsana New" w:hint="cs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031D01">
        <w:rPr>
          <w:rFonts w:ascii="Angsana New" w:hAnsi="Angsana New" w:cs="Angsana New" w:hint="cs"/>
          <w:sz w:val="28"/>
          <w:szCs w:val="28"/>
          <w:lang w:bidi="th-TH"/>
        </w:rPr>
        <w:t xml:space="preserve"> </w:t>
      </w:r>
    </w:p>
    <w:p w14:paraId="025C4D21" w14:textId="77777777" w:rsidR="002A58ED" w:rsidRPr="00031D01" w:rsidRDefault="002A58ED" w:rsidP="00927AEC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45"/>
        <w:gridCol w:w="12"/>
        <w:gridCol w:w="168"/>
        <w:gridCol w:w="12"/>
        <w:gridCol w:w="903"/>
        <w:gridCol w:w="182"/>
        <w:gridCol w:w="808"/>
        <w:gridCol w:w="180"/>
        <w:gridCol w:w="900"/>
        <w:gridCol w:w="184"/>
        <w:gridCol w:w="806"/>
        <w:gridCol w:w="180"/>
        <w:gridCol w:w="810"/>
      </w:tblGrid>
      <w:tr w:rsidR="00BD39DE" w:rsidRPr="00031D01" w14:paraId="359353EF" w14:textId="77777777" w:rsidTr="00F91DA2">
        <w:trPr>
          <w:cantSplit/>
          <w:trHeight w:val="20"/>
          <w:tblHeader/>
        </w:trPr>
        <w:tc>
          <w:tcPr>
            <w:tcW w:w="3957" w:type="dxa"/>
            <w:gridSpan w:val="2"/>
            <w:vAlign w:val="bottom"/>
            <w:hideMark/>
          </w:tcPr>
          <w:p w14:paraId="7642EBEA" w14:textId="398D28A4" w:rsidR="00BD39DE" w:rsidRPr="00031D01" w:rsidRDefault="00BD39DE" w:rsidP="009777AF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20CF88A9" w14:textId="70449D76" w:rsidR="00BD39DE" w:rsidRPr="00031D01" w:rsidRDefault="00BD39D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953" w:type="dxa"/>
            <w:gridSpan w:val="9"/>
            <w:vAlign w:val="bottom"/>
            <w:hideMark/>
          </w:tcPr>
          <w:p w14:paraId="0061735C" w14:textId="6CA48787" w:rsidR="00BD39DE" w:rsidRPr="00031D01" w:rsidRDefault="00BD39DE" w:rsidP="009777AF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="00EE4AEC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/งบการเงินเฉพาะกิจการ</w:t>
            </w:r>
          </w:p>
        </w:tc>
      </w:tr>
      <w:tr w:rsidR="00BD39DE" w:rsidRPr="00031D01" w14:paraId="15E417AF" w14:textId="77777777" w:rsidTr="00C17D33">
        <w:trPr>
          <w:cantSplit/>
          <w:trHeight w:val="20"/>
          <w:tblHeader/>
        </w:trPr>
        <w:tc>
          <w:tcPr>
            <w:tcW w:w="3957" w:type="dxa"/>
            <w:gridSpan w:val="2"/>
            <w:hideMark/>
          </w:tcPr>
          <w:p w14:paraId="7007C48D" w14:textId="5E01F307" w:rsidR="00BD39DE" w:rsidRPr="00031D01" w:rsidRDefault="00BD39DE" w:rsidP="009777AF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0F02B546" w14:textId="72EC0863" w:rsidR="00BD39DE" w:rsidRPr="00031D01" w:rsidRDefault="00BD39D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3" w:type="dxa"/>
            <w:hideMark/>
          </w:tcPr>
          <w:p w14:paraId="750C3D72" w14:textId="155C44BA" w:rsidR="00BD39DE" w:rsidRPr="00031D01" w:rsidRDefault="00BD39DE" w:rsidP="009777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719E31BA" w14:textId="77777777" w:rsidR="00BD39DE" w:rsidRPr="00031D01" w:rsidRDefault="00BD39DE" w:rsidP="009777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8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5A33CF" w14:textId="77777777" w:rsidR="002B54D5" w:rsidRPr="00031D01" w:rsidRDefault="002B54D5" w:rsidP="009777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5CE69B63" w14:textId="3EC18D65" w:rsidR="00BD39DE" w:rsidRPr="00031D01" w:rsidRDefault="00BD39DE" w:rsidP="009777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D39DE" w:rsidRPr="00031D01" w14:paraId="0AA05DD4" w14:textId="77777777" w:rsidTr="0051524F">
        <w:trPr>
          <w:cantSplit/>
          <w:trHeight w:val="20"/>
          <w:tblHeader/>
        </w:trPr>
        <w:tc>
          <w:tcPr>
            <w:tcW w:w="3957" w:type="dxa"/>
            <w:gridSpan w:val="2"/>
            <w:hideMark/>
          </w:tcPr>
          <w:p w14:paraId="6A6D4B92" w14:textId="0B043B6C" w:rsidR="00BD39DE" w:rsidRPr="00031D01" w:rsidRDefault="00EE4AEC" w:rsidP="009777AF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="00EE4EB3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E4EB3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246F1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BF2D0C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1379AA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BF2D0C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246F1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</w:t>
            </w:r>
            <w:r w:rsidR="00BF2D0C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56</w:t>
            </w:r>
            <w:r w:rsidR="002246F1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80" w:type="dxa"/>
            <w:gridSpan w:val="2"/>
          </w:tcPr>
          <w:p w14:paraId="384659E7" w14:textId="07659508" w:rsidR="00BD39DE" w:rsidRPr="00031D01" w:rsidRDefault="00BD39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7DF90650" w14:textId="75F0F726" w:rsidR="00BD39DE" w:rsidRPr="00031D01" w:rsidRDefault="00BD39DE" w:rsidP="009777A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</w:tcPr>
          <w:p w14:paraId="557428F1" w14:textId="77777777" w:rsidR="00BD39DE" w:rsidRPr="00031D01" w:rsidRDefault="00BD39DE" w:rsidP="009777A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538562" w14:textId="615A9172" w:rsidR="00BD39DE" w:rsidRPr="00031D01" w:rsidRDefault="00BD39DE" w:rsidP="009777AF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0E6A7" w14:textId="77777777" w:rsidR="00BD39DE" w:rsidRPr="00031D01" w:rsidRDefault="00BD39DE" w:rsidP="009777AF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0D7DA5" w14:textId="1E37DA49" w:rsidR="00BD39DE" w:rsidRPr="00031D01" w:rsidRDefault="00BD39DE" w:rsidP="009777AF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1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9E8DA" w14:textId="77777777" w:rsidR="00BD39DE" w:rsidRPr="00031D01" w:rsidRDefault="00BD39DE" w:rsidP="009777AF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86B8BB" w14:textId="60F123B7" w:rsidR="00BD39DE" w:rsidRPr="00031D01" w:rsidRDefault="00BD39DE" w:rsidP="009777AF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9A6FE" w14:textId="77777777" w:rsidR="00BD39DE" w:rsidRPr="00031D01" w:rsidRDefault="00BD39DE" w:rsidP="009777AF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381593" w14:textId="77777777" w:rsidR="00BD39DE" w:rsidRPr="00031D01" w:rsidRDefault="00BD39DE" w:rsidP="009777AF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D39DE" w:rsidRPr="00031D01" w14:paraId="6F49F444" w14:textId="77777777" w:rsidTr="00F91DA2">
        <w:trPr>
          <w:cantSplit/>
          <w:trHeight w:val="20"/>
          <w:tblHeader/>
        </w:trPr>
        <w:tc>
          <w:tcPr>
            <w:tcW w:w="3957" w:type="dxa"/>
            <w:gridSpan w:val="2"/>
          </w:tcPr>
          <w:p w14:paraId="453C550C" w14:textId="77777777" w:rsidR="00BD39DE" w:rsidRPr="00031D01" w:rsidRDefault="00BD39DE" w:rsidP="009777AF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09F52354" w14:textId="757CC9E3" w:rsidR="00BD39DE" w:rsidRPr="00031D01" w:rsidRDefault="00BD39DE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4953" w:type="dxa"/>
            <w:gridSpan w:val="9"/>
            <w:hideMark/>
          </w:tcPr>
          <w:p w14:paraId="36978EB1" w14:textId="3727D2A1" w:rsidR="00BD39DE" w:rsidRPr="00031D01" w:rsidRDefault="00BD39DE" w:rsidP="009777AF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="00E77A9C"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F91DA2" w:rsidRPr="00031D01" w14:paraId="412C8685" w14:textId="77777777" w:rsidTr="0051524F">
        <w:trPr>
          <w:cantSplit/>
          <w:trHeight w:val="20"/>
        </w:trPr>
        <w:tc>
          <w:tcPr>
            <w:tcW w:w="3945" w:type="dxa"/>
          </w:tcPr>
          <w:p w14:paraId="3DF4B204" w14:textId="7A178414" w:rsidR="00F91DA2" w:rsidRPr="008B01EB" w:rsidRDefault="0051524F" w:rsidP="000D183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8B01E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="00F91DA2" w:rsidRPr="008B01E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80" w:type="dxa"/>
            <w:gridSpan w:val="2"/>
          </w:tcPr>
          <w:p w14:paraId="6F5E205D" w14:textId="77777777" w:rsidR="00F91DA2" w:rsidRPr="00031D01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090C729F" w14:textId="77777777" w:rsidR="00F91DA2" w:rsidRPr="00031D01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3D95E15A" w14:textId="77777777" w:rsidR="00F91DA2" w:rsidRPr="00031D01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39F31E40" w14:textId="77777777" w:rsidR="00F91DA2" w:rsidRPr="00031D01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EDC4DF3" w14:textId="77777777" w:rsidR="00F91DA2" w:rsidRPr="00031D01" w:rsidRDefault="00F91DA2" w:rsidP="00C17D3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4A72ECF" w14:textId="77777777" w:rsidR="00F91DA2" w:rsidRPr="00031D01" w:rsidRDefault="00F91DA2" w:rsidP="00C17D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3CBB7246" w14:textId="77777777" w:rsidR="00F91DA2" w:rsidRPr="00031D01" w:rsidRDefault="00F91DA2" w:rsidP="00C17D3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06" w:type="dxa"/>
          </w:tcPr>
          <w:p w14:paraId="7E1BAE4F" w14:textId="77777777" w:rsidR="00F91DA2" w:rsidRPr="00031D01" w:rsidRDefault="00F91DA2" w:rsidP="00C17D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6FB0676" w14:textId="77777777" w:rsidR="00F91DA2" w:rsidRPr="00031D01" w:rsidRDefault="00F91DA2" w:rsidP="00C17D3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73396C9" w14:textId="77777777" w:rsidR="00F91DA2" w:rsidRPr="00031D01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F91DA2" w:rsidRPr="00031D01" w14:paraId="380AB686" w14:textId="77777777" w:rsidTr="0051524F">
        <w:trPr>
          <w:cantSplit/>
          <w:trHeight w:val="20"/>
        </w:trPr>
        <w:tc>
          <w:tcPr>
            <w:tcW w:w="3945" w:type="dxa"/>
          </w:tcPr>
          <w:p w14:paraId="64316C90" w14:textId="1A0FF8A2" w:rsidR="00F91DA2" w:rsidRPr="00031D01" w:rsidRDefault="0051524F" w:rsidP="000D183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</w:t>
            </w:r>
            <w:r w:rsidR="003445A1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180" w:type="dxa"/>
            <w:gridSpan w:val="2"/>
          </w:tcPr>
          <w:p w14:paraId="571EBEC1" w14:textId="77777777" w:rsidR="00F91DA2" w:rsidRPr="00031D01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5188E846" w14:textId="6AC4A1F5" w:rsidR="00F91DA2" w:rsidRPr="00031D01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0C43B06E" w14:textId="77777777" w:rsidR="00F91DA2" w:rsidRPr="00031D01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1BD42E20" w14:textId="615A92F5" w:rsidR="00F91DA2" w:rsidRPr="00031D01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5FA4403" w14:textId="77777777" w:rsidR="00F91DA2" w:rsidRPr="00031D01" w:rsidRDefault="00F91DA2" w:rsidP="00C17D3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0FFE61" w14:textId="53FB0E25" w:rsidR="00F91DA2" w:rsidRPr="00031D01" w:rsidRDefault="00F91DA2" w:rsidP="00C17D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499EC088" w14:textId="77777777" w:rsidR="00F91DA2" w:rsidRPr="00031D01" w:rsidRDefault="00F91DA2" w:rsidP="00C17D3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06" w:type="dxa"/>
          </w:tcPr>
          <w:p w14:paraId="6A4CED75" w14:textId="170272CE" w:rsidR="00F91DA2" w:rsidRPr="00031D01" w:rsidRDefault="00F91DA2" w:rsidP="00C17D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43E895B" w14:textId="77777777" w:rsidR="00F91DA2" w:rsidRPr="00031D01" w:rsidRDefault="00F91DA2" w:rsidP="00C17D3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E283876" w14:textId="0327555D" w:rsidR="00F91DA2" w:rsidRPr="00031D01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F91DA2" w:rsidRPr="00031D01" w14:paraId="513AB029" w14:textId="77777777" w:rsidTr="0051524F">
        <w:trPr>
          <w:cantSplit/>
          <w:trHeight w:val="20"/>
        </w:trPr>
        <w:tc>
          <w:tcPr>
            <w:tcW w:w="3945" w:type="dxa"/>
          </w:tcPr>
          <w:p w14:paraId="0E08FA3D" w14:textId="79B073F8" w:rsidR="00F91DA2" w:rsidRPr="00031D01" w:rsidRDefault="003445A1" w:rsidP="000D183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51524F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80" w:type="dxa"/>
            <w:gridSpan w:val="2"/>
          </w:tcPr>
          <w:p w14:paraId="0974BB8C" w14:textId="77777777" w:rsidR="00F91DA2" w:rsidRPr="00031D01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tcBorders>
              <w:bottom w:val="single" w:sz="4" w:space="0" w:color="auto"/>
            </w:tcBorders>
            <w:vAlign w:val="bottom"/>
          </w:tcPr>
          <w:p w14:paraId="5E4BA4FA" w14:textId="6E33A5F5" w:rsidR="00F91DA2" w:rsidRPr="00031D01" w:rsidRDefault="0051524F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,648</w:t>
            </w:r>
          </w:p>
        </w:tc>
        <w:tc>
          <w:tcPr>
            <w:tcW w:w="182" w:type="dxa"/>
          </w:tcPr>
          <w:p w14:paraId="1704F0BA" w14:textId="77777777" w:rsidR="00F91DA2" w:rsidRPr="00031D01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3393C43F" w14:textId="0A7D2A63" w:rsidR="00F91DA2" w:rsidRPr="00031D01" w:rsidRDefault="0051524F" w:rsidP="003445A1">
            <w:pPr>
              <w:pStyle w:val="acctfourfigures"/>
              <w:tabs>
                <w:tab w:val="decimal" w:pos="282"/>
              </w:tabs>
              <w:spacing w:line="240" w:lineRule="auto"/>
              <w:ind w:right="6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6DC72F6" w14:textId="200B806F" w:rsidR="00F91DA2" w:rsidRPr="00031D01" w:rsidRDefault="00F91DA2" w:rsidP="0051524F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2332B8D" w14:textId="0E20C2F0" w:rsidR="00F91DA2" w:rsidRPr="00031D01" w:rsidRDefault="0051524F" w:rsidP="00C17D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25,648</w:t>
            </w:r>
          </w:p>
        </w:tc>
        <w:tc>
          <w:tcPr>
            <w:tcW w:w="184" w:type="dxa"/>
          </w:tcPr>
          <w:p w14:paraId="501A6E14" w14:textId="77777777" w:rsidR="00F91DA2" w:rsidRPr="00031D01" w:rsidRDefault="00F91DA2" w:rsidP="00C17D3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20FDD567" w14:textId="19E322CC" w:rsidR="00F91DA2" w:rsidRPr="00031D01" w:rsidRDefault="0051524F" w:rsidP="00C17D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4F0859E" w14:textId="77777777" w:rsidR="00F91DA2" w:rsidRPr="00031D01" w:rsidRDefault="00F91DA2" w:rsidP="00C17D3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A42D6E3" w14:textId="12B93544" w:rsidR="00F91DA2" w:rsidRPr="00031D01" w:rsidRDefault="0051524F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25,648</w:t>
            </w:r>
          </w:p>
        </w:tc>
      </w:tr>
      <w:tr w:rsidR="00F91DA2" w:rsidRPr="00031D01" w14:paraId="7CCA654A" w14:textId="77777777" w:rsidTr="0051524F">
        <w:trPr>
          <w:cantSplit/>
          <w:trHeight w:val="20"/>
        </w:trPr>
        <w:tc>
          <w:tcPr>
            <w:tcW w:w="3945" w:type="dxa"/>
            <w:vAlign w:val="bottom"/>
          </w:tcPr>
          <w:p w14:paraId="5384EBBC" w14:textId="06790391" w:rsidR="00F91DA2" w:rsidRPr="00031D01" w:rsidRDefault="003445A1" w:rsidP="00501027">
            <w:pPr>
              <w:tabs>
                <w:tab w:val="clear" w:pos="227"/>
                <w:tab w:val="decimal" w:pos="51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  <w:r w:rsidR="0051524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180" w:type="dxa"/>
            <w:gridSpan w:val="2"/>
          </w:tcPr>
          <w:p w14:paraId="2D547925" w14:textId="77777777" w:rsidR="00F91DA2" w:rsidRPr="00031D01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83EDC" w14:textId="46418E63" w:rsidR="00F91DA2" w:rsidRPr="00031D01" w:rsidRDefault="0051524F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25,648</w:t>
            </w:r>
          </w:p>
        </w:tc>
        <w:tc>
          <w:tcPr>
            <w:tcW w:w="182" w:type="dxa"/>
          </w:tcPr>
          <w:p w14:paraId="63503D29" w14:textId="77777777" w:rsidR="00F91DA2" w:rsidRPr="00031D01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1847336D" w14:textId="0D97959B" w:rsidR="00F91DA2" w:rsidRPr="00031D01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E8C94CA" w14:textId="77777777" w:rsidR="00F91DA2" w:rsidRPr="00031D01" w:rsidRDefault="00F91DA2" w:rsidP="00C17D3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35126D" w14:textId="7C48BD6A" w:rsidR="00F91DA2" w:rsidRPr="00031D01" w:rsidRDefault="00F91DA2" w:rsidP="00C17D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7910C1FA" w14:textId="77777777" w:rsidR="00F91DA2" w:rsidRPr="00031D01" w:rsidRDefault="00F91DA2" w:rsidP="00C17D3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06" w:type="dxa"/>
          </w:tcPr>
          <w:p w14:paraId="12EE80B2" w14:textId="5D57619D" w:rsidR="00F91DA2" w:rsidRPr="00031D01" w:rsidRDefault="00F91DA2" w:rsidP="00C17D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2CBDD4A" w14:textId="77777777" w:rsidR="00F91DA2" w:rsidRPr="00031D01" w:rsidRDefault="00F91DA2" w:rsidP="00C17D3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1F55BAA" w14:textId="1C64AD41" w:rsidR="00F91DA2" w:rsidRPr="00031D01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</w:tbl>
    <w:p w14:paraId="5DB4CA96" w14:textId="4ADD6425" w:rsidR="008E64ED" w:rsidRPr="00031D01" w:rsidRDefault="002D5EAA" w:rsidP="008B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  <w:cs/>
        </w:rPr>
      </w:pPr>
      <w:r w:rsidRPr="00031D01">
        <w:rPr>
          <w:rFonts w:ascii="Angsana New" w:hAnsi="Angsana New" w:cs="Angsana New" w:hint="cs"/>
          <w:b/>
          <w:bCs/>
          <w:sz w:val="28"/>
          <w:szCs w:val="28"/>
          <w:cs/>
        </w:rPr>
        <w:br w:type="page"/>
      </w:r>
      <w:r w:rsidR="008E64ED" w:rsidRPr="00031D01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55AF9438" w14:textId="01AA79ED" w:rsidR="00BD2011" w:rsidRPr="00031D01" w:rsidRDefault="00BD2011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04"/>
      </w:tblGrid>
      <w:tr w:rsidR="00BD2011" w:rsidRPr="00031D01" w14:paraId="56159AEC" w14:textId="77777777" w:rsidTr="00A9024F">
        <w:trPr>
          <w:tblHeader/>
        </w:trPr>
        <w:tc>
          <w:tcPr>
            <w:tcW w:w="2430" w:type="dxa"/>
          </w:tcPr>
          <w:p w14:paraId="4BD61297" w14:textId="77777777" w:rsidR="00BD2011" w:rsidRPr="00031D01" w:rsidRDefault="00BD2011" w:rsidP="009777AF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E941A6C" w14:textId="77777777" w:rsidR="00BD2011" w:rsidRPr="00031D01" w:rsidRDefault="00BD2011" w:rsidP="009777AF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42C68CD5" w14:textId="77777777" w:rsidR="00BD2011" w:rsidRPr="00031D01" w:rsidRDefault="00BD2011" w:rsidP="009777AF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BD2011" w:rsidRPr="00031D01" w14:paraId="0438B548" w14:textId="77777777" w:rsidTr="00A9024F">
        <w:tc>
          <w:tcPr>
            <w:tcW w:w="2430" w:type="dxa"/>
          </w:tcPr>
          <w:p w14:paraId="7C4961B4" w14:textId="77777777" w:rsidR="00BD2011" w:rsidRPr="00031D01" w:rsidRDefault="00B02C22" w:rsidP="009777AF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263639E4" w14:textId="77777777" w:rsidR="00BD2011" w:rsidRPr="00031D01" w:rsidRDefault="00BD2011" w:rsidP="009777AF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0957B147" w14:textId="5E365447" w:rsidR="00BD2011" w:rsidRPr="00031D01" w:rsidRDefault="00B02C22" w:rsidP="00A9024F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</w:t>
            </w:r>
            <w:r w:rsidR="00A9024F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12EBF01D" w14:textId="77777777" w:rsidR="00C17D33" w:rsidRPr="00031D01" w:rsidRDefault="00C17D33" w:rsidP="00C17D33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28"/>
          <w:szCs w:val="28"/>
          <w:lang w:val="en-US" w:bidi="th-TH"/>
        </w:rPr>
      </w:pPr>
    </w:p>
    <w:p w14:paraId="00673220" w14:textId="371E00CB" w:rsidR="00C17D33" w:rsidRPr="00031D01" w:rsidRDefault="00C17D33" w:rsidP="00C17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031D01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p w14:paraId="15113375" w14:textId="4FEFBC76" w:rsidR="003203C5" w:rsidRPr="00031D01" w:rsidRDefault="003203C5" w:rsidP="00C17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3B1DD41B" w14:textId="25C1F240" w:rsidR="003203C5" w:rsidRPr="00031D01" w:rsidRDefault="003203C5" w:rsidP="00C17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i/>
          <w:iCs/>
          <w:sz w:val="28"/>
          <w:szCs w:val="28"/>
          <w:cs/>
        </w:rPr>
      </w:pPr>
      <w:r w:rsidRPr="00031D01">
        <w:rPr>
          <w:rFonts w:ascii="Angsana New" w:hAnsi="Angsana New" w:cs="Angsana New" w:hint="cs"/>
          <w:i/>
          <w:iCs/>
          <w:sz w:val="28"/>
          <w:szCs w:val="28"/>
          <w:cs/>
        </w:rPr>
        <w:t>ขาดทุนจากการด้อยค่า</w:t>
      </w:r>
    </w:p>
    <w:p w14:paraId="7C6DA1CB" w14:textId="77777777" w:rsidR="00C17D33" w:rsidRPr="00031D01" w:rsidRDefault="00C17D33" w:rsidP="006E3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14E4DC83" w14:textId="6AD54F77" w:rsidR="00C17D33" w:rsidRPr="00031D01" w:rsidRDefault="00C17D33" w:rsidP="00C17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031D01">
        <w:rPr>
          <w:rFonts w:ascii="Angsana New" w:hAnsi="Angsana New" w:hint="cs"/>
          <w:sz w:val="28"/>
          <w:szCs w:val="28"/>
          <w:cs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</w:t>
      </w:r>
      <w:r w:rsidR="002669A9" w:rsidRPr="00031D01">
        <w:rPr>
          <w:rFonts w:ascii="Angsana New" w:hAnsi="Angsana New" w:hint="cs"/>
          <w:sz w:val="28"/>
          <w:szCs w:val="28"/>
        </w:rPr>
        <w:br/>
      </w:r>
      <w:r w:rsidRPr="00031D01">
        <w:rPr>
          <w:rFonts w:ascii="Angsana New" w:hAnsi="Angsana New" w:hint="cs"/>
          <w:sz w:val="28"/>
          <w:szCs w:val="28"/>
          <w:cs/>
        </w:rPr>
        <w:t>ด้านเครดิตที่คาดว่าจะเกิดขึ้นตลอดอายุ</w:t>
      </w:r>
      <w:r w:rsidRPr="00031D01">
        <w:rPr>
          <w:rFonts w:ascii="Angsana New" w:hAnsi="Angsana New" w:hint="cs"/>
          <w:sz w:val="28"/>
          <w:szCs w:val="28"/>
        </w:rPr>
        <w:t xml:space="preserve"> </w:t>
      </w:r>
      <w:r w:rsidRPr="00031D01">
        <w:rPr>
          <w:rFonts w:ascii="Angsana New" w:hAnsi="Angsana New" w:hint="cs"/>
          <w:sz w:val="28"/>
          <w:szCs w:val="28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031D01" w:rsidDel="005B6E1D">
        <w:rPr>
          <w:rFonts w:ascii="Angsana New" w:hAnsi="Angsana New" w:hint="cs"/>
          <w:sz w:val="28"/>
          <w:szCs w:val="28"/>
          <w:cs/>
        </w:rPr>
        <w:t xml:space="preserve"> </w:t>
      </w:r>
      <w:r w:rsidRPr="00031D01">
        <w:rPr>
          <w:rFonts w:ascii="Angsana New" w:hAnsi="Angsana New" w:hint="cs"/>
          <w:sz w:val="28"/>
          <w:szCs w:val="28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031D01">
        <w:rPr>
          <w:rFonts w:ascii="Angsana New" w:hAnsi="Angsana New" w:hint="cs"/>
          <w:sz w:val="28"/>
          <w:szCs w:val="28"/>
        </w:rPr>
        <w:t xml:space="preserve"> </w:t>
      </w:r>
    </w:p>
    <w:p w14:paraId="336CC4F1" w14:textId="16F42EB8" w:rsidR="00C17D33" w:rsidRPr="00031D01" w:rsidRDefault="00C17D33" w:rsidP="00C17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  <w:highlight w:val="cyan"/>
        </w:rPr>
      </w:pPr>
    </w:p>
    <w:tbl>
      <w:tblPr>
        <w:tblW w:w="90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61"/>
        <w:gridCol w:w="239"/>
        <w:gridCol w:w="1115"/>
        <w:gridCol w:w="236"/>
        <w:gridCol w:w="1083"/>
        <w:gridCol w:w="266"/>
        <w:gridCol w:w="1081"/>
        <w:gridCol w:w="280"/>
        <w:gridCol w:w="1037"/>
        <w:gridCol w:w="8"/>
      </w:tblGrid>
      <w:tr w:rsidR="003445A1" w:rsidRPr="00031D01" w14:paraId="00F03D94" w14:textId="77777777" w:rsidTr="00181B12">
        <w:trPr>
          <w:trHeight w:val="385"/>
          <w:tblHeader/>
        </w:trPr>
        <w:tc>
          <w:tcPr>
            <w:tcW w:w="3661" w:type="dxa"/>
          </w:tcPr>
          <w:p w14:paraId="0FB8B3E1" w14:textId="77777777" w:rsidR="003445A1" w:rsidRPr="00031D01" w:rsidRDefault="003445A1" w:rsidP="0034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3BD97DC1" w14:textId="77777777" w:rsidR="003445A1" w:rsidRPr="00031D01" w:rsidRDefault="003445A1" w:rsidP="0034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434" w:type="dxa"/>
            <w:gridSpan w:val="3"/>
          </w:tcPr>
          <w:p w14:paraId="21BA25BD" w14:textId="77777777" w:rsidR="003445A1" w:rsidRPr="00031D01" w:rsidRDefault="003445A1" w:rsidP="003445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6" w:type="dxa"/>
          </w:tcPr>
          <w:p w14:paraId="7D468837" w14:textId="77777777" w:rsidR="003445A1" w:rsidRPr="00031D01" w:rsidRDefault="003445A1" w:rsidP="003445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06" w:type="dxa"/>
            <w:gridSpan w:val="4"/>
          </w:tcPr>
          <w:p w14:paraId="15E4ADE7" w14:textId="77777777" w:rsidR="003445A1" w:rsidRPr="00031D01" w:rsidRDefault="003445A1" w:rsidP="003445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45A1" w:rsidRPr="00031D01" w14:paraId="60E7C4AD" w14:textId="77777777" w:rsidTr="00181B12">
        <w:trPr>
          <w:trHeight w:val="385"/>
          <w:tblHeader/>
        </w:trPr>
        <w:tc>
          <w:tcPr>
            <w:tcW w:w="3661" w:type="dxa"/>
          </w:tcPr>
          <w:p w14:paraId="59022704" w14:textId="77777777" w:rsidR="003445A1" w:rsidRPr="00031D01" w:rsidRDefault="003445A1" w:rsidP="0034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  <w:p w14:paraId="61DF9487" w14:textId="77777777" w:rsidR="003445A1" w:rsidRPr="00031D01" w:rsidRDefault="003445A1" w:rsidP="0034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1B771542" w14:textId="09E83B39" w:rsidR="003445A1" w:rsidRPr="00031D01" w:rsidRDefault="003445A1" w:rsidP="0034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246F1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BF2D0C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1379AA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BF2D0C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246F1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</w:t>
            </w:r>
            <w:r w:rsidR="00BF2D0C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56</w:t>
            </w:r>
            <w:r w:rsidR="002246F1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39" w:type="dxa"/>
          </w:tcPr>
          <w:p w14:paraId="42774B30" w14:textId="77777777" w:rsidR="003445A1" w:rsidRPr="00031D01" w:rsidRDefault="003445A1" w:rsidP="0034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63AE332F" w14:textId="77777777" w:rsidR="003445A1" w:rsidRPr="00031D01" w:rsidRDefault="003445A1" w:rsidP="003445A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32750BD" w14:textId="77777777" w:rsidR="003445A1" w:rsidRPr="00031D01" w:rsidRDefault="003445A1" w:rsidP="003445A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58C36FB" w14:textId="26513947" w:rsidR="003445A1" w:rsidRPr="00031D01" w:rsidRDefault="003445A1" w:rsidP="003445A1">
            <w:pPr>
              <w:pStyle w:val="BodyText"/>
              <w:spacing w:after="0" w:line="240" w:lineRule="auto"/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1F2628BB" w14:textId="77777777" w:rsidR="003445A1" w:rsidRPr="00031D01" w:rsidRDefault="003445A1" w:rsidP="003445A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5F556FE" w14:textId="4120ADE8" w:rsidR="003445A1" w:rsidRPr="00031D01" w:rsidRDefault="003445A1" w:rsidP="003445A1">
            <w:pPr>
              <w:pStyle w:val="BodyText"/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266" w:type="dxa"/>
          </w:tcPr>
          <w:p w14:paraId="00170593" w14:textId="77777777" w:rsidR="003445A1" w:rsidRPr="00031D01" w:rsidRDefault="003445A1" w:rsidP="003445A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0602267" w14:textId="77777777" w:rsidR="003445A1" w:rsidRPr="00031D01" w:rsidRDefault="003445A1" w:rsidP="003445A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79A45BC" w14:textId="77777777" w:rsidR="003445A1" w:rsidRPr="00031D01" w:rsidRDefault="003445A1" w:rsidP="003445A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E3D8DD4" w14:textId="731494B8" w:rsidR="003445A1" w:rsidRPr="00031D01" w:rsidRDefault="003445A1" w:rsidP="003445A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80" w:type="dxa"/>
          </w:tcPr>
          <w:p w14:paraId="6A76C50C" w14:textId="77777777" w:rsidR="003445A1" w:rsidRPr="00031D01" w:rsidRDefault="003445A1" w:rsidP="003445A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</w:tcPr>
          <w:p w14:paraId="69724C58" w14:textId="771A9790" w:rsidR="003445A1" w:rsidRPr="00031D01" w:rsidRDefault="003445A1" w:rsidP="00181B12">
            <w:pPr>
              <w:pStyle w:val="BodyText"/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</w:tr>
      <w:tr w:rsidR="003445A1" w:rsidRPr="00031D01" w14:paraId="65616D25" w14:textId="77777777" w:rsidTr="00181B12">
        <w:trPr>
          <w:gridAfter w:val="1"/>
          <w:wAfter w:w="8" w:type="dxa"/>
          <w:trHeight w:val="399"/>
          <w:tblHeader/>
        </w:trPr>
        <w:tc>
          <w:tcPr>
            <w:tcW w:w="3661" w:type="dxa"/>
          </w:tcPr>
          <w:p w14:paraId="770BED59" w14:textId="4C9B686A" w:rsidR="003445A1" w:rsidRPr="00031D01" w:rsidRDefault="003445A1" w:rsidP="0034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39" w:type="dxa"/>
          </w:tcPr>
          <w:p w14:paraId="1F9D75E8" w14:textId="77777777" w:rsidR="003445A1" w:rsidRPr="00031D01" w:rsidRDefault="003445A1" w:rsidP="0034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76C10172" w14:textId="77777777" w:rsidR="003445A1" w:rsidRPr="00031D01" w:rsidRDefault="003445A1" w:rsidP="003445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61FE6" w:rsidRPr="00031D01" w14:paraId="0B4A7F26" w14:textId="77777777" w:rsidTr="00181B12">
        <w:trPr>
          <w:trHeight w:val="399"/>
        </w:trPr>
        <w:tc>
          <w:tcPr>
            <w:tcW w:w="3661" w:type="dxa"/>
          </w:tcPr>
          <w:p w14:paraId="65A512A9" w14:textId="4FACE484" w:rsidR="00261FE6" w:rsidRPr="00031D01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39" w:type="dxa"/>
          </w:tcPr>
          <w:p w14:paraId="08C9BEA8" w14:textId="77777777" w:rsidR="00261FE6" w:rsidRPr="00031D01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EA3DDAA" w14:textId="640B8DBC" w:rsidR="00261FE6" w:rsidRPr="00031D01" w:rsidRDefault="000A6262" w:rsidP="00AD7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976,234</w:t>
            </w:r>
          </w:p>
        </w:tc>
        <w:tc>
          <w:tcPr>
            <w:tcW w:w="236" w:type="dxa"/>
          </w:tcPr>
          <w:p w14:paraId="2F7BAA29" w14:textId="77777777" w:rsidR="00261FE6" w:rsidRPr="00031D01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63BB3D9" w14:textId="02B3ACF7" w:rsidR="00261FE6" w:rsidRPr="00031D01" w:rsidRDefault="000A6262" w:rsidP="001C2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B6F5437" w14:textId="77777777" w:rsidR="00261FE6" w:rsidRPr="00031D01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8FE8749" w14:textId="19706389" w:rsidR="00261FE6" w:rsidRPr="00031D01" w:rsidRDefault="0051524F" w:rsidP="00B34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908,261</w:t>
            </w:r>
          </w:p>
        </w:tc>
        <w:tc>
          <w:tcPr>
            <w:tcW w:w="280" w:type="dxa"/>
          </w:tcPr>
          <w:p w14:paraId="0798FC66" w14:textId="77777777" w:rsidR="00261FE6" w:rsidRPr="00031D01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131798B8" w14:textId="7920116D" w:rsidR="00142B62" w:rsidRPr="00031D01" w:rsidRDefault="0051524F" w:rsidP="00142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after="0" w:line="240" w:lineRule="auto"/>
              <w:ind w:right="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61FE6" w:rsidRPr="00031D01" w14:paraId="01FDC38B" w14:textId="77777777" w:rsidTr="00181B12">
        <w:trPr>
          <w:trHeight w:val="399"/>
        </w:trPr>
        <w:tc>
          <w:tcPr>
            <w:tcW w:w="3661" w:type="dxa"/>
          </w:tcPr>
          <w:p w14:paraId="43FC800A" w14:textId="57C3A265" w:rsidR="00261FE6" w:rsidRPr="00031D01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239" w:type="dxa"/>
          </w:tcPr>
          <w:p w14:paraId="48C8D20E" w14:textId="77777777" w:rsidR="00261FE6" w:rsidRPr="00031D01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B2F356E" w14:textId="0F10FB4C" w:rsidR="00261FE6" w:rsidRPr="00031D01" w:rsidRDefault="00261FE6" w:rsidP="00AD7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21AEB4" w14:textId="77777777" w:rsidR="00261FE6" w:rsidRPr="00031D01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037FEE4" w14:textId="12142757" w:rsidR="00261FE6" w:rsidRPr="00031D01" w:rsidRDefault="00261FE6" w:rsidP="001C2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0F3A3FF5" w14:textId="77777777" w:rsidR="00261FE6" w:rsidRPr="00031D01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8B44649" w14:textId="6DCC2910" w:rsidR="00261FE6" w:rsidRPr="00031D01" w:rsidRDefault="00261FE6" w:rsidP="007B6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" w:type="dxa"/>
          </w:tcPr>
          <w:p w14:paraId="46F945C5" w14:textId="77777777" w:rsidR="00261FE6" w:rsidRPr="00031D01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3F67BF1" w14:textId="3F88086B" w:rsidR="00261FE6" w:rsidRPr="00031D01" w:rsidRDefault="00261FE6" w:rsidP="00142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after="0" w:line="240" w:lineRule="auto"/>
              <w:ind w:right="5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6860" w:rsidRPr="00031D01" w14:paraId="19DFC18F" w14:textId="77777777" w:rsidTr="00181B12">
        <w:trPr>
          <w:trHeight w:val="399"/>
        </w:trPr>
        <w:tc>
          <w:tcPr>
            <w:tcW w:w="3661" w:type="dxa"/>
          </w:tcPr>
          <w:p w14:paraId="7F4349B0" w14:textId="6654E6F6" w:rsidR="00C06860" w:rsidRPr="00031D0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น้อยกว่า 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14:paraId="536EECDC" w14:textId="77777777" w:rsidR="00C06860" w:rsidRPr="00031D0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1819181" w14:textId="6BACECD5" w:rsidR="00C06860" w:rsidRPr="00031D01" w:rsidRDefault="000A6262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247,442</w:t>
            </w:r>
          </w:p>
        </w:tc>
        <w:tc>
          <w:tcPr>
            <w:tcW w:w="236" w:type="dxa"/>
          </w:tcPr>
          <w:p w14:paraId="42B7FD0C" w14:textId="77777777" w:rsidR="00C06860" w:rsidRPr="00031D0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7738084" w14:textId="41FF366E" w:rsidR="00C06860" w:rsidRPr="00031D01" w:rsidRDefault="000A6262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1516028D" w14:textId="77777777" w:rsidR="00C06860" w:rsidRPr="00031D0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86C905A" w14:textId="7F763113" w:rsidR="00C06860" w:rsidRPr="00031D01" w:rsidRDefault="0051524F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247,442</w:t>
            </w:r>
          </w:p>
        </w:tc>
        <w:tc>
          <w:tcPr>
            <w:tcW w:w="280" w:type="dxa"/>
          </w:tcPr>
          <w:p w14:paraId="47EA77DB" w14:textId="77777777" w:rsidR="00C06860" w:rsidRPr="00031D0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0904D804" w14:textId="5E4989D7" w:rsidR="00C06860" w:rsidRPr="00031D01" w:rsidRDefault="0051524F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after="0" w:line="240" w:lineRule="auto"/>
              <w:ind w:right="9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06860" w:rsidRPr="00031D01" w14:paraId="0126836E" w14:textId="77777777" w:rsidTr="00181B12">
        <w:trPr>
          <w:trHeight w:val="399"/>
        </w:trPr>
        <w:tc>
          <w:tcPr>
            <w:tcW w:w="3661" w:type="dxa"/>
          </w:tcPr>
          <w:p w14:paraId="381155F4" w14:textId="7EBC08CD" w:rsidR="00C06860" w:rsidRPr="00031D0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6D7BC4"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6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239" w:type="dxa"/>
          </w:tcPr>
          <w:p w14:paraId="0C1B44AA" w14:textId="77777777" w:rsidR="00C06860" w:rsidRPr="00031D0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D25EB21" w14:textId="4D15742E" w:rsidR="00C06860" w:rsidRPr="00031D01" w:rsidRDefault="000A6262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34,770</w:t>
            </w:r>
          </w:p>
        </w:tc>
        <w:tc>
          <w:tcPr>
            <w:tcW w:w="236" w:type="dxa"/>
          </w:tcPr>
          <w:p w14:paraId="02B9FB67" w14:textId="77777777" w:rsidR="00C06860" w:rsidRPr="00031D0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3EE4A8D" w14:textId="76D7E45D" w:rsidR="00C06860" w:rsidRPr="00031D01" w:rsidRDefault="000A6262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7AEDC8A" w14:textId="77777777" w:rsidR="00C06860" w:rsidRPr="00031D0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A4F7864" w14:textId="5F04EB89" w:rsidR="00C06860" w:rsidRPr="00031D01" w:rsidRDefault="0051524F" w:rsidP="00B34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34,770</w:t>
            </w:r>
          </w:p>
        </w:tc>
        <w:tc>
          <w:tcPr>
            <w:tcW w:w="280" w:type="dxa"/>
          </w:tcPr>
          <w:p w14:paraId="05CA8181" w14:textId="77777777" w:rsidR="00C06860" w:rsidRPr="00031D0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44D6D7ED" w14:textId="4639F810" w:rsidR="00C06860" w:rsidRPr="00031D01" w:rsidRDefault="0051524F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after="0" w:line="240" w:lineRule="auto"/>
              <w:ind w:right="9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06860" w:rsidRPr="00031D01" w14:paraId="11578EDB" w14:textId="77777777" w:rsidTr="00181B12">
        <w:trPr>
          <w:trHeight w:val="399"/>
        </w:trPr>
        <w:tc>
          <w:tcPr>
            <w:tcW w:w="3661" w:type="dxa"/>
          </w:tcPr>
          <w:p w14:paraId="5296CB81" w14:textId="5E248777" w:rsidR="00C06860" w:rsidRPr="00031D0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6 - 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239" w:type="dxa"/>
          </w:tcPr>
          <w:p w14:paraId="7E09EC33" w14:textId="77777777" w:rsidR="00C06860" w:rsidRPr="00031D0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DB766A6" w14:textId="1F49A734" w:rsidR="00C06860" w:rsidRPr="00031D01" w:rsidRDefault="000A6262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10,042</w:t>
            </w:r>
          </w:p>
        </w:tc>
        <w:tc>
          <w:tcPr>
            <w:tcW w:w="236" w:type="dxa"/>
          </w:tcPr>
          <w:p w14:paraId="5FE9CD89" w14:textId="77777777" w:rsidR="00C06860" w:rsidRPr="00031D0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77EFBCE" w14:textId="7CC038BC" w:rsidR="00C06860" w:rsidRPr="00031D01" w:rsidRDefault="000A6262" w:rsidP="000A6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40" w:right="-5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134</w:t>
            </w:r>
          </w:p>
        </w:tc>
        <w:tc>
          <w:tcPr>
            <w:tcW w:w="266" w:type="dxa"/>
          </w:tcPr>
          <w:p w14:paraId="4D8ECB0D" w14:textId="77777777" w:rsidR="00C06860" w:rsidRPr="00031D0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A109AEB" w14:textId="15DE3DB1" w:rsidR="00C06860" w:rsidRPr="00031D01" w:rsidRDefault="0051524F" w:rsidP="00B34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40" w:right="-5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10,042</w:t>
            </w:r>
          </w:p>
        </w:tc>
        <w:tc>
          <w:tcPr>
            <w:tcW w:w="280" w:type="dxa"/>
          </w:tcPr>
          <w:p w14:paraId="6A142A78" w14:textId="77777777" w:rsidR="00C06860" w:rsidRPr="00031D0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22AE3C99" w14:textId="38EE5A6D" w:rsidR="00C06860" w:rsidRPr="00031D01" w:rsidRDefault="0051524F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after="0" w:line="240" w:lineRule="auto"/>
              <w:ind w:right="5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06860" w:rsidRPr="00031D01" w14:paraId="2D05ED86" w14:textId="77777777" w:rsidTr="00181B12">
        <w:trPr>
          <w:trHeight w:val="399"/>
        </w:trPr>
        <w:tc>
          <w:tcPr>
            <w:tcW w:w="3661" w:type="dxa"/>
          </w:tcPr>
          <w:p w14:paraId="5DE49A01" w14:textId="0F283C3D" w:rsidR="00C06860" w:rsidRPr="00031D0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มากกว่า 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14:paraId="25F50024" w14:textId="77777777" w:rsidR="00C06860" w:rsidRPr="00031D0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32E82" w14:textId="79437130" w:rsidR="00C06860" w:rsidRPr="00031D01" w:rsidRDefault="000A6262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102,629</w:t>
            </w:r>
          </w:p>
        </w:tc>
        <w:tc>
          <w:tcPr>
            <w:tcW w:w="236" w:type="dxa"/>
          </w:tcPr>
          <w:p w14:paraId="51EC0B5D" w14:textId="77777777" w:rsidR="00C06860" w:rsidRPr="00031D0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677CDC54" w14:textId="626B8222" w:rsidR="00C06860" w:rsidRPr="00031D01" w:rsidRDefault="000A6262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102,629</w:t>
            </w:r>
          </w:p>
        </w:tc>
        <w:tc>
          <w:tcPr>
            <w:tcW w:w="266" w:type="dxa"/>
          </w:tcPr>
          <w:p w14:paraId="3C1D71C9" w14:textId="77777777" w:rsidR="00C06860" w:rsidRPr="00031D0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2FBBE" w14:textId="09F16601" w:rsidR="00C06860" w:rsidRPr="00031D01" w:rsidRDefault="0051524F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26" w:hanging="33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17A08C0E" w14:textId="77777777" w:rsidR="00C06860" w:rsidRPr="00031D0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0529BB5F" w14:textId="2B0FCE8E" w:rsidR="00C06860" w:rsidRPr="00031D01" w:rsidRDefault="0051524F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06860" w:rsidRPr="00031D01" w14:paraId="253D9DB5" w14:textId="77777777" w:rsidTr="00181B12">
        <w:trPr>
          <w:trHeight w:val="399"/>
        </w:trPr>
        <w:tc>
          <w:tcPr>
            <w:tcW w:w="3661" w:type="dxa"/>
          </w:tcPr>
          <w:p w14:paraId="5776087E" w14:textId="77777777" w:rsidR="00C06860" w:rsidRPr="00031D0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9" w:type="dxa"/>
          </w:tcPr>
          <w:p w14:paraId="6630A94E" w14:textId="77777777" w:rsidR="00C06860" w:rsidRPr="00031D0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C05E0" w14:textId="44DD2788" w:rsidR="00C06860" w:rsidRPr="00031D01" w:rsidRDefault="000A6262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1,371,117</w:t>
            </w:r>
          </w:p>
        </w:tc>
        <w:tc>
          <w:tcPr>
            <w:tcW w:w="236" w:type="dxa"/>
          </w:tcPr>
          <w:p w14:paraId="5ADA5BD5" w14:textId="77777777" w:rsidR="00C06860" w:rsidRPr="00031D0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01E528" w14:textId="474DC856" w:rsidR="00C06860" w:rsidRPr="00031D01" w:rsidRDefault="000A6262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3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102,763</w:t>
            </w:r>
          </w:p>
        </w:tc>
        <w:tc>
          <w:tcPr>
            <w:tcW w:w="266" w:type="dxa"/>
          </w:tcPr>
          <w:p w14:paraId="11C0DCCB" w14:textId="77777777" w:rsidR="00C06860" w:rsidRPr="00031D0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30022" w14:textId="202B84AE" w:rsidR="00C06860" w:rsidRPr="00031D01" w:rsidRDefault="0051524F" w:rsidP="00B34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1,200,515</w:t>
            </w:r>
          </w:p>
        </w:tc>
        <w:tc>
          <w:tcPr>
            <w:tcW w:w="280" w:type="dxa"/>
          </w:tcPr>
          <w:p w14:paraId="5588EE85" w14:textId="77777777" w:rsidR="00C06860" w:rsidRPr="00031D0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339D0" w14:textId="1873F7F4" w:rsidR="00C06860" w:rsidRPr="00031D01" w:rsidRDefault="0051524F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C06860" w:rsidRPr="00031D01" w14:paraId="19664E63" w14:textId="77777777" w:rsidTr="00181B12">
        <w:trPr>
          <w:trHeight w:val="399"/>
        </w:trPr>
        <w:tc>
          <w:tcPr>
            <w:tcW w:w="3661" w:type="dxa"/>
          </w:tcPr>
          <w:p w14:paraId="47D7E49F" w14:textId="0497CAF0" w:rsidR="00C06860" w:rsidRPr="00031D01" w:rsidRDefault="00C06860" w:rsidP="00C06860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031D01">
              <w:rPr>
                <w:rFonts w:ascii="Angsana New" w:eastAsia="Calibri" w:hAnsi="Angsana New" w:cs="Angsana New" w:hint="cs"/>
                <w:b/>
                <w:i/>
                <w:iCs/>
                <w:sz w:val="28"/>
                <w:szCs w:val="28"/>
                <w:cs/>
              </w:rPr>
              <w:t>หัก</w:t>
            </w:r>
            <w:r w:rsidRPr="00031D01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 xml:space="preserve">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239" w:type="dxa"/>
          </w:tcPr>
          <w:p w14:paraId="406A921F" w14:textId="77777777" w:rsidR="00C06860" w:rsidRPr="00031D0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49610" w14:textId="429ACF35" w:rsidR="00C06860" w:rsidRPr="00031D01" w:rsidRDefault="000A6262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(102,763)</w:t>
            </w:r>
          </w:p>
        </w:tc>
        <w:tc>
          <w:tcPr>
            <w:tcW w:w="236" w:type="dxa"/>
          </w:tcPr>
          <w:p w14:paraId="3AADC5BF" w14:textId="77777777" w:rsidR="00C06860" w:rsidRPr="00031D0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14:paraId="3787F360" w14:textId="3334CA60" w:rsidR="00C06860" w:rsidRPr="00031D01" w:rsidRDefault="00C06860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left" w:pos="598"/>
                <w:tab w:val="left" w:pos="828"/>
              </w:tabs>
              <w:spacing w:after="0" w:line="240" w:lineRule="auto"/>
              <w:ind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75906C2F" w14:textId="77777777" w:rsidR="00C06860" w:rsidRPr="00031D0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33DC3" w14:textId="408DD0DE" w:rsidR="00C06860" w:rsidRPr="00031D01" w:rsidRDefault="0051524F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 w:line="240" w:lineRule="auto"/>
              <w:ind w:right="-2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6BB530E3" w14:textId="77777777" w:rsidR="00C06860" w:rsidRPr="00031D0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double" w:sz="4" w:space="0" w:color="auto"/>
            </w:tcBorders>
            <w:vAlign w:val="bottom"/>
          </w:tcPr>
          <w:p w14:paraId="21216682" w14:textId="5E1FF6FA" w:rsidR="00C06860" w:rsidRPr="00031D01" w:rsidRDefault="00C06860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0"/>
                <w:tab w:val="left" w:pos="530"/>
              </w:tabs>
              <w:spacing w:after="0" w:line="240" w:lineRule="auto"/>
              <w:ind w:right="-2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6860" w:rsidRPr="00031D01" w14:paraId="3AA8C8DA" w14:textId="77777777" w:rsidTr="00181B12">
        <w:trPr>
          <w:trHeight w:val="399"/>
        </w:trPr>
        <w:tc>
          <w:tcPr>
            <w:tcW w:w="3661" w:type="dxa"/>
          </w:tcPr>
          <w:p w14:paraId="04D9F88C" w14:textId="77777777" w:rsidR="00C06860" w:rsidRPr="00031D01" w:rsidRDefault="00C06860" w:rsidP="00C06860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031D01"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9" w:type="dxa"/>
            <w:hideMark/>
          </w:tcPr>
          <w:p w14:paraId="3920B866" w14:textId="77777777" w:rsidR="00C06860" w:rsidRPr="00031D0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4EFAF8" w14:textId="330FDD90" w:rsidR="00C06860" w:rsidRPr="00031D01" w:rsidRDefault="000A6262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1,268,354</w:t>
            </w:r>
          </w:p>
        </w:tc>
        <w:tc>
          <w:tcPr>
            <w:tcW w:w="236" w:type="dxa"/>
          </w:tcPr>
          <w:p w14:paraId="6BFED4BB" w14:textId="77777777" w:rsidR="00C06860" w:rsidRPr="00031D0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A340591" w14:textId="532F0CC4" w:rsidR="00C06860" w:rsidRPr="00031D01" w:rsidRDefault="00C06860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left" w:pos="659"/>
              </w:tabs>
              <w:spacing w:after="0" w:line="240" w:lineRule="auto"/>
              <w:ind w:right="3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28C65A6D" w14:textId="77777777" w:rsidR="00C06860" w:rsidRPr="00031D0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87DDC4" w14:textId="525A9C03" w:rsidR="00C06860" w:rsidRPr="00031D01" w:rsidRDefault="0051524F" w:rsidP="00B34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1,200,515</w:t>
            </w:r>
          </w:p>
        </w:tc>
        <w:tc>
          <w:tcPr>
            <w:tcW w:w="280" w:type="dxa"/>
          </w:tcPr>
          <w:p w14:paraId="63537DB2" w14:textId="77777777" w:rsidR="00C06860" w:rsidRPr="00031D0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1509F92C" w14:textId="4F09A4DA" w:rsidR="00C06860" w:rsidRPr="00031D01" w:rsidRDefault="00C06860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14:paraId="422B1A37" w14:textId="5E6BDB5C" w:rsidR="00350F0A" w:rsidRPr="00031D01" w:rsidRDefault="00350F0A" w:rsidP="00C17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  <w:highlight w:val="cyan"/>
        </w:rPr>
      </w:pPr>
    </w:p>
    <w:tbl>
      <w:tblPr>
        <w:tblW w:w="906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6"/>
        <w:gridCol w:w="1620"/>
        <w:gridCol w:w="270"/>
        <w:gridCol w:w="1530"/>
      </w:tblGrid>
      <w:tr w:rsidR="00350F0A" w:rsidRPr="00031D01" w14:paraId="04D5FFE6" w14:textId="77777777" w:rsidTr="00181B12">
        <w:trPr>
          <w:trHeight w:val="20"/>
          <w:tblHeader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66206" w14:textId="77777777" w:rsidR="00350F0A" w:rsidRPr="00031D01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ลูกหนี้การค้า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B4DA8" w14:textId="5DDA9B13" w:rsidR="00350F0A" w:rsidRPr="00031D01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FEF8D4" w14:textId="77777777" w:rsidR="00350F0A" w:rsidRPr="00031D01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79CABD8" w14:textId="77777777" w:rsidR="00350F0A" w:rsidRPr="00031D01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079343E" w14:textId="67BB1CE2" w:rsidR="00350F0A" w:rsidRPr="00031D01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50F0A" w:rsidRPr="00031D01" w14:paraId="70DBA680" w14:textId="77777777" w:rsidTr="00181B12">
        <w:trPr>
          <w:trHeight w:val="20"/>
          <w:tblHeader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</w:tcPr>
          <w:p w14:paraId="20C6D813" w14:textId="77777777" w:rsidR="00350F0A" w:rsidRPr="00031D01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031D01" w:rsidDel="00B75B12">
              <w:rPr>
                <w:rFonts w:ascii="Angsana New" w:hAnsi="Angsana New" w:cs="Angsana New" w:hint="cs"/>
                <w:i/>
                <w:iCs/>
                <w:color w:val="0000FF"/>
                <w:sz w:val="28"/>
                <w:szCs w:val="28"/>
                <w:highlight w:val="yellow"/>
                <w:cs/>
              </w:rPr>
              <w:t xml:space="preserve"> </w:t>
            </w:r>
          </w:p>
        </w:tc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5C0941" w14:textId="21E8ADD6" w:rsidR="00350F0A" w:rsidRPr="00031D01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50F0A" w:rsidRPr="00031D01" w14:paraId="00A0B02B" w14:textId="77777777" w:rsidTr="00181B12">
        <w:trPr>
          <w:trHeight w:val="20"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F7CEE" w14:textId="5E201035" w:rsidR="00350F0A" w:rsidRPr="00031D01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246F1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2246F1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56</w:t>
            </w:r>
            <w:r w:rsidR="002246F1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CB876D3" w14:textId="77777777" w:rsidR="00350F0A" w:rsidRPr="00031D01" w:rsidRDefault="00350F0A" w:rsidP="00E4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3579E" w14:textId="77777777" w:rsidR="00350F0A" w:rsidRPr="00031D01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350F82" w14:textId="77777777" w:rsidR="00350F0A" w:rsidRPr="00031D01" w:rsidRDefault="00350F0A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50F0A" w:rsidRPr="00031D01" w14:paraId="397C37BE" w14:textId="77777777" w:rsidTr="00181B12">
        <w:trPr>
          <w:trHeight w:val="20"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30F1B" w14:textId="77777777" w:rsidR="00350F0A" w:rsidRPr="00031D01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7B73C1A" w14:textId="01E094EB" w:rsidR="00350F0A" w:rsidRPr="00031D01" w:rsidRDefault="00913FE7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="00EE4EB3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8986C1" w14:textId="77777777" w:rsidR="00350F0A" w:rsidRPr="00031D01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603590E" w14:textId="0E14DB03" w:rsidR="00350F0A" w:rsidRPr="00031D01" w:rsidRDefault="00913FE7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  <w:r w:rsidR="00EE4EB3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</w:tr>
      <w:tr w:rsidR="00350F0A" w:rsidRPr="00031D01" w14:paraId="42536D63" w14:textId="77777777" w:rsidTr="00181B12">
        <w:trPr>
          <w:trHeight w:val="20"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33CB4" w14:textId="77777777" w:rsidR="00350F0A" w:rsidRPr="00031D01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8ECA692" w14:textId="77777777" w:rsidR="00350F0A" w:rsidRPr="00031D01" w:rsidRDefault="00350F0A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BF1F82" w14:textId="77777777" w:rsidR="00350F0A" w:rsidRPr="00031D01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288A6E" w14:textId="77777777" w:rsidR="00350F0A" w:rsidRPr="00031D01" w:rsidRDefault="00350F0A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50F0A" w:rsidRPr="00031D01" w14:paraId="3B6C15CC" w14:textId="77777777" w:rsidTr="00181B12">
        <w:trPr>
          <w:trHeight w:val="20"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83720" w14:textId="485A29FE" w:rsidR="00350F0A" w:rsidRPr="00031D01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B877708" w14:textId="01D137E9" w:rsidR="00350F0A" w:rsidRPr="00031D01" w:rsidRDefault="002246F1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EE2E6B" w14:textId="77777777" w:rsidR="00350F0A" w:rsidRPr="00031D01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A77A7C5" w14:textId="1DE5FE12" w:rsidR="00350F0A" w:rsidRPr="00031D01" w:rsidRDefault="00EE4EB3" w:rsidP="00B34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350F0A" w:rsidRPr="00031D01" w14:paraId="2F6DB111" w14:textId="77777777" w:rsidTr="00181B12">
        <w:trPr>
          <w:trHeight w:val="20"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CF5CC" w14:textId="764CC77B" w:rsidR="00350F0A" w:rsidRPr="00031D01" w:rsidRDefault="002246F1" w:rsidP="002977F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350F0A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350F0A"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350F0A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6BE5FEA" w14:textId="1D2CDDD3" w:rsidR="00350F0A" w:rsidRPr="00031D01" w:rsidRDefault="00913FE7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57</w:t>
            </w:r>
            <w:r w:rsidR="00EE4EB3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46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724E74" w14:textId="77777777" w:rsidR="00350F0A" w:rsidRPr="00031D01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3885B1" w14:textId="3E0091CD" w:rsidR="00350F0A" w:rsidRPr="00031D01" w:rsidRDefault="00913FE7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55</w:t>
            </w:r>
            <w:r w:rsidR="00EE4EB3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</w:tr>
      <w:tr w:rsidR="00350F0A" w:rsidRPr="00031D01" w14:paraId="1614004D" w14:textId="77777777" w:rsidTr="00181B12">
        <w:trPr>
          <w:trHeight w:val="20"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EA3E2" w14:textId="3AB5CA9F" w:rsidR="00350F0A" w:rsidRPr="00031D01" w:rsidRDefault="00913FE7" w:rsidP="002977F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350F0A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350F0A"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  <w:r w:rsidR="00350F0A"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350F0A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E51CC3F" w14:textId="6E783350" w:rsidR="00350F0A" w:rsidRPr="00031D01" w:rsidRDefault="002246F1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EE4EB3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458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15811A" w14:textId="77777777" w:rsidR="00350F0A" w:rsidRPr="00031D01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B0691CC" w14:textId="6FF52722" w:rsidR="00350F0A" w:rsidRPr="00031D01" w:rsidRDefault="00913FE7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589</w:t>
            </w:r>
          </w:p>
        </w:tc>
      </w:tr>
      <w:tr w:rsidR="00350F0A" w:rsidRPr="00031D01" w14:paraId="2D0785C1" w14:textId="77777777" w:rsidTr="00181B12">
        <w:trPr>
          <w:trHeight w:val="20"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C3E80" w14:textId="2D5E91DE" w:rsidR="00350F0A" w:rsidRPr="00031D01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มากกว่า 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D674A4" w14:textId="27132E64" w:rsidR="00350F0A" w:rsidRPr="00031D01" w:rsidRDefault="002246F1" w:rsidP="00A14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EE4EB3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457DA3" w14:textId="77777777" w:rsidR="00350F0A" w:rsidRPr="00031D01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1A9B0" w14:textId="3B7847A5" w:rsidR="00350F0A" w:rsidRPr="00031D01" w:rsidRDefault="002246F1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EE4EB3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</w:tr>
      <w:tr w:rsidR="00350F0A" w:rsidRPr="00031D01" w14:paraId="22DACC7C" w14:textId="77777777" w:rsidTr="00181B12">
        <w:trPr>
          <w:trHeight w:val="20"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2F52A" w14:textId="611E374B" w:rsidR="00350F0A" w:rsidRPr="00031D01" w:rsidRDefault="00744157" w:rsidP="002977F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A3FAA3" w14:textId="3ED1B852" w:rsidR="00350F0A" w:rsidRPr="00031D01" w:rsidRDefault="00913FE7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697</w:t>
            </w:r>
            <w:r w:rsidR="00EE4EB3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089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D329C4" w14:textId="77777777" w:rsidR="00350F0A" w:rsidRPr="00031D01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602EB" w14:textId="7FA3D12C" w:rsidR="00350F0A" w:rsidRPr="00031D01" w:rsidRDefault="00913FE7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578</w:t>
            </w:r>
            <w:r w:rsidR="00EE4EB3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99</w:t>
            </w:r>
            <w:r w:rsidR="002246F1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</w:p>
        </w:tc>
      </w:tr>
      <w:tr w:rsidR="00350F0A" w:rsidRPr="00031D01" w14:paraId="72A42F67" w14:textId="77777777" w:rsidTr="00181B12">
        <w:trPr>
          <w:trHeight w:val="20"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38617" w14:textId="7506D95D" w:rsidR="00350F0A" w:rsidRPr="00031D01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C006A" w14:textId="40523AF1" w:rsidR="00350F0A" w:rsidRPr="00031D01" w:rsidRDefault="00EE4EB3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95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455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C8B71A" w14:textId="77777777" w:rsidR="00350F0A" w:rsidRPr="00031D01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53D0F" w14:textId="402B8D3C" w:rsidR="00350F0A" w:rsidRPr="00031D01" w:rsidRDefault="00EE4EB3" w:rsidP="00E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350F0A" w:rsidRPr="00031D01" w14:paraId="3A5C2F3D" w14:textId="77777777" w:rsidTr="00181B12">
        <w:trPr>
          <w:trHeight w:val="20"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B8326" w14:textId="77777777" w:rsidR="00350F0A" w:rsidRPr="00031D01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A2FEAD" w14:textId="7340C213" w:rsidR="00350F0A" w:rsidRPr="00031D01" w:rsidRDefault="00913FE7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60</w:t>
            </w:r>
            <w:r w:rsidR="002246F1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="00EE4EB3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</w:t>
            </w:r>
            <w:r w:rsidR="002246F1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1123B1" w14:textId="77777777" w:rsidR="00350F0A" w:rsidRPr="00031D01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93060F" w14:textId="55DB9BF7" w:rsidR="00350F0A" w:rsidRPr="00031D01" w:rsidRDefault="00913FE7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578</w:t>
            </w:r>
            <w:r w:rsidR="00EE4EB3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99</w:t>
            </w:r>
            <w:r w:rsidR="002246F1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</w:p>
        </w:tc>
      </w:tr>
    </w:tbl>
    <w:p w14:paraId="7D8CFD11" w14:textId="77777777" w:rsidR="00350F0A" w:rsidRPr="00031D01" w:rsidRDefault="00350F0A" w:rsidP="00350F0A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28"/>
          <w:szCs w:val="28"/>
          <w:lang w:bidi="th-TH"/>
        </w:rPr>
      </w:pPr>
    </w:p>
    <w:p w14:paraId="24D56113" w14:textId="39D2C729" w:rsidR="00350F0A" w:rsidRPr="00031D01" w:rsidRDefault="00350F0A" w:rsidP="00350F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="00EE4EB3" w:rsidRPr="00031D01">
        <w:rPr>
          <w:rFonts w:ascii="Angsana New" w:hAnsi="Angsana New" w:cs="Angsana New" w:hint="cs"/>
          <w:sz w:val="28"/>
          <w:szCs w:val="28"/>
          <w:cs/>
          <w:lang w:val="th-TH"/>
        </w:rPr>
        <w:t>กลุ่มบริษัท</w:t>
      </w:r>
      <w:r w:rsidRPr="00031D01">
        <w:rPr>
          <w:rFonts w:ascii="Angsana New" w:hAnsi="Angsana New" w:cs="Angsana New" w:hint="cs"/>
          <w:sz w:val="28"/>
          <w:szCs w:val="28"/>
          <w:cs/>
        </w:rPr>
        <w:t>มีระยะเวลาตั้งแต่</w:t>
      </w:r>
      <w:r w:rsidR="00EE4EB3"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="002246F1" w:rsidRPr="00031D01">
        <w:rPr>
          <w:rFonts w:ascii="Angsana New" w:hAnsi="Angsana New" w:cs="Angsana New" w:hint="cs"/>
          <w:sz w:val="28"/>
          <w:szCs w:val="28"/>
        </w:rPr>
        <w:t>21</w:t>
      </w:r>
      <w:r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Pr="00031D01">
        <w:rPr>
          <w:rFonts w:ascii="Angsana New" w:hAnsi="Angsana New" w:cs="Angsana New" w:hint="cs"/>
          <w:sz w:val="28"/>
          <w:szCs w:val="28"/>
          <w:cs/>
        </w:rPr>
        <w:t>วัน</w:t>
      </w:r>
      <w:r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ถึง </w:t>
      </w:r>
      <w:r w:rsidR="00913FE7" w:rsidRPr="00031D01">
        <w:rPr>
          <w:rFonts w:ascii="Angsana New" w:hAnsi="Angsana New" w:cs="Angsana New" w:hint="cs"/>
          <w:color w:val="000000" w:themeColor="text1"/>
          <w:sz w:val="28"/>
          <w:szCs w:val="28"/>
        </w:rPr>
        <w:t>60</w:t>
      </w:r>
      <w:r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Pr="00031D01">
        <w:rPr>
          <w:rFonts w:ascii="Angsana New" w:hAnsi="Angsana New" w:cs="Angsana New" w:hint="cs"/>
          <w:sz w:val="28"/>
          <w:szCs w:val="28"/>
          <w:cs/>
        </w:rPr>
        <w:t>วัน</w:t>
      </w:r>
    </w:p>
    <w:p w14:paraId="4CB78B35" w14:textId="4320BCB5" w:rsidR="00350F0A" w:rsidRPr="00031D01" w:rsidRDefault="00350F0A" w:rsidP="00EE4EB3">
      <w:pPr>
        <w:pStyle w:val="block"/>
        <w:spacing w:after="0" w:line="240" w:lineRule="auto"/>
        <w:ind w:left="0" w:right="-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66842F74" w14:textId="524742C2" w:rsidR="00804175" w:rsidRPr="00031D01" w:rsidRDefault="00804175" w:rsidP="002B54D5">
      <w:pPr>
        <w:pStyle w:val="Heading1"/>
        <w:keepLines/>
        <w:numPr>
          <w:ilvl w:val="0"/>
          <w:numId w:val="13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  <w:cs/>
          <w:lang w:val="th-TH"/>
        </w:rPr>
      </w:pPr>
      <w:r w:rsidRPr="00031D01"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  <w:r w:rsidR="004B34A7" w:rsidRPr="00031D01"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t xml:space="preserve"> </w:t>
      </w:r>
    </w:p>
    <w:p w14:paraId="1AC3D0CC" w14:textId="77777777" w:rsidR="00195AD7" w:rsidRPr="00031D01" w:rsidRDefault="00195AD7" w:rsidP="009777AF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28"/>
          <w:szCs w:val="28"/>
          <w:lang w:val="en-US" w:bidi="th-TH"/>
        </w:rPr>
      </w:pPr>
    </w:p>
    <w:tbl>
      <w:tblPr>
        <w:tblW w:w="90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46"/>
        <w:gridCol w:w="1619"/>
        <w:gridCol w:w="270"/>
        <w:gridCol w:w="1532"/>
      </w:tblGrid>
      <w:tr w:rsidR="00A75C8E" w:rsidRPr="00031D01" w14:paraId="1884D884" w14:textId="77777777" w:rsidTr="00181B12">
        <w:trPr>
          <w:trHeight w:val="659"/>
          <w:tblHeader/>
        </w:trPr>
        <w:tc>
          <w:tcPr>
            <w:tcW w:w="3113" w:type="pct"/>
            <w:vAlign w:val="bottom"/>
          </w:tcPr>
          <w:p w14:paraId="4F0EC937" w14:textId="591E3329" w:rsidR="00A75C8E" w:rsidRPr="00031D01" w:rsidRDefault="00A75C8E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246F1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BF2D0C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1379AA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BF2D0C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246F1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</w:t>
            </w:r>
            <w:r w:rsidR="00BF2D0C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56</w:t>
            </w:r>
            <w:r w:rsidR="002246F1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893" w:type="pct"/>
            <w:vAlign w:val="bottom"/>
          </w:tcPr>
          <w:p w14:paraId="3CE041CF" w14:textId="6D340BB1" w:rsidR="00A75C8E" w:rsidRPr="00031D01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9" w:type="pct"/>
            <w:vAlign w:val="bottom"/>
          </w:tcPr>
          <w:p w14:paraId="024979B8" w14:textId="77777777" w:rsidR="00A75C8E" w:rsidRPr="00031D01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pct"/>
            <w:vAlign w:val="bottom"/>
          </w:tcPr>
          <w:p w14:paraId="5F9A6D2E" w14:textId="77777777" w:rsidR="00A75C8E" w:rsidRPr="00031D01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509801E" w14:textId="13AA0EBD" w:rsidR="00A75C8E" w:rsidRPr="00031D01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A75C8E" w:rsidRPr="00031D01" w14:paraId="40A6F109" w14:textId="77777777" w:rsidTr="00181B12">
        <w:trPr>
          <w:tblHeader/>
        </w:trPr>
        <w:tc>
          <w:tcPr>
            <w:tcW w:w="3113" w:type="pct"/>
          </w:tcPr>
          <w:p w14:paraId="692671D5" w14:textId="77777777" w:rsidR="00A75C8E" w:rsidRPr="00031D01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87" w:type="pct"/>
            <w:gridSpan w:val="3"/>
          </w:tcPr>
          <w:p w14:paraId="3A71F3E8" w14:textId="6657E003" w:rsidR="00A75C8E" w:rsidRPr="00031D01" w:rsidRDefault="00A75C8E" w:rsidP="009777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77A9C"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A6C6C" w:rsidRPr="00031D01" w14:paraId="5938BD3B" w14:textId="77777777" w:rsidTr="00181B12">
        <w:tc>
          <w:tcPr>
            <w:tcW w:w="3113" w:type="pct"/>
          </w:tcPr>
          <w:p w14:paraId="60FE7E7B" w14:textId="30486DEF" w:rsidR="009A6C6C" w:rsidRPr="00031D01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93" w:type="pct"/>
            <w:vAlign w:val="bottom"/>
          </w:tcPr>
          <w:p w14:paraId="1E472F6B" w14:textId="3F1A6599" w:rsidR="009A6C6C" w:rsidRPr="00031D01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2BF2E394" w14:textId="77777777" w:rsidR="009A6C6C" w:rsidRPr="00031D01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44" w:type="pct"/>
          </w:tcPr>
          <w:p w14:paraId="20117817" w14:textId="77777777" w:rsidR="009A6C6C" w:rsidRPr="00031D01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A6C6C" w:rsidRPr="00031D01" w14:paraId="67B0BA7E" w14:textId="77777777" w:rsidTr="00181B12">
        <w:tc>
          <w:tcPr>
            <w:tcW w:w="3113" w:type="pct"/>
          </w:tcPr>
          <w:p w14:paraId="133818A3" w14:textId="17596DE6" w:rsidR="009A6C6C" w:rsidRPr="00031D01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893" w:type="pct"/>
          </w:tcPr>
          <w:p w14:paraId="62BC35A3" w14:textId="290651F5" w:rsidR="009A6C6C" w:rsidRPr="00031D01" w:rsidRDefault="002D3166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10,192</w:t>
            </w:r>
          </w:p>
        </w:tc>
        <w:tc>
          <w:tcPr>
            <w:tcW w:w="149" w:type="pct"/>
          </w:tcPr>
          <w:p w14:paraId="69628FD8" w14:textId="77777777" w:rsidR="009A6C6C" w:rsidRPr="00031D01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44" w:type="pct"/>
          </w:tcPr>
          <w:p w14:paraId="05354550" w14:textId="46AA842F" w:rsidR="009A6C6C" w:rsidRPr="00031D01" w:rsidRDefault="002D3166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10,192</w:t>
            </w:r>
          </w:p>
        </w:tc>
      </w:tr>
      <w:tr w:rsidR="009A6C6C" w:rsidRPr="00031D01" w14:paraId="2C99331D" w14:textId="77777777" w:rsidTr="00181B12">
        <w:tc>
          <w:tcPr>
            <w:tcW w:w="3113" w:type="pct"/>
          </w:tcPr>
          <w:p w14:paraId="480BF2C0" w14:textId="77777777" w:rsidR="009A6C6C" w:rsidRPr="00031D01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3" w:type="pct"/>
            <w:tcBorders>
              <w:top w:val="single" w:sz="4" w:space="0" w:color="auto"/>
              <w:bottom w:val="double" w:sz="4" w:space="0" w:color="auto"/>
            </w:tcBorders>
          </w:tcPr>
          <w:p w14:paraId="6786BCB0" w14:textId="3AB6C34A" w:rsidR="009A6C6C" w:rsidRPr="00031D01" w:rsidRDefault="002D3166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10,192</w:t>
            </w:r>
          </w:p>
        </w:tc>
        <w:tc>
          <w:tcPr>
            <w:tcW w:w="149" w:type="pct"/>
          </w:tcPr>
          <w:p w14:paraId="3701937D" w14:textId="77777777" w:rsidR="009A6C6C" w:rsidRPr="00031D01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</w:tcPr>
          <w:p w14:paraId="5283FD4C" w14:textId="514CA487" w:rsidR="009A6C6C" w:rsidRPr="00031D01" w:rsidRDefault="002D3166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10,192</w:t>
            </w:r>
          </w:p>
        </w:tc>
      </w:tr>
      <w:tr w:rsidR="009A6C6C" w:rsidRPr="00031D01" w14:paraId="744EC643" w14:textId="77777777" w:rsidTr="00181B12">
        <w:tc>
          <w:tcPr>
            <w:tcW w:w="3113" w:type="pct"/>
          </w:tcPr>
          <w:p w14:paraId="3C067089" w14:textId="77777777" w:rsidR="009A6C6C" w:rsidRPr="00031D01" w:rsidRDefault="009A6C6C" w:rsidP="009A6C6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" w:type="pct"/>
            <w:tcBorders>
              <w:top w:val="double" w:sz="4" w:space="0" w:color="auto"/>
            </w:tcBorders>
          </w:tcPr>
          <w:p w14:paraId="5E180CA9" w14:textId="77777777" w:rsidR="009A6C6C" w:rsidRPr="00031D01" w:rsidRDefault="009A6C6C" w:rsidP="009A6C6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5BAAA7E1" w14:textId="77777777" w:rsidR="009A6C6C" w:rsidRPr="00031D01" w:rsidRDefault="009A6C6C" w:rsidP="009A6C6C">
            <w:pPr>
              <w:pStyle w:val="NoSpacing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44" w:type="pct"/>
            <w:tcBorders>
              <w:top w:val="double" w:sz="4" w:space="0" w:color="auto"/>
            </w:tcBorders>
          </w:tcPr>
          <w:p w14:paraId="3CF73F93" w14:textId="77777777" w:rsidR="009A6C6C" w:rsidRPr="00031D01" w:rsidRDefault="009A6C6C" w:rsidP="009A6C6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6C6C" w:rsidRPr="00031D01" w14:paraId="510201CA" w14:textId="77777777" w:rsidTr="00181B12">
        <w:tc>
          <w:tcPr>
            <w:tcW w:w="3113" w:type="pct"/>
          </w:tcPr>
          <w:p w14:paraId="61DDA8A6" w14:textId="4162BA60" w:rsidR="009A6C6C" w:rsidRPr="00031D01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="006D7BC4"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893" w:type="pct"/>
          </w:tcPr>
          <w:p w14:paraId="0F9BC957" w14:textId="77777777" w:rsidR="009A6C6C" w:rsidRPr="00031D01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6687CAB2" w14:textId="77777777" w:rsidR="009A6C6C" w:rsidRPr="00031D01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44" w:type="pct"/>
          </w:tcPr>
          <w:p w14:paraId="0278026F" w14:textId="77777777" w:rsidR="009A6C6C" w:rsidRPr="00031D01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A6C6C" w:rsidRPr="00031D01" w14:paraId="0AB1B42E" w14:textId="77777777" w:rsidTr="00181B12">
        <w:tc>
          <w:tcPr>
            <w:tcW w:w="3113" w:type="pct"/>
          </w:tcPr>
          <w:p w14:paraId="146C9E5C" w14:textId="4049137B" w:rsidR="009A6C6C" w:rsidRPr="00031D01" w:rsidRDefault="00A9655B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93" w:type="pct"/>
          </w:tcPr>
          <w:p w14:paraId="2603E692" w14:textId="7758EEE8" w:rsidR="009A6C6C" w:rsidRPr="00031D01" w:rsidRDefault="002D3166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1,418,550</w:t>
            </w:r>
          </w:p>
        </w:tc>
        <w:tc>
          <w:tcPr>
            <w:tcW w:w="149" w:type="pct"/>
          </w:tcPr>
          <w:p w14:paraId="7EB13CE3" w14:textId="77777777" w:rsidR="009A6C6C" w:rsidRPr="00031D01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4" w:type="pct"/>
          </w:tcPr>
          <w:p w14:paraId="7079C61A" w14:textId="0C33EFE9" w:rsidR="009A6C6C" w:rsidRPr="00031D01" w:rsidRDefault="002D3166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1,418,550</w:t>
            </w:r>
          </w:p>
        </w:tc>
      </w:tr>
      <w:tr w:rsidR="009A6C6C" w:rsidRPr="00031D01" w14:paraId="33A771D2" w14:textId="77777777" w:rsidTr="00181B12">
        <w:tc>
          <w:tcPr>
            <w:tcW w:w="3113" w:type="pct"/>
          </w:tcPr>
          <w:p w14:paraId="4AC0957E" w14:textId="474E2724" w:rsidR="009A6C6C" w:rsidRPr="00031D01" w:rsidRDefault="00A9655B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893" w:type="pct"/>
          </w:tcPr>
          <w:p w14:paraId="5933D079" w14:textId="1B9BE455" w:rsidR="009A6C6C" w:rsidRPr="00031D01" w:rsidRDefault="002D3166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1,045,643</w:t>
            </w:r>
          </w:p>
        </w:tc>
        <w:tc>
          <w:tcPr>
            <w:tcW w:w="149" w:type="pct"/>
          </w:tcPr>
          <w:p w14:paraId="33D199A9" w14:textId="77777777" w:rsidR="009A6C6C" w:rsidRPr="00031D01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4" w:type="pct"/>
          </w:tcPr>
          <w:p w14:paraId="0B00AADC" w14:textId="0A9F10A1" w:rsidR="009A6C6C" w:rsidRPr="00031D01" w:rsidRDefault="002D3166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1,045,643</w:t>
            </w:r>
          </w:p>
        </w:tc>
      </w:tr>
      <w:tr w:rsidR="009A6C6C" w:rsidRPr="00031D01" w14:paraId="608C7F08" w14:textId="77777777" w:rsidTr="00181B12">
        <w:tc>
          <w:tcPr>
            <w:tcW w:w="3113" w:type="pct"/>
          </w:tcPr>
          <w:p w14:paraId="3BD5E052" w14:textId="08F252D1" w:rsidR="009A6C6C" w:rsidRPr="00031D01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B7B3D" w14:textId="5CE1D63C" w:rsidR="009A6C6C" w:rsidRPr="00031D01" w:rsidRDefault="002D3166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2,464,193</w:t>
            </w:r>
          </w:p>
        </w:tc>
        <w:tc>
          <w:tcPr>
            <w:tcW w:w="149" w:type="pct"/>
            <w:vAlign w:val="bottom"/>
          </w:tcPr>
          <w:p w14:paraId="2E8397A5" w14:textId="77777777" w:rsidR="009A6C6C" w:rsidRPr="00031D01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D6F89" w14:textId="25FE3A34" w:rsidR="009A6C6C" w:rsidRPr="00031D01" w:rsidRDefault="002D3166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2,464,193</w:t>
            </w:r>
          </w:p>
        </w:tc>
      </w:tr>
    </w:tbl>
    <w:p w14:paraId="1144178A" w14:textId="58A80796" w:rsidR="00350F0A" w:rsidRPr="00031D01" w:rsidRDefault="00350F0A" w:rsidP="00E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4137DE5B" w14:textId="175A333C" w:rsidR="003203C5" w:rsidRPr="00031D01" w:rsidRDefault="003203C5" w:rsidP="00E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7A6C4708" w14:textId="26EDEDA0" w:rsidR="003203C5" w:rsidRPr="00031D01" w:rsidRDefault="003203C5" w:rsidP="00E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10C1E660" w14:textId="77777777" w:rsidR="003203C5" w:rsidRPr="00031D01" w:rsidRDefault="003203C5" w:rsidP="00E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3D1401B5" w14:textId="3B58FB7A" w:rsidR="00AC32F2" w:rsidRPr="00031D01" w:rsidRDefault="00AC32F2" w:rsidP="00E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</w:rPr>
        <w:lastRenderedPageBreak/>
        <w:tab/>
      </w:r>
      <w:r w:rsidRPr="00031D01">
        <w:rPr>
          <w:rFonts w:ascii="Angsana New" w:hAnsi="Angsana New" w:cs="Angsana New" w:hint="cs"/>
          <w:i/>
          <w:iCs/>
          <w:sz w:val="28"/>
          <w:szCs w:val="28"/>
          <w:cs/>
        </w:rPr>
        <w:t>สัญญาใช้บริการขนส่งชิ้นงานโครงเหล็ก</w:t>
      </w:r>
    </w:p>
    <w:p w14:paraId="6C495B2C" w14:textId="77777777" w:rsidR="00AC32F2" w:rsidRPr="00031D01" w:rsidRDefault="00AC32F2" w:rsidP="00E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ab/>
      </w:r>
    </w:p>
    <w:p w14:paraId="5FB451D5" w14:textId="4BD96386" w:rsidR="00AC32F2" w:rsidRPr="00031D01" w:rsidRDefault="00AC32F2" w:rsidP="00775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 xml:space="preserve">บริษัทได้ทำสัญญาใช้บริการขนส่งชิ้นงานโครงเหล็กกับ </w:t>
      </w:r>
      <w:r w:rsidRPr="00031D01">
        <w:rPr>
          <w:rFonts w:ascii="Angsana New" w:hAnsi="Angsana New" w:cs="Angsana New" w:hint="cs"/>
          <w:sz w:val="28"/>
          <w:szCs w:val="28"/>
        </w:rPr>
        <w:t xml:space="preserve">MIHAMA STEEL LOGISTICS CO., LTD 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เพื่อรับบริการขนส่งทางเรือ โดยขนส่งสินค้าไปยังท่าเทียบเรือในประเทศญี่ปุ่น รวมไปถึงการประสานงานต่างๆกับลูกค้า </w:t>
      </w:r>
      <w:r w:rsidR="002669A9" w:rsidRPr="00031D01">
        <w:rPr>
          <w:rFonts w:ascii="Angsana New" w:hAnsi="Angsana New" w:cs="Angsana New" w:hint="cs"/>
          <w:sz w:val="28"/>
          <w:szCs w:val="28"/>
        </w:rPr>
        <w:br/>
      </w:r>
      <w:r w:rsidRPr="00031D01">
        <w:rPr>
          <w:rFonts w:ascii="Angsana New" w:hAnsi="Angsana New" w:cs="Angsana New" w:hint="cs"/>
          <w:sz w:val="28"/>
          <w:szCs w:val="28"/>
          <w:cs/>
        </w:rPr>
        <w:t>การให้บริการการจัดการขนถ่ายชิ้นงานและเก็บรักษาชิ้นงานจนกว่าจะส่งมอบ ตลอดจนค่าตรวจสอบและซ่อมแซมชิ้นงานเพิ่มเติมหากเกิดความผิดพลาดระหว่างขนส่ง โดยการกำหนดราคาขึ้นอยู่กับปริมาณน้ำหนักของการใช้บริการหรือ</w:t>
      </w:r>
      <w:r w:rsidR="008B01EB">
        <w:rPr>
          <w:rFonts w:ascii="Angsana New" w:hAnsi="Angsana New" w:cs="Angsana New"/>
          <w:sz w:val="28"/>
          <w:szCs w:val="28"/>
        </w:rPr>
        <w:br/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แต่ละจำนวนโครงการ ตามเงื่อนไขที่ระบุไว้ในสัญญาและปัจจัยการตลาดอื่นๆ ที่เกี่ยวข้อง ภายใต้เงื่อนไขในสัญญา ทั้งนี้ หากคู่สัญญาฝ่ายใดฝ่ายหนึ่งไม่มีความประสงค์ที่จะต่ออายุสัญญา ต้องทำหนังสือแจ้งให้คู่สัญญาอีกฝ่ายทราบล่วงหน้าเป็นลายลักษณ์อักษรไม่น้อยกว่า </w:t>
      </w:r>
      <w:r w:rsidR="00913FE7" w:rsidRPr="00031D01">
        <w:rPr>
          <w:rFonts w:ascii="Angsana New" w:hAnsi="Angsana New" w:cs="Angsana New" w:hint="cs"/>
          <w:sz w:val="28"/>
          <w:szCs w:val="28"/>
        </w:rPr>
        <w:t>6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 เดือน ก่อนวันสิ้นสุดของสัญญา</w:t>
      </w:r>
    </w:p>
    <w:p w14:paraId="367F4BF7" w14:textId="4C9214C7" w:rsidR="00AC32F2" w:rsidRPr="00031D01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="Angsana New" w:hAnsi="Angsana New" w:cs="Angsana New"/>
          <w:sz w:val="28"/>
          <w:szCs w:val="28"/>
        </w:rPr>
      </w:pPr>
    </w:p>
    <w:p w14:paraId="1B33EC2A" w14:textId="5394B852" w:rsidR="00AC32F2" w:rsidRPr="00031D01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031D01">
        <w:rPr>
          <w:rFonts w:ascii="Angsana New" w:hAnsi="Angsana New" w:cs="Angsana New" w:hint="cs"/>
          <w:i/>
          <w:iCs/>
          <w:sz w:val="28"/>
          <w:szCs w:val="28"/>
          <w:cs/>
        </w:rPr>
        <w:tab/>
        <w:t>สัญญาว่าจ้างตัวแทนหางาน</w:t>
      </w:r>
    </w:p>
    <w:p w14:paraId="0B6FFA6F" w14:textId="5582856E" w:rsidR="00AC32F2" w:rsidRPr="00031D01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081AD372" w14:textId="6DCBE225" w:rsidR="00A23416" w:rsidRPr="00031D01" w:rsidRDefault="00AC32F2" w:rsidP="00A23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i/>
          <w:iCs/>
          <w:sz w:val="28"/>
          <w:szCs w:val="28"/>
          <w:cs/>
        </w:rPr>
        <w:tab/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เมื่อวันที่ </w:t>
      </w:r>
      <w:r w:rsidR="002246F1" w:rsidRPr="00031D01">
        <w:rPr>
          <w:rFonts w:ascii="Angsana New" w:hAnsi="Angsana New" w:cs="Angsana New" w:hint="cs"/>
          <w:sz w:val="28"/>
          <w:szCs w:val="28"/>
        </w:rPr>
        <w:t>1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2246F1" w:rsidRPr="00031D01">
        <w:rPr>
          <w:rFonts w:ascii="Angsana New" w:hAnsi="Angsana New" w:cs="Angsana New" w:hint="cs"/>
          <w:sz w:val="28"/>
          <w:szCs w:val="28"/>
        </w:rPr>
        <w:t>2</w:t>
      </w:r>
      <w:r w:rsidR="00913FE7" w:rsidRPr="00031D01">
        <w:rPr>
          <w:rFonts w:ascii="Angsana New" w:hAnsi="Angsana New" w:cs="Angsana New" w:hint="cs"/>
          <w:sz w:val="28"/>
          <w:szCs w:val="28"/>
        </w:rPr>
        <w:t>56</w:t>
      </w:r>
      <w:r w:rsidR="002246F1" w:rsidRPr="00031D01">
        <w:rPr>
          <w:rFonts w:ascii="Angsana New" w:hAnsi="Angsana New" w:cs="Angsana New" w:hint="cs"/>
          <w:sz w:val="28"/>
          <w:szCs w:val="28"/>
        </w:rPr>
        <w:t>1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 บริษัทได้ทำสัญญาข้อตกลงการหางานกับบริษัท </w:t>
      </w:r>
      <w:r w:rsidRPr="00031D01">
        <w:rPr>
          <w:rFonts w:ascii="Angsana New" w:hAnsi="Angsana New" w:cs="Angsana New" w:hint="cs"/>
          <w:sz w:val="28"/>
          <w:szCs w:val="28"/>
        </w:rPr>
        <w:t xml:space="preserve">Creation Import Distribution Inc. </w:t>
      </w:r>
      <w:r w:rsidRPr="00031D01">
        <w:rPr>
          <w:rFonts w:ascii="Angsana New" w:hAnsi="Angsana New" w:cs="Angsana New" w:hint="cs"/>
          <w:sz w:val="28"/>
          <w:szCs w:val="28"/>
          <w:cs/>
        </w:rPr>
        <w:t>โดยบริษัทดังกล่าวจะเข้ามาเป็นตัวแทนของบริษัทในการเจรจากับลูกค้าใหม่ให้กับบริษัท โดยสัญญาดังกล่าวมีอัตราค่าบริการ</w:t>
      </w:r>
      <w:r w:rsidR="008B01EB">
        <w:rPr>
          <w:rFonts w:ascii="Angsana New" w:hAnsi="Angsana New" w:cs="Angsana New"/>
          <w:sz w:val="28"/>
          <w:szCs w:val="28"/>
        </w:rPr>
        <w:br/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ตามเงื่อนไขที่ระบุในสัญญา มีระยะเวลาของสัญญา </w:t>
      </w:r>
      <w:r w:rsidR="002246F1" w:rsidRPr="00031D01">
        <w:rPr>
          <w:rFonts w:ascii="Angsana New" w:hAnsi="Angsana New" w:cs="Angsana New" w:hint="cs"/>
          <w:sz w:val="28"/>
          <w:szCs w:val="28"/>
        </w:rPr>
        <w:t>2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 ปี ทั้งนี้หากคู่สัญญาฝ่ายใดฝ่ายหนึ่งมิได้แจ้งบอกเลิกล่วงหน้าไม่น้อยกว่า </w:t>
      </w:r>
      <w:r w:rsidR="002246F1" w:rsidRPr="00031D01">
        <w:rPr>
          <w:rFonts w:ascii="Angsana New" w:hAnsi="Angsana New" w:cs="Angsana New" w:hint="cs"/>
          <w:sz w:val="28"/>
          <w:szCs w:val="28"/>
        </w:rPr>
        <w:t>3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 เดือน ให้ถือว่าข้อกำหนดนี้ขยายเวลาออกไป</w:t>
      </w:r>
    </w:p>
    <w:p w14:paraId="0D0596B5" w14:textId="138C84DA" w:rsidR="006730D2" w:rsidRPr="00031D01" w:rsidRDefault="006730D2" w:rsidP="00332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4BB906FF" w14:textId="77777777" w:rsidR="00332313" w:rsidRPr="00031D01" w:rsidRDefault="00332313" w:rsidP="00332313">
      <w:pPr>
        <w:pStyle w:val="Heading1"/>
        <w:keepLines/>
        <w:numPr>
          <w:ilvl w:val="0"/>
          <w:numId w:val="13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color w:val="365F91" w:themeColor="accent1" w:themeShade="BF"/>
          <w:sz w:val="28"/>
          <w:szCs w:val="28"/>
          <w:u w:val="none"/>
          <w:lang w:val="th-TH"/>
        </w:rPr>
      </w:pPr>
      <w:r w:rsidRPr="00031D01"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t xml:space="preserve">เหตุการณ์ภายหลังรอบระยะเวลารายงาน </w:t>
      </w:r>
    </w:p>
    <w:p w14:paraId="49FDE1F4" w14:textId="77777777" w:rsidR="00332313" w:rsidRPr="00031D01" w:rsidRDefault="00332313" w:rsidP="00332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392D20C0" w14:textId="36B83388" w:rsidR="00332313" w:rsidRPr="0077520F" w:rsidRDefault="00933461" w:rsidP="00573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ในการประชุมคณะกรรมการ</w:t>
      </w:r>
      <w:r w:rsidR="0077520F" w:rsidRPr="0077520F">
        <w:rPr>
          <w:rFonts w:ascii="Angsana New" w:hAnsi="Angsana New" w:cs="Angsana New"/>
          <w:sz w:val="28"/>
          <w:szCs w:val="28"/>
          <w:cs/>
        </w:rPr>
        <w:t>บริษัท</w:t>
      </w:r>
      <w:r>
        <w:rPr>
          <w:rFonts w:ascii="Angsana New" w:hAnsi="Angsana New" w:cs="Angsana New" w:hint="cs"/>
          <w:sz w:val="28"/>
          <w:szCs w:val="28"/>
          <w:cs/>
        </w:rPr>
        <w:t xml:space="preserve"> เมื่อวันที่ </w:t>
      </w:r>
      <w:r>
        <w:rPr>
          <w:rFonts w:ascii="Angsana New" w:hAnsi="Angsana New" w:cs="Angsana New"/>
          <w:sz w:val="28"/>
          <w:szCs w:val="28"/>
        </w:rPr>
        <w:t xml:space="preserve">26 </w:t>
      </w:r>
      <w:r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>
        <w:rPr>
          <w:rFonts w:ascii="Angsana New" w:hAnsi="Angsana New" w:cs="Angsana New"/>
          <w:sz w:val="28"/>
          <w:szCs w:val="28"/>
        </w:rPr>
        <w:t xml:space="preserve">2563 </w:t>
      </w:r>
      <w:r>
        <w:rPr>
          <w:rFonts w:ascii="Angsana New" w:hAnsi="Angsana New" w:cs="Angsana New" w:hint="cs"/>
          <w:sz w:val="28"/>
          <w:szCs w:val="28"/>
          <w:cs/>
        </w:rPr>
        <w:t>คณะกรรมการได้มีมติอนุมัติ</w:t>
      </w:r>
      <w:r w:rsidR="0057370D">
        <w:rPr>
          <w:rFonts w:ascii="Angsana New" w:hAnsi="Angsana New" w:cs="Angsana New" w:hint="cs"/>
          <w:sz w:val="28"/>
          <w:szCs w:val="28"/>
          <w:cs/>
        </w:rPr>
        <w:t>การ</w:t>
      </w:r>
      <w:r w:rsidR="0077520F" w:rsidRPr="0077520F">
        <w:rPr>
          <w:rFonts w:ascii="Angsana New" w:hAnsi="Angsana New" w:cs="Angsana New"/>
          <w:sz w:val="28"/>
          <w:szCs w:val="28"/>
          <w:cs/>
        </w:rPr>
        <w:t>ลดทุนที่ออกและเรียกชำระแล้ว</w:t>
      </w:r>
      <w:r w:rsidR="0057370D"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77520F" w:rsidRPr="0077520F">
        <w:rPr>
          <w:rFonts w:ascii="Angsana New" w:hAnsi="Angsana New" w:cs="Angsana New"/>
          <w:sz w:val="28"/>
          <w:szCs w:val="28"/>
          <w:cs/>
        </w:rPr>
        <w:t xml:space="preserve"> </w:t>
      </w:r>
      <w:r w:rsidR="00A9024F" w:rsidRPr="00A9024F">
        <w:rPr>
          <w:rFonts w:ascii="Angsana New" w:hAnsi="Angsana New" w:cs="Angsana New"/>
          <w:sz w:val="28"/>
          <w:szCs w:val="28"/>
        </w:rPr>
        <w:t>2</w:t>
      </w:r>
      <w:r w:rsidR="0057370D">
        <w:rPr>
          <w:rFonts w:ascii="Angsana New" w:hAnsi="Angsana New" w:cs="Angsana New"/>
          <w:sz w:val="28"/>
          <w:szCs w:val="28"/>
        </w:rPr>
        <w:t>3</w:t>
      </w:r>
      <w:r w:rsidR="0077520F" w:rsidRPr="0077520F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="00DC6544">
        <w:rPr>
          <w:rFonts w:ascii="Angsana New" w:hAnsi="Angsana New" w:cs="Angsana New"/>
          <w:sz w:val="28"/>
          <w:szCs w:val="28"/>
          <w:cs/>
        </w:rPr>
        <w:t xml:space="preserve"> </w:t>
      </w:r>
      <w:r w:rsidR="0077520F" w:rsidRPr="0077520F">
        <w:rPr>
          <w:rFonts w:ascii="Angsana New" w:hAnsi="Angsana New" w:cs="Angsana New"/>
          <w:sz w:val="28"/>
          <w:szCs w:val="28"/>
          <w:cs/>
        </w:rPr>
        <w:t xml:space="preserve">จาก </w:t>
      </w:r>
      <w:r w:rsidR="00A9024F" w:rsidRPr="00A9024F">
        <w:rPr>
          <w:rFonts w:ascii="Angsana New" w:hAnsi="Angsana New" w:cs="Angsana New"/>
          <w:sz w:val="28"/>
          <w:szCs w:val="28"/>
        </w:rPr>
        <w:t>500</w:t>
      </w:r>
      <w:r w:rsidR="0077520F" w:rsidRPr="0077520F">
        <w:rPr>
          <w:rFonts w:ascii="Angsana New" w:hAnsi="Angsana New" w:cs="Angsana New"/>
          <w:sz w:val="28"/>
          <w:szCs w:val="28"/>
          <w:cs/>
        </w:rPr>
        <w:t xml:space="preserve"> ล้านบาทเป็น </w:t>
      </w:r>
      <w:r w:rsidR="00A9024F" w:rsidRPr="00A9024F">
        <w:rPr>
          <w:rFonts w:ascii="Angsana New" w:hAnsi="Angsana New" w:cs="Angsana New"/>
          <w:sz w:val="28"/>
          <w:szCs w:val="28"/>
        </w:rPr>
        <w:t>477</w:t>
      </w:r>
      <w:r w:rsidR="0077520F" w:rsidRPr="0077520F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="002706A5" w:rsidRPr="002706A5">
        <w:rPr>
          <w:rFonts w:ascii="Angsana New" w:hAnsi="Angsana New" w:cs="Angsana New"/>
          <w:sz w:val="28"/>
          <w:szCs w:val="28"/>
          <w:cs/>
        </w:rPr>
        <w:t>โดยการตัดหุ้น</w:t>
      </w:r>
      <w:r w:rsidR="002706A5">
        <w:rPr>
          <w:rFonts w:ascii="Angsana New" w:hAnsi="Angsana New" w:cs="Angsana New"/>
          <w:sz w:val="28"/>
          <w:szCs w:val="28"/>
          <w:cs/>
        </w:rPr>
        <w:t>ทุ</w:t>
      </w:r>
      <w:r w:rsidR="0057370D">
        <w:rPr>
          <w:rFonts w:ascii="Angsana New" w:hAnsi="Angsana New" w:cs="Angsana New" w:hint="cs"/>
          <w:sz w:val="28"/>
          <w:szCs w:val="28"/>
          <w:cs/>
        </w:rPr>
        <w:t>น</w:t>
      </w:r>
      <w:r w:rsidR="002706A5" w:rsidRPr="002706A5">
        <w:rPr>
          <w:rFonts w:ascii="Angsana New" w:hAnsi="Angsana New" w:cs="Angsana New"/>
          <w:sz w:val="28"/>
          <w:szCs w:val="28"/>
          <w:cs/>
        </w:rPr>
        <w:t>ซื้อคืน</w:t>
      </w:r>
      <w:r w:rsidR="002706A5">
        <w:rPr>
          <w:rFonts w:ascii="Angsana New" w:hAnsi="Angsana New" w:cs="Angsana New"/>
          <w:sz w:val="28"/>
          <w:szCs w:val="28"/>
          <w:cs/>
        </w:rPr>
        <w:t>และยังไม่ได้จำหน่าย</w:t>
      </w:r>
      <w:r w:rsidR="0077520F" w:rsidRPr="0077520F">
        <w:rPr>
          <w:rFonts w:ascii="Angsana New" w:hAnsi="Angsana New" w:cs="Angsana New"/>
          <w:sz w:val="28"/>
          <w:szCs w:val="28"/>
          <w:cs/>
        </w:rPr>
        <w:t xml:space="preserve">จำนวน </w:t>
      </w:r>
      <w:r w:rsidR="00A9024F" w:rsidRPr="00A9024F">
        <w:rPr>
          <w:rFonts w:ascii="Angsana New" w:hAnsi="Angsana New" w:cs="Angsana New"/>
          <w:sz w:val="28"/>
          <w:szCs w:val="28"/>
        </w:rPr>
        <w:t>2</w:t>
      </w:r>
      <w:r w:rsidR="0057370D">
        <w:rPr>
          <w:rFonts w:ascii="Angsana New" w:hAnsi="Angsana New" w:cs="Angsana New"/>
          <w:sz w:val="28"/>
          <w:szCs w:val="28"/>
        </w:rPr>
        <w:t>3</w:t>
      </w:r>
      <w:r w:rsidR="0077520F" w:rsidRPr="0077520F">
        <w:rPr>
          <w:rFonts w:ascii="Angsana New" w:hAnsi="Angsana New" w:cs="Angsana New"/>
          <w:sz w:val="28"/>
          <w:szCs w:val="28"/>
          <w:cs/>
        </w:rPr>
        <w:t xml:space="preserve"> ล้านหุ้นในราคาหุ้นละ </w:t>
      </w:r>
      <w:r w:rsidR="00A9024F" w:rsidRPr="00A9024F">
        <w:rPr>
          <w:rFonts w:ascii="Angsana New" w:hAnsi="Angsana New" w:cs="Angsana New"/>
          <w:sz w:val="28"/>
          <w:szCs w:val="28"/>
        </w:rPr>
        <w:t>1</w:t>
      </w:r>
      <w:r w:rsidR="0077520F" w:rsidRPr="0077520F">
        <w:rPr>
          <w:rFonts w:ascii="Angsana New" w:hAnsi="Angsana New" w:cs="Angsana New"/>
          <w:sz w:val="28"/>
          <w:szCs w:val="28"/>
          <w:cs/>
        </w:rPr>
        <w:t xml:space="preserve"> บาท</w:t>
      </w:r>
      <w:r w:rsidR="00F32AE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7520F" w:rsidRPr="0077520F">
        <w:rPr>
          <w:rFonts w:ascii="Angsana New" w:hAnsi="Angsana New" w:cs="Angsana New"/>
          <w:sz w:val="28"/>
          <w:szCs w:val="28"/>
          <w:cs/>
        </w:rPr>
        <w:t>รวม</w:t>
      </w:r>
      <w:r w:rsidR="00F32AE5">
        <w:rPr>
          <w:rFonts w:ascii="Angsana New" w:hAnsi="Angsana New" w:cs="Angsana New" w:hint="cs"/>
          <w:sz w:val="28"/>
          <w:szCs w:val="28"/>
          <w:cs/>
        </w:rPr>
        <w:t>เป็นจำนวนเงิน</w:t>
      </w:r>
      <w:r w:rsidR="0077520F" w:rsidRPr="0077520F">
        <w:rPr>
          <w:rFonts w:ascii="Angsana New" w:hAnsi="Angsana New" w:cs="Angsana New"/>
          <w:sz w:val="28"/>
          <w:szCs w:val="28"/>
          <w:cs/>
        </w:rPr>
        <w:t xml:space="preserve"> </w:t>
      </w:r>
      <w:r w:rsidR="00A9024F" w:rsidRPr="00A9024F">
        <w:rPr>
          <w:rFonts w:ascii="Angsana New" w:hAnsi="Angsana New" w:cs="Angsana New"/>
          <w:sz w:val="28"/>
          <w:szCs w:val="28"/>
        </w:rPr>
        <w:t>2</w:t>
      </w:r>
      <w:r w:rsidR="0057370D">
        <w:rPr>
          <w:rFonts w:ascii="Angsana New" w:hAnsi="Angsana New" w:cs="Angsana New"/>
          <w:sz w:val="28"/>
          <w:szCs w:val="28"/>
        </w:rPr>
        <w:t>3</w:t>
      </w:r>
      <w:r w:rsidR="0077520F" w:rsidRPr="0077520F">
        <w:rPr>
          <w:rFonts w:ascii="Angsana New" w:hAnsi="Angsana New" w:cs="Angsana New"/>
          <w:sz w:val="28"/>
          <w:szCs w:val="28"/>
          <w:cs/>
        </w:rPr>
        <w:t xml:space="preserve"> ล้านบาท บริษัทได้จดทะเบียน</w:t>
      </w:r>
      <w:r w:rsidR="00F32AE5">
        <w:rPr>
          <w:rFonts w:ascii="Angsana New" w:hAnsi="Angsana New" w:cs="Angsana New" w:hint="cs"/>
          <w:sz w:val="28"/>
          <w:szCs w:val="28"/>
          <w:cs/>
        </w:rPr>
        <w:t>การลดทุนดังกล่าว</w:t>
      </w:r>
      <w:r w:rsidR="0077520F" w:rsidRPr="0077520F">
        <w:rPr>
          <w:rFonts w:ascii="Angsana New" w:hAnsi="Angsana New" w:cs="Angsana New"/>
          <w:sz w:val="28"/>
          <w:szCs w:val="28"/>
          <w:cs/>
        </w:rPr>
        <w:t>กับกระทรวงพาณิชย์</w:t>
      </w:r>
      <w:r w:rsidR="00F32AE5">
        <w:rPr>
          <w:rFonts w:ascii="Angsana New" w:hAnsi="Angsana New" w:cs="Angsana New" w:hint="cs"/>
          <w:sz w:val="28"/>
          <w:szCs w:val="28"/>
          <w:cs/>
        </w:rPr>
        <w:t>แล้ว</w:t>
      </w:r>
      <w:r w:rsidR="0057370D">
        <w:rPr>
          <w:rFonts w:ascii="Angsana New" w:hAnsi="Angsana New" w:cs="Angsana New"/>
          <w:sz w:val="28"/>
          <w:szCs w:val="28"/>
        </w:rPr>
        <w:t xml:space="preserve"> </w:t>
      </w:r>
      <w:r w:rsidR="0077520F" w:rsidRPr="0077520F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A9024F" w:rsidRPr="00A9024F">
        <w:rPr>
          <w:rFonts w:ascii="Angsana New" w:hAnsi="Angsana New" w:cs="Angsana New"/>
          <w:sz w:val="28"/>
          <w:szCs w:val="28"/>
        </w:rPr>
        <w:t>9</w:t>
      </w:r>
      <w:r w:rsidR="0077520F" w:rsidRPr="0077520F">
        <w:rPr>
          <w:rFonts w:ascii="Angsana New" w:hAnsi="Angsana New" w:cs="Angsana New"/>
          <w:sz w:val="28"/>
          <w:szCs w:val="28"/>
          <w:cs/>
        </w:rPr>
        <w:t xml:space="preserve"> ตุลาคม </w:t>
      </w:r>
      <w:r w:rsidR="00A9024F" w:rsidRPr="00A9024F">
        <w:rPr>
          <w:rFonts w:ascii="Angsana New" w:hAnsi="Angsana New" w:cs="Angsana New"/>
          <w:sz w:val="28"/>
          <w:szCs w:val="28"/>
        </w:rPr>
        <w:t>256</w:t>
      </w:r>
      <w:r w:rsidR="0057370D">
        <w:rPr>
          <w:rFonts w:ascii="Angsana New" w:hAnsi="Angsana New" w:cs="Angsana New"/>
          <w:sz w:val="28"/>
          <w:szCs w:val="28"/>
        </w:rPr>
        <w:t>3</w:t>
      </w:r>
    </w:p>
    <w:p w14:paraId="10D16269" w14:textId="2BD22DA0" w:rsidR="00332313" w:rsidRPr="00031D01" w:rsidRDefault="00332313" w:rsidP="00332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  <w:cs/>
        </w:rPr>
      </w:pPr>
      <w:r w:rsidRPr="00031D01">
        <w:rPr>
          <w:rFonts w:ascii="Angsana New" w:hAnsi="Angsana New" w:cs="Angsana New"/>
          <w:sz w:val="28"/>
          <w:szCs w:val="28"/>
          <w:cs/>
          <w:lang w:val="th-TH"/>
        </w:rPr>
        <w:br w:type="page"/>
      </w:r>
    </w:p>
    <w:p w14:paraId="294D91CD" w14:textId="1D5CD289" w:rsidR="00CE0B52" w:rsidRPr="00031D01" w:rsidRDefault="00F55BAA" w:rsidP="002B54D5">
      <w:pPr>
        <w:pStyle w:val="Heading1"/>
        <w:keepLines/>
        <w:numPr>
          <w:ilvl w:val="0"/>
          <w:numId w:val="13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color w:val="365F91" w:themeColor="accent1" w:themeShade="BF"/>
          <w:sz w:val="28"/>
          <w:szCs w:val="28"/>
          <w:u w:val="none"/>
          <w:lang w:val="th-TH"/>
        </w:rPr>
      </w:pPr>
      <w:r w:rsidRPr="00031D01"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lastRenderedPageBreak/>
        <w:t>งบการเงินในสกุลเงินที่ใช้ในการดำเนินงาน</w:t>
      </w:r>
    </w:p>
    <w:p w14:paraId="0CB63EBC" w14:textId="46917A61" w:rsidR="00CE0B52" w:rsidRPr="00031D01" w:rsidRDefault="00CE0B52" w:rsidP="00CE0B52">
      <w:pPr>
        <w:rPr>
          <w:rFonts w:ascii="Angsana New" w:hAnsi="Angsana New" w:cs="Angsana New"/>
          <w:sz w:val="28"/>
          <w:szCs w:val="28"/>
          <w:lang w:val="th-TH"/>
        </w:rPr>
      </w:pPr>
    </w:p>
    <w:p w14:paraId="2F74F7CD" w14:textId="385A8493" w:rsidR="002669A9" w:rsidRPr="00031D01" w:rsidRDefault="000D542A" w:rsidP="00C305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031D01">
        <w:rPr>
          <w:rFonts w:ascii="Angsana New" w:hAnsi="Angsana New" w:hint="cs"/>
          <w:sz w:val="28"/>
          <w:szCs w:val="28"/>
          <w:cs/>
        </w:rPr>
        <w:t xml:space="preserve">งบแสดงฐานะการเงิน ณ วันที่ </w:t>
      </w:r>
      <w:r w:rsidR="002246F1" w:rsidRPr="00031D01">
        <w:rPr>
          <w:rFonts w:ascii="Angsana New" w:hAnsi="Angsana New" w:hint="cs"/>
          <w:sz w:val="28"/>
          <w:szCs w:val="28"/>
        </w:rPr>
        <w:t>3</w:t>
      </w:r>
      <w:r w:rsidR="00BF2D0C" w:rsidRPr="00031D01">
        <w:rPr>
          <w:rFonts w:ascii="Angsana New" w:hAnsi="Angsana New" w:hint="cs"/>
          <w:sz w:val="28"/>
          <w:szCs w:val="28"/>
        </w:rPr>
        <w:t xml:space="preserve">0 </w:t>
      </w:r>
      <w:r w:rsidR="001379AA" w:rsidRPr="00031D01">
        <w:rPr>
          <w:rFonts w:ascii="Angsana New" w:hAnsi="Angsana New" w:hint="cs"/>
          <w:sz w:val="28"/>
          <w:szCs w:val="28"/>
          <w:cs/>
        </w:rPr>
        <w:t>กันยายน</w:t>
      </w:r>
      <w:r w:rsidR="00BF2D0C" w:rsidRPr="00031D01">
        <w:rPr>
          <w:rFonts w:ascii="Angsana New" w:hAnsi="Angsana New" w:hint="cs"/>
          <w:sz w:val="28"/>
          <w:szCs w:val="28"/>
          <w:cs/>
        </w:rPr>
        <w:t xml:space="preserve"> </w:t>
      </w:r>
      <w:r w:rsidR="002246F1" w:rsidRPr="00031D01">
        <w:rPr>
          <w:rFonts w:ascii="Angsana New" w:hAnsi="Angsana New" w:hint="cs"/>
          <w:sz w:val="28"/>
          <w:szCs w:val="28"/>
        </w:rPr>
        <w:t>2</w:t>
      </w:r>
      <w:r w:rsidR="00BF2D0C" w:rsidRPr="00031D01">
        <w:rPr>
          <w:rFonts w:ascii="Angsana New" w:hAnsi="Angsana New" w:hint="cs"/>
          <w:sz w:val="28"/>
          <w:szCs w:val="28"/>
        </w:rPr>
        <w:t>56</w:t>
      </w:r>
      <w:r w:rsidR="002246F1" w:rsidRPr="00031D01">
        <w:rPr>
          <w:rFonts w:ascii="Angsana New" w:hAnsi="Angsana New" w:hint="cs"/>
          <w:sz w:val="28"/>
          <w:szCs w:val="28"/>
        </w:rPr>
        <w:t>3</w:t>
      </w:r>
      <w:r w:rsidRPr="00031D01">
        <w:rPr>
          <w:rFonts w:ascii="Angsana New" w:hAnsi="Angsana New" w:hint="cs"/>
          <w:sz w:val="28"/>
          <w:szCs w:val="28"/>
        </w:rPr>
        <w:t xml:space="preserve"> </w:t>
      </w:r>
      <w:r w:rsidRPr="00031D01">
        <w:rPr>
          <w:rFonts w:ascii="Angsana New" w:hAnsi="Angsana New" w:hint="cs"/>
          <w:sz w:val="28"/>
          <w:szCs w:val="28"/>
          <w:cs/>
        </w:rPr>
        <w:t xml:space="preserve">และ </w:t>
      </w:r>
      <w:r w:rsidR="002246F1" w:rsidRPr="00031D01">
        <w:rPr>
          <w:rFonts w:ascii="Angsana New" w:hAnsi="Angsana New" w:hint="cs"/>
          <w:sz w:val="28"/>
          <w:szCs w:val="28"/>
        </w:rPr>
        <w:t>31</w:t>
      </w:r>
      <w:r w:rsidRPr="00031D01">
        <w:rPr>
          <w:rFonts w:ascii="Angsana New" w:hAnsi="Angsana New" w:hint="cs"/>
          <w:sz w:val="28"/>
          <w:szCs w:val="28"/>
        </w:rPr>
        <w:t xml:space="preserve"> </w:t>
      </w:r>
      <w:r w:rsidRPr="00031D0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246F1" w:rsidRPr="00031D01">
        <w:rPr>
          <w:rFonts w:ascii="Angsana New" w:hAnsi="Angsana New" w:hint="cs"/>
          <w:sz w:val="28"/>
          <w:szCs w:val="28"/>
        </w:rPr>
        <w:t>2</w:t>
      </w:r>
      <w:r w:rsidR="00913FE7" w:rsidRPr="00031D01">
        <w:rPr>
          <w:rFonts w:ascii="Angsana New" w:hAnsi="Angsana New" w:hint="cs"/>
          <w:sz w:val="28"/>
          <w:szCs w:val="28"/>
        </w:rPr>
        <w:t>56</w:t>
      </w:r>
      <w:r w:rsidR="002246F1" w:rsidRPr="00031D01">
        <w:rPr>
          <w:rFonts w:ascii="Angsana New" w:hAnsi="Angsana New" w:hint="cs"/>
          <w:sz w:val="28"/>
          <w:szCs w:val="28"/>
        </w:rPr>
        <w:t>2</w:t>
      </w:r>
      <w:r w:rsidRPr="00031D01">
        <w:rPr>
          <w:rFonts w:ascii="Angsana New" w:hAnsi="Angsana New" w:hint="cs"/>
          <w:sz w:val="28"/>
          <w:szCs w:val="28"/>
        </w:rPr>
        <w:t xml:space="preserve"> </w:t>
      </w:r>
      <w:r w:rsidRPr="00031D01">
        <w:rPr>
          <w:rFonts w:ascii="Angsana New" w:hAnsi="Angsana New" w:hint="cs"/>
          <w:sz w:val="28"/>
          <w:szCs w:val="28"/>
          <w:cs/>
        </w:rPr>
        <w:t>และงบกำไรขาดทุนเบ็ดเสร็จสำหรับงวด</w:t>
      </w:r>
      <w:r w:rsidR="00A14A5F" w:rsidRPr="00031D01">
        <w:rPr>
          <w:rFonts w:ascii="Angsana New" w:hAnsi="Angsana New" w:hint="cs"/>
          <w:sz w:val="28"/>
          <w:szCs w:val="28"/>
        </w:rPr>
        <w:br/>
      </w:r>
      <w:r w:rsidRPr="00031D01">
        <w:rPr>
          <w:rFonts w:ascii="Angsana New" w:hAnsi="Angsana New" w:hint="cs"/>
          <w:sz w:val="28"/>
          <w:szCs w:val="28"/>
          <w:cs/>
        </w:rPr>
        <w:t>สามเดือน</w:t>
      </w:r>
      <w:r w:rsidR="00501027" w:rsidRPr="00031D01">
        <w:rPr>
          <w:rFonts w:ascii="Angsana New" w:hAnsi="Angsana New" w:hint="cs"/>
          <w:sz w:val="28"/>
          <w:szCs w:val="28"/>
          <w:cs/>
        </w:rPr>
        <w:t>และ</w:t>
      </w:r>
      <w:r w:rsidR="001379AA" w:rsidRPr="00031D01">
        <w:rPr>
          <w:rFonts w:ascii="Angsana New" w:hAnsi="Angsana New" w:hint="cs"/>
          <w:sz w:val="28"/>
          <w:szCs w:val="28"/>
          <w:cs/>
        </w:rPr>
        <w:t>เก้าเดือน</w:t>
      </w:r>
      <w:r w:rsidR="00501027" w:rsidRPr="00031D01">
        <w:rPr>
          <w:rFonts w:ascii="Angsana New" w:hAnsi="Angsana New" w:hint="cs"/>
          <w:sz w:val="28"/>
          <w:szCs w:val="28"/>
          <w:cs/>
        </w:rPr>
        <w:t>สิ้น</w:t>
      </w:r>
      <w:r w:rsidRPr="00031D01">
        <w:rPr>
          <w:rFonts w:ascii="Angsana New" w:hAnsi="Angsana New" w:hint="cs"/>
          <w:sz w:val="28"/>
          <w:szCs w:val="28"/>
          <w:cs/>
        </w:rPr>
        <w:t xml:space="preserve">สุดวันที่ </w:t>
      </w:r>
      <w:r w:rsidR="002246F1" w:rsidRPr="00031D01">
        <w:rPr>
          <w:rFonts w:ascii="Angsana New" w:hAnsi="Angsana New" w:hint="cs"/>
          <w:sz w:val="28"/>
          <w:szCs w:val="28"/>
        </w:rPr>
        <w:t>3</w:t>
      </w:r>
      <w:r w:rsidR="00BF2D0C" w:rsidRPr="00031D01">
        <w:rPr>
          <w:rFonts w:ascii="Angsana New" w:hAnsi="Angsana New" w:hint="cs"/>
          <w:sz w:val="28"/>
          <w:szCs w:val="28"/>
        </w:rPr>
        <w:t xml:space="preserve">0 </w:t>
      </w:r>
      <w:r w:rsidR="001379AA" w:rsidRPr="00031D01">
        <w:rPr>
          <w:rFonts w:ascii="Angsana New" w:hAnsi="Angsana New" w:hint="cs"/>
          <w:sz w:val="28"/>
          <w:szCs w:val="28"/>
          <w:cs/>
        </w:rPr>
        <w:t>กันยายน</w:t>
      </w:r>
      <w:r w:rsidR="00BF2D0C" w:rsidRPr="00031D01">
        <w:rPr>
          <w:rFonts w:ascii="Angsana New" w:hAnsi="Angsana New" w:hint="cs"/>
          <w:sz w:val="28"/>
          <w:szCs w:val="28"/>
          <w:cs/>
        </w:rPr>
        <w:t xml:space="preserve"> </w:t>
      </w:r>
      <w:r w:rsidR="002246F1" w:rsidRPr="00031D01">
        <w:rPr>
          <w:rFonts w:ascii="Angsana New" w:hAnsi="Angsana New" w:hint="cs"/>
          <w:sz w:val="28"/>
          <w:szCs w:val="28"/>
        </w:rPr>
        <w:t>2</w:t>
      </w:r>
      <w:r w:rsidR="00BF2D0C" w:rsidRPr="00031D01">
        <w:rPr>
          <w:rFonts w:ascii="Angsana New" w:hAnsi="Angsana New" w:hint="cs"/>
          <w:sz w:val="28"/>
          <w:szCs w:val="28"/>
        </w:rPr>
        <w:t>56</w:t>
      </w:r>
      <w:r w:rsidR="002246F1" w:rsidRPr="00031D01">
        <w:rPr>
          <w:rFonts w:ascii="Angsana New" w:hAnsi="Angsana New" w:hint="cs"/>
          <w:sz w:val="28"/>
          <w:szCs w:val="28"/>
        </w:rPr>
        <w:t>3</w:t>
      </w:r>
      <w:r w:rsidRPr="00031D01">
        <w:rPr>
          <w:rFonts w:ascii="Angsana New" w:hAnsi="Angsana New" w:hint="cs"/>
          <w:sz w:val="28"/>
          <w:szCs w:val="28"/>
          <w:cs/>
        </w:rPr>
        <w:t xml:space="preserve"> และ </w:t>
      </w:r>
      <w:r w:rsidR="002246F1" w:rsidRPr="00031D01">
        <w:rPr>
          <w:rFonts w:ascii="Angsana New" w:hAnsi="Angsana New" w:hint="cs"/>
          <w:sz w:val="28"/>
          <w:szCs w:val="28"/>
        </w:rPr>
        <w:t>2</w:t>
      </w:r>
      <w:r w:rsidR="00913FE7" w:rsidRPr="00031D01">
        <w:rPr>
          <w:rFonts w:ascii="Angsana New" w:hAnsi="Angsana New" w:hint="cs"/>
          <w:sz w:val="28"/>
          <w:szCs w:val="28"/>
        </w:rPr>
        <w:t>56</w:t>
      </w:r>
      <w:r w:rsidR="002246F1" w:rsidRPr="00031D01">
        <w:rPr>
          <w:rFonts w:ascii="Angsana New" w:hAnsi="Angsana New" w:hint="cs"/>
          <w:sz w:val="28"/>
          <w:szCs w:val="28"/>
        </w:rPr>
        <w:t>2</w:t>
      </w:r>
      <w:r w:rsidRPr="00031D01">
        <w:rPr>
          <w:rFonts w:ascii="Angsana New" w:hAnsi="Angsana New" w:hint="cs"/>
          <w:sz w:val="28"/>
          <w:szCs w:val="28"/>
          <w:cs/>
        </w:rPr>
        <w:t xml:space="preserve"> แสดงในสกุลเงินเยนญี่ปุ่น ซึ่งเป็นสกุลเงินที่ใช้ใน</w:t>
      </w:r>
      <w:r w:rsidR="00A14A5F" w:rsidRPr="00031D01">
        <w:rPr>
          <w:rFonts w:ascii="Angsana New" w:hAnsi="Angsana New" w:hint="cs"/>
          <w:sz w:val="28"/>
          <w:szCs w:val="28"/>
        </w:rPr>
        <w:br/>
      </w:r>
      <w:r w:rsidRPr="00031D01">
        <w:rPr>
          <w:rFonts w:ascii="Angsana New" w:hAnsi="Angsana New" w:hint="cs"/>
          <w:sz w:val="28"/>
          <w:szCs w:val="28"/>
          <w:cs/>
        </w:rPr>
        <w:t>การดำเนินงาน เนื่องจากรายการหลักในการซื้อขายสินค้าของบริษัทเป็นสกุลเงินเยนญี่ปุ่น โดยแสดงรายการดังนี้</w:t>
      </w:r>
    </w:p>
    <w:p w14:paraId="57AFE8E6" w14:textId="77777777" w:rsidR="006D7BC4" w:rsidRPr="00031D01" w:rsidRDefault="006D7BC4" w:rsidP="00C305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5"/>
        <w:gridCol w:w="1214"/>
        <w:gridCol w:w="195"/>
        <w:gridCol w:w="1293"/>
        <w:gridCol w:w="195"/>
        <w:gridCol w:w="1164"/>
        <w:gridCol w:w="185"/>
        <w:gridCol w:w="1259"/>
      </w:tblGrid>
      <w:tr w:rsidR="000D542A" w:rsidRPr="00031D01" w14:paraId="4609E2C4" w14:textId="77777777" w:rsidTr="003C3C32">
        <w:trPr>
          <w:cantSplit/>
          <w:trHeight w:val="39"/>
          <w:tblHeader/>
        </w:trPr>
        <w:tc>
          <w:tcPr>
            <w:tcW w:w="3585" w:type="dxa"/>
            <w:vAlign w:val="bottom"/>
          </w:tcPr>
          <w:p w14:paraId="1AF90EAA" w14:textId="77777777" w:rsidR="000D542A" w:rsidRPr="00031D01" w:rsidRDefault="000D542A" w:rsidP="003C3C32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24D9E010" w14:textId="1F65704F" w:rsidR="000D542A" w:rsidRPr="00031D01" w:rsidRDefault="000D542A" w:rsidP="003C3C3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95" w:type="dxa"/>
            <w:vAlign w:val="bottom"/>
          </w:tcPr>
          <w:p w14:paraId="55757C82" w14:textId="77777777" w:rsidR="000D542A" w:rsidRPr="00031D01" w:rsidRDefault="000D542A" w:rsidP="003C3C32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1FA63347" w14:textId="119241AC" w:rsidR="000D542A" w:rsidRPr="00031D01" w:rsidRDefault="000D542A" w:rsidP="003C3C3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D542A" w:rsidRPr="00031D01" w14:paraId="70AEB060" w14:textId="77777777" w:rsidTr="003C3C32">
        <w:trPr>
          <w:cantSplit/>
          <w:tblHeader/>
        </w:trPr>
        <w:tc>
          <w:tcPr>
            <w:tcW w:w="3585" w:type="dxa"/>
            <w:vAlign w:val="bottom"/>
          </w:tcPr>
          <w:p w14:paraId="044D46FC" w14:textId="77777777" w:rsidR="000D542A" w:rsidRPr="00031D01" w:rsidRDefault="000D542A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14:paraId="23A8D37E" w14:textId="4BDD39A7" w:rsidR="000D542A" w:rsidRPr="00031D01" w:rsidRDefault="000D542A" w:rsidP="003C3C32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214" w:type="dxa"/>
            <w:vAlign w:val="bottom"/>
          </w:tcPr>
          <w:p w14:paraId="1EC6471E" w14:textId="4C6D65B9" w:rsidR="000D542A" w:rsidRPr="00031D01" w:rsidRDefault="002246F1" w:rsidP="003C3C3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3</w:t>
            </w:r>
            <w:r w:rsidR="00416029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0</w:t>
            </w:r>
            <w:r w:rsidR="000D542A"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1379AA" w:rsidRPr="00031D0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กันยายน</w:t>
            </w:r>
            <w:r w:rsidR="000D542A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br/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913FE7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56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95" w:type="dxa"/>
            <w:vAlign w:val="bottom"/>
          </w:tcPr>
          <w:p w14:paraId="37A3022C" w14:textId="77777777" w:rsidR="000D542A" w:rsidRPr="00031D01" w:rsidRDefault="000D542A" w:rsidP="003C3C3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3971546" w14:textId="302A664B" w:rsidR="000D542A" w:rsidRPr="00031D01" w:rsidRDefault="002246F1" w:rsidP="003C3C32">
            <w:pPr>
              <w:pStyle w:val="acctmergecolhdg"/>
              <w:spacing w:line="240" w:lineRule="atLeast"/>
              <w:ind w:left="-88" w:right="-97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31</w:t>
            </w:r>
            <w:r w:rsidR="000D542A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 xml:space="preserve"> </w:t>
            </w:r>
            <w:r w:rsidR="000D542A" w:rsidRPr="00031D0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  <w:r w:rsidR="000D542A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br/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</w:t>
            </w:r>
            <w:r w:rsidR="00913FE7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56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95" w:type="dxa"/>
            <w:vAlign w:val="bottom"/>
          </w:tcPr>
          <w:p w14:paraId="5617D640" w14:textId="77777777" w:rsidR="000D542A" w:rsidRPr="00031D01" w:rsidRDefault="000D542A" w:rsidP="003C3C3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6B833B73" w14:textId="201BC623" w:rsidR="000D542A" w:rsidRPr="00031D01" w:rsidRDefault="002246F1" w:rsidP="003C3C3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3</w:t>
            </w:r>
            <w:r w:rsidR="00416029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0</w:t>
            </w:r>
            <w:r w:rsidR="00416029"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1379AA" w:rsidRPr="00031D0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กันยายน</w:t>
            </w:r>
            <w:r w:rsidR="000D542A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br/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913FE7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56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5" w:type="dxa"/>
            <w:vAlign w:val="bottom"/>
          </w:tcPr>
          <w:p w14:paraId="248CA1B1" w14:textId="77777777" w:rsidR="000D542A" w:rsidRPr="00031D01" w:rsidRDefault="000D542A" w:rsidP="003C3C3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223C0F8" w14:textId="4E33DC2B" w:rsidR="000D542A" w:rsidRPr="00031D01" w:rsidRDefault="002246F1" w:rsidP="003C3C32">
            <w:pPr>
              <w:pStyle w:val="acctmergecolhdg"/>
              <w:spacing w:line="240" w:lineRule="atLeast"/>
              <w:ind w:left="-88" w:right="-97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31</w:t>
            </w:r>
            <w:r w:rsidR="000D542A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 xml:space="preserve"> </w:t>
            </w:r>
            <w:r w:rsidR="000D542A" w:rsidRPr="00031D0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  <w:r w:rsidR="000D542A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br/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</w:t>
            </w:r>
            <w:r w:rsidR="00913FE7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56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2D7A15" w:rsidRPr="00031D01" w14:paraId="25296E87" w14:textId="77777777" w:rsidTr="003C3C32">
        <w:trPr>
          <w:cantSplit/>
          <w:tblHeader/>
        </w:trPr>
        <w:tc>
          <w:tcPr>
            <w:tcW w:w="3585" w:type="dxa"/>
            <w:vAlign w:val="bottom"/>
          </w:tcPr>
          <w:p w14:paraId="7A116B2B" w14:textId="77777777" w:rsidR="002D7A15" w:rsidRPr="00031D01" w:rsidRDefault="002D7A15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05" w:type="dxa"/>
            <w:gridSpan w:val="7"/>
            <w:vAlign w:val="bottom"/>
          </w:tcPr>
          <w:p w14:paraId="256B6C60" w14:textId="5D57779A" w:rsidR="002D7A15" w:rsidRPr="00031D01" w:rsidRDefault="002D7A15" w:rsidP="003C3C32">
            <w:pPr>
              <w:pStyle w:val="acctmergecolhdg"/>
              <w:spacing w:line="240" w:lineRule="atLeast"/>
              <w:ind w:left="-88" w:right="-97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2D7A15" w:rsidRPr="00031D01" w14:paraId="4A38F4BA" w14:textId="77777777" w:rsidTr="003C3C32">
        <w:trPr>
          <w:cantSplit/>
        </w:trPr>
        <w:tc>
          <w:tcPr>
            <w:tcW w:w="3585" w:type="dxa"/>
            <w:vAlign w:val="bottom"/>
          </w:tcPr>
          <w:p w14:paraId="280369DE" w14:textId="4A8BC25D" w:rsidR="002D7A15" w:rsidRPr="00031D01" w:rsidRDefault="002D7A15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14" w:type="dxa"/>
            <w:vAlign w:val="bottom"/>
          </w:tcPr>
          <w:p w14:paraId="2601272B" w14:textId="77777777" w:rsidR="002D7A15" w:rsidRPr="00031D01" w:rsidRDefault="002D7A15" w:rsidP="003C3C32">
            <w:pPr>
              <w:pStyle w:val="acctmergecolhdg"/>
              <w:spacing w:line="240" w:lineRule="atLeast"/>
              <w:ind w:left="-79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154854F8" w14:textId="77777777" w:rsidR="002D7A15" w:rsidRPr="00031D01" w:rsidRDefault="002D7A15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12F0785A" w14:textId="77777777" w:rsidR="002D7A15" w:rsidRPr="00031D01" w:rsidRDefault="002D7A15" w:rsidP="003C3C32">
            <w:pPr>
              <w:pStyle w:val="acctmergecolhdg"/>
              <w:spacing w:line="240" w:lineRule="atLeast"/>
              <w:ind w:left="-88" w:right="-97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2E45C866" w14:textId="77777777" w:rsidR="002D7A15" w:rsidRPr="00031D01" w:rsidRDefault="002D7A15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4625B145" w14:textId="77777777" w:rsidR="002D7A15" w:rsidRPr="00031D01" w:rsidRDefault="002D7A15" w:rsidP="003C3C32">
            <w:pPr>
              <w:pStyle w:val="acctmergecolhdg"/>
              <w:spacing w:line="240" w:lineRule="atLeast"/>
              <w:ind w:left="-79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F0E7118" w14:textId="77777777" w:rsidR="002D7A15" w:rsidRPr="00031D01" w:rsidRDefault="002D7A15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8157511" w14:textId="77777777" w:rsidR="002D7A15" w:rsidRPr="00031D01" w:rsidRDefault="002D7A15" w:rsidP="003C3C32">
            <w:pPr>
              <w:pStyle w:val="acctmergecolhdg"/>
              <w:spacing w:line="240" w:lineRule="atLeast"/>
              <w:ind w:left="-88" w:right="-97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2D7A15" w:rsidRPr="00031D01" w14:paraId="354017E7" w14:textId="77777777" w:rsidTr="003C3C32">
        <w:trPr>
          <w:cantSplit/>
        </w:trPr>
        <w:tc>
          <w:tcPr>
            <w:tcW w:w="3585" w:type="dxa"/>
            <w:vAlign w:val="bottom"/>
          </w:tcPr>
          <w:p w14:paraId="522AC01D" w14:textId="2A394902" w:rsidR="002D7A15" w:rsidRPr="00031D01" w:rsidRDefault="002D7A15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14" w:type="dxa"/>
            <w:vAlign w:val="bottom"/>
          </w:tcPr>
          <w:p w14:paraId="4D18FB84" w14:textId="77777777" w:rsidR="002D7A15" w:rsidRPr="00031D01" w:rsidRDefault="002D7A15" w:rsidP="003C3C32">
            <w:pPr>
              <w:pStyle w:val="acctmergecolhdg"/>
              <w:spacing w:line="240" w:lineRule="atLeast"/>
              <w:ind w:left="-79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5275CEC5" w14:textId="77777777" w:rsidR="002D7A15" w:rsidRPr="00031D01" w:rsidRDefault="002D7A15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C8A30EA" w14:textId="77777777" w:rsidR="002D7A15" w:rsidRPr="00031D01" w:rsidRDefault="002D7A15" w:rsidP="003C3C32">
            <w:pPr>
              <w:pStyle w:val="acctmergecolhdg"/>
              <w:spacing w:line="240" w:lineRule="atLeast"/>
              <w:ind w:left="-88" w:right="-97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2C833037" w14:textId="77777777" w:rsidR="002D7A15" w:rsidRPr="00031D01" w:rsidRDefault="002D7A15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3FDD7217" w14:textId="77777777" w:rsidR="002D7A15" w:rsidRPr="00031D01" w:rsidRDefault="002D7A15" w:rsidP="003C3C32">
            <w:pPr>
              <w:pStyle w:val="acctmergecolhdg"/>
              <w:spacing w:line="240" w:lineRule="atLeast"/>
              <w:ind w:left="-79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D6EBA78" w14:textId="77777777" w:rsidR="002D7A15" w:rsidRPr="00031D01" w:rsidRDefault="002D7A15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BF44678" w14:textId="77777777" w:rsidR="002D7A15" w:rsidRPr="00031D01" w:rsidRDefault="002D7A15" w:rsidP="003C3C32">
            <w:pPr>
              <w:pStyle w:val="acctmergecolhdg"/>
              <w:spacing w:line="240" w:lineRule="atLeast"/>
              <w:ind w:left="-88" w:right="-97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FA41F9" w:rsidRPr="00031D01" w14:paraId="494599E2" w14:textId="77777777" w:rsidTr="003C3C32">
        <w:trPr>
          <w:cantSplit/>
        </w:trPr>
        <w:tc>
          <w:tcPr>
            <w:tcW w:w="3585" w:type="dxa"/>
            <w:vAlign w:val="bottom"/>
          </w:tcPr>
          <w:p w14:paraId="4F758885" w14:textId="6D304EF7" w:rsidR="00FA41F9" w:rsidRPr="00031D01" w:rsidRDefault="00FA41F9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1214" w:type="dxa"/>
            <w:vAlign w:val="bottom"/>
          </w:tcPr>
          <w:p w14:paraId="6B033061" w14:textId="6072D2AF" w:rsidR="00FA41F9" w:rsidRPr="00031D01" w:rsidRDefault="00E04449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1,338,766</w:t>
            </w:r>
          </w:p>
        </w:tc>
        <w:tc>
          <w:tcPr>
            <w:tcW w:w="195" w:type="dxa"/>
            <w:vAlign w:val="bottom"/>
          </w:tcPr>
          <w:p w14:paraId="7463DFD0" w14:textId="77777777" w:rsidR="00FA41F9" w:rsidRPr="00031D01" w:rsidRDefault="00FA41F9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368E2207" w14:textId="7592B2D5" w:rsidR="00FA41F9" w:rsidRPr="00031D01" w:rsidRDefault="002246F1" w:rsidP="003C3C3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</w:t>
            </w:r>
            <w:r w:rsidR="00FA41F9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="00913FE7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7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3</w:t>
            </w:r>
            <w:r w:rsidR="00913FE7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8</w:t>
            </w:r>
            <w:r w:rsidR="00FA41F9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3</w:t>
            </w:r>
            <w:r w:rsidR="00913FE7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9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95" w:type="dxa"/>
            <w:vAlign w:val="bottom"/>
          </w:tcPr>
          <w:p w14:paraId="05BC3CF0" w14:textId="77777777" w:rsidR="00FA41F9" w:rsidRPr="00031D01" w:rsidRDefault="00FA41F9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217A8739" w14:textId="770D76C9" w:rsidR="00FA41F9" w:rsidRPr="00031D01" w:rsidRDefault="002D3166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715,280</w:t>
            </w:r>
          </w:p>
        </w:tc>
        <w:tc>
          <w:tcPr>
            <w:tcW w:w="185" w:type="dxa"/>
            <w:vAlign w:val="bottom"/>
          </w:tcPr>
          <w:p w14:paraId="74A26CD9" w14:textId="77777777" w:rsidR="00FA41F9" w:rsidRPr="00031D01" w:rsidRDefault="00FA41F9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636A431" w14:textId="4A106A5E" w:rsidR="00FA41F9" w:rsidRPr="00031D01" w:rsidRDefault="00913FE7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7</w:t>
            </w:r>
            <w:r w:rsidR="002246F1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0</w:t>
            </w:r>
            <w:r w:rsidR="00FA41F9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875</w:t>
            </w:r>
          </w:p>
        </w:tc>
      </w:tr>
      <w:tr w:rsidR="00FA41F9" w:rsidRPr="003C3C32" w14:paraId="51AB7670" w14:textId="77777777" w:rsidTr="003C3C32">
        <w:trPr>
          <w:cantSplit/>
        </w:trPr>
        <w:tc>
          <w:tcPr>
            <w:tcW w:w="3585" w:type="dxa"/>
            <w:vAlign w:val="bottom"/>
          </w:tcPr>
          <w:p w14:paraId="749A771D" w14:textId="0222FBD2" w:rsidR="00FA41F9" w:rsidRPr="00031D01" w:rsidRDefault="00FA41F9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ลูกหนี้การค้าและลูกหนี้อื่น</w:t>
            </w:r>
          </w:p>
        </w:tc>
        <w:tc>
          <w:tcPr>
            <w:tcW w:w="1214" w:type="dxa"/>
            <w:vAlign w:val="bottom"/>
          </w:tcPr>
          <w:p w14:paraId="64D87B02" w14:textId="3AE6024A" w:rsidR="00FA41F9" w:rsidRPr="00031D01" w:rsidRDefault="00E04449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26" w:right="-79" w:firstLine="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5,</w:t>
            </w:r>
            <w:r w:rsidR="000B789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928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="000B789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473</w:t>
            </w:r>
          </w:p>
        </w:tc>
        <w:tc>
          <w:tcPr>
            <w:tcW w:w="195" w:type="dxa"/>
            <w:vAlign w:val="bottom"/>
          </w:tcPr>
          <w:p w14:paraId="5FF3F615" w14:textId="77777777" w:rsidR="00FA41F9" w:rsidRPr="00031D01" w:rsidRDefault="00FA41F9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2D347539" w14:textId="2BEC608A" w:rsidR="00FA41F9" w:rsidRPr="00031D01" w:rsidRDefault="002246F1" w:rsidP="003C3C3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3</w:t>
            </w:r>
            <w:r w:rsidR="00773155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,788,665</w:t>
            </w:r>
          </w:p>
        </w:tc>
        <w:tc>
          <w:tcPr>
            <w:tcW w:w="195" w:type="dxa"/>
            <w:vAlign w:val="bottom"/>
          </w:tcPr>
          <w:p w14:paraId="5081CD45" w14:textId="77777777" w:rsidR="00FA41F9" w:rsidRPr="00031D01" w:rsidRDefault="00FA41F9" w:rsidP="003C3C32">
            <w:pPr>
              <w:pStyle w:val="acctmergecolhdg"/>
              <w:tabs>
                <w:tab w:val="decimal" w:pos="105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1EACA76F" w14:textId="7F1B88DB" w:rsidR="00FA41F9" w:rsidRPr="00031D01" w:rsidRDefault="002D3166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18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6,504,231</w:t>
            </w:r>
          </w:p>
        </w:tc>
        <w:tc>
          <w:tcPr>
            <w:tcW w:w="185" w:type="dxa"/>
            <w:vAlign w:val="bottom"/>
          </w:tcPr>
          <w:p w14:paraId="60A01F38" w14:textId="77777777" w:rsidR="00FA41F9" w:rsidRPr="00031D01" w:rsidRDefault="00FA41F9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9DA95A3" w14:textId="37B38AA7" w:rsidR="00FA41F9" w:rsidRPr="003C3C32" w:rsidRDefault="002246F1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3</w:t>
            </w:r>
            <w:r w:rsidR="00E35E03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="00913FE7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9</w:t>
            </w:r>
            <w:r w:rsidR="00011D70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80</w:t>
            </w:r>
            <w:r w:rsidR="00E35E03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</w:t>
            </w:r>
            <w:r w:rsidR="00011D70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5</w:t>
            </w:r>
            <w:r w:rsidR="0079235D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0</w:t>
            </w:r>
          </w:p>
        </w:tc>
      </w:tr>
      <w:tr w:rsidR="00AC68DA" w:rsidRPr="003C3C32" w14:paraId="4F15A7C6" w14:textId="77777777" w:rsidTr="003C3C32">
        <w:trPr>
          <w:cantSplit/>
        </w:trPr>
        <w:tc>
          <w:tcPr>
            <w:tcW w:w="3585" w:type="dxa"/>
            <w:vAlign w:val="bottom"/>
          </w:tcPr>
          <w:p w14:paraId="11A43BB1" w14:textId="7A889B98" w:rsidR="00AC68DA" w:rsidRPr="00031D01" w:rsidRDefault="00AC68DA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</w:p>
          <w:p w14:paraId="0FFBAD0F" w14:textId="467BA426" w:rsidR="00AC68DA" w:rsidRPr="00031D01" w:rsidRDefault="00AC68DA" w:rsidP="003C3C3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214" w:type="dxa"/>
            <w:vAlign w:val="bottom"/>
          </w:tcPr>
          <w:p w14:paraId="30AC717B" w14:textId="77777777" w:rsidR="00AC68DA" w:rsidRDefault="00AC68DA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  <w:p w14:paraId="452AD9A3" w14:textId="6E40A83E" w:rsidR="00E04449" w:rsidRPr="00031D01" w:rsidRDefault="00E04449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24,235</w:t>
            </w:r>
          </w:p>
        </w:tc>
        <w:tc>
          <w:tcPr>
            <w:tcW w:w="195" w:type="dxa"/>
            <w:vAlign w:val="bottom"/>
          </w:tcPr>
          <w:p w14:paraId="17EC1D1B" w14:textId="77777777" w:rsidR="00AC68DA" w:rsidRPr="00031D01" w:rsidRDefault="00AC68DA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-79" w:firstLine="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5C9AAB8D" w14:textId="77777777" w:rsidR="00AC68DA" w:rsidRPr="00031D01" w:rsidRDefault="00AC68DA" w:rsidP="003C3C3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  <w:p w14:paraId="582554F2" w14:textId="1C93CAB1" w:rsidR="00AC68DA" w:rsidRPr="00031D01" w:rsidRDefault="002246F1" w:rsidP="003C3C3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22</w:t>
            </w:r>
            <w:r w:rsidR="00AC68DA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="00913FE7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7</w:t>
            </w: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11</w:t>
            </w:r>
          </w:p>
        </w:tc>
        <w:tc>
          <w:tcPr>
            <w:tcW w:w="195" w:type="dxa"/>
            <w:vAlign w:val="bottom"/>
          </w:tcPr>
          <w:p w14:paraId="2B38B456" w14:textId="77777777" w:rsidR="00AC68DA" w:rsidRPr="00031D01" w:rsidRDefault="00AC68DA" w:rsidP="003C3C32">
            <w:pPr>
              <w:pStyle w:val="acctmergecolhdg"/>
              <w:tabs>
                <w:tab w:val="decimal" w:pos="105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5B1AC495" w14:textId="77777777" w:rsidR="002D3166" w:rsidRDefault="002D3166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186" w:firstLine="25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  <w:p w14:paraId="396B1AB7" w14:textId="31D53338" w:rsidR="00011D70" w:rsidRPr="00031D01" w:rsidRDefault="002D3166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186" w:firstLine="25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24,235</w:t>
            </w:r>
          </w:p>
        </w:tc>
        <w:tc>
          <w:tcPr>
            <w:tcW w:w="185" w:type="dxa"/>
            <w:vAlign w:val="bottom"/>
          </w:tcPr>
          <w:p w14:paraId="5CEC9F4B" w14:textId="77777777" w:rsidR="00AC68DA" w:rsidRPr="00031D01" w:rsidRDefault="00AC68DA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5A80781" w14:textId="77777777" w:rsidR="00AC68DA" w:rsidRPr="003C3C32" w:rsidRDefault="00AC68DA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</w:p>
          <w:p w14:paraId="7CA7DEA7" w14:textId="4FFE5C3B" w:rsidR="00AC68DA" w:rsidRPr="003C3C32" w:rsidRDefault="002246F1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 w:firstLine="23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22</w:t>
            </w:r>
            <w:r w:rsidR="00AC68DA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="00913FE7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7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11</w:t>
            </w:r>
          </w:p>
        </w:tc>
      </w:tr>
      <w:tr w:rsidR="00FA41F9" w:rsidRPr="003C3C32" w14:paraId="3F39BDF7" w14:textId="77777777" w:rsidTr="003C3C32">
        <w:trPr>
          <w:cantSplit/>
        </w:trPr>
        <w:tc>
          <w:tcPr>
            <w:tcW w:w="3585" w:type="dxa"/>
            <w:vAlign w:val="bottom"/>
          </w:tcPr>
          <w:p w14:paraId="31AC18A0" w14:textId="29D855E7" w:rsidR="00FA41F9" w:rsidRPr="00031D01" w:rsidRDefault="00FA41F9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สินค้าคงเหลือ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32396E72" w14:textId="75FD331A" w:rsidR="00FA41F9" w:rsidRPr="00031D01" w:rsidRDefault="00E04449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6,683,610</w:t>
            </w:r>
          </w:p>
        </w:tc>
        <w:tc>
          <w:tcPr>
            <w:tcW w:w="195" w:type="dxa"/>
            <w:vAlign w:val="bottom"/>
          </w:tcPr>
          <w:p w14:paraId="604EC75B" w14:textId="77777777" w:rsidR="00FA41F9" w:rsidRPr="00031D01" w:rsidRDefault="00FA41F9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4942D3E3" w14:textId="68A143ED" w:rsidR="00FA41F9" w:rsidRPr="00031D01" w:rsidRDefault="00913FE7" w:rsidP="003C3C3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7</w:t>
            </w:r>
            <w:r w:rsidR="00E35E0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0</w:t>
            </w:r>
            <w:r w:rsidR="002246F1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2</w:t>
            </w: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4</w:t>
            </w:r>
            <w:r w:rsidR="00E35E0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667</w:t>
            </w:r>
          </w:p>
        </w:tc>
        <w:tc>
          <w:tcPr>
            <w:tcW w:w="195" w:type="dxa"/>
            <w:vAlign w:val="bottom"/>
          </w:tcPr>
          <w:p w14:paraId="23C77F89" w14:textId="77777777" w:rsidR="00FA41F9" w:rsidRPr="00510EA5" w:rsidRDefault="00FA41F9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37747CF7" w14:textId="793502A6" w:rsidR="00011D70" w:rsidRPr="00510EA5" w:rsidRDefault="002D3166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18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510EA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6,1</w:t>
            </w:r>
            <w:r w:rsidR="00510EA5" w:rsidRPr="00510EA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5</w:t>
            </w:r>
            <w:r w:rsidR="00BA5BA4" w:rsidRPr="00510EA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5</w:t>
            </w:r>
            <w:r w:rsidRPr="00510EA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="006C7D7A" w:rsidRPr="00510EA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535</w:t>
            </w:r>
          </w:p>
        </w:tc>
        <w:tc>
          <w:tcPr>
            <w:tcW w:w="185" w:type="dxa"/>
            <w:vAlign w:val="bottom"/>
          </w:tcPr>
          <w:p w14:paraId="0AEAF38A" w14:textId="77777777" w:rsidR="00FA41F9" w:rsidRPr="00031D01" w:rsidRDefault="00FA41F9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728DA682" w14:textId="5CFE1D57" w:rsidR="00FA41F9" w:rsidRPr="003C3C32" w:rsidRDefault="00913FE7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7</w:t>
            </w:r>
            <w:r w:rsidR="00E35E03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="002246F1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47</w:t>
            </w:r>
            <w:r w:rsidR="00E35E03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67</w:t>
            </w:r>
            <w:r w:rsidR="002246F1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FA41F9" w:rsidRPr="003C3C32" w14:paraId="564B04CA" w14:textId="77777777" w:rsidTr="003C3C32">
        <w:trPr>
          <w:cantSplit/>
        </w:trPr>
        <w:tc>
          <w:tcPr>
            <w:tcW w:w="3585" w:type="dxa"/>
            <w:vAlign w:val="bottom"/>
          </w:tcPr>
          <w:p w14:paraId="714CF95B" w14:textId="5544A6D0" w:rsidR="00FA41F9" w:rsidRPr="00031D01" w:rsidRDefault="00FA41F9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FF170F"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70B73" w14:textId="0CEE5A64" w:rsidR="00FA41F9" w:rsidRPr="00031D01" w:rsidRDefault="00E04449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13,</w:t>
            </w:r>
            <w:r w:rsidR="000B789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975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="000B789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084</w:t>
            </w:r>
          </w:p>
        </w:tc>
        <w:tc>
          <w:tcPr>
            <w:tcW w:w="195" w:type="dxa"/>
            <w:vAlign w:val="bottom"/>
          </w:tcPr>
          <w:p w14:paraId="764F0A20" w14:textId="77777777" w:rsidR="00FA41F9" w:rsidRPr="00031D01" w:rsidRDefault="00FA41F9" w:rsidP="003C3C32">
            <w:pPr>
              <w:pStyle w:val="acctmergecolhdg"/>
              <w:tabs>
                <w:tab w:val="decimal" w:pos="940"/>
              </w:tabs>
              <w:spacing w:line="240" w:lineRule="atLeast"/>
              <w:ind w:firstLine="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4552D" w14:textId="667A05F5" w:rsidR="00FA41F9" w:rsidRPr="00031D01" w:rsidRDefault="002246F1" w:rsidP="003C3C3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12</w:t>
            </w:r>
            <w:r w:rsidR="00E35E0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="00913FE7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5</w:t>
            </w:r>
            <w:r w:rsidR="00773155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74,4</w:t>
            </w: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3</w:t>
            </w:r>
            <w:r w:rsidR="00773155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195" w:type="dxa"/>
            <w:vAlign w:val="bottom"/>
          </w:tcPr>
          <w:p w14:paraId="45847A63" w14:textId="77777777" w:rsidR="00FA41F9" w:rsidRPr="00031D01" w:rsidRDefault="00FA41F9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7F60B" w14:textId="3A7CD43E" w:rsidR="00FA41F9" w:rsidRPr="00031D01" w:rsidRDefault="002D3166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82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13,</w:t>
            </w:r>
            <w:r w:rsidR="00510EA5" w:rsidRPr="00510EA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39</w:t>
            </w:r>
            <w:r w:rsidR="00BA5BA4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9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,</w:t>
            </w:r>
            <w:r w:rsidR="006C7D7A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281</w:t>
            </w:r>
          </w:p>
        </w:tc>
        <w:tc>
          <w:tcPr>
            <w:tcW w:w="185" w:type="dxa"/>
            <w:vAlign w:val="bottom"/>
          </w:tcPr>
          <w:p w14:paraId="7786C1CF" w14:textId="77777777" w:rsidR="00FA41F9" w:rsidRPr="00031D01" w:rsidRDefault="00FA41F9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61CC9" w14:textId="23971DE3" w:rsidR="00C156EE" w:rsidRPr="00031D01" w:rsidRDefault="002246F1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11</w:t>
            </w:r>
            <w:r w:rsidR="00E35E03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="00C156EE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86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</w:t>
            </w:r>
            <w:r w:rsidR="00C156EE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,408</w:t>
            </w:r>
          </w:p>
        </w:tc>
      </w:tr>
      <w:tr w:rsidR="00AB4775" w:rsidRPr="00031D01" w14:paraId="476E97B8" w14:textId="77777777" w:rsidTr="003C3C32">
        <w:trPr>
          <w:cantSplit/>
        </w:trPr>
        <w:tc>
          <w:tcPr>
            <w:tcW w:w="3585" w:type="dxa"/>
            <w:vAlign w:val="bottom"/>
          </w:tcPr>
          <w:p w14:paraId="577DF626" w14:textId="323EDE3E" w:rsidR="00AB4775" w:rsidRPr="00031D01" w:rsidRDefault="00AB4775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14" w:type="dxa"/>
            <w:vAlign w:val="bottom"/>
          </w:tcPr>
          <w:p w14:paraId="1658EC0B" w14:textId="058C0A93" w:rsidR="00AB4775" w:rsidRPr="00031D01" w:rsidRDefault="00AB4775" w:rsidP="003C3C32">
            <w:pPr>
              <w:pStyle w:val="acctmergecolhdg"/>
              <w:spacing w:line="240" w:lineRule="atLeast"/>
              <w:ind w:left="-79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6C642C79" w14:textId="77777777" w:rsidR="00AB4775" w:rsidRPr="00031D01" w:rsidRDefault="00AB4775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5A0B0CED" w14:textId="4D75C5BF" w:rsidR="00AB4775" w:rsidRPr="00031D01" w:rsidRDefault="00AB4775" w:rsidP="003C3C32">
            <w:pPr>
              <w:pStyle w:val="acctmergecolhdg"/>
              <w:spacing w:line="240" w:lineRule="atLeast"/>
              <w:ind w:left="-88" w:right="-97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74FBBA62" w14:textId="77777777" w:rsidR="00AB4775" w:rsidRPr="00031D01" w:rsidRDefault="00AB4775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782A3D15" w14:textId="6C171B0D" w:rsidR="00AB4775" w:rsidRPr="00031D01" w:rsidRDefault="00AB4775" w:rsidP="003C3C32">
            <w:pPr>
              <w:pStyle w:val="acctmergecolhdg"/>
              <w:spacing w:line="240" w:lineRule="atLeast"/>
              <w:ind w:left="-79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77635A9" w14:textId="77777777" w:rsidR="00AB4775" w:rsidRPr="00031D01" w:rsidRDefault="00AB4775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CF53E94" w14:textId="09AA7A00" w:rsidR="00AB4775" w:rsidRPr="00031D01" w:rsidRDefault="00AB4775" w:rsidP="003C3C32">
            <w:pPr>
              <w:pStyle w:val="acctmergecolhdg"/>
              <w:spacing w:line="240" w:lineRule="atLeast"/>
              <w:ind w:left="-88" w:right="-97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AB4775" w:rsidRPr="003C3C32" w14:paraId="2FC4B5FD" w14:textId="77777777" w:rsidTr="003C3C32">
        <w:trPr>
          <w:cantSplit/>
        </w:trPr>
        <w:tc>
          <w:tcPr>
            <w:tcW w:w="3585" w:type="dxa"/>
            <w:vAlign w:val="bottom"/>
          </w:tcPr>
          <w:p w14:paraId="1E31009E" w14:textId="6437890E" w:rsidR="00AB4775" w:rsidRPr="00031D01" w:rsidRDefault="00AB4775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14" w:type="dxa"/>
            <w:vAlign w:val="bottom"/>
          </w:tcPr>
          <w:p w14:paraId="58F177F3" w14:textId="7C3B8675" w:rsidR="00AB4775" w:rsidRPr="00031D01" w:rsidRDefault="00E04449" w:rsidP="003C3C32">
            <w:pPr>
              <w:pStyle w:val="acctmergecolhdg"/>
              <w:tabs>
                <w:tab w:val="decimal" w:pos="660"/>
              </w:tabs>
              <w:spacing w:line="240" w:lineRule="atLeast"/>
              <w:ind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  <w:vAlign w:val="bottom"/>
          </w:tcPr>
          <w:p w14:paraId="42939B37" w14:textId="77777777" w:rsidR="00AB4775" w:rsidRPr="00031D01" w:rsidRDefault="00AB4775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33B66313" w14:textId="45EB62C0" w:rsidR="00AB4775" w:rsidRPr="00031D01" w:rsidRDefault="00AB4775" w:rsidP="003C3C32">
            <w:pPr>
              <w:pStyle w:val="acctmergecolhdg"/>
              <w:tabs>
                <w:tab w:val="decimal" w:pos="790"/>
              </w:tabs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  <w:vAlign w:val="bottom"/>
          </w:tcPr>
          <w:p w14:paraId="77039E6D" w14:textId="77777777" w:rsidR="00AB4775" w:rsidRPr="00031D01" w:rsidRDefault="00AB4775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60E1A339" w14:textId="5CDFC14D" w:rsidR="00AB4775" w:rsidRPr="00031D01" w:rsidRDefault="002D3166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263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952,454</w:t>
            </w:r>
          </w:p>
        </w:tc>
        <w:tc>
          <w:tcPr>
            <w:tcW w:w="185" w:type="dxa"/>
            <w:vAlign w:val="bottom"/>
          </w:tcPr>
          <w:p w14:paraId="4B3FA3A3" w14:textId="77777777" w:rsidR="00AB4775" w:rsidRPr="00031D01" w:rsidRDefault="00AB4775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3758D90" w14:textId="3430A752" w:rsidR="00AB4775" w:rsidRPr="003C3C32" w:rsidRDefault="00913FE7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95</w:t>
            </w:r>
            <w:r w:rsidR="002246F1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</w:t>
            </w:r>
            <w:r w:rsidR="00E35E03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454</w:t>
            </w:r>
          </w:p>
        </w:tc>
      </w:tr>
      <w:tr w:rsidR="001366D1" w:rsidRPr="00031D01" w14:paraId="6D511D3F" w14:textId="77777777" w:rsidTr="003C3C32">
        <w:trPr>
          <w:cantSplit/>
        </w:trPr>
        <w:tc>
          <w:tcPr>
            <w:tcW w:w="3585" w:type="dxa"/>
            <w:vAlign w:val="bottom"/>
          </w:tcPr>
          <w:p w14:paraId="281FFE1B" w14:textId="290F5556" w:rsidR="001366D1" w:rsidRPr="00031D01" w:rsidRDefault="001366D1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214" w:type="dxa"/>
            <w:vAlign w:val="bottom"/>
          </w:tcPr>
          <w:p w14:paraId="6E6418EA" w14:textId="12A22A6C" w:rsidR="001366D1" w:rsidRPr="00031D01" w:rsidRDefault="00E04449" w:rsidP="003C3C32">
            <w:pPr>
              <w:pStyle w:val="acctmergecolhdg"/>
              <w:tabs>
                <w:tab w:val="decimal" w:pos="660"/>
              </w:tabs>
              <w:spacing w:line="240" w:lineRule="atLeast"/>
              <w:ind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  <w:vAlign w:val="bottom"/>
          </w:tcPr>
          <w:p w14:paraId="111CB150" w14:textId="77777777" w:rsidR="001366D1" w:rsidRPr="00031D01" w:rsidRDefault="001366D1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14CAF78C" w14:textId="289FCB11" w:rsidR="001366D1" w:rsidRPr="00031D01" w:rsidRDefault="001366D1" w:rsidP="003C3C32">
            <w:pPr>
              <w:pStyle w:val="acctmergecolhdg"/>
              <w:tabs>
                <w:tab w:val="decimal" w:pos="790"/>
              </w:tabs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  <w:vAlign w:val="bottom"/>
          </w:tcPr>
          <w:p w14:paraId="49877327" w14:textId="77777777" w:rsidR="001366D1" w:rsidRPr="00031D01" w:rsidRDefault="001366D1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6C5968F8" w14:textId="0F077E0B" w:rsidR="001366D1" w:rsidRPr="00031D01" w:rsidRDefault="002D3166" w:rsidP="003C3C32">
            <w:pPr>
              <w:pStyle w:val="acctmergecolhdg"/>
              <w:tabs>
                <w:tab w:val="decimal" w:pos="676"/>
              </w:tabs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3D1CEF13" w14:textId="77777777" w:rsidR="001366D1" w:rsidRPr="00031D01" w:rsidRDefault="001366D1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A0C84D8" w14:textId="27FB7F99" w:rsidR="001366D1" w:rsidRPr="00031D01" w:rsidRDefault="00E35E03" w:rsidP="003C3C32">
            <w:pPr>
              <w:pStyle w:val="acctmergecolhdg"/>
              <w:tabs>
                <w:tab w:val="decimal" w:pos="707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-</w:t>
            </w:r>
          </w:p>
        </w:tc>
      </w:tr>
      <w:tr w:rsidR="00A9655B" w:rsidRPr="003C3C32" w14:paraId="77E29455" w14:textId="77777777" w:rsidTr="003C3C32">
        <w:trPr>
          <w:cantSplit/>
        </w:trPr>
        <w:tc>
          <w:tcPr>
            <w:tcW w:w="3585" w:type="dxa"/>
            <w:vAlign w:val="bottom"/>
          </w:tcPr>
          <w:p w14:paraId="16FC1FCC" w14:textId="09EEA685" w:rsidR="00A9655B" w:rsidRPr="00031D01" w:rsidRDefault="00A9655B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</w:t>
            </w:r>
            <w:r w:rsidR="000B4D11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ระยะยาว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214" w:type="dxa"/>
            <w:vAlign w:val="bottom"/>
          </w:tcPr>
          <w:p w14:paraId="615CA14F" w14:textId="724224B5" w:rsidR="00A9655B" w:rsidRPr="00031D01" w:rsidRDefault="00E04449" w:rsidP="003C3C32">
            <w:pPr>
              <w:pStyle w:val="acctmergecolhdg"/>
              <w:tabs>
                <w:tab w:val="decimal" w:pos="660"/>
              </w:tabs>
              <w:spacing w:line="240" w:lineRule="atLeast"/>
              <w:ind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  <w:vAlign w:val="bottom"/>
          </w:tcPr>
          <w:p w14:paraId="39A5497D" w14:textId="77777777" w:rsidR="00A9655B" w:rsidRPr="00031D01" w:rsidRDefault="00A9655B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15010892" w14:textId="06927288" w:rsidR="00A9655B" w:rsidRPr="00031D01" w:rsidRDefault="00A9655B" w:rsidP="003C3C32">
            <w:pPr>
              <w:pStyle w:val="acctmergecolhdg"/>
              <w:tabs>
                <w:tab w:val="decimal" w:pos="790"/>
              </w:tabs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  <w:vAlign w:val="bottom"/>
          </w:tcPr>
          <w:p w14:paraId="63B27971" w14:textId="77777777" w:rsidR="00A9655B" w:rsidRPr="00031D01" w:rsidRDefault="00A9655B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50E9CAED" w14:textId="7244B21F" w:rsidR="00A9655B" w:rsidRPr="00031D01" w:rsidRDefault="005C7708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173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1,499,600</w:t>
            </w:r>
          </w:p>
        </w:tc>
        <w:tc>
          <w:tcPr>
            <w:tcW w:w="185" w:type="dxa"/>
            <w:vAlign w:val="bottom"/>
          </w:tcPr>
          <w:p w14:paraId="341ACF00" w14:textId="77777777" w:rsidR="00A9655B" w:rsidRPr="00031D01" w:rsidRDefault="00A9655B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383F1DE" w14:textId="19871DA8" w:rsidR="00A9655B" w:rsidRPr="003C3C32" w:rsidRDefault="002246F1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</w:t>
            </w:r>
            <w:r w:rsidR="00A9655B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="00913FE7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585</w:t>
            </w:r>
            <w:r w:rsidR="00A9655B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="00913FE7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E35E03" w:rsidRPr="003C3C32" w14:paraId="6E335539" w14:textId="77777777" w:rsidTr="003C3C32">
        <w:trPr>
          <w:cantSplit/>
        </w:trPr>
        <w:tc>
          <w:tcPr>
            <w:tcW w:w="3585" w:type="dxa"/>
            <w:vAlign w:val="bottom"/>
          </w:tcPr>
          <w:p w14:paraId="0EE9E923" w14:textId="51D48C7C" w:rsidR="00E35E03" w:rsidRPr="00031D01" w:rsidRDefault="00E35E03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</w:t>
            </w:r>
            <w:r w:rsidR="000B4D11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ระยะยาว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แก่พนักงาน</w:t>
            </w:r>
          </w:p>
        </w:tc>
        <w:tc>
          <w:tcPr>
            <w:tcW w:w="1214" w:type="dxa"/>
            <w:vAlign w:val="bottom"/>
          </w:tcPr>
          <w:p w14:paraId="3EA1ABCC" w14:textId="3B1EB785" w:rsidR="00E35E03" w:rsidRPr="00031D01" w:rsidRDefault="00E04449" w:rsidP="003C3C32">
            <w:pPr>
              <w:pStyle w:val="acctmergecolhdg"/>
              <w:tabs>
                <w:tab w:val="decimal" w:pos="950"/>
              </w:tabs>
              <w:spacing w:line="240" w:lineRule="atLeast"/>
              <w:ind w:left="-79" w:right="-75"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270,501</w:t>
            </w:r>
          </w:p>
        </w:tc>
        <w:tc>
          <w:tcPr>
            <w:tcW w:w="195" w:type="dxa"/>
            <w:vAlign w:val="bottom"/>
          </w:tcPr>
          <w:p w14:paraId="5B4880E8" w14:textId="77777777" w:rsidR="00E35E03" w:rsidRPr="00031D01" w:rsidRDefault="00E35E0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7862F48" w14:textId="3711918A" w:rsidR="00E35E03" w:rsidRPr="00031D01" w:rsidRDefault="002246F1" w:rsidP="003C3C3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</w:t>
            </w:r>
            <w:r w:rsidR="00913FE7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75</w:t>
            </w:r>
            <w:r w:rsidR="00A9655B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="00913FE7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7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</w:t>
            </w:r>
            <w:r w:rsidR="00913FE7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95" w:type="dxa"/>
            <w:vAlign w:val="bottom"/>
          </w:tcPr>
          <w:p w14:paraId="41D09F51" w14:textId="77777777" w:rsidR="00E35E03" w:rsidRPr="00031D01" w:rsidRDefault="00E35E0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7B7CCF2C" w14:textId="696B4613" w:rsidR="00E35E03" w:rsidRPr="00031D01" w:rsidRDefault="005C7708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31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270,501</w:t>
            </w:r>
          </w:p>
        </w:tc>
        <w:tc>
          <w:tcPr>
            <w:tcW w:w="185" w:type="dxa"/>
            <w:vAlign w:val="bottom"/>
          </w:tcPr>
          <w:p w14:paraId="7E24C8A3" w14:textId="77777777" w:rsidR="00E35E03" w:rsidRPr="00031D01" w:rsidRDefault="00E35E0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4320694" w14:textId="3F1E9211" w:rsidR="00E35E03" w:rsidRPr="003C3C32" w:rsidRDefault="002246F1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</w:t>
            </w:r>
            <w:r w:rsidR="00913FE7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75</w:t>
            </w:r>
            <w:r w:rsidR="00E35E03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="00913FE7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7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</w:t>
            </w:r>
            <w:r w:rsidR="00913FE7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8</w:t>
            </w:r>
          </w:p>
        </w:tc>
      </w:tr>
      <w:tr w:rsidR="00E35E03" w:rsidRPr="003C3C32" w14:paraId="43505ADD" w14:textId="77777777" w:rsidTr="003C3C32">
        <w:trPr>
          <w:cantSplit/>
        </w:trPr>
        <w:tc>
          <w:tcPr>
            <w:tcW w:w="3585" w:type="dxa"/>
            <w:vAlign w:val="bottom"/>
          </w:tcPr>
          <w:p w14:paraId="4FDF3908" w14:textId="59EC8D6A" w:rsidR="00E35E03" w:rsidRPr="00031D01" w:rsidRDefault="00E35E03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อาคารและอุปกรณ์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14" w:type="dxa"/>
            <w:vAlign w:val="bottom"/>
          </w:tcPr>
          <w:p w14:paraId="419BBC80" w14:textId="643FD7F2" w:rsidR="00E35E03" w:rsidRPr="00031D01" w:rsidRDefault="002B4E97" w:rsidP="003C3C32">
            <w:pPr>
              <w:pStyle w:val="acctmergecolhdg"/>
              <w:tabs>
                <w:tab w:val="decimal" w:pos="950"/>
              </w:tabs>
              <w:spacing w:line="240" w:lineRule="atLeast"/>
              <w:ind w:left="-79" w:right="-75"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4,814,515</w:t>
            </w:r>
          </w:p>
        </w:tc>
        <w:tc>
          <w:tcPr>
            <w:tcW w:w="195" w:type="dxa"/>
            <w:vAlign w:val="bottom"/>
          </w:tcPr>
          <w:p w14:paraId="0E9B571D" w14:textId="77777777" w:rsidR="00E35E03" w:rsidRPr="00031D01" w:rsidRDefault="00E35E0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869BA7D" w14:textId="19E90655" w:rsidR="00E35E03" w:rsidRPr="00031D01" w:rsidRDefault="00913FE7" w:rsidP="003C3C3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4</w:t>
            </w:r>
            <w:r w:rsidR="00E35E0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74</w:t>
            </w:r>
            <w:r w:rsidR="002246F1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3</w:t>
            </w:r>
            <w:r w:rsidR="00E35E0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6</w:t>
            </w:r>
            <w:r w:rsidR="002246F1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12</w:t>
            </w:r>
          </w:p>
        </w:tc>
        <w:tc>
          <w:tcPr>
            <w:tcW w:w="195" w:type="dxa"/>
            <w:vAlign w:val="bottom"/>
          </w:tcPr>
          <w:p w14:paraId="0B244E24" w14:textId="77777777" w:rsidR="00E35E03" w:rsidRPr="00031D01" w:rsidRDefault="00E35E0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0AD670F5" w14:textId="022669D4" w:rsidR="00E35E03" w:rsidRPr="00031D01" w:rsidRDefault="00DB532B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173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3</w:t>
            </w:r>
            <w:r w:rsidR="005C7708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00</w:t>
            </w:r>
            <w:r w:rsidR="006C7D7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</w:t>
            </w:r>
            <w:r w:rsidR="005C7708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18</w:t>
            </w:r>
            <w:r w:rsidR="005C7708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185" w:type="dxa"/>
            <w:vAlign w:val="bottom"/>
          </w:tcPr>
          <w:p w14:paraId="5FB80B1E" w14:textId="77777777" w:rsidR="00E35E03" w:rsidRPr="00031D01" w:rsidRDefault="00E35E0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28F6CDE" w14:textId="464CEAF7" w:rsidR="00E35E03" w:rsidRPr="003C3C32" w:rsidRDefault="002246F1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</w:t>
            </w:r>
            <w:r w:rsidR="00E35E03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="00ED71FA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889,68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</w:t>
            </w:r>
          </w:p>
        </w:tc>
      </w:tr>
      <w:tr w:rsidR="00C278AC" w:rsidRPr="00031D01" w14:paraId="3B9E5919" w14:textId="77777777" w:rsidTr="003C3C32">
        <w:trPr>
          <w:cantSplit/>
        </w:trPr>
        <w:tc>
          <w:tcPr>
            <w:tcW w:w="3585" w:type="dxa"/>
            <w:vAlign w:val="bottom"/>
          </w:tcPr>
          <w:p w14:paraId="04790BAA" w14:textId="4543D888" w:rsidR="00C278AC" w:rsidRPr="00031D01" w:rsidRDefault="00C278AC" w:rsidP="003C3C3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ค่าเช่าค่าที่ดินจ่ายล่วงหน้า</w:t>
            </w:r>
          </w:p>
        </w:tc>
        <w:tc>
          <w:tcPr>
            <w:tcW w:w="1214" w:type="dxa"/>
            <w:vAlign w:val="bottom"/>
          </w:tcPr>
          <w:p w14:paraId="32C12C76" w14:textId="03E38080" w:rsidR="00C278AC" w:rsidRPr="00031D01" w:rsidRDefault="00643589" w:rsidP="003C3C32">
            <w:pPr>
              <w:pStyle w:val="acctmergecolhdg"/>
              <w:tabs>
                <w:tab w:val="decimal" w:pos="660"/>
              </w:tabs>
              <w:spacing w:line="240" w:lineRule="atLeast"/>
              <w:ind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  <w:vAlign w:val="bottom"/>
          </w:tcPr>
          <w:p w14:paraId="37D36B15" w14:textId="77777777" w:rsidR="00C278AC" w:rsidRPr="00031D01" w:rsidRDefault="00C278AC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44BFD1A8" w14:textId="373B4FD8" w:rsidR="00C278AC" w:rsidRPr="00031D01" w:rsidRDefault="00C278AC" w:rsidP="003C3C3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447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649</w:t>
            </w:r>
          </w:p>
        </w:tc>
        <w:tc>
          <w:tcPr>
            <w:tcW w:w="195" w:type="dxa"/>
            <w:vAlign w:val="bottom"/>
          </w:tcPr>
          <w:p w14:paraId="0DDAE962" w14:textId="77777777" w:rsidR="00C278AC" w:rsidRPr="00031D01" w:rsidRDefault="00C278AC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223815CB" w14:textId="2ED3594B" w:rsidR="00C278AC" w:rsidRPr="00031D01" w:rsidRDefault="005C7708" w:rsidP="003C3C32">
            <w:pPr>
              <w:pStyle w:val="acctmergecolhdg"/>
              <w:tabs>
                <w:tab w:val="decimal" w:pos="676"/>
              </w:tabs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5CA8C145" w14:textId="77777777" w:rsidR="00C278AC" w:rsidRPr="00031D01" w:rsidRDefault="00C278AC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10B5A91" w14:textId="35F87848" w:rsidR="00C278AC" w:rsidRPr="00031D01" w:rsidRDefault="00C278AC" w:rsidP="003C3C32">
            <w:pPr>
              <w:pStyle w:val="acctmergecolhdg"/>
              <w:tabs>
                <w:tab w:val="decimal" w:pos="726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-</w:t>
            </w:r>
          </w:p>
        </w:tc>
      </w:tr>
      <w:tr w:rsidR="00B07E13" w:rsidRPr="00031D01" w14:paraId="68559CE9" w14:textId="77777777" w:rsidTr="003C3C32">
        <w:trPr>
          <w:cantSplit/>
        </w:trPr>
        <w:tc>
          <w:tcPr>
            <w:tcW w:w="3585" w:type="dxa"/>
            <w:vAlign w:val="bottom"/>
          </w:tcPr>
          <w:p w14:paraId="5A94EF81" w14:textId="1C60E594" w:rsidR="00B07E13" w:rsidRPr="00031D01" w:rsidRDefault="00B07E13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14" w:type="dxa"/>
            <w:vAlign w:val="bottom"/>
          </w:tcPr>
          <w:p w14:paraId="1EB501B4" w14:textId="6D12F867" w:rsidR="00B07E13" w:rsidRPr="00031D01" w:rsidRDefault="00643589" w:rsidP="003C3C32">
            <w:pPr>
              <w:pStyle w:val="acctmergecolhdg"/>
              <w:tabs>
                <w:tab w:val="decimal" w:pos="950"/>
              </w:tabs>
              <w:spacing w:line="240" w:lineRule="atLeast"/>
              <w:ind w:left="-79" w:right="-75"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45</w:t>
            </w:r>
            <w:r w:rsidR="002B4E97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4,760</w:t>
            </w:r>
          </w:p>
        </w:tc>
        <w:tc>
          <w:tcPr>
            <w:tcW w:w="195" w:type="dxa"/>
            <w:vAlign w:val="bottom"/>
          </w:tcPr>
          <w:p w14:paraId="210F2811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5D80C733" w14:textId="2A93895C" w:rsidR="00B07E13" w:rsidRPr="00031D01" w:rsidRDefault="00643589" w:rsidP="003C3C32">
            <w:pPr>
              <w:pStyle w:val="acctmergecolhdg"/>
              <w:tabs>
                <w:tab w:val="decimal" w:pos="790"/>
              </w:tabs>
              <w:spacing w:line="240" w:lineRule="atLeast"/>
              <w:ind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  <w:vAlign w:val="bottom"/>
          </w:tcPr>
          <w:p w14:paraId="3066E41E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764A1EA6" w14:textId="2E751F85" w:rsidR="00B07E13" w:rsidRPr="00031D01" w:rsidRDefault="005C7708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</w:t>
            </w:r>
            <w:r w:rsidR="00BA5BA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9,</w:t>
            </w:r>
            <w:r w:rsidR="00510EA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  <w:r w:rsidR="00BA5BA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99</w:t>
            </w:r>
          </w:p>
        </w:tc>
        <w:tc>
          <w:tcPr>
            <w:tcW w:w="185" w:type="dxa"/>
            <w:vAlign w:val="bottom"/>
          </w:tcPr>
          <w:p w14:paraId="1486B8A6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F6672FA" w14:textId="5606E5D5" w:rsidR="00B07E13" w:rsidRPr="00031D01" w:rsidRDefault="002653A9" w:rsidP="003C3C32">
            <w:pPr>
              <w:pStyle w:val="acctmergecolhdg"/>
              <w:tabs>
                <w:tab w:val="decimal" w:pos="726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-</w:t>
            </w:r>
          </w:p>
        </w:tc>
      </w:tr>
      <w:tr w:rsidR="00B07E13" w:rsidRPr="00031D01" w14:paraId="34B15C99" w14:textId="77777777" w:rsidTr="003C3C32">
        <w:trPr>
          <w:cantSplit/>
        </w:trPr>
        <w:tc>
          <w:tcPr>
            <w:tcW w:w="3585" w:type="dxa"/>
            <w:vAlign w:val="bottom"/>
          </w:tcPr>
          <w:p w14:paraId="50793858" w14:textId="254C6A2C" w:rsidR="00B07E13" w:rsidRPr="00031D01" w:rsidRDefault="00B07E13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214" w:type="dxa"/>
            <w:vAlign w:val="bottom"/>
          </w:tcPr>
          <w:p w14:paraId="55737836" w14:textId="6F9177FC" w:rsidR="00B07E13" w:rsidRPr="00031D01" w:rsidRDefault="00E04449" w:rsidP="003C3C32">
            <w:pPr>
              <w:pStyle w:val="acctmergecolhdg"/>
              <w:tabs>
                <w:tab w:val="decimal" w:pos="950"/>
              </w:tabs>
              <w:spacing w:line="240" w:lineRule="atLeast"/>
              <w:ind w:left="-79" w:right="-75"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74,523</w:t>
            </w:r>
          </w:p>
        </w:tc>
        <w:tc>
          <w:tcPr>
            <w:tcW w:w="195" w:type="dxa"/>
            <w:vAlign w:val="bottom"/>
          </w:tcPr>
          <w:p w14:paraId="49D78D34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6D50D8B5" w14:textId="2427856E" w:rsidR="00B07E13" w:rsidRPr="00031D01" w:rsidRDefault="00B07E13" w:rsidP="003C3C3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74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5</w:t>
            </w:r>
            <w:r w:rsidR="002246F1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23</w:t>
            </w:r>
          </w:p>
        </w:tc>
        <w:tc>
          <w:tcPr>
            <w:tcW w:w="195" w:type="dxa"/>
            <w:vAlign w:val="bottom"/>
          </w:tcPr>
          <w:p w14:paraId="51968945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171CFD1A" w14:textId="23C0F808" w:rsidR="00B07E13" w:rsidRPr="00031D01" w:rsidRDefault="005C7708" w:rsidP="003C3C32">
            <w:pPr>
              <w:pStyle w:val="acctmergecolhdg"/>
              <w:tabs>
                <w:tab w:val="decimal" w:pos="676"/>
              </w:tabs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4E268A8A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79D9D89" w14:textId="5A4EDB01" w:rsidR="00B07E13" w:rsidRPr="00031D01" w:rsidRDefault="00B07E13" w:rsidP="003C3C32">
            <w:pPr>
              <w:pStyle w:val="acctmergecolhdg"/>
              <w:tabs>
                <w:tab w:val="decimal" w:pos="726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-</w:t>
            </w:r>
          </w:p>
        </w:tc>
      </w:tr>
      <w:tr w:rsidR="00B07E13" w:rsidRPr="003C3C32" w14:paraId="286967CB" w14:textId="77777777" w:rsidTr="003C3C32">
        <w:trPr>
          <w:cantSplit/>
        </w:trPr>
        <w:tc>
          <w:tcPr>
            <w:tcW w:w="3585" w:type="dxa"/>
            <w:vAlign w:val="bottom"/>
          </w:tcPr>
          <w:p w14:paraId="0D6F32DE" w14:textId="03635CA1" w:rsidR="00B07E13" w:rsidRPr="00031D01" w:rsidRDefault="00B07E13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สินทรัพย์ไม่มีตัวตน</w:t>
            </w:r>
            <w:r w:rsidR="00504D55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14" w:type="dxa"/>
            <w:vAlign w:val="bottom"/>
          </w:tcPr>
          <w:p w14:paraId="7DFF353A" w14:textId="5DA73314" w:rsidR="00B07E13" w:rsidRPr="00031D01" w:rsidRDefault="00E04449" w:rsidP="003C3C32">
            <w:pPr>
              <w:pStyle w:val="acctmergecolhdg"/>
              <w:tabs>
                <w:tab w:val="decimal" w:pos="950"/>
              </w:tabs>
              <w:spacing w:line="240" w:lineRule="atLeast"/>
              <w:ind w:left="-79" w:right="-75"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33,908</w:t>
            </w:r>
          </w:p>
        </w:tc>
        <w:tc>
          <w:tcPr>
            <w:tcW w:w="195" w:type="dxa"/>
            <w:vAlign w:val="bottom"/>
          </w:tcPr>
          <w:p w14:paraId="42A9F652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D5B7232" w14:textId="69A72252" w:rsidR="00B07E13" w:rsidRPr="00031D01" w:rsidRDefault="002246F1" w:rsidP="003C3C3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3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7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068</w:t>
            </w:r>
          </w:p>
        </w:tc>
        <w:tc>
          <w:tcPr>
            <w:tcW w:w="195" w:type="dxa"/>
            <w:vAlign w:val="bottom"/>
          </w:tcPr>
          <w:p w14:paraId="0838A9CE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00D6FBD0" w14:textId="1424E3E8" w:rsidR="00B07E13" w:rsidRPr="00031D01" w:rsidRDefault="005C7708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21,177</w:t>
            </w:r>
          </w:p>
        </w:tc>
        <w:tc>
          <w:tcPr>
            <w:tcW w:w="185" w:type="dxa"/>
            <w:vAlign w:val="bottom"/>
          </w:tcPr>
          <w:p w14:paraId="528701F9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0639C21" w14:textId="2C9182AB" w:rsidR="00B07E13" w:rsidRPr="00031D01" w:rsidRDefault="002246F1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21</w:t>
            </w:r>
            <w:r w:rsidR="00B07E13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785</w:t>
            </w:r>
          </w:p>
        </w:tc>
      </w:tr>
      <w:tr w:rsidR="00B07E13" w:rsidRPr="003C3C32" w14:paraId="0BFB536A" w14:textId="77777777" w:rsidTr="003C3C32">
        <w:trPr>
          <w:cantSplit/>
        </w:trPr>
        <w:tc>
          <w:tcPr>
            <w:tcW w:w="3585" w:type="dxa"/>
            <w:vAlign w:val="bottom"/>
          </w:tcPr>
          <w:p w14:paraId="3A1D814F" w14:textId="6027E7AD" w:rsidR="00B07E13" w:rsidRPr="00031D01" w:rsidRDefault="00B07E13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4" w:type="dxa"/>
            <w:vAlign w:val="bottom"/>
          </w:tcPr>
          <w:p w14:paraId="18F67677" w14:textId="2168771B" w:rsidR="00B07E13" w:rsidRPr="00031D01" w:rsidRDefault="00E04449" w:rsidP="003C3C32">
            <w:pPr>
              <w:pStyle w:val="acctmergecolhdg"/>
              <w:tabs>
                <w:tab w:val="decimal" w:pos="950"/>
              </w:tabs>
              <w:spacing w:line="240" w:lineRule="atLeast"/>
              <w:ind w:left="-79" w:right="-75" w:firstLine="287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26</w:t>
            </w:r>
            <w:r w:rsidR="00B3584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,308</w:t>
            </w:r>
          </w:p>
        </w:tc>
        <w:tc>
          <w:tcPr>
            <w:tcW w:w="195" w:type="dxa"/>
            <w:vAlign w:val="bottom"/>
          </w:tcPr>
          <w:p w14:paraId="422B60A3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152729E7" w14:textId="1510506D" w:rsidR="00B07E13" w:rsidRPr="00031D01" w:rsidRDefault="002246F1" w:rsidP="003C3C3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12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858</w:t>
            </w:r>
          </w:p>
        </w:tc>
        <w:tc>
          <w:tcPr>
            <w:tcW w:w="195" w:type="dxa"/>
            <w:vAlign w:val="bottom"/>
          </w:tcPr>
          <w:p w14:paraId="1A7F50D9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214D44B7" w14:textId="0B2D23F7" w:rsidR="00B07E13" w:rsidRPr="00031D01" w:rsidRDefault="005C7708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39,975</w:t>
            </w:r>
          </w:p>
        </w:tc>
        <w:tc>
          <w:tcPr>
            <w:tcW w:w="185" w:type="dxa"/>
            <w:vAlign w:val="bottom"/>
          </w:tcPr>
          <w:p w14:paraId="2C51D695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AA1CB26" w14:textId="0917E6D6" w:rsidR="00B07E13" w:rsidRPr="003C3C32" w:rsidRDefault="002246F1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12</w:t>
            </w:r>
            <w:r w:rsidR="00B07E13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858</w:t>
            </w:r>
          </w:p>
        </w:tc>
      </w:tr>
      <w:tr w:rsidR="00B07E13" w:rsidRPr="003C3C32" w14:paraId="48CA0AFD" w14:textId="77777777" w:rsidTr="003C3C32">
        <w:trPr>
          <w:cantSplit/>
        </w:trPr>
        <w:tc>
          <w:tcPr>
            <w:tcW w:w="3585" w:type="dxa"/>
            <w:vAlign w:val="bottom"/>
          </w:tcPr>
          <w:p w14:paraId="294B15F7" w14:textId="6F5A414C" w:rsidR="00B07E13" w:rsidRPr="00031D01" w:rsidRDefault="00B07E13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ต้นทุนของสัญญา</w:t>
            </w:r>
          </w:p>
        </w:tc>
        <w:tc>
          <w:tcPr>
            <w:tcW w:w="1214" w:type="dxa"/>
            <w:vAlign w:val="bottom"/>
          </w:tcPr>
          <w:p w14:paraId="40966B8A" w14:textId="5A47D0E0" w:rsidR="00B07E13" w:rsidRPr="00031D01" w:rsidRDefault="00E04449" w:rsidP="003C3C32">
            <w:pPr>
              <w:pStyle w:val="acctmergecolhdg"/>
              <w:tabs>
                <w:tab w:val="decimal" w:pos="950"/>
              </w:tabs>
              <w:spacing w:line="240" w:lineRule="atLeast"/>
              <w:ind w:left="-79" w:right="-75"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524,697</w:t>
            </w:r>
          </w:p>
        </w:tc>
        <w:tc>
          <w:tcPr>
            <w:tcW w:w="195" w:type="dxa"/>
            <w:vAlign w:val="bottom"/>
          </w:tcPr>
          <w:p w14:paraId="65A8598F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680A748" w14:textId="0F43E570" w:rsidR="00B07E13" w:rsidRPr="00031D01" w:rsidRDefault="00B07E13" w:rsidP="003C3C3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5</w:t>
            </w:r>
            <w:r w:rsidR="00773155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50,</w:t>
            </w:r>
            <w:r w:rsidR="002246F1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</w:t>
            </w:r>
            <w:r w:rsidR="00773155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50</w:t>
            </w:r>
          </w:p>
        </w:tc>
        <w:tc>
          <w:tcPr>
            <w:tcW w:w="195" w:type="dxa"/>
            <w:vAlign w:val="bottom"/>
          </w:tcPr>
          <w:p w14:paraId="109E30F4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1FC8B22C" w14:textId="328AB9DA" w:rsidR="00B07E13" w:rsidRPr="00031D01" w:rsidRDefault="005C7708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 w:hanging="10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524,697</w:t>
            </w:r>
          </w:p>
        </w:tc>
        <w:tc>
          <w:tcPr>
            <w:tcW w:w="185" w:type="dxa"/>
            <w:vAlign w:val="bottom"/>
          </w:tcPr>
          <w:p w14:paraId="7167F7EE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C9F5D46" w14:textId="4D0C905E" w:rsidR="00B07E13" w:rsidRPr="003C3C32" w:rsidRDefault="00B07E13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5</w:t>
            </w:r>
            <w:r w:rsidR="00B310C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50</w:t>
            </w: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="002246F1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</w:t>
            </w:r>
            <w:r w:rsidR="0079235D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50</w:t>
            </w:r>
          </w:p>
        </w:tc>
      </w:tr>
      <w:tr w:rsidR="00B07E13" w:rsidRPr="003C3C32" w14:paraId="33DDAD69" w14:textId="77777777" w:rsidTr="003C3C32">
        <w:trPr>
          <w:cantSplit/>
        </w:trPr>
        <w:tc>
          <w:tcPr>
            <w:tcW w:w="3585" w:type="dxa"/>
            <w:vAlign w:val="bottom"/>
          </w:tcPr>
          <w:p w14:paraId="40814A5C" w14:textId="0ABAF238" w:rsidR="00B07E13" w:rsidRPr="00031D01" w:rsidRDefault="00B07E13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3B0E765A" w14:textId="7FA0E5F2" w:rsidR="00B07E13" w:rsidRPr="00031D01" w:rsidRDefault="00E04449" w:rsidP="003C3C32">
            <w:pPr>
              <w:pStyle w:val="acctmergecolhdg"/>
              <w:tabs>
                <w:tab w:val="decimal" w:pos="950"/>
              </w:tabs>
              <w:spacing w:line="240" w:lineRule="atLeast"/>
              <w:ind w:left="-79" w:right="-75" w:firstLine="37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2,090</w:t>
            </w:r>
          </w:p>
        </w:tc>
        <w:tc>
          <w:tcPr>
            <w:tcW w:w="195" w:type="dxa"/>
            <w:vAlign w:val="bottom"/>
          </w:tcPr>
          <w:p w14:paraId="34DF26C0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6FDE553C" w14:textId="475152CF" w:rsidR="00B07E13" w:rsidRPr="00031D01" w:rsidRDefault="002246F1" w:rsidP="003C3C3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00</w:t>
            </w:r>
          </w:p>
        </w:tc>
        <w:tc>
          <w:tcPr>
            <w:tcW w:w="195" w:type="dxa"/>
            <w:vAlign w:val="bottom"/>
          </w:tcPr>
          <w:p w14:paraId="3F78D58F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19A5A50B" w14:textId="27D5D4D0" w:rsidR="00B07E13" w:rsidRPr="00031D01" w:rsidRDefault="00197A8A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 w:firstLine="1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117</w:t>
            </w:r>
          </w:p>
        </w:tc>
        <w:tc>
          <w:tcPr>
            <w:tcW w:w="185" w:type="dxa"/>
            <w:vAlign w:val="bottom"/>
          </w:tcPr>
          <w:p w14:paraId="02B96586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1D7886F2" w14:textId="4523EAA4" w:rsidR="00B07E13" w:rsidRPr="003C3C32" w:rsidRDefault="002246F1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12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7</w:t>
            </w:r>
          </w:p>
        </w:tc>
      </w:tr>
      <w:tr w:rsidR="00B07E13" w:rsidRPr="00031D01" w14:paraId="2A63CB32" w14:textId="77777777" w:rsidTr="003C3C32">
        <w:trPr>
          <w:cantSplit/>
        </w:trPr>
        <w:tc>
          <w:tcPr>
            <w:tcW w:w="3585" w:type="dxa"/>
            <w:vAlign w:val="bottom"/>
          </w:tcPr>
          <w:p w14:paraId="0FA2D2AE" w14:textId="73FCAE48" w:rsidR="00B07E13" w:rsidRPr="00031D01" w:rsidRDefault="00B07E13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  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926DD" w14:textId="423F4F2C" w:rsidR="00B07E13" w:rsidRPr="00031D01" w:rsidRDefault="00E04449" w:rsidP="003C3C32">
            <w:pPr>
              <w:pStyle w:val="acctmergecolhdg"/>
              <w:tabs>
                <w:tab w:val="decimal" w:pos="950"/>
              </w:tabs>
              <w:spacing w:line="240" w:lineRule="atLeast"/>
              <w:ind w:left="-63" w:right="-75" w:firstLine="19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6,201,302</w:t>
            </w:r>
          </w:p>
        </w:tc>
        <w:tc>
          <w:tcPr>
            <w:tcW w:w="195" w:type="dxa"/>
            <w:vAlign w:val="bottom"/>
          </w:tcPr>
          <w:p w14:paraId="66D4DB54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F06DA" w14:textId="4DBDD0A2" w:rsidR="00B07E13" w:rsidRPr="00031D01" w:rsidRDefault="00B07E13" w:rsidP="003C3C3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6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="002246F1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</w:t>
            </w:r>
            <w:r w:rsidR="00773155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4</w:t>
            </w:r>
            <w:r w:rsidR="002246F1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3</w:t>
            </w:r>
            <w:r w:rsidR="00773155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,678</w:t>
            </w:r>
          </w:p>
        </w:tc>
        <w:tc>
          <w:tcPr>
            <w:tcW w:w="195" w:type="dxa"/>
            <w:vAlign w:val="bottom"/>
          </w:tcPr>
          <w:p w14:paraId="02E68ACD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79763" w14:textId="6A99DD3A" w:rsidR="00B07E13" w:rsidRPr="00031D01" w:rsidRDefault="00197A8A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 w:hanging="28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6,3</w:t>
            </w:r>
            <w:r w:rsidR="00DB532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8,</w:t>
            </w:r>
            <w:r w:rsidR="00DB532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90</w:t>
            </w:r>
            <w:r w:rsidR="00BA5BA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185" w:type="dxa"/>
            <w:vAlign w:val="bottom"/>
          </w:tcPr>
          <w:p w14:paraId="5E27A4A8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49CE5" w14:textId="56610EF5" w:rsidR="00B07E13" w:rsidRPr="00031D01" w:rsidRDefault="00B07E13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173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6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="002246F1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</w:t>
            </w:r>
            <w:r w:rsidR="00B310C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87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="00B310C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77</w:t>
            </w:r>
            <w:r w:rsidR="002246F1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3</w:t>
            </w:r>
          </w:p>
        </w:tc>
      </w:tr>
      <w:tr w:rsidR="00B07E13" w:rsidRPr="00031D01" w14:paraId="2DAA9ABC" w14:textId="77777777" w:rsidTr="003C3C32">
        <w:trPr>
          <w:cantSplit/>
        </w:trPr>
        <w:tc>
          <w:tcPr>
            <w:tcW w:w="3585" w:type="dxa"/>
            <w:vAlign w:val="bottom"/>
          </w:tcPr>
          <w:p w14:paraId="20C732B7" w14:textId="3FE92504" w:rsidR="00B07E13" w:rsidRPr="00031D01" w:rsidRDefault="00B07E13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14AB5" w14:textId="6C0CA58E" w:rsidR="00B07E13" w:rsidRPr="00031D01" w:rsidRDefault="000B789B" w:rsidP="003C3C32">
            <w:pPr>
              <w:pStyle w:val="acctmergecolhdg"/>
              <w:tabs>
                <w:tab w:val="decimal" w:pos="950"/>
              </w:tabs>
              <w:spacing w:line="240" w:lineRule="atLeast"/>
              <w:ind w:left="-79" w:right="-75" w:firstLine="16"/>
              <w:jc w:val="lef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  <w:r w:rsidR="00E0444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</w:t>
            </w:r>
            <w:r w:rsidR="00E0444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386</w:t>
            </w:r>
          </w:p>
        </w:tc>
        <w:tc>
          <w:tcPr>
            <w:tcW w:w="195" w:type="dxa"/>
            <w:vAlign w:val="bottom"/>
          </w:tcPr>
          <w:p w14:paraId="07CBCC63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CA225" w14:textId="425653B7" w:rsidR="00B07E13" w:rsidRPr="00031D01" w:rsidRDefault="002246F1" w:rsidP="003C3C3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B07E13"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</w:t>
            </w:r>
            <w:r w:rsidR="00B07E13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B07E13"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7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B07E13"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</w:t>
            </w:r>
            <w:r w:rsidR="00B07E13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112</w:t>
            </w:r>
          </w:p>
        </w:tc>
        <w:tc>
          <w:tcPr>
            <w:tcW w:w="195" w:type="dxa"/>
            <w:vAlign w:val="bottom"/>
          </w:tcPr>
          <w:p w14:paraId="5295376A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BAC68" w14:textId="6BDD49F8" w:rsidR="00B07E13" w:rsidRPr="00031D01" w:rsidRDefault="00197A8A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353" w:hanging="280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19,7</w:t>
            </w:r>
            <w:r w:rsidR="00DB532B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8,</w:t>
            </w:r>
            <w:r w:rsidR="00DB532B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BA5BA4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85" w:type="dxa"/>
            <w:vAlign w:val="bottom"/>
          </w:tcPr>
          <w:p w14:paraId="4091F5E3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92D2B7" w14:textId="7CE278D6" w:rsidR="00B07E13" w:rsidRPr="00031D01" w:rsidRDefault="002246F1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8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B07E13"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</w:t>
            </w:r>
            <w:r w:rsidR="00B07E13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B07E13"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49</w:t>
            </w:r>
            <w:r w:rsidR="00B07E13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B07E13"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</w:tr>
      <w:tr w:rsidR="00B07E13" w:rsidRPr="00031D01" w14:paraId="240AA5F4" w14:textId="77777777" w:rsidTr="003C3C32">
        <w:trPr>
          <w:cantSplit/>
        </w:trPr>
        <w:tc>
          <w:tcPr>
            <w:tcW w:w="3585" w:type="dxa"/>
            <w:vAlign w:val="bottom"/>
          </w:tcPr>
          <w:p w14:paraId="33ABA6FF" w14:textId="21879C45" w:rsidR="00B07E13" w:rsidRPr="00031D01" w:rsidRDefault="00B07E13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214" w:type="dxa"/>
            <w:vAlign w:val="bottom"/>
          </w:tcPr>
          <w:p w14:paraId="5B3261EC" w14:textId="77777777" w:rsidR="00B07E13" w:rsidRPr="00031D01" w:rsidRDefault="00B07E13" w:rsidP="003C3C32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95" w:type="dxa"/>
            <w:vAlign w:val="bottom"/>
          </w:tcPr>
          <w:p w14:paraId="36E37A0B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4FCDD3A2" w14:textId="77777777" w:rsidR="00B07E13" w:rsidRPr="00031D01" w:rsidRDefault="00B07E13" w:rsidP="003C3C32">
            <w:pPr>
              <w:pStyle w:val="acctmergecolhdg"/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263CCD50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059D3947" w14:textId="77777777" w:rsidR="00B07E13" w:rsidRPr="00031D01" w:rsidRDefault="00B07E13" w:rsidP="003C3C32">
            <w:pPr>
              <w:pStyle w:val="acctmergecolhdg"/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BAB09A5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B9DE943" w14:textId="77777777" w:rsidR="00B07E13" w:rsidRPr="00031D01" w:rsidRDefault="00B07E13" w:rsidP="003C3C32">
            <w:pPr>
              <w:pStyle w:val="acctmergecolhdg"/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B07E13" w:rsidRPr="00031D01" w14:paraId="712A09DD" w14:textId="77777777" w:rsidTr="003C3C32">
        <w:trPr>
          <w:cantSplit/>
        </w:trPr>
        <w:tc>
          <w:tcPr>
            <w:tcW w:w="3585" w:type="dxa"/>
            <w:vAlign w:val="bottom"/>
          </w:tcPr>
          <w:p w14:paraId="765889E1" w14:textId="6809107B" w:rsidR="00B07E13" w:rsidRPr="00031D01" w:rsidRDefault="00B07E13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14" w:type="dxa"/>
            <w:vAlign w:val="bottom"/>
          </w:tcPr>
          <w:p w14:paraId="3DAE7B71" w14:textId="77777777" w:rsidR="00B07E13" w:rsidRPr="00031D01" w:rsidRDefault="00B07E13" w:rsidP="003C3C32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69C27DE2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65642D27" w14:textId="77777777" w:rsidR="00B07E13" w:rsidRPr="00031D01" w:rsidRDefault="00B07E13" w:rsidP="003C3C32">
            <w:pPr>
              <w:pStyle w:val="acctmergecolhdg"/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4F251A24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5D68C346" w14:textId="77777777" w:rsidR="00B07E13" w:rsidRPr="00031D01" w:rsidRDefault="00B07E13" w:rsidP="003C3C32">
            <w:pPr>
              <w:pStyle w:val="acctmergecolhdg"/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1718395C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75D4B9A" w14:textId="77777777" w:rsidR="00B07E13" w:rsidRPr="00031D01" w:rsidRDefault="00B07E13" w:rsidP="003C3C32">
            <w:pPr>
              <w:pStyle w:val="acctmergecolhdg"/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B07E13" w:rsidRPr="003C3C32" w14:paraId="1C219C54" w14:textId="77777777" w:rsidTr="003C3C32">
        <w:trPr>
          <w:cantSplit/>
        </w:trPr>
        <w:tc>
          <w:tcPr>
            <w:tcW w:w="3585" w:type="dxa"/>
            <w:vAlign w:val="bottom"/>
          </w:tcPr>
          <w:p w14:paraId="181112FF" w14:textId="5331A4F2" w:rsidR="00B07E13" w:rsidRPr="00031D01" w:rsidRDefault="00B07E13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เจ้าหนี้การค้าและเจ้าหนี้อื่น</w:t>
            </w:r>
          </w:p>
        </w:tc>
        <w:tc>
          <w:tcPr>
            <w:tcW w:w="1214" w:type="dxa"/>
            <w:vAlign w:val="bottom"/>
          </w:tcPr>
          <w:p w14:paraId="6212796E" w14:textId="52931DB5" w:rsidR="00B07E13" w:rsidRPr="00031D01" w:rsidRDefault="000B789B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6</w:t>
            </w:r>
            <w:r w:rsidR="00E04449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343</w:t>
            </w:r>
            <w:r w:rsidR="00E04449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870</w:t>
            </w:r>
          </w:p>
        </w:tc>
        <w:tc>
          <w:tcPr>
            <w:tcW w:w="195" w:type="dxa"/>
            <w:vAlign w:val="bottom"/>
          </w:tcPr>
          <w:p w14:paraId="79C96506" w14:textId="77777777" w:rsidR="00B07E13" w:rsidRPr="00031D01" w:rsidRDefault="00B07E13" w:rsidP="003C3C32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right="-79" w:firstLine="37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3E357EE2" w14:textId="11D85823" w:rsidR="00B07E13" w:rsidRPr="00031D01" w:rsidRDefault="00B07E13" w:rsidP="003C3C32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6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798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="002246F1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70</w:t>
            </w:r>
          </w:p>
        </w:tc>
        <w:tc>
          <w:tcPr>
            <w:tcW w:w="195" w:type="dxa"/>
            <w:vAlign w:val="bottom"/>
          </w:tcPr>
          <w:p w14:paraId="25516691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3ED88093" w14:textId="25F4165D" w:rsidR="00B07E13" w:rsidRPr="00031D01" w:rsidRDefault="00197A8A" w:rsidP="003C3C32">
            <w:pPr>
              <w:pStyle w:val="acctmergecolhdg"/>
              <w:tabs>
                <w:tab w:val="decimal" w:pos="914"/>
              </w:tabs>
              <w:spacing w:line="240" w:lineRule="atLeast"/>
              <w:ind w:left="-79" w:right="-173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6,</w:t>
            </w:r>
            <w:r w:rsidR="001E539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075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="001E539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056</w:t>
            </w:r>
          </w:p>
        </w:tc>
        <w:tc>
          <w:tcPr>
            <w:tcW w:w="185" w:type="dxa"/>
            <w:vAlign w:val="bottom"/>
          </w:tcPr>
          <w:p w14:paraId="12C94E36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FCA3A0B" w14:textId="732F7EAD" w:rsidR="00B07E13" w:rsidRPr="003C3C32" w:rsidRDefault="00B07E13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6</w:t>
            </w: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457</w:t>
            </w: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570</w:t>
            </w:r>
          </w:p>
        </w:tc>
      </w:tr>
      <w:tr w:rsidR="00B07E13" w:rsidRPr="00031D01" w14:paraId="28407406" w14:textId="77777777" w:rsidTr="003C3C32">
        <w:trPr>
          <w:cantSplit/>
        </w:trPr>
        <w:tc>
          <w:tcPr>
            <w:tcW w:w="3585" w:type="dxa"/>
            <w:vAlign w:val="bottom"/>
          </w:tcPr>
          <w:p w14:paraId="49486D93" w14:textId="552CA4E4" w:rsidR="00B07E13" w:rsidRPr="00031D01" w:rsidRDefault="00B07E13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ส่วนของหนี้สินตามสัญญาเช่าที่ถึงกำหนด</w:t>
            </w:r>
          </w:p>
        </w:tc>
        <w:tc>
          <w:tcPr>
            <w:tcW w:w="1214" w:type="dxa"/>
            <w:vAlign w:val="bottom"/>
          </w:tcPr>
          <w:p w14:paraId="7AA08D92" w14:textId="566BE128" w:rsidR="00B07E13" w:rsidRPr="00031D01" w:rsidRDefault="00B07E13" w:rsidP="003C3C32">
            <w:pPr>
              <w:pStyle w:val="acctmergecolhdg"/>
              <w:tabs>
                <w:tab w:val="decimal" w:pos="890"/>
              </w:tabs>
              <w:spacing w:line="240" w:lineRule="atLeast"/>
              <w:ind w:left="-79" w:right="-79"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7C640CD3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254D0559" w14:textId="327E32A6" w:rsidR="00B07E13" w:rsidRPr="00031D01" w:rsidRDefault="00B07E13" w:rsidP="003C3C32">
            <w:pPr>
              <w:pStyle w:val="acctmergecolhdg"/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16D2E334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3362FA63" w14:textId="65F992B6" w:rsidR="00B07E13" w:rsidRPr="00031D01" w:rsidRDefault="00B07E13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72C8027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13D505B" w14:textId="7AAD5096" w:rsidR="00B07E13" w:rsidRPr="00031D01" w:rsidRDefault="00B07E13" w:rsidP="003C3C32">
            <w:pPr>
              <w:pStyle w:val="acctmergecolhdg"/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B07E13" w:rsidRPr="003C3C32" w14:paraId="22408604" w14:textId="77777777" w:rsidTr="003C3C32">
        <w:trPr>
          <w:cantSplit/>
        </w:trPr>
        <w:tc>
          <w:tcPr>
            <w:tcW w:w="3585" w:type="dxa"/>
            <w:vAlign w:val="bottom"/>
          </w:tcPr>
          <w:p w14:paraId="29AC0EDD" w14:textId="66948984" w:rsidR="00B07E13" w:rsidRPr="00031D01" w:rsidRDefault="00B07E13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ชำระภายในหนึ่งปี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14" w:type="dxa"/>
            <w:vAlign w:val="bottom"/>
          </w:tcPr>
          <w:p w14:paraId="48C309A1" w14:textId="4B43CD41" w:rsidR="00B07E13" w:rsidRPr="00031D01" w:rsidRDefault="00182149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7,235</w:t>
            </w:r>
          </w:p>
        </w:tc>
        <w:tc>
          <w:tcPr>
            <w:tcW w:w="195" w:type="dxa"/>
            <w:vAlign w:val="bottom"/>
          </w:tcPr>
          <w:p w14:paraId="7D553B0E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49C7728F" w14:textId="58BFE676" w:rsidR="00B07E13" w:rsidRPr="00031D01" w:rsidRDefault="002246F1" w:rsidP="003C3C32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3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70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5" w:type="dxa"/>
            <w:vAlign w:val="bottom"/>
          </w:tcPr>
          <w:p w14:paraId="0382B623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48921C8E" w14:textId="53A78A69" w:rsidR="00B07E13" w:rsidRPr="00031D01" w:rsidRDefault="00BA5BA4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6,627</w:t>
            </w:r>
          </w:p>
        </w:tc>
        <w:tc>
          <w:tcPr>
            <w:tcW w:w="185" w:type="dxa"/>
            <w:vAlign w:val="bottom"/>
          </w:tcPr>
          <w:p w14:paraId="285E4423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368B04E" w14:textId="7F34A1A4" w:rsidR="00B07E13" w:rsidRPr="003C3C32" w:rsidRDefault="002246F1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</w:t>
            </w:r>
            <w:r w:rsidR="00B07E13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989</w:t>
            </w:r>
          </w:p>
        </w:tc>
      </w:tr>
      <w:tr w:rsidR="00B07E13" w:rsidRPr="00031D01" w14:paraId="1E6255D6" w14:textId="77777777" w:rsidTr="003C3C32">
        <w:trPr>
          <w:cantSplit/>
        </w:trPr>
        <w:tc>
          <w:tcPr>
            <w:tcW w:w="3585" w:type="dxa"/>
            <w:vAlign w:val="bottom"/>
          </w:tcPr>
          <w:p w14:paraId="31F35EA1" w14:textId="6DDE992A" w:rsidR="00B07E13" w:rsidRPr="00031D01" w:rsidRDefault="00B07E13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เงินกู้ยืมระยะสั้นจากกิจการที่เกี่ยวข้องกัน</w:t>
            </w:r>
          </w:p>
        </w:tc>
        <w:tc>
          <w:tcPr>
            <w:tcW w:w="1214" w:type="dxa"/>
            <w:vAlign w:val="bottom"/>
          </w:tcPr>
          <w:p w14:paraId="608219F5" w14:textId="2307F607" w:rsidR="00B07E13" w:rsidRPr="00031D01" w:rsidRDefault="00E04449" w:rsidP="003C3C32">
            <w:pPr>
              <w:pStyle w:val="acctmergecolhdg"/>
              <w:tabs>
                <w:tab w:val="decimal" w:pos="680"/>
              </w:tabs>
              <w:spacing w:line="240" w:lineRule="atLeast"/>
              <w:ind w:left="-79" w:right="-79"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  <w:vAlign w:val="bottom"/>
          </w:tcPr>
          <w:p w14:paraId="7A2AB32D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5328CA1F" w14:textId="131E67A0" w:rsidR="00B07E13" w:rsidRPr="00031D01" w:rsidRDefault="00B07E13" w:rsidP="003C3C32">
            <w:pPr>
              <w:pStyle w:val="acctmergecolhdg"/>
              <w:tabs>
                <w:tab w:val="decimal" w:pos="730"/>
              </w:tabs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  <w:vAlign w:val="bottom"/>
          </w:tcPr>
          <w:p w14:paraId="5EDEDC01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26AAFCEA" w14:textId="308F078A" w:rsidR="00B07E13" w:rsidRPr="00031D01" w:rsidRDefault="00197A8A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263,4</w:t>
            </w:r>
            <w:r w:rsidR="006C7D7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19</w:t>
            </w:r>
          </w:p>
        </w:tc>
        <w:tc>
          <w:tcPr>
            <w:tcW w:w="185" w:type="dxa"/>
            <w:vAlign w:val="bottom"/>
          </w:tcPr>
          <w:p w14:paraId="08B55BBA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08CA352" w14:textId="358D6EF3" w:rsidR="00B07E13" w:rsidRPr="00031D01" w:rsidRDefault="00B07E13" w:rsidP="003C3C32">
            <w:pPr>
              <w:pStyle w:val="acctmergecolhdg"/>
              <w:tabs>
                <w:tab w:val="decimal" w:pos="676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-</w:t>
            </w:r>
          </w:p>
        </w:tc>
      </w:tr>
      <w:tr w:rsidR="001A0990" w:rsidRPr="00031D01" w14:paraId="7A548D2F" w14:textId="77777777" w:rsidTr="003C3C32">
        <w:trPr>
          <w:cantSplit/>
        </w:trPr>
        <w:tc>
          <w:tcPr>
            <w:tcW w:w="3585" w:type="dxa"/>
            <w:vAlign w:val="bottom"/>
          </w:tcPr>
          <w:p w14:paraId="324B844F" w14:textId="781A0784" w:rsidR="001A0990" w:rsidRPr="00031D01" w:rsidRDefault="001A0990" w:rsidP="003C3C3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214" w:type="dxa"/>
            <w:vAlign w:val="bottom"/>
          </w:tcPr>
          <w:p w14:paraId="161FA704" w14:textId="1E298122" w:rsidR="001A0990" w:rsidRPr="00031D01" w:rsidRDefault="00E04449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658,549</w:t>
            </w:r>
          </w:p>
        </w:tc>
        <w:tc>
          <w:tcPr>
            <w:tcW w:w="195" w:type="dxa"/>
            <w:vAlign w:val="bottom"/>
          </w:tcPr>
          <w:p w14:paraId="5756EF89" w14:textId="77777777" w:rsidR="001A0990" w:rsidRPr="00031D01" w:rsidRDefault="001A0990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3D30459E" w14:textId="4A6B36AC" w:rsidR="001A0990" w:rsidRPr="00031D01" w:rsidRDefault="00744157" w:rsidP="003C3C32">
            <w:pPr>
              <w:pStyle w:val="acctmergecolhdg"/>
              <w:tabs>
                <w:tab w:val="decimal" w:pos="730"/>
              </w:tabs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  <w:vAlign w:val="bottom"/>
          </w:tcPr>
          <w:p w14:paraId="7FEB98FC" w14:textId="77777777" w:rsidR="001A0990" w:rsidRPr="00031D01" w:rsidRDefault="001A0990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0C58EC8B" w14:textId="4F601B85" w:rsidR="001A0990" w:rsidRPr="00031D01" w:rsidRDefault="00197A8A" w:rsidP="003C3C32">
            <w:pPr>
              <w:pStyle w:val="acctmergecolhdg"/>
              <w:tabs>
                <w:tab w:val="decimal" w:pos="926"/>
              </w:tabs>
              <w:spacing w:line="240" w:lineRule="atLeast"/>
              <w:ind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658,549</w:t>
            </w:r>
          </w:p>
        </w:tc>
        <w:tc>
          <w:tcPr>
            <w:tcW w:w="185" w:type="dxa"/>
            <w:vAlign w:val="bottom"/>
          </w:tcPr>
          <w:p w14:paraId="4A7740AD" w14:textId="77777777" w:rsidR="001A0990" w:rsidRPr="00031D01" w:rsidRDefault="001A0990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BF8FED1" w14:textId="580CA3A5" w:rsidR="001A0990" w:rsidRPr="00031D01" w:rsidRDefault="00744157" w:rsidP="003C3C32">
            <w:pPr>
              <w:pStyle w:val="acctmergecolhdg"/>
              <w:tabs>
                <w:tab w:val="decimal" w:pos="676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-</w:t>
            </w:r>
          </w:p>
        </w:tc>
      </w:tr>
      <w:tr w:rsidR="00B07E13" w:rsidRPr="00031D01" w14:paraId="7D948BFD" w14:textId="77777777" w:rsidTr="003C3C32">
        <w:trPr>
          <w:cantSplit/>
        </w:trPr>
        <w:tc>
          <w:tcPr>
            <w:tcW w:w="3585" w:type="dxa"/>
            <w:vAlign w:val="bottom"/>
          </w:tcPr>
          <w:p w14:paraId="53740C51" w14:textId="2948EBB2" w:rsidR="00B07E13" w:rsidRPr="00031D01" w:rsidRDefault="00B07E13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ภาษีเงินได้ค้างจ่าย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26096ACD" w14:textId="11D7CBC2" w:rsidR="00B07E13" w:rsidRPr="00031D01" w:rsidRDefault="00E04449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103,524</w:t>
            </w:r>
          </w:p>
        </w:tc>
        <w:tc>
          <w:tcPr>
            <w:tcW w:w="195" w:type="dxa"/>
            <w:vAlign w:val="bottom"/>
          </w:tcPr>
          <w:p w14:paraId="5252F91D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542BA1AE" w14:textId="3D1D94D6" w:rsidR="00B07E13" w:rsidRPr="00031D01" w:rsidRDefault="002246F1" w:rsidP="003C3C32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77</w:t>
            </w:r>
          </w:p>
        </w:tc>
        <w:tc>
          <w:tcPr>
            <w:tcW w:w="195" w:type="dxa"/>
            <w:vAlign w:val="bottom"/>
          </w:tcPr>
          <w:p w14:paraId="28E66961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2A65678F" w14:textId="5F18CC33" w:rsidR="00B07E13" w:rsidRPr="00031D01" w:rsidRDefault="00197A8A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 w:firstLine="82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102,43</w:t>
            </w:r>
            <w:r w:rsidR="006C7D7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7</w:t>
            </w:r>
          </w:p>
        </w:tc>
        <w:tc>
          <w:tcPr>
            <w:tcW w:w="185" w:type="dxa"/>
            <w:vAlign w:val="bottom"/>
          </w:tcPr>
          <w:p w14:paraId="0F42B111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0C8FA408" w14:textId="359ACE1D" w:rsidR="00B07E13" w:rsidRPr="00031D01" w:rsidRDefault="00B07E13" w:rsidP="003C3C32">
            <w:pPr>
              <w:pStyle w:val="acctmergecolhdg"/>
              <w:tabs>
                <w:tab w:val="decimal" w:pos="676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-</w:t>
            </w:r>
          </w:p>
        </w:tc>
      </w:tr>
      <w:tr w:rsidR="00B07E13" w:rsidRPr="003C3C32" w14:paraId="3DA2379F" w14:textId="77777777" w:rsidTr="003C3C32">
        <w:trPr>
          <w:cantSplit/>
        </w:trPr>
        <w:tc>
          <w:tcPr>
            <w:tcW w:w="3585" w:type="dxa"/>
            <w:vAlign w:val="bottom"/>
          </w:tcPr>
          <w:p w14:paraId="45E67833" w14:textId="4850B358" w:rsidR="00B07E13" w:rsidRPr="00031D01" w:rsidRDefault="00B07E13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E0C07" w14:textId="04B80153" w:rsidR="00B07E13" w:rsidRPr="00031D01" w:rsidRDefault="000B789B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7</w:t>
            </w:r>
            <w:r w:rsidR="00E04449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11</w:t>
            </w:r>
            <w:r w:rsidR="003E6B9F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3,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178</w:t>
            </w:r>
          </w:p>
        </w:tc>
        <w:tc>
          <w:tcPr>
            <w:tcW w:w="195" w:type="dxa"/>
            <w:vAlign w:val="bottom"/>
          </w:tcPr>
          <w:p w14:paraId="0B4037AC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46DC5" w14:textId="11233AE4" w:rsidR="00B07E13" w:rsidRPr="00031D01" w:rsidRDefault="00B07E13" w:rsidP="003C3C32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6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80</w:t>
            </w:r>
            <w:r w:rsidR="002246F1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7</w:t>
            </w:r>
            <w:r w:rsidR="002246F1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95" w:type="dxa"/>
            <w:vAlign w:val="bottom"/>
          </w:tcPr>
          <w:p w14:paraId="7413DF74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04A85" w14:textId="41798575" w:rsidR="00B07E13" w:rsidRPr="00031D01" w:rsidRDefault="00197A8A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173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7,</w:t>
            </w:r>
            <w:r w:rsidR="001E539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106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="001E539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088</w:t>
            </w:r>
          </w:p>
        </w:tc>
        <w:tc>
          <w:tcPr>
            <w:tcW w:w="185" w:type="dxa"/>
            <w:vAlign w:val="bottom"/>
          </w:tcPr>
          <w:p w14:paraId="23E7A104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8E1FC" w14:textId="7B2B6989" w:rsidR="00B07E13" w:rsidRPr="003C3C32" w:rsidRDefault="00B07E13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6</w:t>
            </w: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459</w:t>
            </w: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559</w:t>
            </w:r>
          </w:p>
        </w:tc>
      </w:tr>
      <w:tr w:rsidR="00B07E13" w:rsidRPr="00031D01" w14:paraId="6A5A8137" w14:textId="77777777" w:rsidTr="003C3C32">
        <w:trPr>
          <w:cantSplit/>
        </w:trPr>
        <w:tc>
          <w:tcPr>
            <w:tcW w:w="3585" w:type="dxa"/>
            <w:vAlign w:val="bottom"/>
          </w:tcPr>
          <w:p w14:paraId="346EC4C3" w14:textId="156BC97A" w:rsidR="00B07E13" w:rsidRPr="00031D01" w:rsidRDefault="00B07E13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14" w:type="dxa"/>
            <w:vAlign w:val="bottom"/>
          </w:tcPr>
          <w:p w14:paraId="187F481B" w14:textId="77777777" w:rsidR="00B07E13" w:rsidRPr="00031D01" w:rsidRDefault="00B07E13" w:rsidP="003C3C32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65FDF06C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59FD5D6A" w14:textId="77777777" w:rsidR="00B07E13" w:rsidRPr="00031D01" w:rsidRDefault="00B07E13" w:rsidP="003C3C32">
            <w:pPr>
              <w:pStyle w:val="acctmergecolhdg"/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67F580D9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505D00C3" w14:textId="77777777" w:rsidR="00B07E13" w:rsidRPr="00031D01" w:rsidRDefault="00B07E13" w:rsidP="003C3C32">
            <w:pPr>
              <w:pStyle w:val="acctmergecolhdg"/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1AF32351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C9E922B" w14:textId="77777777" w:rsidR="00B07E13" w:rsidRPr="00031D01" w:rsidRDefault="00B07E13" w:rsidP="003C3C32">
            <w:pPr>
              <w:pStyle w:val="acctmergecolhdg"/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B07E13" w:rsidRPr="003C3C32" w14:paraId="047D21B3" w14:textId="77777777" w:rsidTr="003C3C32">
        <w:trPr>
          <w:cantSplit/>
        </w:trPr>
        <w:tc>
          <w:tcPr>
            <w:tcW w:w="3585" w:type="dxa"/>
            <w:vAlign w:val="bottom"/>
          </w:tcPr>
          <w:p w14:paraId="1AC2A542" w14:textId="0CC957C1" w:rsidR="00B07E13" w:rsidRPr="00031D01" w:rsidRDefault="00B07E13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14" w:type="dxa"/>
            <w:vAlign w:val="bottom"/>
          </w:tcPr>
          <w:p w14:paraId="384A9651" w14:textId="7CC7F352" w:rsidR="00B07E13" w:rsidRPr="00182149" w:rsidRDefault="00182149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12,413</w:t>
            </w:r>
          </w:p>
        </w:tc>
        <w:tc>
          <w:tcPr>
            <w:tcW w:w="195" w:type="dxa"/>
            <w:vAlign w:val="bottom"/>
          </w:tcPr>
          <w:p w14:paraId="207563E4" w14:textId="77777777" w:rsidR="00B07E13" w:rsidRPr="00031D01" w:rsidRDefault="00B07E13" w:rsidP="003C3C32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5285D9B9" w14:textId="1BE98354" w:rsidR="00B07E13" w:rsidRPr="00031D01" w:rsidRDefault="00B07E13" w:rsidP="003C3C32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8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="002246F1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75</w:t>
            </w:r>
          </w:p>
        </w:tc>
        <w:tc>
          <w:tcPr>
            <w:tcW w:w="195" w:type="dxa"/>
            <w:vAlign w:val="bottom"/>
          </w:tcPr>
          <w:p w14:paraId="73FE7B60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04D004AB" w14:textId="46F9A5BB" w:rsidR="00B07E13" w:rsidRPr="00031D01" w:rsidRDefault="00197A8A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</w:t>
            </w:r>
            <w:r w:rsidR="00BA5BA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="00BA5BA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566</w:t>
            </w:r>
          </w:p>
        </w:tc>
        <w:tc>
          <w:tcPr>
            <w:tcW w:w="185" w:type="dxa"/>
            <w:vAlign w:val="bottom"/>
          </w:tcPr>
          <w:p w14:paraId="3B4FD216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03B7827" w14:textId="4DECA223" w:rsidR="00B07E13" w:rsidRPr="003C3C32" w:rsidRDefault="00B07E13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7</w:t>
            </w: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099</w:t>
            </w:r>
          </w:p>
        </w:tc>
      </w:tr>
      <w:tr w:rsidR="00B07E13" w:rsidRPr="00031D01" w14:paraId="551CB6A0" w14:textId="77777777" w:rsidTr="003C3C32">
        <w:trPr>
          <w:cantSplit/>
        </w:trPr>
        <w:tc>
          <w:tcPr>
            <w:tcW w:w="3585" w:type="dxa"/>
            <w:vAlign w:val="bottom"/>
          </w:tcPr>
          <w:p w14:paraId="6F8A1847" w14:textId="17ED381D" w:rsidR="00B07E13" w:rsidRPr="00031D01" w:rsidRDefault="00B07E13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4" w:type="dxa"/>
            <w:vAlign w:val="bottom"/>
          </w:tcPr>
          <w:p w14:paraId="1FD25627" w14:textId="4B1F0CD3" w:rsidR="00B07E13" w:rsidRPr="00031D01" w:rsidRDefault="00E04449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127,700</w:t>
            </w:r>
          </w:p>
        </w:tc>
        <w:tc>
          <w:tcPr>
            <w:tcW w:w="195" w:type="dxa"/>
            <w:vAlign w:val="bottom"/>
          </w:tcPr>
          <w:p w14:paraId="633FE178" w14:textId="77777777" w:rsidR="00B07E13" w:rsidRPr="00031D01" w:rsidRDefault="00B07E13" w:rsidP="003C3C32">
            <w:pPr>
              <w:pStyle w:val="acctmergecolhdg"/>
              <w:tabs>
                <w:tab w:val="left" w:pos="1106"/>
              </w:tabs>
              <w:spacing w:line="240" w:lineRule="atLeast"/>
              <w:ind w:right="-79"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24B9A77D" w14:textId="7F69E798" w:rsidR="00B07E13" w:rsidRPr="00031D01" w:rsidRDefault="002246F1" w:rsidP="003C3C32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13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4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740</w:t>
            </w:r>
          </w:p>
        </w:tc>
        <w:tc>
          <w:tcPr>
            <w:tcW w:w="195" w:type="dxa"/>
            <w:vAlign w:val="bottom"/>
          </w:tcPr>
          <w:p w14:paraId="015B39A9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23BFB44E" w14:textId="39560FBA" w:rsidR="00B07E13" w:rsidRPr="00031D01" w:rsidRDefault="00197A8A" w:rsidP="003C3C32">
            <w:pPr>
              <w:pStyle w:val="acctmergecolhdg"/>
              <w:tabs>
                <w:tab w:val="decimal" w:pos="643"/>
              </w:tabs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0C74D8C0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9ABF681" w14:textId="57069D6B" w:rsidR="00B07E13" w:rsidRPr="00031D01" w:rsidRDefault="00B07E13" w:rsidP="003C3C32">
            <w:pPr>
              <w:pStyle w:val="acctmergecolhdg"/>
              <w:tabs>
                <w:tab w:val="decimal" w:pos="701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-</w:t>
            </w:r>
          </w:p>
        </w:tc>
      </w:tr>
      <w:tr w:rsidR="00B07E13" w:rsidRPr="00031D01" w14:paraId="7D9FF81A" w14:textId="77777777" w:rsidTr="003C3C32">
        <w:trPr>
          <w:cantSplit/>
        </w:trPr>
        <w:tc>
          <w:tcPr>
            <w:tcW w:w="3585" w:type="dxa"/>
            <w:vAlign w:val="bottom"/>
          </w:tcPr>
          <w:p w14:paraId="72C3E514" w14:textId="7967538A" w:rsidR="00B07E13" w:rsidRPr="00031D01" w:rsidRDefault="00B07E13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14" w:type="dxa"/>
            <w:vAlign w:val="bottom"/>
          </w:tcPr>
          <w:p w14:paraId="603829B9" w14:textId="03544C6A" w:rsidR="00B07E13" w:rsidRPr="00031D01" w:rsidRDefault="00B07E13" w:rsidP="003C3C32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65A588FA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1A84D8CE" w14:textId="77777777" w:rsidR="00B07E13" w:rsidRPr="00031D01" w:rsidRDefault="00B07E13" w:rsidP="003C3C32">
            <w:pPr>
              <w:pStyle w:val="acctmergecolhdg"/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757E2595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0374C1AA" w14:textId="77777777" w:rsidR="00B07E13" w:rsidRPr="00031D01" w:rsidRDefault="00B07E13" w:rsidP="003C3C32">
            <w:pPr>
              <w:pStyle w:val="acctmergecolhdg"/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136460A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A29B8B7" w14:textId="77777777" w:rsidR="00B07E13" w:rsidRPr="00031D01" w:rsidRDefault="00B07E13" w:rsidP="003C3C32">
            <w:pPr>
              <w:pStyle w:val="acctmergecolhdg"/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B07E13" w:rsidRPr="003C3C32" w14:paraId="0F6ADB4B" w14:textId="77777777" w:rsidTr="003C3C32">
        <w:trPr>
          <w:cantSplit/>
        </w:trPr>
        <w:tc>
          <w:tcPr>
            <w:tcW w:w="3585" w:type="dxa"/>
            <w:vAlign w:val="bottom"/>
          </w:tcPr>
          <w:p w14:paraId="59BBD822" w14:textId="63537935" w:rsidR="00B07E13" w:rsidRPr="00031D01" w:rsidRDefault="00B07E13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214" w:type="dxa"/>
            <w:vAlign w:val="bottom"/>
          </w:tcPr>
          <w:p w14:paraId="165F72BD" w14:textId="17DF5D12" w:rsidR="00B07E13" w:rsidRPr="00031D01" w:rsidRDefault="00E04449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81,036</w:t>
            </w:r>
          </w:p>
        </w:tc>
        <w:tc>
          <w:tcPr>
            <w:tcW w:w="195" w:type="dxa"/>
            <w:vAlign w:val="bottom"/>
          </w:tcPr>
          <w:p w14:paraId="66C16831" w14:textId="77777777" w:rsidR="00B07E13" w:rsidRPr="00031D01" w:rsidRDefault="00B07E13" w:rsidP="003C3C32">
            <w:pPr>
              <w:pStyle w:val="acctmergecolhdg"/>
              <w:spacing w:line="240" w:lineRule="atLeast"/>
              <w:ind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24C70E19" w14:textId="6311B869" w:rsidR="00B07E13" w:rsidRPr="00031D01" w:rsidRDefault="00B07E13" w:rsidP="003C3C32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85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0</w:t>
            </w:r>
            <w:r w:rsidR="002246F1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33</w:t>
            </w:r>
          </w:p>
        </w:tc>
        <w:tc>
          <w:tcPr>
            <w:tcW w:w="195" w:type="dxa"/>
            <w:vAlign w:val="bottom"/>
          </w:tcPr>
          <w:p w14:paraId="037496F3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2ACF8ECB" w14:textId="23FA2553" w:rsidR="00B07E13" w:rsidRPr="00031D01" w:rsidRDefault="00197A8A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353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81,036</w:t>
            </w:r>
          </w:p>
        </w:tc>
        <w:tc>
          <w:tcPr>
            <w:tcW w:w="185" w:type="dxa"/>
            <w:vAlign w:val="bottom"/>
          </w:tcPr>
          <w:p w14:paraId="77A5C328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D3CC553" w14:textId="287DC8E1" w:rsidR="00B07E13" w:rsidRPr="003C3C32" w:rsidRDefault="00B07E13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85</w:t>
            </w: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0</w:t>
            </w:r>
            <w:r w:rsidR="002246F1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33</w:t>
            </w:r>
          </w:p>
        </w:tc>
      </w:tr>
      <w:tr w:rsidR="00B07E13" w:rsidRPr="003C3C32" w14:paraId="625580FF" w14:textId="77777777" w:rsidTr="003C3C32">
        <w:trPr>
          <w:cantSplit/>
        </w:trPr>
        <w:tc>
          <w:tcPr>
            <w:tcW w:w="3585" w:type="dxa"/>
            <w:vAlign w:val="bottom"/>
          </w:tcPr>
          <w:p w14:paraId="04D0E871" w14:textId="3FD65DD6" w:rsidR="00B07E13" w:rsidRPr="00031D01" w:rsidRDefault="00B07E13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5D71D8D8" w14:textId="55F63404" w:rsidR="00B07E13" w:rsidRPr="00031D01" w:rsidRDefault="00E04449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249,711</w:t>
            </w:r>
          </w:p>
        </w:tc>
        <w:tc>
          <w:tcPr>
            <w:tcW w:w="195" w:type="dxa"/>
            <w:vAlign w:val="bottom"/>
          </w:tcPr>
          <w:p w14:paraId="7398AD3C" w14:textId="77777777" w:rsidR="00B07E13" w:rsidRPr="00031D01" w:rsidRDefault="00B07E13" w:rsidP="003C3C32">
            <w:pPr>
              <w:pStyle w:val="acctmergecolhdg"/>
              <w:spacing w:line="240" w:lineRule="atLeast"/>
              <w:ind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433ABDAC" w14:textId="04B03EF6" w:rsidR="00B07E13" w:rsidRPr="00031D01" w:rsidRDefault="002246F1" w:rsidP="003C3C32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7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0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31</w:t>
            </w:r>
          </w:p>
        </w:tc>
        <w:tc>
          <w:tcPr>
            <w:tcW w:w="195" w:type="dxa"/>
            <w:vAlign w:val="bottom"/>
          </w:tcPr>
          <w:p w14:paraId="3F8B5876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5FCD6CB3" w14:textId="01CD89B1" w:rsidR="00B07E13" w:rsidRPr="00031D01" w:rsidRDefault="00197A8A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246,711</w:t>
            </w:r>
          </w:p>
        </w:tc>
        <w:tc>
          <w:tcPr>
            <w:tcW w:w="185" w:type="dxa"/>
            <w:vAlign w:val="bottom"/>
          </w:tcPr>
          <w:p w14:paraId="66CFF3F4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52CECB2E" w14:textId="639306B6" w:rsidR="00B07E13" w:rsidRPr="003C3C32" w:rsidRDefault="002246F1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68</w:t>
            </w:r>
            <w:r w:rsidR="00B07E13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0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32</w:t>
            </w:r>
          </w:p>
        </w:tc>
      </w:tr>
      <w:tr w:rsidR="00B07E13" w:rsidRPr="003C3C32" w14:paraId="513FA27C" w14:textId="77777777" w:rsidTr="003C3C32">
        <w:trPr>
          <w:cantSplit/>
        </w:trPr>
        <w:tc>
          <w:tcPr>
            <w:tcW w:w="3585" w:type="dxa"/>
            <w:vAlign w:val="bottom"/>
          </w:tcPr>
          <w:p w14:paraId="66835CEA" w14:textId="3B5A2423" w:rsidR="00B07E13" w:rsidRPr="00031D01" w:rsidRDefault="00B07E13" w:rsidP="003C3C32">
            <w:pPr>
              <w:tabs>
                <w:tab w:val="left" w:pos="34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  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รวมหนี้สินไม่หมุนเวียน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057BF" w14:textId="733C731A" w:rsidR="00B07E13" w:rsidRPr="00031D01" w:rsidRDefault="00E04449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47</w:t>
            </w:r>
            <w:r w:rsidR="003E6B9F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0,860</w:t>
            </w:r>
          </w:p>
        </w:tc>
        <w:tc>
          <w:tcPr>
            <w:tcW w:w="195" w:type="dxa"/>
            <w:vAlign w:val="bottom"/>
          </w:tcPr>
          <w:p w14:paraId="348329F5" w14:textId="77777777" w:rsidR="00B07E13" w:rsidRPr="00031D01" w:rsidRDefault="00B07E13" w:rsidP="003C3C32">
            <w:pPr>
              <w:pStyle w:val="acctmergecolhdg"/>
              <w:spacing w:line="240" w:lineRule="atLeast"/>
              <w:ind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D613D" w14:textId="5B62570C" w:rsidR="00B07E13" w:rsidRPr="00031D01" w:rsidRDefault="00B07E13" w:rsidP="003C3C32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499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079</w:t>
            </w:r>
          </w:p>
        </w:tc>
        <w:tc>
          <w:tcPr>
            <w:tcW w:w="195" w:type="dxa"/>
            <w:vAlign w:val="bottom"/>
          </w:tcPr>
          <w:p w14:paraId="7BB834B4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ACB89" w14:textId="603D6977" w:rsidR="00B07E13" w:rsidRPr="00031D01" w:rsidRDefault="00197A8A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3</w:t>
            </w:r>
            <w:r w:rsidR="00BA5BA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39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="00BA5BA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313</w:t>
            </w:r>
          </w:p>
        </w:tc>
        <w:tc>
          <w:tcPr>
            <w:tcW w:w="185" w:type="dxa"/>
            <w:vAlign w:val="bottom"/>
          </w:tcPr>
          <w:p w14:paraId="52EF2135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9D14F" w14:textId="5D1E12C0" w:rsidR="00B07E13" w:rsidRPr="003C3C32" w:rsidRDefault="002246F1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3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60</w:t>
            </w:r>
            <w:r w:rsidR="00B07E13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64</w:t>
            </w:r>
          </w:p>
        </w:tc>
      </w:tr>
      <w:tr w:rsidR="00B07E13" w:rsidRPr="003C3C32" w14:paraId="31DC20FF" w14:textId="77777777" w:rsidTr="003C3C32">
        <w:trPr>
          <w:cantSplit/>
        </w:trPr>
        <w:tc>
          <w:tcPr>
            <w:tcW w:w="3585" w:type="dxa"/>
            <w:vAlign w:val="bottom"/>
          </w:tcPr>
          <w:p w14:paraId="6FE6E7AC" w14:textId="7E2C4B95" w:rsidR="00B07E13" w:rsidRPr="00031D01" w:rsidRDefault="00B07E13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2ABD9" w14:textId="35245E90" w:rsidR="00B07E13" w:rsidRPr="00031D01" w:rsidRDefault="000B789B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7</w:t>
            </w:r>
            <w:r w:rsidR="00E04449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584</w:t>
            </w:r>
            <w:r w:rsidR="00E04449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038</w:t>
            </w:r>
          </w:p>
        </w:tc>
        <w:tc>
          <w:tcPr>
            <w:tcW w:w="195" w:type="dxa"/>
            <w:vAlign w:val="bottom"/>
          </w:tcPr>
          <w:p w14:paraId="669748C5" w14:textId="77777777" w:rsidR="00B07E13" w:rsidRPr="00031D01" w:rsidRDefault="00B07E13" w:rsidP="003C3C32">
            <w:pPr>
              <w:pStyle w:val="acctmergecolhdg"/>
              <w:spacing w:line="240" w:lineRule="atLeast"/>
              <w:ind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F9C76" w14:textId="64385DBC" w:rsidR="00B07E13" w:rsidRPr="00031D01" w:rsidRDefault="00B07E13" w:rsidP="003C3C32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7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="002246F1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3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00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796</w:t>
            </w:r>
          </w:p>
        </w:tc>
        <w:tc>
          <w:tcPr>
            <w:tcW w:w="195" w:type="dxa"/>
            <w:vAlign w:val="bottom"/>
          </w:tcPr>
          <w:p w14:paraId="3BB22E1D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FE0CF" w14:textId="328D2FAF" w:rsidR="00B07E13" w:rsidRPr="00031D01" w:rsidRDefault="00197A8A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173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7,4</w:t>
            </w:r>
            <w:r w:rsidR="001E539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45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="001E539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401</w:t>
            </w:r>
          </w:p>
        </w:tc>
        <w:tc>
          <w:tcPr>
            <w:tcW w:w="185" w:type="dxa"/>
            <w:vAlign w:val="bottom"/>
          </w:tcPr>
          <w:p w14:paraId="3980299C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9194C" w14:textId="0542C37D" w:rsidR="00B07E13" w:rsidRPr="003C3C32" w:rsidRDefault="00B07E13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6</w:t>
            </w: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8</w:t>
            </w:r>
            <w:r w:rsidR="002246F1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9</w:t>
            </w: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7</w:t>
            </w:r>
            <w:r w:rsidR="002246F1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23</w:t>
            </w:r>
          </w:p>
        </w:tc>
      </w:tr>
      <w:tr w:rsidR="00B07E13" w:rsidRPr="00031D01" w14:paraId="290F84F5" w14:textId="77777777" w:rsidTr="003C3C32">
        <w:trPr>
          <w:cantSplit/>
          <w:trHeight w:hRule="exact" w:val="288"/>
        </w:trPr>
        <w:tc>
          <w:tcPr>
            <w:tcW w:w="3585" w:type="dxa"/>
            <w:vAlign w:val="bottom"/>
          </w:tcPr>
          <w:p w14:paraId="2B979310" w14:textId="79AA3B94" w:rsidR="00B07E13" w:rsidRPr="00031D01" w:rsidRDefault="00B07E13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14:paraId="12BC8631" w14:textId="77777777" w:rsidR="006D7BC4" w:rsidRPr="00031D01" w:rsidRDefault="006D7BC4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14:paraId="7FE119DD" w14:textId="77777777" w:rsidR="006D7BC4" w:rsidRPr="00031D01" w:rsidRDefault="006D7BC4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14:paraId="483E8AA1" w14:textId="70F19B56" w:rsidR="006D7BC4" w:rsidRPr="00031D01" w:rsidRDefault="006D7BC4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225919A2" w14:textId="77777777" w:rsidR="00B07E13" w:rsidRPr="00031D01" w:rsidRDefault="00B07E13" w:rsidP="003C3C32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4F3918D8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5C7AEAC3" w14:textId="77777777" w:rsidR="00B07E13" w:rsidRPr="00031D01" w:rsidRDefault="00B07E13" w:rsidP="003C3C32">
            <w:pPr>
              <w:pStyle w:val="acctmergecolhdg"/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728D21F0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2B5BF1FE" w14:textId="77777777" w:rsidR="00B07E13" w:rsidRPr="00031D01" w:rsidRDefault="00B07E13" w:rsidP="003C3C32">
            <w:pPr>
              <w:pStyle w:val="acctmergecolhdg"/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15F7638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4646E6C2" w14:textId="77777777" w:rsidR="00B07E13" w:rsidRPr="00031D01" w:rsidRDefault="00B07E13" w:rsidP="003C3C32">
            <w:pPr>
              <w:pStyle w:val="acctmergecolhdg"/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6D7BC4" w:rsidRPr="00031D01" w14:paraId="6FBFFBBD" w14:textId="77777777" w:rsidTr="003C3C32">
        <w:trPr>
          <w:cantSplit/>
          <w:trHeight w:hRule="exact" w:val="288"/>
        </w:trPr>
        <w:tc>
          <w:tcPr>
            <w:tcW w:w="3585" w:type="dxa"/>
            <w:vAlign w:val="bottom"/>
          </w:tcPr>
          <w:p w14:paraId="5842C5A8" w14:textId="14A5AB48" w:rsidR="006D7BC4" w:rsidRPr="00031D01" w:rsidRDefault="006D7BC4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14:paraId="32A89630" w14:textId="08968FA6" w:rsidR="006D7BC4" w:rsidRPr="00031D01" w:rsidRDefault="006D7BC4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14:paraId="13118F7A" w14:textId="77777777" w:rsidR="006D7BC4" w:rsidRPr="00031D01" w:rsidRDefault="006D7BC4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14:paraId="61F922D2" w14:textId="77777777" w:rsidR="006D7BC4" w:rsidRPr="00031D01" w:rsidRDefault="006D7BC4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2DB9CF92" w14:textId="77777777" w:rsidR="006D7BC4" w:rsidRPr="00031D01" w:rsidRDefault="006D7BC4" w:rsidP="003C3C32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4C5CE27D" w14:textId="77777777" w:rsidR="006D7BC4" w:rsidRPr="00031D01" w:rsidRDefault="006D7BC4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2269B612" w14:textId="77777777" w:rsidR="006D7BC4" w:rsidRPr="00031D01" w:rsidRDefault="006D7BC4" w:rsidP="003C3C32">
            <w:pPr>
              <w:pStyle w:val="acctmergecolhdg"/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4C7A9027" w14:textId="77777777" w:rsidR="006D7BC4" w:rsidRPr="00031D01" w:rsidRDefault="006D7BC4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14F90A2D" w14:textId="77777777" w:rsidR="006D7BC4" w:rsidRPr="00031D01" w:rsidRDefault="006D7BC4" w:rsidP="003C3C32">
            <w:pPr>
              <w:pStyle w:val="acctmergecolhdg"/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1082A4E" w14:textId="77777777" w:rsidR="006D7BC4" w:rsidRPr="00031D01" w:rsidRDefault="006D7BC4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14BB087" w14:textId="77777777" w:rsidR="006D7BC4" w:rsidRPr="00031D01" w:rsidRDefault="006D7BC4" w:rsidP="003C3C32">
            <w:pPr>
              <w:pStyle w:val="acctmergecolhdg"/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B07E13" w:rsidRPr="00031D01" w14:paraId="73E94918" w14:textId="77777777" w:rsidTr="003C3C32">
        <w:trPr>
          <w:cantSplit/>
        </w:trPr>
        <w:tc>
          <w:tcPr>
            <w:tcW w:w="3585" w:type="dxa"/>
            <w:vAlign w:val="bottom"/>
          </w:tcPr>
          <w:p w14:paraId="5E27D709" w14:textId="7512CF3E" w:rsidR="00B07E13" w:rsidRPr="00031D01" w:rsidRDefault="00B07E13" w:rsidP="003C3C3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4" w:type="dxa"/>
            <w:vAlign w:val="bottom"/>
          </w:tcPr>
          <w:p w14:paraId="39716AF5" w14:textId="77777777" w:rsidR="00B07E13" w:rsidRPr="00031D01" w:rsidRDefault="00B07E13" w:rsidP="003C3C32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4F21080D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413ECCC4" w14:textId="77777777" w:rsidR="00B07E13" w:rsidRPr="00031D01" w:rsidRDefault="00B07E13" w:rsidP="003C3C32">
            <w:pPr>
              <w:pStyle w:val="acctmergecolhdg"/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21424037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05A63CA0" w14:textId="77777777" w:rsidR="00B07E13" w:rsidRPr="00031D01" w:rsidRDefault="00B07E13" w:rsidP="003C3C32">
            <w:pPr>
              <w:pStyle w:val="acctmergecolhdg"/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57073E8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61B6472" w14:textId="77777777" w:rsidR="00B07E13" w:rsidRPr="00031D01" w:rsidRDefault="00B07E13" w:rsidP="003C3C32">
            <w:pPr>
              <w:pStyle w:val="acctmergecolhdg"/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6D7BC4" w:rsidRPr="00031D01" w14:paraId="24D1461A" w14:textId="77777777" w:rsidTr="003C3C32">
        <w:trPr>
          <w:cantSplit/>
        </w:trPr>
        <w:tc>
          <w:tcPr>
            <w:tcW w:w="3585" w:type="dxa"/>
            <w:vAlign w:val="bottom"/>
          </w:tcPr>
          <w:p w14:paraId="50DDEC16" w14:textId="77777777" w:rsidR="006D7BC4" w:rsidRPr="00031D01" w:rsidRDefault="006D7BC4" w:rsidP="003C3C3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4" w:type="dxa"/>
            <w:vAlign w:val="bottom"/>
          </w:tcPr>
          <w:p w14:paraId="6CB6F217" w14:textId="77777777" w:rsidR="006D7BC4" w:rsidRPr="00031D01" w:rsidRDefault="006D7BC4" w:rsidP="003C3C32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41723DFD" w14:textId="77777777" w:rsidR="006D7BC4" w:rsidRPr="00031D01" w:rsidRDefault="006D7BC4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56C0E076" w14:textId="77777777" w:rsidR="006D7BC4" w:rsidRPr="00031D01" w:rsidRDefault="006D7BC4" w:rsidP="003C3C32">
            <w:pPr>
              <w:pStyle w:val="acctmergecolhdg"/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406FE8A2" w14:textId="77777777" w:rsidR="006D7BC4" w:rsidRPr="00031D01" w:rsidRDefault="006D7BC4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203C598F" w14:textId="77777777" w:rsidR="006D7BC4" w:rsidRPr="00031D01" w:rsidRDefault="006D7BC4" w:rsidP="003C3C32">
            <w:pPr>
              <w:pStyle w:val="acctmergecolhdg"/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6447A19" w14:textId="77777777" w:rsidR="006D7BC4" w:rsidRPr="00031D01" w:rsidRDefault="006D7BC4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C0CDEEF" w14:textId="77777777" w:rsidR="006D7BC4" w:rsidRPr="00031D01" w:rsidRDefault="006D7BC4" w:rsidP="003C3C32">
            <w:pPr>
              <w:pStyle w:val="acctmergecolhdg"/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6D7BC4" w:rsidRPr="00031D01" w14:paraId="117B0C50" w14:textId="77777777" w:rsidTr="003C3C32">
        <w:trPr>
          <w:cantSplit/>
        </w:trPr>
        <w:tc>
          <w:tcPr>
            <w:tcW w:w="3585" w:type="dxa"/>
            <w:vAlign w:val="bottom"/>
          </w:tcPr>
          <w:p w14:paraId="3C93FE03" w14:textId="77777777" w:rsidR="006D7BC4" w:rsidRPr="00031D01" w:rsidRDefault="006D7BC4" w:rsidP="003C3C3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4" w:type="dxa"/>
            <w:vAlign w:val="bottom"/>
          </w:tcPr>
          <w:p w14:paraId="14848AC4" w14:textId="77777777" w:rsidR="006D7BC4" w:rsidRPr="00031D01" w:rsidRDefault="006D7BC4" w:rsidP="003C3C32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3BCC343B" w14:textId="77777777" w:rsidR="006D7BC4" w:rsidRPr="00031D01" w:rsidRDefault="006D7BC4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23FC89A9" w14:textId="77777777" w:rsidR="006D7BC4" w:rsidRPr="00031D01" w:rsidRDefault="006D7BC4" w:rsidP="003C3C32">
            <w:pPr>
              <w:pStyle w:val="acctmergecolhdg"/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2A39E426" w14:textId="77777777" w:rsidR="006D7BC4" w:rsidRPr="00031D01" w:rsidRDefault="006D7BC4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09F251C9" w14:textId="77777777" w:rsidR="006D7BC4" w:rsidRPr="00031D01" w:rsidRDefault="006D7BC4" w:rsidP="003C3C32">
            <w:pPr>
              <w:pStyle w:val="acctmergecolhdg"/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038468A" w14:textId="77777777" w:rsidR="006D7BC4" w:rsidRPr="00031D01" w:rsidRDefault="006D7BC4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9F6F0A6" w14:textId="77777777" w:rsidR="006D7BC4" w:rsidRPr="00031D01" w:rsidRDefault="006D7BC4" w:rsidP="003C3C32">
            <w:pPr>
              <w:pStyle w:val="acctmergecolhdg"/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6D7BC4" w:rsidRPr="00031D01" w14:paraId="26A76E7F" w14:textId="77777777" w:rsidTr="003C3C32">
        <w:trPr>
          <w:cantSplit/>
        </w:trPr>
        <w:tc>
          <w:tcPr>
            <w:tcW w:w="3585" w:type="dxa"/>
            <w:vAlign w:val="bottom"/>
          </w:tcPr>
          <w:p w14:paraId="15AD0F88" w14:textId="77777777" w:rsidR="006D7BC4" w:rsidRPr="00031D01" w:rsidRDefault="006D7BC4" w:rsidP="003C3C3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4" w:type="dxa"/>
            <w:vAlign w:val="bottom"/>
          </w:tcPr>
          <w:p w14:paraId="2B39A1A9" w14:textId="77777777" w:rsidR="006D7BC4" w:rsidRPr="00031D01" w:rsidRDefault="006D7BC4" w:rsidP="003C3C32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5CFB8E49" w14:textId="77777777" w:rsidR="006D7BC4" w:rsidRPr="00031D01" w:rsidRDefault="006D7BC4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398E61B5" w14:textId="77777777" w:rsidR="006D7BC4" w:rsidRPr="00031D01" w:rsidRDefault="006D7BC4" w:rsidP="003C3C32">
            <w:pPr>
              <w:pStyle w:val="acctmergecolhdg"/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264738C5" w14:textId="77777777" w:rsidR="006D7BC4" w:rsidRPr="00031D01" w:rsidRDefault="006D7BC4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15599325" w14:textId="77777777" w:rsidR="006D7BC4" w:rsidRPr="00031D01" w:rsidRDefault="006D7BC4" w:rsidP="003C3C32">
            <w:pPr>
              <w:pStyle w:val="acctmergecolhdg"/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86EA10C" w14:textId="77777777" w:rsidR="006D7BC4" w:rsidRPr="00031D01" w:rsidRDefault="006D7BC4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7252273" w14:textId="77777777" w:rsidR="006D7BC4" w:rsidRPr="00031D01" w:rsidRDefault="006D7BC4" w:rsidP="003C3C32">
            <w:pPr>
              <w:pStyle w:val="acctmergecolhdg"/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6D7BC4" w:rsidRPr="00031D01" w14:paraId="70A7F239" w14:textId="77777777" w:rsidTr="003C3C32">
        <w:trPr>
          <w:cantSplit/>
        </w:trPr>
        <w:tc>
          <w:tcPr>
            <w:tcW w:w="3585" w:type="dxa"/>
            <w:vAlign w:val="bottom"/>
          </w:tcPr>
          <w:p w14:paraId="7D69165E" w14:textId="77777777" w:rsidR="006D7BC4" w:rsidRPr="00031D01" w:rsidRDefault="006D7BC4" w:rsidP="003C3C3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4" w:type="dxa"/>
            <w:vAlign w:val="bottom"/>
          </w:tcPr>
          <w:p w14:paraId="438C0331" w14:textId="77777777" w:rsidR="006D7BC4" w:rsidRPr="00031D01" w:rsidRDefault="006D7BC4" w:rsidP="003C3C32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6D635021" w14:textId="77777777" w:rsidR="006D7BC4" w:rsidRPr="00031D01" w:rsidRDefault="006D7BC4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16060052" w14:textId="77777777" w:rsidR="006D7BC4" w:rsidRPr="00031D01" w:rsidRDefault="006D7BC4" w:rsidP="003C3C32">
            <w:pPr>
              <w:pStyle w:val="acctmergecolhdg"/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7F4706DA" w14:textId="77777777" w:rsidR="006D7BC4" w:rsidRPr="00031D01" w:rsidRDefault="006D7BC4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62DEDAD2" w14:textId="77777777" w:rsidR="006D7BC4" w:rsidRPr="00031D01" w:rsidRDefault="006D7BC4" w:rsidP="003C3C32">
            <w:pPr>
              <w:pStyle w:val="acctmergecolhdg"/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1A7D8D6C" w14:textId="77777777" w:rsidR="006D7BC4" w:rsidRPr="00031D01" w:rsidRDefault="006D7BC4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DA7279F" w14:textId="77777777" w:rsidR="006D7BC4" w:rsidRPr="00031D01" w:rsidRDefault="006D7BC4" w:rsidP="003C3C32">
            <w:pPr>
              <w:pStyle w:val="acctmergecolhdg"/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6D7BC4" w:rsidRPr="00031D01" w14:paraId="1CA4E11C" w14:textId="77777777" w:rsidTr="003C3C32">
        <w:trPr>
          <w:cantSplit/>
        </w:trPr>
        <w:tc>
          <w:tcPr>
            <w:tcW w:w="3585" w:type="dxa"/>
            <w:vAlign w:val="bottom"/>
          </w:tcPr>
          <w:p w14:paraId="4770DC7B" w14:textId="77777777" w:rsidR="006D7BC4" w:rsidRPr="00031D01" w:rsidRDefault="006D7BC4" w:rsidP="003C3C3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4" w:type="dxa"/>
            <w:vAlign w:val="bottom"/>
          </w:tcPr>
          <w:p w14:paraId="4FC7308D" w14:textId="77777777" w:rsidR="006D7BC4" w:rsidRPr="00031D01" w:rsidRDefault="006D7BC4" w:rsidP="003C3C32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279E7CAC" w14:textId="77777777" w:rsidR="006D7BC4" w:rsidRPr="00031D01" w:rsidRDefault="006D7BC4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6219819" w14:textId="77777777" w:rsidR="006D7BC4" w:rsidRPr="00031D01" w:rsidRDefault="006D7BC4" w:rsidP="003C3C32">
            <w:pPr>
              <w:pStyle w:val="acctmergecolhdg"/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51D4A0BE" w14:textId="77777777" w:rsidR="006D7BC4" w:rsidRPr="00031D01" w:rsidRDefault="006D7BC4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65277290" w14:textId="77777777" w:rsidR="006D7BC4" w:rsidRPr="00031D01" w:rsidRDefault="006D7BC4" w:rsidP="003C3C32">
            <w:pPr>
              <w:pStyle w:val="acctmergecolhdg"/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562DA7A" w14:textId="77777777" w:rsidR="006D7BC4" w:rsidRPr="00031D01" w:rsidRDefault="006D7BC4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C643DD5" w14:textId="77777777" w:rsidR="006D7BC4" w:rsidRPr="00031D01" w:rsidRDefault="006D7BC4" w:rsidP="003C3C32">
            <w:pPr>
              <w:pStyle w:val="acctmergecolhdg"/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6D7BC4" w:rsidRPr="00031D01" w14:paraId="0DC9BB20" w14:textId="77777777" w:rsidTr="003C3C32">
        <w:trPr>
          <w:cantSplit/>
        </w:trPr>
        <w:tc>
          <w:tcPr>
            <w:tcW w:w="3585" w:type="dxa"/>
            <w:vAlign w:val="bottom"/>
          </w:tcPr>
          <w:p w14:paraId="362911C2" w14:textId="77777777" w:rsidR="006D7BC4" w:rsidRPr="00031D01" w:rsidRDefault="006D7BC4" w:rsidP="003C3C3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4" w:type="dxa"/>
            <w:vAlign w:val="bottom"/>
          </w:tcPr>
          <w:p w14:paraId="609B06BB" w14:textId="77777777" w:rsidR="006D7BC4" w:rsidRPr="00031D01" w:rsidRDefault="006D7BC4" w:rsidP="003C3C32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365E2A2C" w14:textId="77777777" w:rsidR="006D7BC4" w:rsidRPr="00031D01" w:rsidRDefault="006D7BC4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5584A596" w14:textId="77777777" w:rsidR="006D7BC4" w:rsidRPr="00031D01" w:rsidRDefault="006D7BC4" w:rsidP="003C3C32">
            <w:pPr>
              <w:pStyle w:val="acctmergecolhdg"/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5CD14FE5" w14:textId="77777777" w:rsidR="006D7BC4" w:rsidRPr="00031D01" w:rsidRDefault="006D7BC4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64F2ED50" w14:textId="77777777" w:rsidR="006D7BC4" w:rsidRPr="00031D01" w:rsidRDefault="006D7BC4" w:rsidP="003C3C32">
            <w:pPr>
              <w:pStyle w:val="acctmergecolhdg"/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6871032" w14:textId="77777777" w:rsidR="006D7BC4" w:rsidRPr="00031D01" w:rsidRDefault="006D7BC4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6852ADA" w14:textId="77777777" w:rsidR="006D7BC4" w:rsidRPr="00031D01" w:rsidRDefault="006D7BC4" w:rsidP="003C3C32">
            <w:pPr>
              <w:pStyle w:val="acctmergecolhdg"/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6D7BC4" w:rsidRPr="00031D01" w14:paraId="570924B5" w14:textId="77777777" w:rsidTr="003C3C32">
        <w:trPr>
          <w:cantSplit/>
        </w:trPr>
        <w:tc>
          <w:tcPr>
            <w:tcW w:w="3585" w:type="dxa"/>
            <w:vAlign w:val="bottom"/>
          </w:tcPr>
          <w:p w14:paraId="5B40D7BA" w14:textId="77777777" w:rsidR="006D7BC4" w:rsidRPr="00031D01" w:rsidRDefault="006D7BC4" w:rsidP="003C3C3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4" w:type="dxa"/>
            <w:vAlign w:val="bottom"/>
          </w:tcPr>
          <w:p w14:paraId="61A0F347" w14:textId="77777777" w:rsidR="006D7BC4" w:rsidRPr="00031D01" w:rsidRDefault="006D7BC4" w:rsidP="003C3C32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76A1DC88" w14:textId="77777777" w:rsidR="006D7BC4" w:rsidRPr="00031D01" w:rsidRDefault="006D7BC4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3A964345" w14:textId="77777777" w:rsidR="006D7BC4" w:rsidRPr="00031D01" w:rsidRDefault="006D7BC4" w:rsidP="003C3C32">
            <w:pPr>
              <w:pStyle w:val="acctmergecolhdg"/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319F7D44" w14:textId="77777777" w:rsidR="006D7BC4" w:rsidRPr="00031D01" w:rsidRDefault="006D7BC4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4E957351" w14:textId="77777777" w:rsidR="006D7BC4" w:rsidRPr="00031D01" w:rsidRDefault="006D7BC4" w:rsidP="003C3C32">
            <w:pPr>
              <w:pStyle w:val="acctmergecolhdg"/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675CD8E" w14:textId="77777777" w:rsidR="006D7BC4" w:rsidRPr="00031D01" w:rsidRDefault="006D7BC4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05BA658" w14:textId="77777777" w:rsidR="006D7BC4" w:rsidRPr="00031D01" w:rsidRDefault="006D7BC4" w:rsidP="003C3C32">
            <w:pPr>
              <w:pStyle w:val="acctmergecolhdg"/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6D7BC4" w:rsidRPr="00031D01" w14:paraId="0976FFB1" w14:textId="77777777" w:rsidTr="003C3C32">
        <w:trPr>
          <w:cantSplit/>
        </w:trPr>
        <w:tc>
          <w:tcPr>
            <w:tcW w:w="3585" w:type="dxa"/>
            <w:vAlign w:val="bottom"/>
          </w:tcPr>
          <w:p w14:paraId="4FABFC52" w14:textId="77777777" w:rsidR="006D7BC4" w:rsidRPr="00031D01" w:rsidRDefault="006D7BC4" w:rsidP="003C3C3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4" w:type="dxa"/>
            <w:vAlign w:val="bottom"/>
          </w:tcPr>
          <w:p w14:paraId="13FBA4D7" w14:textId="77777777" w:rsidR="006D7BC4" w:rsidRPr="00031D01" w:rsidRDefault="006D7BC4" w:rsidP="003C3C32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37EF97C9" w14:textId="77777777" w:rsidR="006D7BC4" w:rsidRPr="00031D01" w:rsidRDefault="006D7BC4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D9EBF06" w14:textId="77777777" w:rsidR="006D7BC4" w:rsidRPr="00031D01" w:rsidRDefault="006D7BC4" w:rsidP="003C3C32">
            <w:pPr>
              <w:pStyle w:val="acctmergecolhdg"/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4E13548C" w14:textId="77777777" w:rsidR="006D7BC4" w:rsidRPr="00031D01" w:rsidRDefault="006D7BC4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569F5301" w14:textId="77777777" w:rsidR="006D7BC4" w:rsidRPr="00031D01" w:rsidRDefault="006D7BC4" w:rsidP="003C3C32">
            <w:pPr>
              <w:pStyle w:val="acctmergecolhdg"/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9402687" w14:textId="77777777" w:rsidR="006D7BC4" w:rsidRPr="00031D01" w:rsidRDefault="006D7BC4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D12E8B9" w14:textId="77777777" w:rsidR="006D7BC4" w:rsidRPr="00031D01" w:rsidRDefault="006D7BC4" w:rsidP="003C3C32">
            <w:pPr>
              <w:pStyle w:val="acctmergecolhdg"/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6D7BC4" w:rsidRPr="00031D01" w14:paraId="386CB41C" w14:textId="77777777" w:rsidTr="003C3C32">
        <w:trPr>
          <w:cantSplit/>
        </w:trPr>
        <w:tc>
          <w:tcPr>
            <w:tcW w:w="3585" w:type="dxa"/>
            <w:vAlign w:val="bottom"/>
          </w:tcPr>
          <w:p w14:paraId="00F8E887" w14:textId="77777777" w:rsidR="006D7BC4" w:rsidRPr="00031D01" w:rsidRDefault="006D7BC4" w:rsidP="003C3C3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4" w:type="dxa"/>
            <w:vAlign w:val="bottom"/>
          </w:tcPr>
          <w:p w14:paraId="67FD2296" w14:textId="77777777" w:rsidR="006D7BC4" w:rsidRPr="00031D01" w:rsidRDefault="006D7BC4" w:rsidP="003C3C32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7524C063" w14:textId="77777777" w:rsidR="006D7BC4" w:rsidRPr="00031D01" w:rsidRDefault="006D7BC4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1DF590DA" w14:textId="77777777" w:rsidR="006D7BC4" w:rsidRPr="00031D01" w:rsidRDefault="006D7BC4" w:rsidP="003C3C32">
            <w:pPr>
              <w:pStyle w:val="acctmergecolhdg"/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70C2AA79" w14:textId="77777777" w:rsidR="006D7BC4" w:rsidRPr="00031D01" w:rsidRDefault="006D7BC4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7712D565" w14:textId="77777777" w:rsidR="006D7BC4" w:rsidRPr="00031D01" w:rsidRDefault="006D7BC4" w:rsidP="003C3C32">
            <w:pPr>
              <w:pStyle w:val="acctmergecolhdg"/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8918432" w14:textId="77777777" w:rsidR="006D7BC4" w:rsidRPr="00031D01" w:rsidRDefault="006D7BC4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189396B" w14:textId="77777777" w:rsidR="006D7BC4" w:rsidRPr="00031D01" w:rsidRDefault="006D7BC4" w:rsidP="003C3C32">
            <w:pPr>
              <w:pStyle w:val="acctmergecolhdg"/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751697" w:rsidRPr="00031D01" w14:paraId="66601396" w14:textId="77777777" w:rsidTr="003C3C32">
        <w:trPr>
          <w:cantSplit/>
        </w:trPr>
        <w:tc>
          <w:tcPr>
            <w:tcW w:w="3585" w:type="dxa"/>
            <w:vAlign w:val="bottom"/>
          </w:tcPr>
          <w:p w14:paraId="0E393048" w14:textId="77777777" w:rsidR="00751697" w:rsidRPr="00031D01" w:rsidRDefault="00751697" w:rsidP="003C3C3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4" w:type="dxa"/>
            <w:vAlign w:val="bottom"/>
          </w:tcPr>
          <w:p w14:paraId="42FDEDA2" w14:textId="77777777" w:rsidR="00751697" w:rsidRPr="00031D01" w:rsidRDefault="00751697" w:rsidP="003C3C32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22923187" w14:textId="77777777" w:rsidR="00751697" w:rsidRPr="00031D01" w:rsidRDefault="00751697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5D82BB11" w14:textId="77777777" w:rsidR="00751697" w:rsidRPr="00031D01" w:rsidRDefault="00751697" w:rsidP="003C3C32">
            <w:pPr>
              <w:pStyle w:val="acctmergecolhdg"/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7B4F6FC3" w14:textId="77777777" w:rsidR="00751697" w:rsidRPr="00031D01" w:rsidRDefault="00751697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317F7DF5" w14:textId="77777777" w:rsidR="00751697" w:rsidRPr="00031D01" w:rsidRDefault="00751697" w:rsidP="003C3C32">
            <w:pPr>
              <w:pStyle w:val="acctmergecolhdg"/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30FEC0F" w14:textId="77777777" w:rsidR="00751697" w:rsidRPr="00031D01" w:rsidRDefault="00751697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4DFBCF1" w14:textId="77777777" w:rsidR="00751697" w:rsidRPr="00031D01" w:rsidRDefault="00751697" w:rsidP="003C3C32">
            <w:pPr>
              <w:pStyle w:val="acctmergecolhdg"/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6D7BC4" w:rsidRPr="00031D01" w14:paraId="5E5F87A8" w14:textId="77777777" w:rsidTr="003C3C32">
        <w:trPr>
          <w:cantSplit/>
        </w:trPr>
        <w:tc>
          <w:tcPr>
            <w:tcW w:w="3585" w:type="dxa"/>
            <w:vAlign w:val="bottom"/>
          </w:tcPr>
          <w:p w14:paraId="112E5EC7" w14:textId="6DA56EAA" w:rsidR="006D7BC4" w:rsidRPr="00031D01" w:rsidRDefault="006D7BC4" w:rsidP="003C3C3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>ส่วนของผู้ถือหุ้น</w:t>
            </w:r>
          </w:p>
        </w:tc>
        <w:tc>
          <w:tcPr>
            <w:tcW w:w="1214" w:type="dxa"/>
            <w:vAlign w:val="bottom"/>
          </w:tcPr>
          <w:p w14:paraId="3AF6AE64" w14:textId="77777777" w:rsidR="006D7BC4" w:rsidRPr="00031D01" w:rsidRDefault="006D7BC4" w:rsidP="003C3C32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248D11B7" w14:textId="77777777" w:rsidR="006D7BC4" w:rsidRPr="00031D01" w:rsidRDefault="006D7BC4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52ED55B9" w14:textId="77777777" w:rsidR="006D7BC4" w:rsidRPr="00031D01" w:rsidRDefault="006D7BC4" w:rsidP="003C3C32">
            <w:pPr>
              <w:pStyle w:val="acctmergecolhdg"/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75FE758B" w14:textId="77777777" w:rsidR="006D7BC4" w:rsidRPr="00031D01" w:rsidRDefault="006D7BC4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3DF03F72" w14:textId="77777777" w:rsidR="006D7BC4" w:rsidRPr="00031D01" w:rsidRDefault="006D7BC4" w:rsidP="003C3C32">
            <w:pPr>
              <w:pStyle w:val="acctmergecolhdg"/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4BECC42" w14:textId="77777777" w:rsidR="006D7BC4" w:rsidRPr="00031D01" w:rsidRDefault="006D7BC4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6AEE3A1" w14:textId="77777777" w:rsidR="006D7BC4" w:rsidRPr="00031D01" w:rsidRDefault="006D7BC4" w:rsidP="003C3C32">
            <w:pPr>
              <w:pStyle w:val="acctmergecolhdg"/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B07E13" w:rsidRPr="00031D01" w14:paraId="317B9F6C" w14:textId="77777777" w:rsidTr="003C3C32">
        <w:trPr>
          <w:cantSplit/>
        </w:trPr>
        <w:tc>
          <w:tcPr>
            <w:tcW w:w="3585" w:type="dxa"/>
            <w:vAlign w:val="bottom"/>
          </w:tcPr>
          <w:p w14:paraId="072490A2" w14:textId="5AD6A5CA" w:rsidR="00B07E13" w:rsidRPr="00031D01" w:rsidRDefault="00B07E13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14" w:type="dxa"/>
            <w:vAlign w:val="bottom"/>
          </w:tcPr>
          <w:p w14:paraId="20CD4875" w14:textId="77777777" w:rsidR="00B07E13" w:rsidRPr="00031D01" w:rsidRDefault="00B07E13" w:rsidP="003C3C32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7E616D6B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AAF958F" w14:textId="77777777" w:rsidR="00B07E13" w:rsidRPr="00031D01" w:rsidRDefault="00B07E13" w:rsidP="003C3C32">
            <w:pPr>
              <w:pStyle w:val="acctmergecolhdg"/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3D097A2C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2FA0C121" w14:textId="77777777" w:rsidR="00B07E13" w:rsidRPr="00031D01" w:rsidRDefault="00B07E13" w:rsidP="003C3C32">
            <w:pPr>
              <w:pStyle w:val="acctmergecolhdg"/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51DCBFB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327307B" w14:textId="77777777" w:rsidR="00B07E13" w:rsidRPr="00031D01" w:rsidRDefault="00B07E13" w:rsidP="003C3C32">
            <w:pPr>
              <w:pStyle w:val="acctmergecolhdg"/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B07E13" w:rsidRPr="00031D01" w14:paraId="1C2926E8" w14:textId="77777777" w:rsidTr="003C3C32">
        <w:trPr>
          <w:cantSplit/>
        </w:trPr>
        <w:tc>
          <w:tcPr>
            <w:tcW w:w="3585" w:type="dxa"/>
            <w:vAlign w:val="bottom"/>
          </w:tcPr>
          <w:p w14:paraId="0FE100E6" w14:textId="2DB1DEBC" w:rsidR="00B07E13" w:rsidRPr="00031D01" w:rsidRDefault="00B07E13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ทุนจดทะเบียน</w:t>
            </w:r>
          </w:p>
        </w:tc>
        <w:tc>
          <w:tcPr>
            <w:tcW w:w="1214" w:type="dxa"/>
            <w:vAlign w:val="bottom"/>
          </w:tcPr>
          <w:p w14:paraId="45EC1F7E" w14:textId="77777777" w:rsidR="00B07E13" w:rsidRPr="00031D01" w:rsidRDefault="00B07E13" w:rsidP="003C3C32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0E80F77F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4A38AFF" w14:textId="77777777" w:rsidR="00B07E13" w:rsidRPr="00031D01" w:rsidRDefault="00B07E13" w:rsidP="003C3C32">
            <w:pPr>
              <w:pStyle w:val="acctmergecolhdg"/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11181389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63B21967" w14:textId="77777777" w:rsidR="00B07E13" w:rsidRPr="00031D01" w:rsidRDefault="00B07E13" w:rsidP="003C3C32">
            <w:pPr>
              <w:pStyle w:val="acctmergecolhdg"/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2856BD2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386243E" w14:textId="77777777" w:rsidR="00B07E13" w:rsidRPr="00031D01" w:rsidRDefault="00B07E13" w:rsidP="003C3C32">
            <w:pPr>
              <w:pStyle w:val="acctmergecolhdg"/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B07E13" w:rsidRPr="003C3C32" w14:paraId="316A140C" w14:textId="77777777" w:rsidTr="003C3C32">
        <w:trPr>
          <w:cantSplit/>
        </w:trPr>
        <w:tc>
          <w:tcPr>
            <w:tcW w:w="3585" w:type="dxa"/>
            <w:vAlign w:val="bottom"/>
          </w:tcPr>
          <w:p w14:paraId="4F05BDCA" w14:textId="788B119B" w:rsidR="00B07E13" w:rsidRPr="00031D01" w:rsidRDefault="00B07E13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   </w:t>
            </w: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หุ้นสามัญ </w:t>
            </w: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500,000,000 </w:t>
            </w: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หุ้น มูลค่าหุ้นละ</w:t>
            </w: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  </w:t>
            </w: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br/>
              <w:t xml:space="preserve">   </w:t>
            </w: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="0057416F"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   </w:t>
            </w:r>
            <w:r w:rsidR="002246F1"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1</w:t>
            </w: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</w:t>
            </w: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vAlign w:val="bottom"/>
          </w:tcPr>
          <w:p w14:paraId="6445EDEF" w14:textId="77777777" w:rsidR="0063038C" w:rsidRDefault="0063038C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  <w:p w14:paraId="2A4ED470" w14:textId="481568A3" w:rsidR="00E04449" w:rsidRPr="00031D01" w:rsidRDefault="00E04449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1,330,549</w:t>
            </w:r>
          </w:p>
        </w:tc>
        <w:tc>
          <w:tcPr>
            <w:tcW w:w="195" w:type="dxa"/>
            <w:vAlign w:val="bottom"/>
          </w:tcPr>
          <w:p w14:paraId="2D388F4D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  <w:vAlign w:val="bottom"/>
          </w:tcPr>
          <w:p w14:paraId="049EAA1B" w14:textId="77777777" w:rsidR="00B07E13" w:rsidRPr="00031D01" w:rsidRDefault="00B07E13" w:rsidP="003C3C32">
            <w:pPr>
              <w:pStyle w:val="acctmergecolhdg"/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  <w:p w14:paraId="6DDE42CE" w14:textId="142F3BD7" w:rsidR="00B07E13" w:rsidRPr="00031D01" w:rsidRDefault="002246F1" w:rsidP="003C3C32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33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0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549</w:t>
            </w:r>
          </w:p>
        </w:tc>
        <w:tc>
          <w:tcPr>
            <w:tcW w:w="195" w:type="dxa"/>
            <w:vAlign w:val="bottom"/>
          </w:tcPr>
          <w:p w14:paraId="02B5BDC5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vAlign w:val="bottom"/>
          </w:tcPr>
          <w:p w14:paraId="7E8BA686" w14:textId="77777777" w:rsidR="001A0990" w:rsidRDefault="001A0990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173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  <w:p w14:paraId="113DD575" w14:textId="288C7C54" w:rsidR="00197A8A" w:rsidRPr="00031D01" w:rsidRDefault="00197A8A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173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1,330,549</w:t>
            </w:r>
          </w:p>
        </w:tc>
        <w:tc>
          <w:tcPr>
            <w:tcW w:w="185" w:type="dxa"/>
            <w:vAlign w:val="bottom"/>
          </w:tcPr>
          <w:p w14:paraId="0C32A767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6EBC2B34" w14:textId="77777777" w:rsidR="00B07E13" w:rsidRPr="003C3C32" w:rsidRDefault="00B07E13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</w:p>
          <w:p w14:paraId="0E4CBFE3" w14:textId="1D2B1510" w:rsidR="00B07E13" w:rsidRPr="003C3C32" w:rsidRDefault="002246F1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263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</w:t>
            </w:r>
            <w:r w:rsidR="00B07E13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33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0</w:t>
            </w:r>
            <w:r w:rsidR="00B07E13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549</w:t>
            </w:r>
          </w:p>
        </w:tc>
      </w:tr>
      <w:tr w:rsidR="00B07E13" w:rsidRPr="00031D01" w14:paraId="65338463" w14:textId="77777777" w:rsidTr="003C3C32">
        <w:trPr>
          <w:cantSplit/>
        </w:trPr>
        <w:tc>
          <w:tcPr>
            <w:tcW w:w="3585" w:type="dxa"/>
            <w:vAlign w:val="bottom"/>
          </w:tcPr>
          <w:p w14:paraId="146E42E6" w14:textId="699DFB26" w:rsidR="00B07E13" w:rsidRPr="00031D01" w:rsidRDefault="00B07E13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ทุนที่ออกและชำระแล้ว</w:t>
            </w:r>
          </w:p>
        </w:tc>
        <w:tc>
          <w:tcPr>
            <w:tcW w:w="1214" w:type="dxa"/>
            <w:vAlign w:val="bottom"/>
          </w:tcPr>
          <w:p w14:paraId="65091E49" w14:textId="77777777" w:rsidR="00B07E13" w:rsidRPr="00031D01" w:rsidRDefault="00B07E13" w:rsidP="003C3C32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29DBC138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6E904DFE" w14:textId="77777777" w:rsidR="00B07E13" w:rsidRPr="00031D01" w:rsidRDefault="00B07E13" w:rsidP="003C3C32">
            <w:pPr>
              <w:pStyle w:val="acctmergecolhdg"/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310D0282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5B260B2B" w14:textId="77777777" w:rsidR="00B07E13" w:rsidRPr="00031D01" w:rsidRDefault="00B07E13" w:rsidP="003C3C32">
            <w:pPr>
              <w:pStyle w:val="acctmergecolhdg"/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D875792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C376BE9" w14:textId="77777777" w:rsidR="00B07E13" w:rsidRPr="00031D01" w:rsidRDefault="00B07E13" w:rsidP="003C3C32">
            <w:pPr>
              <w:pStyle w:val="acctmergecolhdg"/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B07E13" w:rsidRPr="003C3C32" w14:paraId="29E53EB6" w14:textId="77777777" w:rsidTr="003C3C32">
        <w:trPr>
          <w:cantSplit/>
        </w:trPr>
        <w:tc>
          <w:tcPr>
            <w:tcW w:w="3585" w:type="dxa"/>
            <w:vAlign w:val="bottom"/>
          </w:tcPr>
          <w:p w14:paraId="3DDC83DC" w14:textId="6013D7B2" w:rsidR="00B07E13" w:rsidRPr="00031D01" w:rsidRDefault="00B07E13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 </w:t>
            </w: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 (</w:t>
            </w: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หุ้นสามัญ </w:t>
            </w: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500,000,000 </w:t>
            </w: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หุ้น มูลค่าหุ้นละ</w:t>
            </w: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</w:t>
            </w: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br/>
              <w:t xml:space="preserve">   </w:t>
            </w: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="0057416F"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   </w:t>
            </w:r>
            <w:r w:rsidR="002246F1"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1</w:t>
            </w: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</w:t>
            </w: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214" w:type="dxa"/>
            <w:vAlign w:val="bottom"/>
          </w:tcPr>
          <w:p w14:paraId="7E670181" w14:textId="77777777" w:rsidR="0063038C" w:rsidRDefault="0063038C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  <w:p w14:paraId="4FBB6876" w14:textId="67140A7D" w:rsidR="00E04449" w:rsidRPr="00031D01" w:rsidRDefault="00E04449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1,330,549</w:t>
            </w:r>
          </w:p>
        </w:tc>
        <w:tc>
          <w:tcPr>
            <w:tcW w:w="195" w:type="dxa"/>
            <w:vAlign w:val="bottom"/>
          </w:tcPr>
          <w:p w14:paraId="63A35307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5A315350" w14:textId="77777777" w:rsidR="00B07E13" w:rsidRPr="00031D01" w:rsidRDefault="00B07E13" w:rsidP="003C3C32">
            <w:pPr>
              <w:pStyle w:val="acctmergecolhdg"/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  <w:p w14:paraId="0BB51D6C" w14:textId="6353ACB6" w:rsidR="00B07E13" w:rsidRPr="00031D01" w:rsidRDefault="002246F1" w:rsidP="003C3C32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33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0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549</w:t>
            </w:r>
          </w:p>
        </w:tc>
        <w:tc>
          <w:tcPr>
            <w:tcW w:w="195" w:type="dxa"/>
            <w:vAlign w:val="bottom"/>
          </w:tcPr>
          <w:p w14:paraId="3E365E99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496A5C68" w14:textId="77777777" w:rsidR="001A0990" w:rsidRDefault="001A0990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173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  <w:p w14:paraId="46D7ED6C" w14:textId="1FFC9442" w:rsidR="00197A8A" w:rsidRPr="00031D01" w:rsidRDefault="00197A8A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173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1,330,549</w:t>
            </w:r>
          </w:p>
        </w:tc>
        <w:tc>
          <w:tcPr>
            <w:tcW w:w="185" w:type="dxa"/>
            <w:vAlign w:val="bottom"/>
          </w:tcPr>
          <w:p w14:paraId="64BC19E8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4A9B3AD" w14:textId="77777777" w:rsidR="00B07E13" w:rsidRPr="003C3C32" w:rsidRDefault="00B07E13" w:rsidP="003C3C32">
            <w:pPr>
              <w:pStyle w:val="acctmergecolhdg"/>
              <w:tabs>
                <w:tab w:val="decimal" w:pos="991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</w:p>
          <w:p w14:paraId="1F3AB2AC" w14:textId="1532D249" w:rsidR="00B07E13" w:rsidRPr="003C3C32" w:rsidRDefault="002246F1" w:rsidP="003C3C32">
            <w:pPr>
              <w:pStyle w:val="acctmergecolhdg"/>
              <w:tabs>
                <w:tab w:val="decimal" w:pos="991"/>
              </w:tabs>
              <w:spacing w:line="240" w:lineRule="atLeast"/>
              <w:ind w:left="-88" w:right="-263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</w:t>
            </w:r>
            <w:r w:rsidR="00B07E13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33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0</w:t>
            </w:r>
            <w:r w:rsidR="00B07E13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549</w:t>
            </w:r>
          </w:p>
        </w:tc>
      </w:tr>
      <w:tr w:rsidR="00B07E13" w:rsidRPr="003C3C32" w14:paraId="61514A96" w14:textId="77777777" w:rsidTr="003C3C32">
        <w:trPr>
          <w:cantSplit/>
        </w:trPr>
        <w:tc>
          <w:tcPr>
            <w:tcW w:w="3585" w:type="dxa"/>
            <w:vAlign w:val="bottom"/>
          </w:tcPr>
          <w:p w14:paraId="687B5DB0" w14:textId="779EF43D" w:rsidR="00B07E13" w:rsidRPr="00031D01" w:rsidRDefault="00B07E13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ส่วนเกินมูลค่าหุ้น</w:t>
            </w:r>
          </w:p>
        </w:tc>
        <w:tc>
          <w:tcPr>
            <w:tcW w:w="1214" w:type="dxa"/>
            <w:vAlign w:val="bottom"/>
          </w:tcPr>
          <w:p w14:paraId="5FC625FE" w14:textId="603AD003" w:rsidR="00B07E13" w:rsidRPr="00031D01" w:rsidRDefault="00E04449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371,008</w:t>
            </w:r>
          </w:p>
        </w:tc>
        <w:tc>
          <w:tcPr>
            <w:tcW w:w="195" w:type="dxa"/>
            <w:vAlign w:val="bottom"/>
          </w:tcPr>
          <w:p w14:paraId="4FAC612E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23190EBC" w14:textId="2BC553FB" w:rsidR="00B07E13" w:rsidRPr="00031D01" w:rsidRDefault="002246F1" w:rsidP="003C3C32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3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7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  <w:tc>
          <w:tcPr>
            <w:tcW w:w="195" w:type="dxa"/>
            <w:vAlign w:val="bottom"/>
          </w:tcPr>
          <w:p w14:paraId="135700CA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0BC60B98" w14:textId="0AC4CD51" w:rsidR="00B07E13" w:rsidRPr="00031D01" w:rsidRDefault="00197A8A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371,008</w:t>
            </w:r>
          </w:p>
        </w:tc>
        <w:tc>
          <w:tcPr>
            <w:tcW w:w="185" w:type="dxa"/>
            <w:vAlign w:val="bottom"/>
          </w:tcPr>
          <w:p w14:paraId="47B78143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5E6C646" w14:textId="5EC4EE40" w:rsidR="00B07E13" w:rsidRPr="003C3C32" w:rsidRDefault="002246F1" w:rsidP="003C3C32">
            <w:pPr>
              <w:pStyle w:val="acctmergecolhdg"/>
              <w:tabs>
                <w:tab w:val="decimal" w:pos="991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3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7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</w:t>
            </w:r>
            <w:r w:rsidR="00B07E13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="00B07E13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</w:tr>
      <w:tr w:rsidR="00B07E13" w:rsidRPr="003C3C32" w14:paraId="31AC87FA" w14:textId="77777777" w:rsidTr="003C3C32">
        <w:trPr>
          <w:cantSplit/>
        </w:trPr>
        <w:tc>
          <w:tcPr>
            <w:tcW w:w="3585" w:type="dxa"/>
            <w:vAlign w:val="bottom"/>
          </w:tcPr>
          <w:p w14:paraId="38ACC934" w14:textId="1DB450CD" w:rsidR="00B07E13" w:rsidRPr="00031D01" w:rsidRDefault="00B07E13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ส่วนต่ำมูลค่าหุ้นทุนซื้อคืน</w:t>
            </w:r>
          </w:p>
        </w:tc>
        <w:tc>
          <w:tcPr>
            <w:tcW w:w="1214" w:type="dxa"/>
            <w:vAlign w:val="bottom"/>
          </w:tcPr>
          <w:p w14:paraId="57AFA1B6" w14:textId="43BC4AAF" w:rsidR="00B07E13" w:rsidRPr="00031D01" w:rsidRDefault="00E04449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(464,627)</w:t>
            </w:r>
          </w:p>
        </w:tc>
        <w:tc>
          <w:tcPr>
            <w:tcW w:w="195" w:type="dxa"/>
            <w:vAlign w:val="bottom"/>
          </w:tcPr>
          <w:p w14:paraId="07DBAA72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11269D66" w14:textId="6EE1F6CF" w:rsidR="00B07E13" w:rsidRPr="00031D01" w:rsidRDefault="00B07E13" w:rsidP="003C3C32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(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464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6</w:t>
            </w:r>
            <w:r w:rsidR="002246F1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7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95" w:type="dxa"/>
            <w:vAlign w:val="bottom"/>
          </w:tcPr>
          <w:p w14:paraId="11711E8F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3BAE18E2" w14:textId="13F7C8E6" w:rsidR="00B07E13" w:rsidRPr="00031D01" w:rsidRDefault="00197A8A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(464,627)</w:t>
            </w:r>
          </w:p>
        </w:tc>
        <w:tc>
          <w:tcPr>
            <w:tcW w:w="185" w:type="dxa"/>
            <w:vAlign w:val="bottom"/>
          </w:tcPr>
          <w:p w14:paraId="20FD7424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65D3AFB" w14:textId="7ADE598D" w:rsidR="00B07E13" w:rsidRPr="003C3C32" w:rsidRDefault="00B07E13" w:rsidP="003C3C32">
            <w:pPr>
              <w:pStyle w:val="acctmergecolhdg"/>
              <w:tabs>
                <w:tab w:val="decimal" w:pos="991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(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464</w:t>
            </w: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6</w:t>
            </w:r>
            <w:r w:rsidR="002246F1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7</w:t>
            </w: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)</w:t>
            </w:r>
          </w:p>
        </w:tc>
      </w:tr>
      <w:tr w:rsidR="00B07E13" w:rsidRPr="00031D01" w14:paraId="6BE901E2" w14:textId="77777777" w:rsidTr="003C3C32">
        <w:trPr>
          <w:cantSplit/>
        </w:trPr>
        <w:tc>
          <w:tcPr>
            <w:tcW w:w="3585" w:type="dxa"/>
            <w:vAlign w:val="bottom"/>
          </w:tcPr>
          <w:p w14:paraId="05A2B1C2" w14:textId="23E2DD5F" w:rsidR="00B07E13" w:rsidRPr="00031D01" w:rsidRDefault="00B07E13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214" w:type="dxa"/>
            <w:vAlign w:val="bottom"/>
          </w:tcPr>
          <w:p w14:paraId="4D8A1B45" w14:textId="77777777" w:rsidR="00B07E13" w:rsidRPr="00031D01" w:rsidRDefault="00B07E13" w:rsidP="003C3C32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1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4644FDF5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5FCF7C50" w14:textId="77777777" w:rsidR="00B07E13" w:rsidRPr="00031D01" w:rsidRDefault="00B07E13" w:rsidP="003C3C32">
            <w:pPr>
              <w:pStyle w:val="acctmergecolhdg"/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35E100E0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13EB55DD" w14:textId="77777777" w:rsidR="00B07E13" w:rsidRPr="00031D01" w:rsidRDefault="00B07E13" w:rsidP="003C3C32">
            <w:pPr>
              <w:pStyle w:val="acctmergecolhdg"/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649B383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4787339" w14:textId="77777777" w:rsidR="00B07E13" w:rsidRPr="00031D01" w:rsidRDefault="00B07E13" w:rsidP="003C3C32">
            <w:pPr>
              <w:pStyle w:val="acctmergecolhdg"/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B07E13" w:rsidRPr="00031D01" w14:paraId="62AB4FB1" w14:textId="77777777" w:rsidTr="003C3C32">
        <w:trPr>
          <w:cantSplit/>
        </w:trPr>
        <w:tc>
          <w:tcPr>
            <w:tcW w:w="3585" w:type="dxa"/>
            <w:vAlign w:val="bottom"/>
          </w:tcPr>
          <w:p w14:paraId="6572A2CC" w14:textId="6FBAF5B7" w:rsidR="00B07E13" w:rsidRPr="00031D01" w:rsidRDefault="00B07E13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จัดสรรแล้ว</w:t>
            </w:r>
          </w:p>
        </w:tc>
        <w:tc>
          <w:tcPr>
            <w:tcW w:w="1214" w:type="dxa"/>
            <w:vAlign w:val="bottom"/>
          </w:tcPr>
          <w:p w14:paraId="79DC5322" w14:textId="77777777" w:rsidR="00B07E13" w:rsidRPr="00031D01" w:rsidRDefault="00B07E13" w:rsidP="003C3C32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1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146E3631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6321AC92" w14:textId="77777777" w:rsidR="00B07E13" w:rsidRPr="00031D01" w:rsidRDefault="00B07E13" w:rsidP="003C3C32">
            <w:pPr>
              <w:pStyle w:val="acctmergecolhdg"/>
              <w:spacing w:line="240" w:lineRule="atLeast"/>
              <w:ind w:left="-88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1DE654C7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284F13D0" w14:textId="77777777" w:rsidR="00B07E13" w:rsidRPr="00031D01" w:rsidRDefault="00B07E13" w:rsidP="003C3C32">
            <w:pPr>
              <w:pStyle w:val="acctmergecolhdg"/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CB7CAE8" w14:textId="77777777" w:rsidR="00B07E13" w:rsidRPr="00031D01" w:rsidRDefault="00B07E13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1F016E6" w14:textId="77777777" w:rsidR="00B07E13" w:rsidRPr="00031D01" w:rsidRDefault="00B07E13" w:rsidP="003C3C32">
            <w:pPr>
              <w:pStyle w:val="acctmergecolhdg"/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AA3B3B" w:rsidRPr="003C3C32" w14:paraId="6F01B427" w14:textId="77777777" w:rsidTr="003C3C32">
        <w:trPr>
          <w:cantSplit/>
        </w:trPr>
        <w:tc>
          <w:tcPr>
            <w:tcW w:w="3585" w:type="dxa"/>
            <w:vAlign w:val="bottom"/>
          </w:tcPr>
          <w:p w14:paraId="60575797" w14:textId="15EC0ED9" w:rsidR="00AA3B3B" w:rsidRPr="00031D01" w:rsidRDefault="00AA3B3B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214" w:type="dxa"/>
            <w:vAlign w:val="bottom"/>
          </w:tcPr>
          <w:p w14:paraId="11C81A31" w14:textId="222DBBD9" w:rsidR="00AA3B3B" w:rsidRPr="00031D01" w:rsidRDefault="00E04449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153,579</w:t>
            </w:r>
          </w:p>
        </w:tc>
        <w:tc>
          <w:tcPr>
            <w:tcW w:w="195" w:type="dxa"/>
            <w:vAlign w:val="bottom"/>
          </w:tcPr>
          <w:p w14:paraId="44A19794" w14:textId="77777777" w:rsidR="00AA3B3B" w:rsidRPr="00031D01" w:rsidRDefault="00AA3B3B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640D113" w14:textId="3A5688F3" w:rsidR="00AA3B3B" w:rsidRPr="00031D01" w:rsidRDefault="002246F1" w:rsidP="003C3C32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1</w:t>
            </w:r>
            <w:r w:rsidR="00AA3B3B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5</w:t>
            </w: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3</w:t>
            </w:r>
            <w:r w:rsidR="00AA3B3B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="00AA3B3B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579</w:t>
            </w:r>
          </w:p>
        </w:tc>
        <w:tc>
          <w:tcPr>
            <w:tcW w:w="195" w:type="dxa"/>
            <w:vAlign w:val="bottom"/>
          </w:tcPr>
          <w:p w14:paraId="7FA1843D" w14:textId="77777777" w:rsidR="00AA3B3B" w:rsidRPr="00031D01" w:rsidRDefault="00AA3B3B" w:rsidP="003C3C32">
            <w:pPr>
              <w:pStyle w:val="acctmergecolhdg"/>
              <w:tabs>
                <w:tab w:val="decimal" w:pos="990"/>
              </w:tabs>
              <w:spacing w:line="240" w:lineRule="atLeast"/>
              <w:ind w:hanging="12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725B1D28" w14:textId="0D1E2C74" w:rsidR="00AA3B3B" w:rsidRPr="00031D01" w:rsidRDefault="00197A8A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153,579</w:t>
            </w:r>
          </w:p>
        </w:tc>
        <w:tc>
          <w:tcPr>
            <w:tcW w:w="185" w:type="dxa"/>
            <w:vAlign w:val="bottom"/>
          </w:tcPr>
          <w:p w14:paraId="2C7A7142" w14:textId="77777777" w:rsidR="00AA3B3B" w:rsidRPr="00031D01" w:rsidRDefault="00AA3B3B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057AFD7" w14:textId="05BDC374" w:rsidR="00AA3B3B" w:rsidRPr="003C3C32" w:rsidRDefault="002246F1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</w:t>
            </w:r>
            <w:r w:rsidR="00AA3B3B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5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3</w:t>
            </w:r>
            <w:r w:rsidR="00AA3B3B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="00AA3B3B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</w:tr>
      <w:tr w:rsidR="00AA3B3B" w:rsidRPr="003C3C32" w14:paraId="3D6DD787" w14:textId="77777777" w:rsidTr="003C3C32">
        <w:trPr>
          <w:cantSplit/>
        </w:trPr>
        <w:tc>
          <w:tcPr>
            <w:tcW w:w="3585" w:type="dxa"/>
            <w:vAlign w:val="bottom"/>
          </w:tcPr>
          <w:p w14:paraId="0C446914" w14:textId="68A2BECE" w:rsidR="00AA3B3B" w:rsidRPr="00031D01" w:rsidRDefault="00AA3B3B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สำรองหุ้นทุนซื้อคืน</w:t>
            </w:r>
          </w:p>
        </w:tc>
        <w:tc>
          <w:tcPr>
            <w:tcW w:w="1214" w:type="dxa"/>
            <w:vAlign w:val="bottom"/>
          </w:tcPr>
          <w:p w14:paraId="377FC995" w14:textId="3356887E" w:rsidR="00AA3B3B" w:rsidRPr="00031D01" w:rsidRDefault="00150AC4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9</w:t>
            </w:r>
            <w:r w:rsidR="00E04449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76,223</w:t>
            </w:r>
          </w:p>
        </w:tc>
        <w:tc>
          <w:tcPr>
            <w:tcW w:w="195" w:type="dxa"/>
            <w:vAlign w:val="bottom"/>
          </w:tcPr>
          <w:p w14:paraId="3C651E23" w14:textId="77777777" w:rsidR="00AA3B3B" w:rsidRPr="00031D01" w:rsidRDefault="00AA3B3B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E4209B9" w14:textId="7E6AF9B9" w:rsidR="00AA3B3B" w:rsidRPr="00031D01" w:rsidRDefault="00AA3B3B" w:rsidP="003C3C32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976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="002246F1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223</w:t>
            </w:r>
          </w:p>
        </w:tc>
        <w:tc>
          <w:tcPr>
            <w:tcW w:w="195" w:type="dxa"/>
            <w:vAlign w:val="bottom"/>
          </w:tcPr>
          <w:p w14:paraId="167BABFE" w14:textId="77777777" w:rsidR="00AA3B3B" w:rsidRPr="00031D01" w:rsidRDefault="00AA3B3B" w:rsidP="003C3C32">
            <w:pPr>
              <w:pStyle w:val="acctmergecolhdg"/>
              <w:tabs>
                <w:tab w:val="decimal" w:pos="990"/>
              </w:tabs>
              <w:spacing w:line="240" w:lineRule="atLeast"/>
              <w:ind w:hanging="12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2181E214" w14:textId="7B4CB739" w:rsidR="00AA3B3B" w:rsidRPr="00031D01" w:rsidRDefault="00197A8A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976,223</w:t>
            </w:r>
          </w:p>
        </w:tc>
        <w:tc>
          <w:tcPr>
            <w:tcW w:w="185" w:type="dxa"/>
            <w:vAlign w:val="bottom"/>
          </w:tcPr>
          <w:p w14:paraId="0ECAD297" w14:textId="77777777" w:rsidR="00AA3B3B" w:rsidRPr="00031D01" w:rsidRDefault="00AA3B3B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5FD9C9C" w14:textId="716E786A" w:rsidR="00AA3B3B" w:rsidRPr="003C3C32" w:rsidRDefault="00AA3B3B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976</w:t>
            </w: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="002246F1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223</w:t>
            </w:r>
          </w:p>
        </w:tc>
      </w:tr>
      <w:tr w:rsidR="00AA3B3B" w:rsidRPr="003C3C32" w14:paraId="00C95CEF" w14:textId="77777777" w:rsidTr="003C3C32">
        <w:trPr>
          <w:cantSplit/>
        </w:trPr>
        <w:tc>
          <w:tcPr>
            <w:tcW w:w="3585" w:type="dxa"/>
            <w:vAlign w:val="bottom"/>
          </w:tcPr>
          <w:p w14:paraId="061B8248" w14:textId="2700DB9E" w:rsidR="00AA3B3B" w:rsidRPr="00031D01" w:rsidRDefault="00AA3B3B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214" w:type="dxa"/>
            <w:vAlign w:val="bottom"/>
          </w:tcPr>
          <w:p w14:paraId="6861C411" w14:textId="2AE20BB9" w:rsidR="00AA3B3B" w:rsidRPr="00031D01" w:rsidRDefault="00E04449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10,636,968</w:t>
            </w:r>
          </w:p>
        </w:tc>
        <w:tc>
          <w:tcPr>
            <w:tcW w:w="195" w:type="dxa"/>
            <w:vAlign w:val="bottom"/>
          </w:tcPr>
          <w:p w14:paraId="09ABBE0F" w14:textId="77777777" w:rsidR="00AA3B3B" w:rsidRPr="00031D01" w:rsidRDefault="00AA3B3B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1CA6FEEC" w14:textId="51A19230" w:rsidR="00AA3B3B" w:rsidRPr="00031D01" w:rsidRDefault="00AA3B3B" w:rsidP="003C3C32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9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4</w:t>
            </w:r>
            <w:r w:rsidR="002246F1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11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="002246F1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2</w:t>
            </w: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77</w:t>
            </w:r>
          </w:p>
        </w:tc>
        <w:tc>
          <w:tcPr>
            <w:tcW w:w="195" w:type="dxa"/>
            <w:vAlign w:val="bottom"/>
          </w:tcPr>
          <w:p w14:paraId="4D8E636C" w14:textId="77777777" w:rsidR="00AA3B3B" w:rsidRPr="00031D01" w:rsidRDefault="00AA3B3B" w:rsidP="003C3C32">
            <w:pPr>
              <w:pStyle w:val="acctmergecolhdg"/>
              <w:tabs>
                <w:tab w:val="decimal" w:pos="99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6A890F35" w14:textId="66DCEA15" w:rsidR="00AA3B3B" w:rsidRPr="00031D01" w:rsidRDefault="00197A8A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10,</w:t>
            </w:r>
            <w:r w:rsidR="00DB532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892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="00DB532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275</w:t>
            </w:r>
          </w:p>
        </w:tc>
        <w:tc>
          <w:tcPr>
            <w:tcW w:w="185" w:type="dxa"/>
            <w:vAlign w:val="bottom"/>
          </w:tcPr>
          <w:p w14:paraId="27195074" w14:textId="77777777" w:rsidR="00AA3B3B" w:rsidRPr="00031D01" w:rsidRDefault="00AA3B3B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13030B5" w14:textId="63B1B36F" w:rsidR="00AA3B3B" w:rsidRPr="003C3C32" w:rsidRDefault="00AA3B3B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9</w:t>
            </w: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9</w:t>
            </w:r>
            <w:r w:rsidR="002246F1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3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8</w:t>
            </w: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949</w:t>
            </w:r>
          </w:p>
        </w:tc>
      </w:tr>
      <w:tr w:rsidR="00AA3B3B" w:rsidRPr="003C3C32" w14:paraId="1A7AFB63" w14:textId="77777777" w:rsidTr="003C3C32">
        <w:trPr>
          <w:cantSplit/>
        </w:trPr>
        <w:tc>
          <w:tcPr>
            <w:tcW w:w="3585" w:type="dxa"/>
            <w:vAlign w:val="bottom"/>
          </w:tcPr>
          <w:p w14:paraId="233F3577" w14:textId="629F00D4" w:rsidR="00AA3B3B" w:rsidRPr="00031D01" w:rsidRDefault="00AA3B3B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หุ้นทุนซื้อคืน</w:t>
            </w:r>
          </w:p>
        </w:tc>
        <w:tc>
          <w:tcPr>
            <w:tcW w:w="1214" w:type="dxa"/>
            <w:vAlign w:val="bottom"/>
          </w:tcPr>
          <w:p w14:paraId="4AF2D219" w14:textId="4B90A901" w:rsidR="00AA3B3B" w:rsidRPr="00031D01" w:rsidRDefault="00E04449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(976,223)</w:t>
            </w:r>
          </w:p>
        </w:tc>
        <w:tc>
          <w:tcPr>
            <w:tcW w:w="195" w:type="dxa"/>
            <w:vAlign w:val="bottom"/>
          </w:tcPr>
          <w:p w14:paraId="6072E7F1" w14:textId="77777777" w:rsidR="00AA3B3B" w:rsidRPr="00031D01" w:rsidRDefault="00AA3B3B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3338E0BE" w14:textId="41A6B7CA" w:rsidR="00AA3B3B" w:rsidRPr="00031D01" w:rsidRDefault="00AA3B3B" w:rsidP="003C3C32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(</w:t>
            </w: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976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="002246F1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223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95" w:type="dxa"/>
            <w:vAlign w:val="bottom"/>
          </w:tcPr>
          <w:p w14:paraId="2812AAD9" w14:textId="77777777" w:rsidR="00AA3B3B" w:rsidRPr="00031D01" w:rsidRDefault="00AA3B3B" w:rsidP="003C3C32">
            <w:pPr>
              <w:pStyle w:val="acctmergecolhdg"/>
              <w:tabs>
                <w:tab w:val="decimal" w:pos="990"/>
              </w:tabs>
              <w:spacing w:line="240" w:lineRule="atLeast"/>
              <w:ind w:hanging="12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6F3107CB" w14:textId="5C29BCEB" w:rsidR="00AA3B3B" w:rsidRPr="00031D01" w:rsidRDefault="00197A8A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184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(976,223)</w:t>
            </w:r>
          </w:p>
        </w:tc>
        <w:tc>
          <w:tcPr>
            <w:tcW w:w="185" w:type="dxa"/>
            <w:vAlign w:val="bottom"/>
          </w:tcPr>
          <w:p w14:paraId="4704E318" w14:textId="77777777" w:rsidR="00AA3B3B" w:rsidRPr="00031D01" w:rsidRDefault="00AA3B3B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188DC5F" w14:textId="3E7E6A5D" w:rsidR="00AA3B3B" w:rsidRPr="003C3C32" w:rsidRDefault="00AA3B3B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(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976</w:t>
            </w: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="002246F1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223</w:t>
            </w: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)</w:t>
            </w:r>
          </w:p>
        </w:tc>
      </w:tr>
      <w:tr w:rsidR="00AA3B3B" w:rsidRPr="00031D01" w14:paraId="75166091" w14:textId="77777777" w:rsidTr="003C3C32">
        <w:trPr>
          <w:cantSplit/>
        </w:trPr>
        <w:tc>
          <w:tcPr>
            <w:tcW w:w="3585" w:type="dxa"/>
            <w:vAlign w:val="bottom"/>
          </w:tcPr>
          <w:p w14:paraId="3F7D3A9E" w14:textId="08EFB6AF" w:rsidR="00AA3B3B" w:rsidRPr="00031D01" w:rsidRDefault="00AA3B3B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423EA5C0" w14:textId="566919A4" w:rsidR="00AA3B3B" w:rsidRPr="00031D01" w:rsidRDefault="00E04449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236,455</w:t>
            </w:r>
          </w:p>
        </w:tc>
        <w:tc>
          <w:tcPr>
            <w:tcW w:w="195" w:type="dxa"/>
            <w:vAlign w:val="bottom"/>
          </w:tcPr>
          <w:p w14:paraId="7869953B" w14:textId="77777777" w:rsidR="00AA3B3B" w:rsidRPr="00031D01" w:rsidRDefault="00AA3B3B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058EFA83" w14:textId="7AF793B2" w:rsidR="00AA3B3B" w:rsidRPr="00031D01" w:rsidRDefault="002246F1" w:rsidP="003C3C32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3</w:t>
            </w:r>
            <w:r w:rsidR="00AE5AAF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95,</w:t>
            </w: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1</w:t>
            </w:r>
            <w:r w:rsidR="00AE5AAF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54</w:t>
            </w:r>
          </w:p>
        </w:tc>
        <w:tc>
          <w:tcPr>
            <w:tcW w:w="195" w:type="dxa"/>
            <w:vAlign w:val="bottom"/>
          </w:tcPr>
          <w:p w14:paraId="592D33A7" w14:textId="77777777" w:rsidR="00AA3B3B" w:rsidRPr="00031D01" w:rsidRDefault="00AA3B3B" w:rsidP="003C3C32">
            <w:pPr>
              <w:pStyle w:val="acctmergecolhdg"/>
              <w:tabs>
                <w:tab w:val="decimal" w:pos="990"/>
              </w:tabs>
              <w:spacing w:line="240" w:lineRule="atLeast"/>
              <w:ind w:hanging="12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3623731F" w14:textId="48416DC5" w:rsidR="00AA3B3B" w:rsidRPr="00031D01" w:rsidRDefault="00197A8A" w:rsidP="003C3C32">
            <w:pPr>
              <w:pStyle w:val="acctmergecolhdg"/>
              <w:tabs>
                <w:tab w:val="decimal" w:pos="645"/>
              </w:tabs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090443DB" w14:textId="77777777" w:rsidR="00AA3B3B" w:rsidRPr="00031D01" w:rsidRDefault="00AA3B3B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03ABE900" w14:textId="36B686E2" w:rsidR="00AA3B3B" w:rsidRPr="00031D01" w:rsidRDefault="00AA3B3B" w:rsidP="003C3C32">
            <w:pPr>
              <w:pStyle w:val="acctmergecolhdg"/>
              <w:tabs>
                <w:tab w:val="decimal" w:pos="663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-</w:t>
            </w:r>
          </w:p>
        </w:tc>
      </w:tr>
      <w:tr w:rsidR="00AA3B3B" w:rsidRPr="003C3C32" w14:paraId="027FC91A" w14:textId="77777777" w:rsidTr="003C3C32">
        <w:trPr>
          <w:cantSplit/>
        </w:trPr>
        <w:tc>
          <w:tcPr>
            <w:tcW w:w="3585" w:type="dxa"/>
            <w:vAlign w:val="bottom"/>
          </w:tcPr>
          <w:p w14:paraId="4E638D70" w14:textId="6F40201A" w:rsidR="00AA3B3B" w:rsidRPr="00031D01" w:rsidRDefault="00AA3B3B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รวมส่วนของบริษัทใหญ่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5C35DDD9" w14:textId="6D826FD0" w:rsidR="00AA3B3B" w:rsidRPr="00031D01" w:rsidRDefault="00E04449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12,263,932</w:t>
            </w:r>
          </w:p>
        </w:tc>
        <w:tc>
          <w:tcPr>
            <w:tcW w:w="195" w:type="dxa"/>
            <w:vAlign w:val="bottom"/>
          </w:tcPr>
          <w:p w14:paraId="198CB7B5" w14:textId="77777777" w:rsidR="00AA3B3B" w:rsidRPr="00031D01" w:rsidRDefault="00AA3B3B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4670677B" w14:textId="6304ED6F" w:rsidR="00AA3B3B" w:rsidRPr="00031D01" w:rsidRDefault="002246F1" w:rsidP="003C3C32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11</w:t>
            </w:r>
            <w:r w:rsidR="00AA3B3B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1</w:t>
            </w:r>
            <w:r w:rsidR="00AA3B3B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96</w:t>
            </w:r>
            <w:r w:rsidR="00AA3B3B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="00AA3B3B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940</w:t>
            </w:r>
          </w:p>
        </w:tc>
        <w:tc>
          <w:tcPr>
            <w:tcW w:w="195" w:type="dxa"/>
            <w:vAlign w:val="bottom"/>
          </w:tcPr>
          <w:p w14:paraId="613EB385" w14:textId="77777777" w:rsidR="00AA3B3B" w:rsidRPr="00031D01" w:rsidRDefault="00AA3B3B" w:rsidP="003C3C32">
            <w:pPr>
              <w:pStyle w:val="acctmergecolhdg"/>
              <w:tabs>
                <w:tab w:val="decimal" w:pos="990"/>
              </w:tabs>
              <w:spacing w:line="240" w:lineRule="atLeast"/>
              <w:ind w:hanging="12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3D79ED5A" w14:textId="1F46992E" w:rsidR="00AA3B3B" w:rsidRPr="00031D01" w:rsidRDefault="00197A8A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12,2</w:t>
            </w:r>
            <w:r w:rsidR="00DB532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82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="00DB532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7</w:t>
            </w:r>
            <w:r w:rsidR="00BA5BA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8</w:t>
            </w:r>
            <w:r w:rsidR="00DB532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185" w:type="dxa"/>
            <w:vAlign w:val="bottom"/>
          </w:tcPr>
          <w:p w14:paraId="09936F17" w14:textId="77777777" w:rsidR="00AA3B3B" w:rsidRPr="00031D01" w:rsidRDefault="00AA3B3B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78196D37" w14:textId="5A799AE1" w:rsidR="00AA3B3B" w:rsidRPr="003C3C32" w:rsidRDefault="002246F1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11</w:t>
            </w:r>
            <w:r w:rsidR="00AA3B3B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32</w:t>
            </w:r>
            <w:r w:rsidR="00AA3B3B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9</w:t>
            </w:r>
            <w:r w:rsidR="00AA3B3B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="00AA3B3B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458</w:t>
            </w:r>
          </w:p>
        </w:tc>
      </w:tr>
      <w:tr w:rsidR="00AA3B3B" w:rsidRPr="00031D01" w14:paraId="4A5998A1" w14:textId="77777777" w:rsidTr="003C3C32">
        <w:trPr>
          <w:cantSplit/>
        </w:trPr>
        <w:tc>
          <w:tcPr>
            <w:tcW w:w="3585" w:type="dxa"/>
            <w:vAlign w:val="bottom"/>
          </w:tcPr>
          <w:p w14:paraId="28A321ED" w14:textId="0A1C7F0F" w:rsidR="00AA3B3B" w:rsidRPr="00031D01" w:rsidRDefault="00AA3B3B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15594EBA" w14:textId="0A5D6D39" w:rsidR="00AA3B3B" w:rsidRPr="00031D01" w:rsidRDefault="00E04449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328,416</w:t>
            </w:r>
          </w:p>
        </w:tc>
        <w:tc>
          <w:tcPr>
            <w:tcW w:w="195" w:type="dxa"/>
            <w:vAlign w:val="bottom"/>
          </w:tcPr>
          <w:p w14:paraId="1E2DEFF1" w14:textId="77777777" w:rsidR="00AA3B3B" w:rsidRPr="00031D01" w:rsidRDefault="00AA3B3B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635AB722" w14:textId="45640E4E" w:rsidR="00AA3B3B" w:rsidRPr="00031D01" w:rsidRDefault="002246F1" w:rsidP="003C3C32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22</w:t>
            </w:r>
            <w:r w:rsidR="00AA3B3B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0</w:t>
            </w:r>
            <w:r w:rsidR="00AA3B3B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3</w:t>
            </w:r>
            <w:r w:rsidR="00AA3B3B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76</w:t>
            </w:r>
          </w:p>
        </w:tc>
        <w:tc>
          <w:tcPr>
            <w:tcW w:w="195" w:type="dxa"/>
            <w:vAlign w:val="bottom"/>
          </w:tcPr>
          <w:p w14:paraId="2A30713D" w14:textId="77777777" w:rsidR="00AA3B3B" w:rsidRPr="00031D01" w:rsidRDefault="00AA3B3B" w:rsidP="003C3C32">
            <w:pPr>
              <w:pStyle w:val="acctmergecolhdg"/>
              <w:tabs>
                <w:tab w:val="decimal" w:pos="990"/>
              </w:tabs>
              <w:spacing w:line="240" w:lineRule="atLeast"/>
              <w:ind w:hanging="12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1F74FB7E" w14:textId="7DF85042" w:rsidR="00AA3B3B" w:rsidRPr="00031D01" w:rsidRDefault="00197A8A" w:rsidP="003C3C32">
            <w:pPr>
              <w:pStyle w:val="acctmergecolhdg"/>
              <w:tabs>
                <w:tab w:val="decimal" w:pos="645"/>
              </w:tabs>
              <w:spacing w:line="240" w:lineRule="atLeast"/>
              <w:ind w:left="-79" w:right="-27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65E0CB71" w14:textId="77777777" w:rsidR="00AA3B3B" w:rsidRPr="00031D01" w:rsidRDefault="00AA3B3B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7BE99081" w14:textId="24E4ACF4" w:rsidR="00AA3B3B" w:rsidRPr="00031D01" w:rsidRDefault="00AA3B3B" w:rsidP="003C3C32">
            <w:pPr>
              <w:pStyle w:val="acctmergecolhdg"/>
              <w:tabs>
                <w:tab w:val="decimal" w:pos="663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-</w:t>
            </w:r>
          </w:p>
        </w:tc>
      </w:tr>
      <w:tr w:rsidR="00AA3B3B" w:rsidRPr="003C3C32" w14:paraId="030A7A1B" w14:textId="77777777" w:rsidTr="003C3C32">
        <w:trPr>
          <w:cantSplit/>
        </w:trPr>
        <w:tc>
          <w:tcPr>
            <w:tcW w:w="3585" w:type="dxa"/>
            <w:vAlign w:val="bottom"/>
          </w:tcPr>
          <w:p w14:paraId="6023C6F4" w14:textId="02430E70" w:rsidR="00AA3B3B" w:rsidRPr="00031D01" w:rsidRDefault="00AA3B3B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4576E" w14:textId="2CC594E2" w:rsidR="00AA3B3B" w:rsidRPr="00031D01" w:rsidRDefault="00E04449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12,592,348</w:t>
            </w:r>
          </w:p>
        </w:tc>
        <w:tc>
          <w:tcPr>
            <w:tcW w:w="195" w:type="dxa"/>
            <w:vAlign w:val="bottom"/>
          </w:tcPr>
          <w:p w14:paraId="70EAFA2A" w14:textId="77777777" w:rsidR="00AA3B3B" w:rsidRPr="00031D01" w:rsidRDefault="00AA3B3B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C09FC" w14:textId="61DD8159" w:rsidR="00AA3B3B" w:rsidRPr="00031D01" w:rsidRDefault="002246F1" w:rsidP="003C3C32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11</w:t>
            </w:r>
            <w:r w:rsidR="00AA3B3B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="00AA3B3B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4</w:t>
            </w: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1</w:t>
            </w:r>
            <w:r w:rsidR="00AA3B3B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7</w:t>
            </w:r>
            <w:r w:rsidR="00AA3B3B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,</w:t>
            </w: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31</w:t>
            </w:r>
            <w:r w:rsidR="00AA3B3B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6</w:t>
            </w:r>
          </w:p>
        </w:tc>
        <w:tc>
          <w:tcPr>
            <w:tcW w:w="195" w:type="dxa"/>
            <w:vAlign w:val="bottom"/>
          </w:tcPr>
          <w:p w14:paraId="7467AB3C" w14:textId="77777777" w:rsidR="00AA3B3B" w:rsidRPr="00031D01" w:rsidRDefault="00AA3B3B" w:rsidP="003C3C32">
            <w:pPr>
              <w:pStyle w:val="acctmergecolhdg"/>
              <w:tabs>
                <w:tab w:val="decimal" w:pos="990"/>
              </w:tabs>
              <w:spacing w:line="240" w:lineRule="atLeast"/>
              <w:ind w:hanging="12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120D2" w14:textId="7E092479" w:rsidR="00AA3B3B" w:rsidRPr="00031D01" w:rsidRDefault="00197A8A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13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12,2</w:t>
            </w:r>
            <w:r w:rsidR="00DB532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82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="00DB532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7</w:t>
            </w:r>
            <w:r w:rsidR="00BA5BA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8</w:t>
            </w:r>
            <w:r w:rsidR="00DB532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185" w:type="dxa"/>
            <w:vAlign w:val="bottom"/>
          </w:tcPr>
          <w:p w14:paraId="39F4FF9E" w14:textId="77777777" w:rsidR="00AA3B3B" w:rsidRPr="00031D01" w:rsidRDefault="00AA3B3B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F1663" w14:textId="7711894E" w:rsidR="00AA3B3B" w:rsidRPr="003C3C32" w:rsidRDefault="002246F1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11</w:t>
            </w:r>
            <w:r w:rsidR="00AA3B3B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32</w:t>
            </w:r>
            <w:r w:rsidR="00AA3B3B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9</w:t>
            </w:r>
            <w:r w:rsidR="00AA3B3B"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="00AA3B3B" w:rsidRPr="00031D0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458</w:t>
            </w:r>
          </w:p>
        </w:tc>
      </w:tr>
      <w:tr w:rsidR="00AA3B3B" w:rsidRPr="003C3C32" w14:paraId="5D0583E4" w14:textId="77777777" w:rsidTr="003C3C32">
        <w:trPr>
          <w:cantSplit/>
        </w:trPr>
        <w:tc>
          <w:tcPr>
            <w:tcW w:w="3585" w:type="dxa"/>
            <w:vAlign w:val="bottom"/>
          </w:tcPr>
          <w:p w14:paraId="1A0E169A" w14:textId="618D83B3" w:rsidR="00AA3B3B" w:rsidRPr="00031D01" w:rsidRDefault="00AA3B3B" w:rsidP="003C3C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5E305" w14:textId="3B746494" w:rsidR="00AA3B3B" w:rsidRPr="003C3C32" w:rsidRDefault="000B789B" w:rsidP="003C3C3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C3C32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E04449" w:rsidRPr="003C3C3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C3C32">
              <w:rPr>
                <w:rFonts w:ascii="Angsana New" w:hAnsi="Angsana New" w:cs="Angsana New"/>
                <w:sz w:val="28"/>
                <w:szCs w:val="28"/>
              </w:rPr>
              <w:t>176</w:t>
            </w:r>
            <w:r w:rsidR="00E04449" w:rsidRPr="003C3C3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C3C32">
              <w:rPr>
                <w:rFonts w:ascii="Angsana New" w:hAnsi="Angsana New" w:cs="Angsana New"/>
                <w:sz w:val="28"/>
                <w:szCs w:val="28"/>
              </w:rPr>
              <w:t>386</w:t>
            </w:r>
          </w:p>
        </w:tc>
        <w:tc>
          <w:tcPr>
            <w:tcW w:w="195" w:type="dxa"/>
            <w:vAlign w:val="bottom"/>
          </w:tcPr>
          <w:p w14:paraId="1062FED3" w14:textId="77777777" w:rsidR="00AA3B3B" w:rsidRPr="003C3C32" w:rsidRDefault="00AA3B3B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6AD7C" w14:textId="4D215656" w:rsidR="00AA3B3B" w:rsidRPr="003C3C32" w:rsidRDefault="002246F1" w:rsidP="003C3C32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C3C32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AA3B3B" w:rsidRPr="003C3C32">
              <w:rPr>
                <w:rFonts w:ascii="Angsana New" w:hAnsi="Angsana New" w:cs="Angsana New" w:hint="cs"/>
                <w:sz w:val="28"/>
                <w:szCs w:val="28"/>
              </w:rPr>
              <w:t>8,7</w:t>
            </w:r>
            <w:r w:rsidRPr="003C3C32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AA3B3B" w:rsidRPr="003C3C32">
              <w:rPr>
                <w:rFonts w:ascii="Angsana New" w:hAnsi="Angsana New" w:cs="Angsana New" w:hint="cs"/>
                <w:sz w:val="28"/>
                <w:szCs w:val="28"/>
              </w:rPr>
              <w:t>8,</w:t>
            </w:r>
            <w:r w:rsidRPr="003C3C32">
              <w:rPr>
                <w:rFonts w:ascii="Angsana New" w:hAnsi="Angsana New" w:cs="Angsana New" w:hint="cs"/>
                <w:sz w:val="28"/>
                <w:szCs w:val="28"/>
              </w:rPr>
              <w:t>112</w:t>
            </w:r>
          </w:p>
        </w:tc>
        <w:tc>
          <w:tcPr>
            <w:tcW w:w="195" w:type="dxa"/>
            <w:vAlign w:val="bottom"/>
          </w:tcPr>
          <w:p w14:paraId="06CA36CE" w14:textId="77777777" w:rsidR="00AA3B3B" w:rsidRPr="003C3C32" w:rsidRDefault="00AA3B3B" w:rsidP="003C3C32">
            <w:pPr>
              <w:pStyle w:val="acctmergecolhdg"/>
              <w:tabs>
                <w:tab w:val="decimal" w:pos="990"/>
              </w:tabs>
              <w:spacing w:line="240" w:lineRule="atLeast"/>
              <w:ind w:hanging="129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53EA0" w14:textId="12887CD1" w:rsidR="00AA3B3B" w:rsidRPr="003C3C32" w:rsidRDefault="00197A8A" w:rsidP="003C3C32">
            <w:pPr>
              <w:pStyle w:val="acctmergecolhdg"/>
              <w:tabs>
                <w:tab w:val="decimal" w:pos="926"/>
              </w:tabs>
              <w:spacing w:line="240" w:lineRule="atLeast"/>
              <w:ind w:left="-79" w:right="-8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C3C32">
              <w:rPr>
                <w:rFonts w:ascii="Angsana New" w:hAnsi="Angsana New" w:cs="Angsana New"/>
                <w:sz w:val="28"/>
                <w:szCs w:val="28"/>
              </w:rPr>
              <w:t>19,7</w:t>
            </w:r>
            <w:r w:rsidR="00DB532B" w:rsidRPr="003C3C32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Pr="003C3C3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B532B" w:rsidRPr="003C3C32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Pr="003C3C3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85" w:type="dxa"/>
            <w:vAlign w:val="bottom"/>
          </w:tcPr>
          <w:p w14:paraId="5C604608" w14:textId="77777777" w:rsidR="00AA3B3B" w:rsidRPr="003C3C32" w:rsidRDefault="00AA3B3B" w:rsidP="003C3C3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B8CCD" w14:textId="4BF34D4A" w:rsidR="00AA3B3B" w:rsidRPr="003C3C32" w:rsidRDefault="002246F1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C3C32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AA3B3B" w:rsidRPr="003C3C32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8,</w:t>
            </w:r>
            <w:r w:rsidRPr="003C3C32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AA3B3B" w:rsidRPr="003C3C32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49,</w:t>
            </w:r>
            <w:r w:rsidRPr="003C3C32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AA3B3B" w:rsidRPr="003C3C32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</w:t>
            </w:r>
            <w:r w:rsidRPr="003C3C32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</w:tr>
    </w:tbl>
    <w:p w14:paraId="1859B81D" w14:textId="77777777" w:rsidR="00722A95" w:rsidRDefault="00722A95">
      <w: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09"/>
        <w:gridCol w:w="1259"/>
        <w:gridCol w:w="270"/>
        <w:gridCol w:w="1169"/>
        <w:gridCol w:w="275"/>
        <w:gridCol w:w="1079"/>
        <w:gridCol w:w="270"/>
        <w:gridCol w:w="1259"/>
      </w:tblGrid>
      <w:tr w:rsidR="00E753B6" w:rsidRPr="00031D01" w14:paraId="40C1A5A5" w14:textId="77777777" w:rsidTr="003C3C32">
        <w:trPr>
          <w:trHeight w:val="385"/>
          <w:tblHeader/>
        </w:trPr>
        <w:tc>
          <w:tcPr>
            <w:tcW w:w="3509" w:type="dxa"/>
            <w:vAlign w:val="bottom"/>
          </w:tcPr>
          <w:p w14:paraId="66C1E619" w14:textId="41E564D3" w:rsidR="00E753B6" w:rsidRPr="00031D01" w:rsidRDefault="00E753B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5B285FFA" w14:textId="22601FEF" w:rsidR="00E753B6" w:rsidRPr="00031D01" w:rsidRDefault="00E753B6" w:rsidP="003C3C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" w:type="dxa"/>
            <w:vAlign w:val="bottom"/>
          </w:tcPr>
          <w:p w14:paraId="36F6D23D" w14:textId="77777777" w:rsidR="00E753B6" w:rsidRPr="00031D01" w:rsidRDefault="00E753B6" w:rsidP="003C3C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35EC2E86" w14:textId="77777777" w:rsidR="00E753B6" w:rsidRPr="00031D01" w:rsidRDefault="00E753B6" w:rsidP="003C3C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2ED9" w:rsidRPr="00031D01" w14:paraId="451B8CDC" w14:textId="77777777" w:rsidTr="003C3C32">
        <w:trPr>
          <w:trHeight w:val="385"/>
          <w:tblHeader/>
        </w:trPr>
        <w:tc>
          <w:tcPr>
            <w:tcW w:w="3509" w:type="dxa"/>
            <w:vAlign w:val="bottom"/>
          </w:tcPr>
          <w:p w14:paraId="573FC0FE" w14:textId="77777777" w:rsidR="006D2ED9" w:rsidRPr="00031D01" w:rsidRDefault="006D2ED9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43DBAC96" w14:textId="0C1CC27E" w:rsidR="006D2ED9" w:rsidRPr="00031D01" w:rsidRDefault="006D2ED9" w:rsidP="003C3C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สำหรับงวดสามเดือนสิ้นสุด</w:t>
            </w:r>
            <w:r w:rsidR="00C656BD" w:rsidRPr="00031D01">
              <w:rPr>
                <w:rFonts w:ascii="Angsana New" w:hAnsi="Angsana New" w:cs="Angsana New" w:hint="cs"/>
                <w:b/>
                <w:sz w:val="28"/>
                <w:szCs w:val="28"/>
              </w:rPr>
              <w:br/>
            </w:r>
            <w:r w:rsidRPr="00031D01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 w:rsidR="00C656BD" w:rsidRPr="00031D01">
              <w:rPr>
                <w:rFonts w:ascii="Angsana New" w:hAnsi="Angsana New" w:cs="Angsana New" w:hint="cs"/>
                <w:b/>
                <w:sz w:val="28"/>
                <w:szCs w:val="28"/>
              </w:rPr>
              <w:t xml:space="preserve"> 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416029"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0 </w:t>
            </w:r>
            <w:r w:rsidR="001379AA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5" w:type="dxa"/>
            <w:vAlign w:val="bottom"/>
          </w:tcPr>
          <w:p w14:paraId="5D78C7F0" w14:textId="77777777" w:rsidR="006D2ED9" w:rsidRPr="00031D01" w:rsidRDefault="006D2ED9" w:rsidP="003C3C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7D9B2D08" w14:textId="228FCF82" w:rsidR="00C656BD" w:rsidRPr="00031D01" w:rsidRDefault="006D2ED9" w:rsidP="003C3C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สำหรับงวดสามเดือนสิ้นสุด</w:t>
            </w:r>
            <w:r w:rsidR="00C656BD" w:rsidRPr="00031D01">
              <w:rPr>
                <w:rFonts w:ascii="Angsana New" w:hAnsi="Angsana New" w:cs="Angsana New" w:hint="cs"/>
                <w:b/>
                <w:sz w:val="28"/>
                <w:szCs w:val="28"/>
              </w:rPr>
              <w:br/>
            </w:r>
            <w:r w:rsidRPr="00031D01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 w:rsidR="00C656BD" w:rsidRPr="00031D01">
              <w:rPr>
                <w:rFonts w:ascii="Angsana New" w:hAnsi="Angsana New" w:cs="Angsana New" w:hint="cs"/>
                <w:b/>
                <w:sz w:val="28"/>
                <w:szCs w:val="28"/>
              </w:rPr>
              <w:t xml:space="preserve"> 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416029"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0 </w:t>
            </w:r>
            <w:r w:rsidR="001379AA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753B6" w:rsidRPr="00031D01" w14:paraId="6045D501" w14:textId="77777777" w:rsidTr="003C3C32">
        <w:trPr>
          <w:trHeight w:val="385"/>
          <w:tblHeader/>
        </w:trPr>
        <w:tc>
          <w:tcPr>
            <w:tcW w:w="3509" w:type="dxa"/>
            <w:vAlign w:val="bottom"/>
          </w:tcPr>
          <w:p w14:paraId="3EEA5A42" w14:textId="1C664944" w:rsidR="00E753B6" w:rsidRPr="00031D01" w:rsidRDefault="00E753B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59" w:type="dxa"/>
            <w:vAlign w:val="bottom"/>
          </w:tcPr>
          <w:p w14:paraId="5F7A1E6E" w14:textId="11C58345" w:rsidR="00E753B6" w:rsidRPr="00031D01" w:rsidRDefault="002246F1" w:rsidP="003C3C3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6AEE3EA5" w14:textId="77777777" w:rsidR="00E753B6" w:rsidRPr="00031D01" w:rsidRDefault="00E753B6" w:rsidP="003C3C3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0E6343B" w14:textId="2D3018F8" w:rsidR="00E753B6" w:rsidRPr="00031D01" w:rsidRDefault="002246F1" w:rsidP="003C3C3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275" w:type="dxa"/>
            <w:vAlign w:val="bottom"/>
          </w:tcPr>
          <w:p w14:paraId="2A6E91AD" w14:textId="77777777" w:rsidR="00E753B6" w:rsidRPr="00031D01" w:rsidRDefault="00E753B6" w:rsidP="003C3C3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ED7764E" w14:textId="63DD9F9A" w:rsidR="00E753B6" w:rsidRPr="00031D01" w:rsidRDefault="002246F1" w:rsidP="003C3C3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5AE29415" w14:textId="77777777" w:rsidR="00E753B6" w:rsidRPr="00031D01" w:rsidRDefault="00E753B6" w:rsidP="003C3C3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157CC4F" w14:textId="4FE375BB" w:rsidR="00E753B6" w:rsidRPr="00031D01" w:rsidRDefault="002246F1" w:rsidP="003C3C3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</w:tr>
      <w:tr w:rsidR="00E753B6" w:rsidRPr="00031D01" w14:paraId="01E0A1E1" w14:textId="77777777" w:rsidTr="003C3C32">
        <w:trPr>
          <w:trHeight w:val="399"/>
          <w:tblHeader/>
        </w:trPr>
        <w:tc>
          <w:tcPr>
            <w:tcW w:w="3509" w:type="dxa"/>
            <w:vAlign w:val="bottom"/>
          </w:tcPr>
          <w:p w14:paraId="72096D30" w14:textId="77777777" w:rsidR="00E753B6" w:rsidRPr="00031D01" w:rsidRDefault="00E753B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581" w:type="dxa"/>
            <w:gridSpan w:val="7"/>
            <w:vAlign w:val="bottom"/>
            <w:hideMark/>
          </w:tcPr>
          <w:p w14:paraId="41C3715C" w14:textId="34DE159D" w:rsidR="00E753B6" w:rsidRPr="00031D01" w:rsidRDefault="00E753B6" w:rsidP="003C3C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</w:t>
            </w:r>
            <w:r w:rsidR="008E1887" w:rsidRPr="00031D01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เยน</w:t>
            </w:r>
            <w:r w:rsidRPr="00031D01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E753B6" w:rsidRPr="00031D01" w14:paraId="132CCD89" w14:textId="77777777" w:rsidTr="003C3C32">
        <w:trPr>
          <w:trHeight w:val="399"/>
        </w:trPr>
        <w:tc>
          <w:tcPr>
            <w:tcW w:w="3509" w:type="dxa"/>
            <w:vAlign w:val="bottom"/>
          </w:tcPr>
          <w:p w14:paraId="21AEE4D8" w14:textId="1F5EB089" w:rsidR="00E753B6" w:rsidRPr="00031D01" w:rsidRDefault="00E753B6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</w:t>
            </w:r>
            <w:r w:rsidRPr="00031D01">
              <w:rPr>
                <w:rFonts w:ascii="Angsana New" w:hAnsi="Angsana New" w:cs="Angsana New" w:hint="cs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B41F4FB" w14:textId="5A6945F4" w:rsidR="00E753B6" w:rsidRPr="00031D01" w:rsidRDefault="00E753B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601BDA" w14:textId="77777777" w:rsidR="00E753B6" w:rsidRPr="00031D01" w:rsidRDefault="00E753B6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E19256D" w14:textId="0FDE3378" w:rsidR="00E753B6" w:rsidRPr="00031D01" w:rsidRDefault="00E753B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05BDBF63" w14:textId="77777777" w:rsidR="00E753B6" w:rsidRPr="00031D01" w:rsidRDefault="00E753B6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B63E4F2" w14:textId="43F101C8" w:rsidR="00E753B6" w:rsidRPr="00031D01" w:rsidRDefault="00E753B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25309A8" w14:textId="77777777" w:rsidR="00E753B6" w:rsidRPr="00031D01" w:rsidRDefault="00E753B6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6A64187" w14:textId="1730BDE0" w:rsidR="00E753B6" w:rsidRPr="00031D01" w:rsidRDefault="00E753B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44292" w:rsidRPr="00031D01" w14:paraId="5138E818" w14:textId="77777777" w:rsidTr="003C3C32">
        <w:trPr>
          <w:trHeight w:val="399"/>
        </w:trPr>
        <w:tc>
          <w:tcPr>
            <w:tcW w:w="3509" w:type="dxa"/>
            <w:vAlign w:val="bottom"/>
          </w:tcPr>
          <w:p w14:paraId="00905AE9" w14:textId="59EC7C09" w:rsidR="00D44292" w:rsidRPr="00031D01" w:rsidRDefault="00D4429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CFC4CC0" w14:textId="0F5E40F2" w:rsidR="00D44292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4,5</w:t>
            </w:r>
            <w:r w:rsidR="000B789B">
              <w:rPr>
                <w:rFonts w:ascii="Angsana New" w:hAnsi="Angsana New" w:cs="Angsana New"/>
                <w:sz w:val="28"/>
                <w:szCs w:val="28"/>
              </w:rPr>
              <w:t>68</w:t>
            </w:r>
            <w:r>
              <w:rPr>
                <w:rFonts w:ascii="Angsana New" w:hAnsi="Angsana New" w:cs="Angsana New"/>
                <w:sz w:val="28"/>
                <w:szCs w:val="28"/>
              </w:rPr>
              <w:t>,4</w:t>
            </w:r>
            <w:r w:rsidR="000B789B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270" w:type="dxa"/>
            <w:vAlign w:val="bottom"/>
          </w:tcPr>
          <w:p w14:paraId="36192CC1" w14:textId="77777777" w:rsidR="00D44292" w:rsidRPr="00031D01" w:rsidRDefault="00D4429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ED6C698" w14:textId="27264390" w:rsidR="00D44292" w:rsidRPr="00031D01" w:rsidRDefault="00D4429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3,324,830</w:t>
            </w:r>
          </w:p>
        </w:tc>
        <w:tc>
          <w:tcPr>
            <w:tcW w:w="275" w:type="dxa"/>
            <w:vAlign w:val="bottom"/>
          </w:tcPr>
          <w:p w14:paraId="108DB74C" w14:textId="77777777" w:rsidR="00D44292" w:rsidRPr="00031D01" w:rsidRDefault="00D4429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36"/>
              </w:tabs>
              <w:spacing w:line="240" w:lineRule="auto"/>
              <w:ind w:left="-91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7BD9EAD" w14:textId="0715D5F0" w:rsidR="00D44292" w:rsidRPr="00031D01" w:rsidRDefault="0051524F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4,431,538</w:t>
            </w:r>
          </w:p>
        </w:tc>
        <w:tc>
          <w:tcPr>
            <w:tcW w:w="270" w:type="dxa"/>
            <w:vAlign w:val="bottom"/>
          </w:tcPr>
          <w:p w14:paraId="307D11F0" w14:textId="77777777" w:rsidR="00D44292" w:rsidRPr="00031D01" w:rsidRDefault="00D4429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925FBC7" w14:textId="44159F69" w:rsidR="00D44292" w:rsidRPr="00031D01" w:rsidRDefault="00D4429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3,232,175</w:t>
            </w:r>
          </w:p>
        </w:tc>
      </w:tr>
      <w:tr w:rsidR="00D44292" w:rsidRPr="00031D01" w14:paraId="28086C1A" w14:textId="77777777" w:rsidTr="003C3C32">
        <w:trPr>
          <w:trHeight w:val="399"/>
        </w:trPr>
        <w:tc>
          <w:tcPr>
            <w:tcW w:w="3509" w:type="dxa"/>
            <w:vAlign w:val="bottom"/>
          </w:tcPr>
          <w:p w14:paraId="38B9B829" w14:textId="754BE119" w:rsidR="00D44292" w:rsidRPr="00031D01" w:rsidRDefault="00D4429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กำไรจากอัตราแลกเปลี่ยน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7DAC1C1" w14:textId="59E66361" w:rsidR="00D44292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6,320</w:t>
            </w:r>
          </w:p>
        </w:tc>
        <w:tc>
          <w:tcPr>
            <w:tcW w:w="270" w:type="dxa"/>
            <w:vAlign w:val="bottom"/>
          </w:tcPr>
          <w:p w14:paraId="2E47E02E" w14:textId="77777777" w:rsidR="00D44292" w:rsidRPr="00031D01" w:rsidRDefault="00D4429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670211A" w14:textId="093F9F50" w:rsidR="00D44292" w:rsidRPr="00031D01" w:rsidRDefault="00D4429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66B2947F" w14:textId="77777777" w:rsidR="00D44292" w:rsidRPr="00031D01" w:rsidRDefault="00D4429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36"/>
              </w:tabs>
              <w:spacing w:line="240" w:lineRule="auto"/>
              <w:ind w:left="-91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BF7B2DC" w14:textId="6BBD0A76" w:rsidR="00D44292" w:rsidRPr="00031D01" w:rsidRDefault="0051524F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895A340" w14:textId="77777777" w:rsidR="00D44292" w:rsidRPr="00031D01" w:rsidRDefault="00D4429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FA49582" w14:textId="3C9A098B" w:rsidR="00D44292" w:rsidRPr="00031D01" w:rsidRDefault="00D4429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D44292" w:rsidRPr="00031D01" w14:paraId="4791BD97" w14:textId="77777777" w:rsidTr="003C3C32">
        <w:trPr>
          <w:trHeight w:val="399"/>
        </w:trPr>
        <w:tc>
          <w:tcPr>
            <w:tcW w:w="3509" w:type="dxa"/>
            <w:vAlign w:val="bottom"/>
          </w:tcPr>
          <w:p w14:paraId="5A7BA960" w14:textId="4FAC11B9" w:rsidR="00D44292" w:rsidRPr="00031D01" w:rsidRDefault="00D4429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DAD07" w14:textId="193FF1A4" w:rsidR="00D44292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8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31,109</w:t>
            </w:r>
          </w:p>
        </w:tc>
        <w:tc>
          <w:tcPr>
            <w:tcW w:w="270" w:type="dxa"/>
            <w:vAlign w:val="bottom"/>
          </w:tcPr>
          <w:p w14:paraId="6E83C79F" w14:textId="77777777" w:rsidR="00D44292" w:rsidRPr="00031D01" w:rsidRDefault="00D4429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508E160C" w14:textId="7B2E4B2C" w:rsidR="00D44292" w:rsidRPr="00031D01" w:rsidRDefault="00D4429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57,705</w:t>
            </w:r>
          </w:p>
        </w:tc>
        <w:tc>
          <w:tcPr>
            <w:tcW w:w="275" w:type="dxa"/>
            <w:vAlign w:val="bottom"/>
          </w:tcPr>
          <w:p w14:paraId="75F0AACA" w14:textId="77777777" w:rsidR="00D44292" w:rsidRPr="00031D01" w:rsidRDefault="00D4429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4FED2" w14:textId="2E0B0F1E" w:rsidR="00D44292" w:rsidRPr="00031D01" w:rsidRDefault="0051524F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26,955</w:t>
            </w:r>
          </w:p>
        </w:tc>
        <w:tc>
          <w:tcPr>
            <w:tcW w:w="270" w:type="dxa"/>
            <w:vAlign w:val="bottom"/>
          </w:tcPr>
          <w:p w14:paraId="02408673" w14:textId="77777777" w:rsidR="00D44292" w:rsidRPr="00031D01" w:rsidRDefault="00D4429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00729A2F" w14:textId="4B47286F" w:rsidR="00D44292" w:rsidRPr="00031D01" w:rsidRDefault="00D4429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970E90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970E90">
              <w:rPr>
                <w:rFonts w:ascii="Angsana New" w:hAnsi="Angsana New" w:cs="Angsana New"/>
                <w:sz w:val="28"/>
                <w:szCs w:val="28"/>
              </w:rPr>
              <w:t>978</w:t>
            </w:r>
          </w:p>
        </w:tc>
      </w:tr>
      <w:tr w:rsidR="00D44292" w:rsidRPr="003C3C32" w14:paraId="1861855B" w14:textId="77777777" w:rsidTr="003C3C32">
        <w:trPr>
          <w:trHeight w:val="399"/>
        </w:trPr>
        <w:tc>
          <w:tcPr>
            <w:tcW w:w="3509" w:type="dxa"/>
            <w:vAlign w:val="bottom"/>
          </w:tcPr>
          <w:p w14:paraId="29877734" w14:textId="27BC3871" w:rsidR="00D44292" w:rsidRPr="00031D01" w:rsidRDefault="00D4429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4C5CE" w14:textId="042B85EE" w:rsidR="00D44292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4,6</w:t>
            </w:r>
            <w:r w:rsidR="000B789B">
              <w:rPr>
                <w:rFonts w:ascii="Angsana New" w:hAnsi="Angsana New" w:cs="Angsana New"/>
                <w:sz w:val="28"/>
                <w:szCs w:val="28"/>
              </w:rPr>
              <w:t>05</w:t>
            </w:r>
            <w:r>
              <w:rPr>
                <w:rFonts w:ascii="Angsana New" w:hAnsi="Angsana New" w:cs="Angsana New"/>
                <w:sz w:val="28"/>
                <w:szCs w:val="28"/>
              </w:rPr>
              <w:t>,8</w:t>
            </w:r>
            <w:r w:rsidR="000B789B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6555475A" w14:textId="77777777" w:rsidR="00D44292" w:rsidRPr="00031D01" w:rsidRDefault="00D4429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F2788" w14:textId="32D085BE" w:rsidR="00D44292" w:rsidRPr="00031D01" w:rsidRDefault="00D4429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3,382,535</w:t>
            </w:r>
          </w:p>
        </w:tc>
        <w:tc>
          <w:tcPr>
            <w:tcW w:w="275" w:type="dxa"/>
            <w:vAlign w:val="bottom"/>
          </w:tcPr>
          <w:p w14:paraId="5BBC4C18" w14:textId="77777777" w:rsidR="00D44292" w:rsidRPr="003C3C32" w:rsidRDefault="00D4429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923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01DB1" w14:textId="0B0F4799" w:rsidR="00D44292" w:rsidRPr="00031D01" w:rsidRDefault="0051524F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4,458,493</w:t>
            </w:r>
          </w:p>
        </w:tc>
        <w:tc>
          <w:tcPr>
            <w:tcW w:w="270" w:type="dxa"/>
            <w:vAlign w:val="bottom"/>
          </w:tcPr>
          <w:p w14:paraId="223FFB80" w14:textId="77777777" w:rsidR="00D44292" w:rsidRPr="003C3C32" w:rsidRDefault="00D4429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36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01C12" w14:textId="7F8AED51" w:rsidR="00D44292" w:rsidRPr="00031D01" w:rsidRDefault="00D4429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3,</w:t>
            </w:r>
            <w:r w:rsidR="00970E90">
              <w:rPr>
                <w:rFonts w:ascii="Angsana New" w:hAnsi="Angsana New" w:cs="Angsana New"/>
                <w:sz w:val="28"/>
                <w:szCs w:val="28"/>
              </w:rPr>
              <w:t>300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970E90">
              <w:rPr>
                <w:rFonts w:ascii="Angsana New" w:hAnsi="Angsana New" w:cs="Angsana New"/>
                <w:sz w:val="28"/>
                <w:szCs w:val="28"/>
              </w:rPr>
              <w:t>153</w:t>
            </w:r>
          </w:p>
        </w:tc>
      </w:tr>
      <w:tr w:rsidR="00D44292" w:rsidRPr="00031D01" w14:paraId="280E06F7" w14:textId="77777777" w:rsidTr="003C3C32">
        <w:trPr>
          <w:trHeight w:val="399"/>
        </w:trPr>
        <w:tc>
          <w:tcPr>
            <w:tcW w:w="3509" w:type="dxa"/>
            <w:vAlign w:val="bottom"/>
          </w:tcPr>
          <w:p w14:paraId="638A774F" w14:textId="7ACE0B4F" w:rsidR="00D44292" w:rsidRPr="00031D01" w:rsidRDefault="00D4429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001B7" w14:textId="77777777" w:rsidR="00D44292" w:rsidRPr="00031D01" w:rsidRDefault="00D4429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950"/>
              </w:tabs>
              <w:spacing w:after="0" w:line="240" w:lineRule="auto"/>
              <w:ind w:right="-3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B1EB886" w14:textId="77777777" w:rsidR="00D44292" w:rsidRPr="00031D01" w:rsidRDefault="00D4429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7499CDDC" w14:textId="77777777" w:rsidR="00D44292" w:rsidRPr="00031D01" w:rsidRDefault="00D4429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4B7B6150" w14:textId="77777777" w:rsidR="00D44292" w:rsidRPr="00031D01" w:rsidRDefault="00D4429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12595" w14:textId="77777777" w:rsidR="00D44292" w:rsidRPr="00031D01" w:rsidRDefault="00D4429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1BB811" w14:textId="77777777" w:rsidR="00D44292" w:rsidRPr="00031D01" w:rsidRDefault="00D4429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45715671" w14:textId="77777777" w:rsidR="00D44292" w:rsidRPr="00031D01" w:rsidRDefault="00D4429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44292" w:rsidRPr="003C3C32" w14:paraId="55207A03" w14:textId="77777777" w:rsidTr="003C3C32">
        <w:trPr>
          <w:trHeight w:val="399"/>
        </w:trPr>
        <w:tc>
          <w:tcPr>
            <w:tcW w:w="3509" w:type="dxa"/>
            <w:vAlign w:val="bottom"/>
          </w:tcPr>
          <w:p w14:paraId="07A3D7C0" w14:textId="2C45BD17" w:rsidR="00D44292" w:rsidRPr="00031D01" w:rsidRDefault="00D4429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398A87F" w14:textId="4773F261" w:rsidR="00D44292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0B789B">
              <w:rPr>
                <w:rFonts w:ascii="Angsana New" w:hAnsi="Angsana New" w:cs="Angsana New"/>
                <w:sz w:val="28"/>
                <w:szCs w:val="28"/>
              </w:rPr>
              <w:t>719</w:t>
            </w:r>
            <w:r>
              <w:rPr>
                <w:rFonts w:ascii="Angsana New" w:hAnsi="Angsana New" w:cs="Angsana New"/>
                <w:sz w:val="28"/>
                <w:szCs w:val="28"/>
              </w:rPr>
              <w:t>,14</w:t>
            </w:r>
            <w:r w:rsidR="000B789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0284D3C3" w14:textId="77777777" w:rsidR="00D44292" w:rsidRPr="00031D01" w:rsidRDefault="00D4429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CBCA3D6" w14:textId="26914DB9" w:rsidR="00D44292" w:rsidRPr="00031D01" w:rsidRDefault="00D4429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2,042,9</w:t>
            </w:r>
            <w:r w:rsidR="00A23416" w:rsidRPr="00031D01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0</w:t>
            </w:r>
          </w:p>
        </w:tc>
        <w:tc>
          <w:tcPr>
            <w:tcW w:w="275" w:type="dxa"/>
            <w:vAlign w:val="bottom"/>
          </w:tcPr>
          <w:p w14:paraId="2BE62F96" w14:textId="77777777" w:rsidR="00D44292" w:rsidRPr="003C3C32" w:rsidRDefault="00D4429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923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8BC5054" w14:textId="688E935E" w:rsidR="00D44292" w:rsidRPr="00031D01" w:rsidRDefault="0051524F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2,7</w:t>
            </w:r>
            <w:r w:rsidR="00516A16">
              <w:rPr>
                <w:rFonts w:ascii="Angsana New" w:hAnsi="Angsana New" w:cs="Angsana New"/>
                <w:sz w:val="28"/>
                <w:szCs w:val="28"/>
              </w:rPr>
              <w:t>77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16A16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83</w:t>
            </w:r>
          </w:p>
        </w:tc>
        <w:tc>
          <w:tcPr>
            <w:tcW w:w="270" w:type="dxa"/>
            <w:vAlign w:val="bottom"/>
          </w:tcPr>
          <w:p w14:paraId="2B628141" w14:textId="77777777" w:rsidR="00D44292" w:rsidRPr="003C3C32" w:rsidRDefault="00D4429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36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D05732D" w14:textId="517EE9E2" w:rsidR="00D44292" w:rsidRPr="003C3C32" w:rsidRDefault="00D44292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2,036,222</w:t>
            </w:r>
          </w:p>
        </w:tc>
      </w:tr>
      <w:tr w:rsidR="00D44292" w:rsidRPr="003C3C32" w14:paraId="671F7DBC" w14:textId="77777777" w:rsidTr="003C3C32">
        <w:trPr>
          <w:trHeight w:val="399"/>
        </w:trPr>
        <w:tc>
          <w:tcPr>
            <w:tcW w:w="3509" w:type="dxa"/>
            <w:vAlign w:val="bottom"/>
          </w:tcPr>
          <w:p w14:paraId="4E485752" w14:textId="744F46DA" w:rsidR="00D44292" w:rsidRPr="00031D01" w:rsidRDefault="00D4429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84AC419" w14:textId="1EF1EF85" w:rsidR="00D44292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400,756</w:t>
            </w:r>
          </w:p>
        </w:tc>
        <w:tc>
          <w:tcPr>
            <w:tcW w:w="270" w:type="dxa"/>
            <w:vAlign w:val="bottom"/>
          </w:tcPr>
          <w:p w14:paraId="7751CEB7" w14:textId="77777777" w:rsidR="00D44292" w:rsidRPr="00031D01" w:rsidRDefault="00D4429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874484E" w14:textId="5EC700F6" w:rsidR="00D44292" w:rsidRPr="00031D01" w:rsidRDefault="00D4429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358,386</w:t>
            </w:r>
          </w:p>
        </w:tc>
        <w:tc>
          <w:tcPr>
            <w:tcW w:w="275" w:type="dxa"/>
            <w:vAlign w:val="bottom"/>
          </w:tcPr>
          <w:p w14:paraId="40069BB2" w14:textId="77777777" w:rsidR="00D44292" w:rsidRPr="003C3C32" w:rsidRDefault="00D4429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923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88FE0D1" w14:textId="66E9DAE8" w:rsidR="00D44292" w:rsidRPr="00031D01" w:rsidRDefault="0051524F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516A16">
              <w:rPr>
                <w:rFonts w:ascii="Angsana New" w:hAnsi="Angsana New" w:cs="Angsana New"/>
                <w:sz w:val="28"/>
                <w:szCs w:val="28"/>
              </w:rPr>
              <w:t>00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16A16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56</w:t>
            </w:r>
          </w:p>
        </w:tc>
        <w:tc>
          <w:tcPr>
            <w:tcW w:w="270" w:type="dxa"/>
            <w:vAlign w:val="bottom"/>
          </w:tcPr>
          <w:p w14:paraId="22B09402" w14:textId="77777777" w:rsidR="00D44292" w:rsidRPr="003C3C32" w:rsidRDefault="00D4429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36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B2AE1A6" w14:textId="6F0BE615" w:rsidR="00D44292" w:rsidRPr="003C3C32" w:rsidRDefault="00D44292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358,386</w:t>
            </w:r>
          </w:p>
        </w:tc>
      </w:tr>
      <w:tr w:rsidR="00D44292" w:rsidRPr="003C3C32" w14:paraId="3929C891" w14:textId="77777777" w:rsidTr="003C3C32">
        <w:trPr>
          <w:trHeight w:val="399"/>
        </w:trPr>
        <w:tc>
          <w:tcPr>
            <w:tcW w:w="3509" w:type="dxa"/>
            <w:vAlign w:val="bottom"/>
          </w:tcPr>
          <w:p w14:paraId="0BD6F21D" w14:textId="7AF56170" w:rsidR="00D44292" w:rsidRPr="00031D01" w:rsidRDefault="00D4429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012E6CD" w14:textId="33EEFD6B" w:rsidR="00D44292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259,113</w:t>
            </w:r>
          </w:p>
        </w:tc>
        <w:tc>
          <w:tcPr>
            <w:tcW w:w="270" w:type="dxa"/>
            <w:vAlign w:val="bottom"/>
          </w:tcPr>
          <w:p w14:paraId="002D1D05" w14:textId="77777777" w:rsidR="00D44292" w:rsidRPr="00031D01" w:rsidRDefault="00D4429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DBEF46C" w14:textId="344AC9E2" w:rsidR="00D44292" w:rsidRPr="00031D01" w:rsidRDefault="00D4429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221,266</w:t>
            </w:r>
          </w:p>
        </w:tc>
        <w:tc>
          <w:tcPr>
            <w:tcW w:w="275" w:type="dxa"/>
            <w:vAlign w:val="bottom"/>
          </w:tcPr>
          <w:p w14:paraId="01B3C881" w14:textId="77777777" w:rsidR="00D44292" w:rsidRPr="003C3C32" w:rsidRDefault="00D4429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923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91FA2A0" w14:textId="12DFF7BE" w:rsidR="00D44292" w:rsidRPr="00031D01" w:rsidRDefault="0051524F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B35845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,7</w:t>
            </w:r>
            <w:r w:rsidR="00516A16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3D1B7E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bottom"/>
          </w:tcPr>
          <w:p w14:paraId="7DAEC2F1" w14:textId="77777777" w:rsidR="00D44292" w:rsidRPr="003C3C32" w:rsidRDefault="00D4429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36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479A132" w14:textId="68BF0359" w:rsidR="00D44292" w:rsidRPr="003C3C32" w:rsidRDefault="00D44292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162,911</w:t>
            </w:r>
          </w:p>
        </w:tc>
      </w:tr>
      <w:tr w:rsidR="000C1E32" w:rsidRPr="003C3C32" w14:paraId="7BDF8258" w14:textId="77777777" w:rsidTr="003C3C32">
        <w:trPr>
          <w:trHeight w:val="399"/>
        </w:trPr>
        <w:tc>
          <w:tcPr>
            <w:tcW w:w="3509" w:type="dxa"/>
            <w:vAlign w:val="bottom"/>
          </w:tcPr>
          <w:p w14:paraId="103C1FE8" w14:textId="1982E51D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DA0C805" w14:textId="727CBE85" w:rsidR="000C1E32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C265643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 w:hanging="2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5C81849" w14:textId="6E325A18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37,976</w:t>
            </w:r>
          </w:p>
        </w:tc>
        <w:tc>
          <w:tcPr>
            <w:tcW w:w="275" w:type="dxa"/>
            <w:vAlign w:val="bottom"/>
          </w:tcPr>
          <w:p w14:paraId="1858A175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923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B36BF93" w14:textId="39BC549B" w:rsidR="000C1E32" w:rsidRPr="00031D01" w:rsidRDefault="003D1B7E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4,183</w:t>
            </w:r>
          </w:p>
        </w:tc>
        <w:tc>
          <w:tcPr>
            <w:tcW w:w="270" w:type="dxa"/>
            <w:vAlign w:val="bottom"/>
          </w:tcPr>
          <w:p w14:paraId="1E603B7A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36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CD67F53" w14:textId="05D797D3" w:rsidR="000C1E32" w:rsidRPr="003C3C32" w:rsidRDefault="00970E90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3C3C32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34,855</w:t>
            </w:r>
          </w:p>
        </w:tc>
      </w:tr>
      <w:tr w:rsidR="000C1E32" w:rsidRPr="003C3C32" w14:paraId="3AD1A606" w14:textId="77777777" w:rsidTr="003C3C32">
        <w:trPr>
          <w:trHeight w:val="399"/>
        </w:trPr>
        <w:tc>
          <w:tcPr>
            <w:tcW w:w="3509" w:type="dxa"/>
            <w:vAlign w:val="bottom"/>
          </w:tcPr>
          <w:p w14:paraId="285F1E54" w14:textId="5C7D5CAD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ต้นทุนทางการเงิน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B5348" w14:textId="154BFD1E" w:rsidR="000C1E32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33,575</w:t>
            </w:r>
          </w:p>
        </w:tc>
        <w:tc>
          <w:tcPr>
            <w:tcW w:w="270" w:type="dxa"/>
            <w:vAlign w:val="bottom"/>
          </w:tcPr>
          <w:p w14:paraId="0756D809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29AA93CF" w14:textId="1CB747ED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2,586</w:t>
            </w:r>
          </w:p>
        </w:tc>
        <w:tc>
          <w:tcPr>
            <w:tcW w:w="275" w:type="dxa"/>
            <w:vAlign w:val="bottom"/>
          </w:tcPr>
          <w:p w14:paraId="0FF52B11" w14:textId="77777777" w:rsidR="000C1E32" w:rsidRPr="003C3C32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923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1EDDD" w14:textId="7C5A4926" w:rsidR="000C1E32" w:rsidRPr="00031D01" w:rsidRDefault="0051524F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34,8</w:t>
            </w:r>
            <w:r w:rsidR="003D1B7E"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270" w:type="dxa"/>
            <w:vAlign w:val="bottom"/>
          </w:tcPr>
          <w:p w14:paraId="528F0416" w14:textId="77777777" w:rsidR="000C1E32" w:rsidRPr="003C3C32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36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539CA0CC" w14:textId="1B4F60F0" w:rsidR="000C1E32" w:rsidRPr="003C3C32" w:rsidRDefault="000C1E32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1,238</w:t>
            </w:r>
          </w:p>
        </w:tc>
      </w:tr>
      <w:tr w:rsidR="000C1E32" w:rsidRPr="003C3C32" w14:paraId="71755823" w14:textId="77777777" w:rsidTr="003C3C32">
        <w:trPr>
          <w:trHeight w:val="399"/>
        </w:trPr>
        <w:tc>
          <w:tcPr>
            <w:tcW w:w="3509" w:type="dxa"/>
            <w:vAlign w:val="bottom"/>
          </w:tcPr>
          <w:p w14:paraId="465E221A" w14:textId="40DD336F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F298C" w14:textId="18E5CBA2" w:rsidR="000C1E32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38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</w:t>
            </w:r>
            <w:r w:rsidR="000B789B">
              <w:rPr>
                <w:rFonts w:ascii="Angsana New" w:hAnsi="Angsana New" w:cs="Angsana New"/>
                <w:sz w:val="28"/>
                <w:szCs w:val="28"/>
              </w:rPr>
              <w:t>412</w:t>
            </w:r>
            <w:r>
              <w:rPr>
                <w:rFonts w:ascii="Angsana New" w:hAnsi="Angsana New" w:cs="Angsana New"/>
                <w:sz w:val="28"/>
                <w:szCs w:val="28"/>
              </w:rPr>
              <w:t>,58</w:t>
            </w:r>
            <w:r w:rsidR="000B789B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0BF99B22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10E78" w14:textId="3E4F16A8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2,663,154</w:t>
            </w:r>
          </w:p>
        </w:tc>
        <w:tc>
          <w:tcPr>
            <w:tcW w:w="275" w:type="dxa"/>
            <w:vAlign w:val="bottom"/>
          </w:tcPr>
          <w:p w14:paraId="6654BE06" w14:textId="77777777" w:rsidR="000C1E32" w:rsidRPr="003C3C32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923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AE15E" w14:textId="288CB980" w:rsidR="000C1E32" w:rsidRPr="00031D01" w:rsidRDefault="0051524F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</w:t>
            </w:r>
            <w:r w:rsidR="00516A16">
              <w:rPr>
                <w:rFonts w:ascii="Angsana New" w:hAnsi="Angsana New" w:cs="Angsana New"/>
                <w:sz w:val="28"/>
                <w:szCs w:val="28"/>
              </w:rPr>
              <w:t>40</w:t>
            </w:r>
            <w:r>
              <w:rPr>
                <w:rFonts w:ascii="Angsana New" w:hAnsi="Angsana New" w:cs="Angsana New"/>
                <w:sz w:val="28"/>
                <w:szCs w:val="28"/>
              </w:rPr>
              <w:t>9,</w:t>
            </w:r>
            <w:r w:rsidR="00516A16">
              <w:rPr>
                <w:rFonts w:ascii="Angsana New" w:hAnsi="Angsana New" w:cs="Angsana New"/>
                <w:sz w:val="28"/>
                <w:szCs w:val="28"/>
              </w:rPr>
              <w:t>924</w:t>
            </w:r>
          </w:p>
        </w:tc>
        <w:tc>
          <w:tcPr>
            <w:tcW w:w="270" w:type="dxa"/>
            <w:vAlign w:val="bottom"/>
          </w:tcPr>
          <w:p w14:paraId="2874C74A" w14:textId="77777777" w:rsidR="000C1E32" w:rsidRPr="003C3C32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36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E2A31" w14:textId="66641411" w:rsidR="000C1E32" w:rsidRPr="003C3C32" w:rsidRDefault="000C1E32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2,5</w:t>
            </w:r>
            <w:r w:rsidR="00970E90" w:rsidRPr="003C3C32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93</w:t>
            </w: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,</w:t>
            </w:r>
            <w:r w:rsidR="00970E90" w:rsidRPr="003C3C32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612</w:t>
            </w:r>
          </w:p>
        </w:tc>
      </w:tr>
      <w:tr w:rsidR="000C1E32" w:rsidRPr="003C3C32" w14:paraId="56AB3853" w14:textId="77777777" w:rsidTr="003C3C32">
        <w:trPr>
          <w:trHeight w:val="399"/>
        </w:trPr>
        <w:tc>
          <w:tcPr>
            <w:tcW w:w="3509" w:type="dxa"/>
            <w:vAlign w:val="bottom"/>
          </w:tcPr>
          <w:p w14:paraId="2DC902BA" w14:textId="2E58CE5A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37A6F37" w14:textId="403B9BC8" w:rsidR="000C1E32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1,193,279</w:t>
            </w:r>
          </w:p>
        </w:tc>
        <w:tc>
          <w:tcPr>
            <w:tcW w:w="270" w:type="dxa"/>
            <w:vAlign w:val="bottom"/>
          </w:tcPr>
          <w:p w14:paraId="5B095C0F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11D8571" w14:textId="7B24F069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719,381</w:t>
            </w:r>
          </w:p>
        </w:tc>
        <w:tc>
          <w:tcPr>
            <w:tcW w:w="275" w:type="dxa"/>
            <w:vAlign w:val="bottom"/>
          </w:tcPr>
          <w:p w14:paraId="3494F94C" w14:textId="77777777" w:rsidR="000C1E32" w:rsidRPr="003C3C32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923"/>
              </w:tabs>
              <w:spacing w:line="240" w:lineRule="auto"/>
              <w:ind w:left="-91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22CA9C2" w14:textId="6150E317" w:rsidR="000C1E32" w:rsidRPr="00031D01" w:rsidRDefault="000D0688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</w:t>
            </w:r>
            <w:r w:rsidR="00516A16">
              <w:rPr>
                <w:rFonts w:ascii="Angsana New" w:hAnsi="Angsana New" w:cs="Angsana New"/>
                <w:sz w:val="28"/>
                <w:szCs w:val="28"/>
              </w:rPr>
              <w:t>48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16A16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3D1B7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516A16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16794674" w14:textId="77777777" w:rsidR="000C1E32" w:rsidRPr="003C3C32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59094DA" w14:textId="63D4844D" w:rsidR="000C1E32" w:rsidRPr="003C3C32" w:rsidRDefault="000C1E32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706,541</w:t>
            </w:r>
          </w:p>
        </w:tc>
      </w:tr>
      <w:tr w:rsidR="000C1E32" w:rsidRPr="003C3C32" w14:paraId="0552FE54" w14:textId="77777777" w:rsidTr="003C3C32">
        <w:trPr>
          <w:trHeight w:val="399"/>
        </w:trPr>
        <w:tc>
          <w:tcPr>
            <w:tcW w:w="3509" w:type="dxa"/>
            <w:vAlign w:val="bottom"/>
          </w:tcPr>
          <w:p w14:paraId="0872CFE6" w14:textId="3BB82F0A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E5BDC" w14:textId="31DB3573" w:rsidR="000C1E32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185,568</w:t>
            </w:r>
          </w:p>
        </w:tc>
        <w:tc>
          <w:tcPr>
            <w:tcW w:w="270" w:type="dxa"/>
            <w:vAlign w:val="bottom"/>
          </w:tcPr>
          <w:p w14:paraId="5136D9D4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404F8683" w14:textId="59EC1AED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15,3</w:t>
            </w:r>
            <w:r w:rsidR="00EE047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275" w:type="dxa"/>
            <w:vAlign w:val="bottom"/>
          </w:tcPr>
          <w:p w14:paraId="45E82A07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923"/>
              </w:tabs>
              <w:spacing w:line="240" w:lineRule="auto"/>
              <w:ind w:left="-91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13198" w14:textId="7BEEBBA7" w:rsidR="000C1E32" w:rsidRPr="00031D01" w:rsidRDefault="000D0688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92,327</w:t>
            </w:r>
          </w:p>
        </w:tc>
        <w:tc>
          <w:tcPr>
            <w:tcW w:w="270" w:type="dxa"/>
            <w:vAlign w:val="bottom"/>
          </w:tcPr>
          <w:p w14:paraId="20F8995E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950"/>
              </w:tabs>
              <w:spacing w:line="240" w:lineRule="auto"/>
              <w:ind w:left="-91" w:right="-386" w:hanging="2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7C207C71" w14:textId="31C3CDED" w:rsidR="000C1E32" w:rsidRPr="003C3C32" w:rsidRDefault="000C1E32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17,798</w:t>
            </w:r>
          </w:p>
        </w:tc>
      </w:tr>
      <w:tr w:rsidR="000C1E32" w:rsidRPr="003C3C32" w14:paraId="4F19D1F4" w14:textId="77777777" w:rsidTr="003C3C32">
        <w:trPr>
          <w:trHeight w:val="399"/>
        </w:trPr>
        <w:tc>
          <w:tcPr>
            <w:tcW w:w="3509" w:type="dxa"/>
            <w:vAlign w:val="bottom"/>
          </w:tcPr>
          <w:p w14:paraId="38D5AD0E" w14:textId="4DDCDC19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4ADFD6" w14:textId="7909F84E" w:rsidR="000C1E32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1,007,711</w:t>
            </w:r>
          </w:p>
        </w:tc>
        <w:tc>
          <w:tcPr>
            <w:tcW w:w="270" w:type="dxa"/>
            <w:vAlign w:val="bottom"/>
          </w:tcPr>
          <w:p w14:paraId="2E79E571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3EB95" w14:textId="38F6AAD1" w:rsidR="000C1E32" w:rsidRPr="003C3C32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C3C32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704,059</w:t>
            </w:r>
          </w:p>
        </w:tc>
        <w:tc>
          <w:tcPr>
            <w:tcW w:w="275" w:type="dxa"/>
            <w:vAlign w:val="bottom"/>
          </w:tcPr>
          <w:p w14:paraId="35516A34" w14:textId="77777777" w:rsidR="000C1E32" w:rsidRPr="003C3C32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923"/>
              </w:tabs>
              <w:spacing w:line="240" w:lineRule="auto"/>
              <w:ind w:left="-91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6413C7" w14:textId="2E7D047F" w:rsidR="000C1E32" w:rsidRPr="003C3C32" w:rsidRDefault="000D0688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C3C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="00516A16" w:rsidRPr="003C3C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Pr="003C3C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</w:t>
            </w:r>
            <w:r w:rsidR="00516A16" w:rsidRPr="003C3C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242</w:t>
            </w:r>
          </w:p>
        </w:tc>
        <w:tc>
          <w:tcPr>
            <w:tcW w:w="270" w:type="dxa"/>
            <w:vAlign w:val="bottom"/>
          </w:tcPr>
          <w:p w14:paraId="0D576654" w14:textId="77777777" w:rsidR="000C1E32" w:rsidRPr="003C3C32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36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D5E5C" w14:textId="335C9EC0" w:rsidR="000C1E32" w:rsidRPr="00D76D8B" w:rsidRDefault="000C1E32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76D8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688,743</w:t>
            </w:r>
          </w:p>
        </w:tc>
      </w:tr>
      <w:tr w:rsidR="000C1E32" w:rsidRPr="00031D01" w14:paraId="14299182" w14:textId="77777777" w:rsidTr="003C3C32">
        <w:trPr>
          <w:trHeight w:val="288"/>
        </w:trPr>
        <w:tc>
          <w:tcPr>
            <w:tcW w:w="3509" w:type="dxa"/>
            <w:vAlign w:val="bottom"/>
          </w:tcPr>
          <w:p w14:paraId="2C985216" w14:textId="1BE5DC66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FE4351" w14:textId="35E029A2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950"/>
              </w:tabs>
              <w:spacing w:after="0" w:line="240" w:lineRule="auto"/>
              <w:ind w:right="-3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A697A68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2B89A48D" w14:textId="62F04050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5A7A749C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D87823" w14:textId="374165EF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85AD08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784BEF55" w14:textId="1A61DBFE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C1E32" w:rsidRPr="00031D01" w14:paraId="508746AC" w14:textId="77777777" w:rsidTr="003C3C32">
        <w:trPr>
          <w:trHeight w:val="399"/>
        </w:trPr>
        <w:tc>
          <w:tcPr>
            <w:tcW w:w="3509" w:type="dxa"/>
            <w:vAlign w:val="bottom"/>
          </w:tcPr>
          <w:p w14:paraId="19BFE4FF" w14:textId="6FAAD298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C133BA6" w14:textId="36F32468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950"/>
              </w:tabs>
              <w:spacing w:after="0" w:line="240" w:lineRule="auto"/>
              <w:ind w:right="-3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8E3FF55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DC74A47" w14:textId="625D78E0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dxa"/>
            <w:vAlign w:val="bottom"/>
          </w:tcPr>
          <w:p w14:paraId="21795CF0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7EF202E" w14:textId="5DCB7BE9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B25901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40D6277" w14:textId="73AA0D41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C1E32" w:rsidRPr="00031D01" w14:paraId="73D0E5F1" w14:textId="77777777" w:rsidTr="003C3C32">
        <w:trPr>
          <w:trHeight w:val="399"/>
        </w:trPr>
        <w:tc>
          <w:tcPr>
            <w:tcW w:w="3509" w:type="dxa"/>
            <w:vAlign w:val="bottom"/>
          </w:tcPr>
          <w:p w14:paraId="70AF0D59" w14:textId="12A83219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233B28A" w14:textId="588D9FE4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4552874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1FDDF8D" w14:textId="5A321768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dxa"/>
            <w:vAlign w:val="bottom"/>
          </w:tcPr>
          <w:p w14:paraId="63761643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440F3B6" w14:textId="77777777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AD27220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670E368" w14:textId="77777777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C1E32" w:rsidRPr="00031D01" w14:paraId="61001676" w14:textId="77777777" w:rsidTr="003C3C32">
        <w:trPr>
          <w:trHeight w:val="399"/>
        </w:trPr>
        <w:tc>
          <w:tcPr>
            <w:tcW w:w="3509" w:type="dxa"/>
            <w:vAlign w:val="bottom"/>
          </w:tcPr>
          <w:p w14:paraId="30125499" w14:textId="3256F962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br/>
              <w:t xml:space="preserve">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F02C1" w14:textId="70922629" w:rsidR="000C1E32" w:rsidRPr="00031D01" w:rsidRDefault="00DA278E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318,857</w:t>
            </w:r>
          </w:p>
        </w:tc>
        <w:tc>
          <w:tcPr>
            <w:tcW w:w="270" w:type="dxa"/>
            <w:vAlign w:val="bottom"/>
          </w:tcPr>
          <w:p w14:paraId="78A96713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15E43040" w14:textId="60F8A518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14,993</w:t>
            </w:r>
          </w:p>
        </w:tc>
        <w:tc>
          <w:tcPr>
            <w:tcW w:w="275" w:type="dxa"/>
            <w:vAlign w:val="bottom"/>
          </w:tcPr>
          <w:p w14:paraId="6E1BD3E6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D17CA" w14:textId="015A8900" w:rsidR="000C1E32" w:rsidRPr="00031D01" w:rsidRDefault="000D0688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1A67653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1A16351B" w14:textId="6EC934D7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0C1E32" w:rsidRPr="00031D01" w14:paraId="56C43F84" w14:textId="77777777" w:rsidTr="003C3C32">
        <w:trPr>
          <w:trHeight w:val="399"/>
        </w:trPr>
        <w:tc>
          <w:tcPr>
            <w:tcW w:w="3509" w:type="dxa"/>
            <w:vAlign w:val="bottom"/>
          </w:tcPr>
          <w:p w14:paraId="5B6A9BE9" w14:textId="7B8814BC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รวมรายการที่อาจถูกจัดประเภทใหม่ไว้ใน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br/>
              <w:t xml:space="preserve">   กำไรขาดทุนในภายหลัง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E010C" w14:textId="5FCE4B00" w:rsidR="000C1E32" w:rsidRPr="00031D01" w:rsidRDefault="00DA278E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318,857</w:t>
            </w:r>
          </w:p>
        </w:tc>
        <w:tc>
          <w:tcPr>
            <w:tcW w:w="270" w:type="dxa"/>
            <w:vAlign w:val="bottom"/>
          </w:tcPr>
          <w:p w14:paraId="010AEE86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D30E5" w14:textId="3C8E919D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14,993</w:t>
            </w:r>
          </w:p>
        </w:tc>
        <w:tc>
          <w:tcPr>
            <w:tcW w:w="275" w:type="dxa"/>
            <w:vAlign w:val="bottom"/>
          </w:tcPr>
          <w:p w14:paraId="46F98D18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6B722" w14:textId="09467050" w:rsidR="000C1E32" w:rsidRPr="003C3C32" w:rsidRDefault="000D0688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C3C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CCC7A9B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84B7A" w14:textId="2928F360" w:rsidR="000C1E32" w:rsidRPr="003C3C32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C3C32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</w:tr>
      <w:tr w:rsidR="000C1E32" w:rsidRPr="00D9241D" w14:paraId="2D4330B8" w14:textId="77777777" w:rsidTr="003C3C32">
        <w:trPr>
          <w:trHeight w:val="399"/>
        </w:trPr>
        <w:tc>
          <w:tcPr>
            <w:tcW w:w="3509" w:type="dxa"/>
            <w:vAlign w:val="bottom"/>
          </w:tcPr>
          <w:p w14:paraId="611EEA97" w14:textId="4E0A4212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กำไรขาดทุนเบ็ดเสร็จอื่นสำหรับงวด - สุทธิ</w:t>
            </w:r>
          </w:p>
          <w:p w14:paraId="6618DD26" w14:textId="7A1A9E09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จากภาษี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8E859" w14:textId="2DDF90D0" w:rsidR="000C1E32" w:rsidRPr="00031D01" w:rsidRDefault="00DA278E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318,857</w:t>
            </w:r>
          </w:p>
        </w:tc>
        <w:tc>
          <w:tcPr>
            <w:tcW w:w="270" w:type="dxa"/>
            <w:vAlign w:val="bottom"/>
          </w:tcPr>
          <w:p w14:paraId="1C268D9A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31CAC" w14:textId="58142C42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14,993</w:t>
            </w:r>
          </w:p>
        </w:tc>
        <w:tc>
          <w:tcPr>
            <w:tcW w:w="275" w:type="dxa"/>
            <w:vAlign w:val="bottom"/>
          </w:tcPr>
          <w:p w14:paraId="0E3FB027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58E74" w14:textId="55E31C1C" w:rsidR="000C1E32" w:rsidRPr="003C3C32" w:rsidRDefault="005B44B7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C3C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946BA27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044FB" w14:textId="2D4C3408" w:rsidR="000C1E32" w:rsidRPr="003C3C32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C3C32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</w:tr>
      <w:tr w:rsidR="000C1E32" w:rsidRPr="00031D01" w14:paraId="060C848A" w14:textId="77777777" w:rsidTr="003C3C32">
        <w:trPr>
          <w:trHeight w:val="399"/>
        </w:trPr>
        <w:tc>
          <w:tcPr>
            <w:tcW w:w="3509" w:type="dxa"/>
            <w:vAlign w:val="bottom"/>
          </w:tcPr>
          <w:p w14:paraId="5B98AF4F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A4FD5" w14:textId="0129686A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5"/>
              </w:tabs>
              <w:spacing w:after="0" w:line="240" w:lineRule="auto"/>
              <w:ind w:right="-19" w:firstLine="5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4255899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37C4C498" w14:textId="77777777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12B6BAFC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01F21" w14:textId="77777777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after="0" w:line="240" w:lineRule="auto"/>
              <w:ind w:right="-6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26F6B3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5DD31654" w14:textId="77777777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C1E32" w:rsidRPr="003C3C32" w14:paraId="38D7B094" w14:textId="77777777" w:rsidTr="003C3C32">
        <w:trPr>
          <w:trHeight w:val="399"/>
        </w:trPr>
        <w:tc>
          <w:tcPr>
            <w:tcW w:w="3509" w:type="dxa"/>
            <w:vAlign w:val="bottom"/>
          </w:tcPr>
          <w:p w14:paraId="3148811F" w14:textId="31614051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3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8E583E" w14:textId="64DF4A08" w:rsidR="000C1E32" w:rsidRPr="00031D01" w:rsidRDefault="00DA278E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1,326,568</w:t>
            </w:r>
          </w:p>
        </w:tc>
        <w:tc>
          <w:tcPr>
            <w:tcW w:w="270" w:type="dxa"/>
            <w:vAlign w:val="bottom"/>
          </w:tcPr>
          <w:p w14:paraId="00DC19C8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16D5C1F6" w14:textId="2DCC81F1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719,052</w:t>
            </w:r>
          </w:p>
        </w:tc>
        <w:tc>
          <w:tcPr>
            <w:tcW w:w="275" w:type="dxa"/>
            <w:vAlign w:val="bottom"/>
          </w:tcPr>
          <w:p w14:paraId="217EA59B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A3E2DF" w14:textId="366D15E8" w:rsidR="000C1E32" w:rsidRPr="00031D01" w:rsidRDefault="00516A1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16A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956,242</w:t>
            </w:r>
          </w:p>
        </w:tc>
        <w:tc>
          <w:tcPr>
            <w:tcW w:w="270" w:type="dxa"/>
            <w:vAlign w:val="bottom"/>
          </w:tcPr>
          <w:p w14:paraId="34433FA5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36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12ED68BC" w14:textId="0A0CB998" w:rsidR="000C1E32" w:rsidRPr="003C3C32" w:rsidRDefault="000C1E32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C3C32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688,743</w:t>
            </w:r>
          </w:p>
        </w:tc>
      </w:tr>
      <w:tr w:rsidR="000C1E32" w:rsidRPr="00031D01" w14:paraId="2AD30B88" w14:textId="77777777" w:rsidTr="003C3C32">
        <w:trPr>
          <w:trHeight w:val="399"/>
        </w:trPr>
        <w:tc>
          <w:tcPr>
            <w:tcW w:w="3509" w:type="dxa"/>
            <w:vAlign w:val="bottom"/>
          </w:tcPr>
          <w:p w14:paraId="08E6E515" w14:textId="5508E170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lastRenderedPageBreak/>
              <w:t>การแบ่งปันกำไร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B8E5206" w14:textId="48621C95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ED7C1F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ABF7B7A" w14:textId="4B6A4EE9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7EF0E11E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9F92804" w14:textId="03C5841F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68125D9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395F48A" w14:textId="45BD21C6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C1E32" w:rsidRPr="003C3C32" w14:paraId="3DC8A91F" w14:textId="77777777" w:rsidTr="003C3C32">
        <w:trPr>
          <w:trHeight w:val="399"/>
        </w:trPr>
        <w:tc>
          <w:tcPr>
            <w:tcW w:w="3509" w:type="dxa"/>
            <w:vAlign w:val="bottom"/>
          </w:tcPr>
          <w:p w14:paraId="7D6E1920" w14:textId="0E1D37AA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CCEF7AA" w14:textId="06AE4E03" w:rsidR="000C1E32" w:rsidRPr="00031D01" w:rsidRDefault="00DA278E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760,351</w:t>
            </w:r>
          </w:p>
        </w:tc>
        <w:tc>
          <w:tcPr>
            <w:tcW w:w="270" w:type="dxa"/>
            <w:vAlign w:val="bottom"/>
          </w:tcPr>
          <w:p w14:paraId="2B001D36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E6D5C30" w14:textId="23C43B72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right="-378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703,169</w:t>
            </w:r>
          </w:p>
        </w:tc>
        <w:tc>
          <w:tcPr>
            <w:tcW w:w="275" w:type="dxa"/>
            <w:vAlign w:val="bottom"/>
          </w:tcPr>
          <w:p w14:paraId="0476606D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951"/>
              </w:tabs>
              <w:spacing w:line="240" w:lineRule="auto"/>
              <w:ind w:left="-91" w:right="-3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C5DF7E9" w14:textId="0343A66A" w:rsidR="000C1E32" w:rsidRPr="00031D01" w:rsidRDefault="00516A1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16A16">
              <w:rPr>
                <w:rFonts w:ascii="Angsana New" w:hAnsi="Angsana New" w:cs="Angsana New"/>
                <w:sz w:val="28"/>
                <w:szCs w:val="28"/>
              </w:rPr>
              <w:t>956,242</w:t>
            </w:r>
          </w:p>
        </w:tc>
        <w:tc>
          <w:tcPr>
            <w:tcW w:w="270" w:type="dxa"/>
            <w:vAlign w:val="bottom"/>
          </w:tcPr>
          <w:p w14:paraId="4BFC75F8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F467A25" w14:textId="45393CB5" w:rsidR="000C1E32" w:rsidRPr="003C3C32" w:rsidRDefault="00C771AC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688,743</w:t>
            </w:r>
          </w:p>
        </w:tc>
      </w:tr>
      <w:tr w:rsidR="000C1E32" w:rsidRPr="00031D01" w14:paraId="13C71936" w14:textId="77777777" w:rsidTr="003C3C32">
        <w:trPr>
          <w:trHeight w:val="399"/>
        </w:trPr>
        <w:tc>
          <w:tcPr>
            <w:tcW w:w="3509" w:type="dxa"/>
            <w:vAlign w:val="bottom"/>
          </w:tcPr>
          <w:p w14:paraId="560CCF45" w14:textId="699B178B" w:rsidR="000C1E32" w:rsidRPr="00031D01" w:rsidRDefault="000C1E32" w:rsidP="003C3C32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br/>
              <w:t xml:space="preserve">    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9D9AF" w14:textId="2BD7DC83" w:rsidR="000C1E32" w:rsidRPr="00031D01" w:rsidRDefault="00DA278E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247,360</w:t>
            </w:r>
          </w:p>
        </w:tc>
        <w:tc>
          <w:tcPr>
            <w:tcW w:w="270" w:type="dxa"/>
            <w:vAlign w:val="bottom"/>
          </w:tcPr>
          <w:p w14:paraId="3B30E7BD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5E371D58" w14:textId="3DD3372B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right="-378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890</w:t>
            </w:r>
          </w:p>
        </w:tc>
        <w:tc>
          <w:tcPr>
            <w:tcW w:w="275" w:type="dxa"/>
            <w:vAlign w:val="bottom"/>
          </w:tcPr>
          <w:p w14:paraId="036D9117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3C3D9" w14:textId="1B8DEE94" w:rsidR="000C1E32" w:rsidRPr="00031D01" w:rsidRDefault="000D0688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 w:line="240" w:lineRule="auto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75D20EB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6AC49CFA" w14:textId="2F43B1CE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240" w:lineRule="auto"/>
              <w:ind w:right="-198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0C1E32" w:rsidRPr="003C3C32" w14:paraId="0C7C85BC" w14:textId="77777777" w:rsidTr="003C3C32">
        <w:trPr>
          <w:trHeight w:val="399"/>
        </w:trPr>
        <w:tc>
          <w:tcPr>
            <w:tcW w:w="3509" w:type="dxa"/>
            <w:vAlign w:val="bottom"/>
          </w:tcPr>
          <w:p w14:paraId="581EDFCB" w14:textId="402E9698" w:rsidR="000C1E32" w:rsidRPr="00031D01" w:rsidRDefault="000C1E32" w:rsidP="003C3C32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529028" w14:textId="3484ADCB" w:rsidR="000C1E32" w:rsidRPr="00031D01" w:rsidRDefault="00DA278E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1,007,711</w:t>
            </w:r>
          </w:p>
        </w:tc>
        <w:tc>
          <w:tcPr>
            <w:tcW w:w="270" w:type="dxa"/>
            <w:vAlign w:val="bottom"/>
          </w:tcPr>
          <w:p w14:paraId="74711B41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F8CD1" w14:textId="48D89E61" w:rsidR="000C1E32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704,059</w:t>
            </w:r>
          </w:p>
        </w:tc>
        <w:tc>
          <w:tcPr>
            <w:tcW w:w="275" w:type="dxa"/>
            <w:vAlign w:val="bottom"/>
          </w:tcPr>
          <w:p w14:paraId="6539FFAC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249D7" w14:textId="1020E152" w:rsidR="000C1E32" w:rsidRPr="00031D01" w:rsidRDefault="00516A1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right="75" w:hanging="56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16A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956,242</w:t>
            </w:r>
          </w:p>
        </w:tc>
        <w:tc>
          <w:tcPr>
            <w:tcW w:w="270" w:type="dxa"/>
            <w:vAlign w:val="bottom"/>
          </w:tcPr>
          <w:p w14:paraId="41A7AD93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BAAC9A" w14:textId="261B3108" w:rsidR="000C1E32" w:rsidRPr="003C3C32" w:rsidRDefault="00C771AC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C3C32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688,743</w:t>
            </w:r>
          </w:p>
        </w:tc>
      </w:tr>
      <w:tr w:rsidR="000C1E32" w:rsidRPr="00031D01" w14:paraId="136AD3B9" w14:textId="77777777" w:rsidTr="003C3C32">
        <w:trPr>
          <w:trHeight w:val="404"/>
        </w:trPr>
        <w:tc>
          <w:tcPr>
            <w:tcW w:w="3509" w:type="dxa"/>
            <w:vAlign w:val="bottom"/>
          </w:tcPr>
          <w:p w14:paraId="20234575" w14:textId="1872A33F" w:rsidR="000C1E32" w:rsidRPr="00031D01" w:rsidRDefault="000C1E32" w:rsidP="003C3C32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1C3029" w14:textId="32A0B458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  <w:tab w:val="left" w:pos="700"/>
                <w:tab w:val="left" w:pos="785"/>
                <w:tab w:val="left" w:pos="911"/>
              </w:tabs>
              <w:spacing w:after="0" w:line="240" w:lineRule="auto"/>
              <w:ind w:right="-14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70576D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36D6FC31" w14:textId="2A4DB65B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7095A68F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23B615" w14:textId="00ED6675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  <w:tab w:val="left" w:pos="721"/>
              </w:tabs>
              <w:spacing w:after="0" w:line="240" w:lineRule="auto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D0D2077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0BA35119" w14:textId="2F4DB4CB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ind w:right="-28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C1E32" w:rsidRPr="00031D01" w14:paraId="6BDAF5FB" w14:textId="77777777" w:rsidTr="003C3C32">
        <w:trPr>
          <w:trHeight w:val="404"/>
        </w:trPr>
        <w:tc>
          <w:tcPr>
            <w:tcW w:w="3509" w:type="dxa"/>
            <w:vAlign w:val="bottom"/>
          </w:tcPr>
          <w:p w14:paraId="0917FD7B" w14:textId="64D3C0F6" w:rsidR="000C1E32" w:rsidRPr="00031D01" w:rsidRDefault="000C1E32" w:rsidP="003C3C32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86407EF" w14:textId="77777777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915B21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361CBD7" w14:textId="77777777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69D5E28D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D612732" w14:textId="77777777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3297931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91AFFFB" w14:textId="77777777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C1E32" w:rsidRPr="003C3C32" w14:paraId="67927D50" w14:textId="77777777" w:rsidTr="003C3C32">
        <w:trPr>
          <w:trHeight w:val="404"/>
        </w:trPr>
        <w:tc>
          <w:tcPr>
            <w:tcW w:w="3509" w:type="dxa"/>
            <w:vAlign w:val="bottom"/>
          </w:tcPr>
          <w:p w14:paraId="3F676AF9" w14:textId="5BF615ED" w:rsidR="000C1E32" w:rsidRPr="00031D01" w:rsidRDefault="000C1E32" w:rsidP="003C3C32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D7FAA92" w14:textId="5F187B9B" w:rsidR="000C1E32" w:rsidRPr="00031D01" w:rsidRDefault="00DA278E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1,079,208</w:t>
            </w:r>
          </w:p>
        </w:tc>
        <w:tc>
          <w:tcPr>
            <w:tcW w:w="270" w:type="dxa"/>
            <w:vAlign w:val="bottom"/>
          </w:tcPr>
          <w:p w14:paraId="25BF9442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1A76D23" w14:textId="2FC9B21E" w:rsidR="000C1E32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718,162</w:t>
            </w:r>
          </w:p>
        </w:tc>
        <w:tc>
          <w:tcPr>
            <w:tcW w:w="275" w:type="dxa"/>
            <w:vAlign w:val="bottom"/>
          </w:tcPr>
          <w:p w14:paraId="4F12A44A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9359D27" w14:textId="526B4DDB" w:rsidR="000C1E32" w:rsidRPr="00031D01" w:rsidRDefault="00516A16" w:rsidP="00E85F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16A16">
              <w:rPr>
                <w:rFonts w:ascii="Angsana New" w:hAnsi="Angsana New" w:cs="Angsana New"/>
                <w:sz w:val="28"/>
                <w:szCs w:val="28"/>
              </w:rPr>
              <w:t>956,242</w:t>
            </w:r>
          </w:p>
        </w:tc>
        <w:tc>
          <w:tcPr>
            <w:tcW w:w="270" w:type="dxa"/>
            <w:vAlign w:val="bottom"/>
          </w:tcPr>
          <w:p w14:paraId="38DA94B8" w14:textId="77777777" w:rsidR="000C1E32" w:rsidRPr="00E85FFE" w:rsidRDefault="000C1E32" w:rsidP="00E8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  <w:tab w:val="decimal" w:pos="801"/>
              </w:tabs>
              <w:spacing w:line="240" w:lineRule="auto"/>
              <w:ind w:left="-91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4882F7C" w14:textId="38100E5D" w:rsidR="000C1E32" w:rsidRPr="003C3C32" w:rsidRDefault="00C771AC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3C3C32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688,743</w:t>
            </w:r>
          </w:p>
        </w:tc>
      </w:tr>
      <w:tr w:rsidR="000C1E32" w:rsidRPr="00031D01" w14:paraId="6ABADB4A" w14:textId="77777777" w:rsidTr="003C3C32">
        <w:trPr>
          <w:trHeight w:val="404"/>
        </w:trPr>
        <w:tc>
          <w:tcPr>
            <w:tcW w:w="3509" w:type="dxa"/>
            <w:vAlign w:val="bottom"/>
          </w:tcPr>
          <w:p w14:paraId="737AB77E" w14:textId="12D02240" w:rsidR="000C1E32" w:rsidRPr="00031D01" w:rsidRDefault="000C1E32" w:rsidP="003C3C32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br/>
              <w:t xml:space="preserve">    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E5C60" w14:textId="4D0AD69F" w:rsidR="000C1E32" w:rsidRPr="00031D01" w:rsidRDefault="00DA278E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247,360</w:t>
            </w:r>
          </w:p>
        </w:tc>
        <w:tc>
          <w:tcPr>
            <w:tcW w:w="270" w:type="dxa"/>
            <w:vAlign w:val="bottom"/>
          </w:tcPr>
          <w:p w14:paraId="7E8AB599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2A65AFE9" w14:textId="54610FD9" w:rsidR="000C1E32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890</w:t>
            </w:r>
          </w:p>
        </w:tc>
        <w:tc>
          <w:tcPr>
            <w:tcW w:w="275" w:type="dxa"/>
            <w:vAlign w:val="bottom"/>
          </w:tcPr>
          <w:p w14:paraId="1A1A44E7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221CA" w14:textId="1EE6E27B" w:rsidR="000C1E32" w:rsidRPr="00031D01" w:rsidRDefault="000D0688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 w:line="240" w:lineRule="auto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467345A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26501ED0" w14:textId="157CB5EB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240" w:lineRule="auto"/>
              <w:ind w:right="-288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0C1E32" w:rsidRPr="003C3C32" w14:paraId="4A09A7F4" w14:textId="77777777" w:rsidTr="003C3C32">
        <w:trPr>
          <w:trHeight w:val="404"/>
        </w:trPr>
        <w:tc>
          <w:tcPr>
            <w:tcW w:w="3509" w:type="dxa"/>
            <w:vAlign w:val="bottom"/>
          </w:tcPr>
          <w:p w14:paraId="5CA08318" w14:textId="74935FCA" w:rsidR="000C1E32" w:rsidRPr="00031D01" w:rsidRDefault="000C1E32" w:rsidP="003C3C32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D2060A" w14:textId="52DC6835" w:rsidR="000C1E32" w:rsidRPr="00031D01" w:rsidRDefault="00DA278E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1,326,568</w:t>
            </w:r>
          </w:p>
        </w:tc>
        <w:tc>
          <w:tcPr>
            <w:tcW w:w="270" w:type="dxa"/>
            <w:vAlign w:val="bottom"/>
          </w:tcPr>
          <w:p w14:paraId="583E6AB3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0304A" w14:textId="1984FE87" w:rsidR="000C1E32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719,052</w:t>
            </w:r>
          </w:p>
        </w:tc>
        <w:tc>
          <w:tcPr>
            <w:tcW w:w="275" w:type="dxa"/>
            <w:vAlign w:val="bottom"/>
          </w:tcPr>
          <w:p w14:paraId="4F9969DD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7F1B2D" w14:textId="3A3EE96D" w:rsidR="000C1E32" w:rsidRPr="00031D01" w:rsidRDefault="00516A1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right="44" w:hanging="3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16A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956,242</w:t>
            </w:r>
          </w:p>
        </w:tc>
        <w:tc>
          <w:tcPr>
            <w:tcW w:w="270" w:type="dxa"/>
            <w:vAlign w:val="bottom"/>
          </w:tcPr>
          <w:p w14:paraId="664269A8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C49D8" w14:textId="4E8550A8" w:rsidR="000C1E32" w:rsidRPr="003C3C32" w:rsidRDefault="00C771AC" w:rsidP="003C3C3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C3C32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688,743</w:t>
            </w:r>
          </w:p>
        </w:tc>
      </w:tr>
      <w:tr w:rsidR="000C1E32" w:rsidRPr="00031D01" w14:paraId="12F23DC9" w14:textId="77777777" w:rsidTr="003C3C32">
        <w:trPr>
          <w:trHeight w:val="404"/>
        </w:trPr>
        <w:tc>
          <w:tcPr>
            <w:tcW w:w="3509" w:type="dxa"/>
            <w:vAlign w:val="bottom"/>
          </w:tcPr>
          <w:p w14:paraId="3AF43039" w14:textId="6AD4951D" w:rsidR="000C1E32" w:rsidRPr="00031D01" w:rsidRDefault="000C1E32" w:rsidP="003C3C32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EACF87" w14:textId="32C86C69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ind w:right="-10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283931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4527141F" w14:textId="5D4B2EFE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073BC4E7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FD8B04" w14:textId="7869625C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  <w:tab w:val="left" w:pos="706"/>
              </w:tabs>
              <w:spacing w:after="0" w:line="240" w:lineRule="auto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CADBAB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0059DFFB" w14:textId="3616C7BE" w:rsidR="000C1E32" w:rsidRPr="00031D01" w:rsidRDefault="000C1E32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  <w:tab w:val="left" w:pos="850"/>
              </w:tabs>
              <w:spacing w:after="0" w:line="240" w:lineRule="auto"/>
              <w:ind w:right="-19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C1E32" w:rsidRPr="00031D01" w14:paraId="28147FD0" w14:textId="77777777" w:rsidTr="003C3C32">
        <w:trPr>
          <w:trHeight w:val="404"/>
        </w:trPr>
        <w:tc>
          <w:tcPr>
            <w:tcW w:w="3509" w:type="dxa"/>
            <w:vAlign w:val="bottom"/>
          </w:tcPr>
          <w:p w14:paraId="1D739872" w14:textId="7DEF58AE" w:rsidR="000C1E32" w:rsidRPr="00031D01" w:rsidRDefault="000C1E32" w:rsidP="003C3C32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 (เยน)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AC169E" w14:textId="7EB8AB8B" w:rsidR="000C1E32" w:rsidRPr="00031D01" w:rsidRDefault="00DA278E" w:rsidP="007C5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1.60</w:t>
            </w:r>
          </w:p>
        </w:tc>
        <w:tc>
          <w:tcPr>
            <w:tcW w:w="270" w:type="dxa"/>
            <w:vAlign w:val="bottom"/>
          </w:tcPr>
          <w:p w14:paraId="42EC96FF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0969882F" w14:textId="6CCD36D5" w:rsidR="000C1E32" w:rsidRPr="00031D01" w:rsidRDefault="00C771AC" w:rsidP="007C5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1.47</w:t>
            </w:r>
          </w:p>
        </w:tc>
        <w:tc>
          <w:tcPr>
            <w:tcW w:w="275" w:type="dxa"/>
            <w:vAlign w:val="bottom"/>
          </w:tcPr>
          <w:p w14:paraId="309A3ADB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D0BDD9" w14:textId="4E2FBD74" w:rsidR="000C1E32" w:rsidRPr="00031D01" w:rsidRDefault="000D0688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hanging="2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2.0</w:t>
            </w:r>
            <w:r w:rsidR="00516A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bottom"/>
          </w:tcPr>
          <w:p w14:paraId="0E1002F4" w14:textId="77777777" w:rsidR="000C1E32" w:rsidRPr="00031D01" w:rsidRDefault="000C1E32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174E0B4E" w14:textId="3D3399F5" w:rsidR="000C1E32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7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1.45</w:t>
            </w:r>
          </w:p>
        </w:tc>
      </w:tr>
    </w:tbl>
    <w:p w14:paraId="77E40345" w14:textId="77777777" w:rsidR="00C86B0A" w:rsidRPr="00031D01" w:rsidRDefault="00C86B0A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="Angsana New" w:hAnsi="Angsana New"/>
          <w:sz w:val="28"/>
          <w:szCs w:val="28"/>
          <w:cs/>
        </w:rPr>
        <w:sectPr w:rsidR="00C86B0A" w:rsidRPr="00031D01" w:rsidSect="00DC226A">
          <w:pgSz w:w="11909" w:h="16834" w:code="9"/>
          <w:pgMar w:top="691" w:right="1109" w:bottom="576" w:left="1170" w:header="720" w:footer="720" w:gutter="0"/>
          <w:cols w:space="720"/>
          <w:docGrid w:linePitch="360"/>
        </w:sect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170"/>
        <w:gridCol w:w="270"/>
        <w:gridCol w:w="1080"/>
        <w:gridCol w:w="270"/>
        <w:gridCol w:w="1260"/>
      </w:tblGrid>
      <w:tr w:rsidR="00502A9C" w:rsidRPr="00031D01" w14:paraId="03779AE4" w14:textId="77777777" w:rsidTr="003C3C32">
        <w:trPr>
          <w:trHeight w:val="385"/>
          <w:tblHeader/>
        </w:trPr>
        <w:tc>
          <w:tcPr>
            <w:tcW w:w="3510" w:type="dxa"/>
            <w:vAlign w:val="bottom"/>
          </w:tcPr>
          <w:p w14:paraId="4860C100" w14:textId="77777777" w:rsidR="00502A9C" w:rsidRPr="00031D01" w:rsidRDefault="00502A9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2D8FEA2" w14:textId="5CB5CC65" w:rsidR="00502A9C" w:rsidRPr="00031D01" w:rsidRDefault="00502A9C" w:rsidP="003C3C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9AD5A55" w14:textId="77777777" w:rsidR="00502A9C" w:rsidRPr="00031D01" w:rsidRDefault="00502A9C" w:rsidP="003C3C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A6F1B50" w14:textId="77777777" w:rsidR="00502A9C" w:rsidRPr="00031D01" w:rsidRDefault="00502A9C" w:rsidP="003C3C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2A9C" w:rsidRPr="00031D01" w14:paraId="483FC49D" w14:textId="77777777" w:rsidTr="003C3C32">
        <w:trPr>
          <w:trHeight w:val="385"/>
          <w:tblHeader/>
        </w:trPr>
        <w:tc>
          <w:tcPr>
            <w:tcW w:w="3510" w:type="dxa"/>
            <w:vAlign w:val="bottom"/>
          </w:tcPr>
          <w:p w14:paraId="1E7DD39A" w14:textId="77777777" w:rsidR="00502A9C" w:rsidRPr="00031D01" w:rsidRDefault="00502A9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C2B8C51" w14:textId="30E751A1" w:rsidR="00502A9C" w:rsidRPr="00031D01" w:rsidRDefault="00502A9C" w:rsidP="003C3C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</w:t>
            </w:r>
            <w:r w:rsidR="001379AA" w:rsidRPr="00031D01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เก้าเดือน</w:t>
            </w:r>
            <w:r w:rsidRPr="00031D01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สิ้นสุด</w:t>
            </w:r>
            <w:r w:rsidRPr="00031D01">
              <w:rPr>
                <w:rFonts w:ascii="Angsana New" w:hAnsi="Angsana New" w:cs="Angsana New" w:hint="cs"/>
                <w:b/>
                <w:sz w:val="28"/>
                <w:szCs w:val="28"/>
              </w:rPr>
              <w:br/>
            </w:r>
            <w:r w:rsidRPr="00031D01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 w:rsidRPr="00031D01">
              <w:rPr>
                <w:rFonts w:ascii="Angsana New" w:hAnsi="Angsana New" w:cs="Angsana New" w:hint="cs"/>
                <w:b/>
                <w:sz w:val="28"/>
                <w:szCs w:val="28"/>
              </w:rPr>
              <w:t xml:space="preserve"> 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0 </w:t>
            </w:r>
            <w:r w:rsidR="001379AA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0DB2E34F" w14:textId="77777777" w:rsidR="00502A9C" w:rsidRPr="00031D01" w:rsidRDefault="00502A9C" w:rsidP="003C3C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2C7060C" w14:textId="0FD655C7" w:rsidR="00502A9C" w:rsidRPr="00031D01" w:rsidRDefault="00502A9C" w:rsidP="003C3C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</w:t>
            </w:r>
            <w:r w:rsidR="001379AA" w:rsidRPr="00031D01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เก้าเดือน</w:t>
            </w:r>
            <w:r w:rsidRPr="00031D01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สิ้นสุด</w:t>
            </w:r>
            <w:r w:rsidRPr="00031D01">
              <w:rPr>
                <w:rFonts w:ascii="Angsana New" w:hAnsi="Angsana New" w:cs="Angsana New" w:hint="cs"/>
                <w:b/>
                <w:sz w:val="28"/>
                <w:szCs w:val="28"/>
              </w:rPr>
              <w:br/>
            </w:r>
            <w:r w:rsidRPr="00031D01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 w:rsidRPr="00031D01">
              <w:rPr>
                <w:rFonts w:ascii="Angsana New" w:hAnsi="Angsana New" w:cs="Angsana New" w:hint="cs"/>
                <w:b/>
                <w:sz w:val="28"/>
                <w:szCs w:val="28"/>
              </w:rPr>
              <w:t xml:space="preserve"> 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0 </w:t>
            </w:r>
            <w:r w:rsidR="001379AA"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02A9C" w:rsidRPr="00031D01" w14:paraId="466B6074" w14:textId="77777777" w:rsidTr="003C3C32">
        <w:trPr>
          <w:trHeight w:val="385"/>
          <w:tblHeader/>
        </w:trPr>
        <w:tc>
          <w:tcPr>
            <w:tcW w:w="3510" w:type="dxa"/>
            <w:vAlign w:val="bottom"/>
          </w:tcPr>
          <w:p w14:paraId="51669519" w14:textId="77777777" w:rsidR="00502A9C" w:rsidRPr="00031D01" w:rsidRDefault="00502A9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0" w:type="dxa"/>
            <w:vAlign w:val="bottom"/>
          </w:tcPr>
          <w:p w14:paraId="6772C6A8" w14:textId="56F8F7D3" w:rsidR="00502A9C" w:rsidRPr="00031D01" w:rsidRDefault="002246F1" w:rsidP="003C3C3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502A9C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393C0E6C" w14:textId="77777777" w:rsidR="00502A9C" w:rsidRPr="00031D01" w:rsidRDefault="00502A9C" w:rsidP="003C3C3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021495" w14:textId="1CD4D568" w:rsidR="00502A9C" w:rsidRPr="00031D01" w:rsidRDefault="002246F1" w:rsidP="003C3C3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502A9C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7ADC7FAD" w14:textId="77777777" w:rsidR="00502A9C" w:rsidRPr="00031D01" w:rsidRDefault="00502A9C" w:rsidP="003C3C3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1B1119" w14:textId="744E218E" w:rsidR="00502A9C" w:rsidRPr="00031D01" w:rsidRDefault="002246F1" w:rsidP="003C3C3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502A9C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416BD2A9" w14:textId="77777777" w:rsidR="00502A9C" w:rsidRPr="00031D01" w:rsidRDefault="00502A9C" w:rsidP="003C3C3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7D6A7E" w14:textId="0D179FB3" w:rsidR="00502A9C" w:rsidRPr="00031D01" w:rsidRDefault="002246F1" w:rsidP="003C3C3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502A9C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</w:tr>
      <w:tr w:rsidR="00502A9C" w:rsidRPr="00031D01" w14:paraId="206CC5F5" w14:textId="77777777" w:rsidTr="003C3C32">
        <w:trPr>
          <w:trHeight w:val="399"/>
          <w:tblHeader/>
        </w:trPr>
        <w:tc>
          <w:tcPr>
            <w:tcW w:w="3510" w:type="dxa"/>
            <w:vAlign w:val="bottom"/>
          </w:tcPr>
          <w:p w14:paraId="20602593" w14:textId="77777777" w:rsidR="00502A9C" w:rsidRPr="00031D01" w:rsidRDefault="00502A9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238E2D4E" w14:textId="77777777" w:rsidR="00502A9C" w:rsidRPr="00031D01" w:rsidRDefault="00502A9C" w:rsidP="003C3C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502A9C" w:rsidRPr="00031D01" w14:paraId="3301783D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07F2F976" w14:textId="77777777" w:rsidR="00502A9C" w:rsidRPr="00031D01" w:rsidRDefault="00502A9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</w:t>
            </w:r>
            <w:r w:rsidRPr="00031D01">
              <w:rPr>
                <w:rFonts w:ascii="Angsana New" w:hAnsi="Angsana New" w:cs="Angsana New" w:hint="cs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58D2DA" w14:textId="77777777" w:rsidR="00502A9C" w:rsidRPr="00031D01" w:rsidRDefault="00502A9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D9DA466" w14:textId="77777777" w:rsidR="00502A9C" w:rsidRPr="00031D01" w:rsidRDefault="00502A9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B8C788" w14:textId="77777777" w:rsidR="00502A9C" w:rsidRPr="00031D01" w:rsidRDefault="00502A9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CB6427" w14:textId="77777777" w:rsidR="00502A9C" w:rsidRPr="00031D01" w:rsidRDefault="00502A9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CE0B67" w14:textId="77777777" w:rsidR="00502A9C" w:rsidRPr="00031D01" w:rsidRDefault="00502A9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E984317" w14:textId="77777777" w:rsidR="00502A9C" w:rsidRPr="00031D01" w:rsidRDefault="00502A9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528693" w14:textId="77777777" w:rsidR="00502A9C" w:rsidRPr="00031D01" w:rsidRDefault="00502A9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71AC" w:rsidRPr="00031D01" w14:paraId="5894A948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5A6E96E6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9FE51F" w14:textId="3544AB2B" w:rsidR="00C771AC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11,908,553</w:t>
            </w:r>
          </w:p>
        </w:tc>
        <w:tc>
          <w:tcPr>
            <w:tcW w:w="270" w:type="dxa"/>
            <w:vAlign w:val="bottom"/>
          </w:tcPr>
          <w:p w14:paraId="1425C1DD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8AE878" w14:textId="41221815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8,054,958</w:t>
            </w:r>
          </w:p>
        </w:tc>
        <w:tc>
          <w:tcPr>
            <w:tcW w:w="270" w:type="dxa"/>
            <w:vAlign w:val="bottom"/>
          </w:tcPr>
          <w:p w14:paraId="77050B5F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923C2B" w14:textId="6A023CEF" w:rsidR="00C771AC" w:rsidRPr="00031D01" w:rsidRDefault="000D0688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11,592,843</w:t>
            </w:r>
          </w:p>
        </w:tc>
        <w:tc>
          <w:tcPr>
            <w:tcW w:w="270" w:type="dxa"/>
            <w:vAlign w:val="bottom"/>
          </w:tcPr>
          <w:p w14:paraId="601AEC73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EDE5C7" w14:textId="29F8438A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7,641,535</w:t>
            </w:r>
          </w:p>
        </w:tc>
      </w:tr>
      <w:tr w:rsidR="00C771AC" w:rsidRPr="00031D01" w14:paraId="3E322F2F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5A2F0C84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กำไรจากอัตราแลกเปลี่ยน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000A3B" w14:textId="26675243" w:rsidR="00C771AC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E9550F3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4F5A1C" w14:textId="099B2D5F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28,880</w:t>
            </w:r>
          </w:p>
        </w:tc>
        <w:tc>
          <w:tcPr>
            <w:tcW w:w="270" w:type="dxa"/>
            <w:vAlign w:val="bottom"/>
          </w:tcPr>
          <w:p w14:paraId="6C40CA39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9AD5AF" w14:textId="72E88CB0" w:rsidR="00C771AC" w:rsidRPr="00031D01" w:rsidRDefault="000D0688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right="27" w:hanging="29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04607C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F63A94" w14:textId="26AEE318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32,456</w:t>
            </w:r>
          </w:p>
        </w:tc>
      </w:tr>
      <w:tr w:rsidR="00C771AC" w:rsidRPr="00031D01" w14:paraId="623E502B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2648FBBD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E3715" w14:textId="6CD525A3" w:rsidR="00C771AC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86,430</w:t>
            </w:r>
          </w:p>
        </w:tc>
        <w:tc>
          <w:tcPr>
            <w:tcW w:w="270" w:type="dxa"/>
            <w:vAlign w:val="bottom"/>
          </w:tcPr>
          <w:p w14:paraId="45C40E06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5ADD84" w14:textId="1F79BB1F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128,128</w:t>
            </w:r>
          </w:p>
        </w:tc>
        <w:tc>
          <w:tcPr>
            <w:tcW w:w="270" w:type="dxa"/>
            <w:vAlign w:val="bottom"/>
          </w:tcPr>
          <w:p w14:paraId="71F0C28E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4A4DE" w14:textId="3D176C42" w:rsidR="00C771AC" w:rsidRPr="00031D01" w:rsidRDefault="000D0688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81,507</w:t>
            </w:r>
          </w:p>
        </w:tc>
        <w:tc>
          <w:tcPr>
            <w:tcW w:w="270" w:type="dxa"/>
            <w:vAlign w:val="bottom"/>
          </w:tcPr>
          <w:p w14:paraId="7C15A60C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5900C8C" w14:textId="39BFA244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136,816</w:t>
            </w:r>
          </w:p>
        </w:tc>
      </w:tr>
      <w:tr w:rsidR="00C771AC" w:rsidRPr="00031D01" w14:paraId="678B7C27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0B965E63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FAA7F" w14:textId="5A2540D5" w:rsidR="00C771AC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11,994,983</w:t>
            </w:r>
          </w:p>
        </w:tc>
        <w:tc>
          <w:tcPr>
            <w:tcW w:w="270" w:type="dxa"/>
            <w:vAlign w:val="bottom"/>
          </w:tcPr>
          <w:p w14:paraId="482C9C42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36CCF" w14:textId="21424BA4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8,211,966</w:t>
            </w:r>
          </w:p>
        </w:tc>
        <w:tc>
          <w:tcPr>
            <w:tcW w:w="270" w:type="dxa"/>
            <w:vAlign w:val="bottom"/>
          </w:tcPr>
          <w:p w14:paraId="5122436D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17AC0" w14:textId="7CA616C1" w:rsidR="00C771AC" w:rsidRPr="00031D01" w:rsidRDefault="000D0688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11,674,350</w:t>
            </w:r>
          </w:p>
        </w:tc>
        <w:tc>
          <w:tcPr>
            <w:tcW w:w="270" w:type="dxa"/>
            <w:vAlign w:val="bottom"/>
          </w:tcPr>
          <w:p w14:paraId="444EDC89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F43DF" w14:textId="0D0575F8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7,810,807</w:t>
            </w:r>
          </w:p>
        </w:tc>
      </w:tr>
      <w:tr w:rsidR="00C771AC" w:rsidRPr="00031D01" w14:paraId="77AB8154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6D26E292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EE54B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3F113D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9852455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CF9C2F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77F9C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AD7308E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6E89DC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71AC" w:rsidRPr="00031D01" w14:paraId="706A717E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098D6D81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AE9641" w14:textId="341720E5" w:rsidR="00C771AC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7,327,912</w:t>
            </w:r>
          </w:p>
        </w:tc>
        <w:tc>
          <w:tcPr>
            <w:tcW w:w="270" w:type="dxa"/>
            <w:vAlign w:val="bottom"/>
          </w:tcPr>
          <w:p w14:paraId="71C6EB6A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423D5C" w14:textId="6293BCA6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5,441,466</w:t>
            </w:r>
          </w:p>
        </w:tc>
        <w:tc>
          <w:tcPr>
            <w:tcW w:w="270" w:type="dxa"/>
            <w:vAlign w:val="bottom"/>
          </w:tcPr>
          <w:p w14:paraId="4338FC5D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36650E" w14:textId="0034C76C" w:rsidR="00C771AC" w:rsidRPr="00031D01" w:rsidRDefault="000D0688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7,5</w:t>
            </w:r>
            <w:r w:rsidR="00DB532B">
              <w:rPr>
                <w:rFonts w:ascii="Angsana New" w:hAnsi="Angsana New" w:cs="Angsana New"/>
                <w:sz w:val="28"/>
                <w:szCs w:val="28"/>
              </w:rPr>
              <w:t>78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B532B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270" w:type="dxa"/>
            <w:vAlign w:val="bottom"/>
          </w:tcPr>
          <w:p w14:paraId="4DCFD228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BE1CFA" w14:textId="6D256AD0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5,288,966</w:t>
            </w:r>
          </w:p>
        </w:tc>
      </w:tr>
      <w:tr w:rsidR="00C771AC" w:rsidRPr="00031D01" w14:paraId="39E9EC86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3E90E456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9490EE" w14:textId="4923AFDA" w:rsidR="00C771AC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970,300</w:t>
            </w:r>
          </w:p>
        </w:tc>
        <w:tc>
          <w:tcPr>
            <w:tcW w:w="270" w:type="dxa"/>
            <w:vAlign w:val="bottom"/>
          </w:tcPr>
          <w:p w14:paraId="7988E48E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B52395" w14:textId="4FFF0AA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685,412</w:t>
            </w:r>
          </w:p>
        </w:tc>
        <w:tc>
          <w:tcPr>
            <w:tcW w:w="270" w:type="dxa"/>
            <w:vAlign w:val="bottom"/>
          </w:tcPr>
          <w:p w14:paraId="2722D8AE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DF64F9" w14:textId="6662FB76" w:rsidR="00C771AC" w:rsidRPr="00031D01" w:rsidRDefault="00DB532B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970,30</w:t>
            </w:r>
            <w:r w:rsidR="000D0688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bottom"/>
          </w:tcPr>
          <w:p w14:paraId="5B319586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8421345" w14:textId="70624823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685,412</w:t>
            </w:r>
          </w:p>
        </w:tc>
      </w:tr>
      <w:tr w:rsidR="00C771AC" w:rsidRPr="00031D01" w14:paraId="76792990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5E239BD5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1E1B57" w14:textId="5906D2D7" w:rsidR="00C771AC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740,565</w:t>
            </w:r>
          </w:p>
        </w:tc>
        <w:tc>
          <w:tcPr>
            <w:tcW w:w="270" w:type="dxa"/>
            <w:vAlign w:val="bottom"/>
          </w:tcPr>
          <w:p w14:paraId="790B8DBA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491075" w14:textId="26E8E538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672,275</w:t>
            </w:r>
          </w:p>
        </w:tc>
        <w:tc>
          <w:tcPr>
            <w:tcW w:w="270" w:type="dxa"/>
            <w:vAlign w:val="bottom"/>
          </w:tcPr>
          <w:p w14:paraId="4D0923F5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B54478" w14:textId="1F37D976" w:rsidR="00C771AC" w:rsidRPr="00031D01" w:rsidRDefault="00DB532B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556,936</w:t>
            </w:r>
          </w:p>
        </w:tc>
        <w:tc>
          <w:tcPr>
            <w:tcW w:w="270" w:type="dxa"/>
            <w:vAlign w:val="bottom"/>
          </w:tcPr>
          <w:p w14:paraId="2F10A0F6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FBD077" w14:textId="286B8D29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473,388</w:t>
            </w:r>
          </w:p>
        </w:tc>
      </w:tr>
      <w:tr w:rsidR="00C771AC" w:rsidRPr="00031D01" w14:paraId="1A4C2FF9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213C6C54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ขาดทุนจากอัตราแลกเปลี่ยน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14A577" w14:textId="7A666F92" w:rsidR="00C771AC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54,230</w:t>
            </w:r>
          </w:p>
        </w:tc>
        <w:tc>
          <w:tcPr>
            <w:tcW w:w="270" w:type="dxa"/>
            <w:vAlign w:val="bottom"/>
          </w:tcPr>
          <w:p w14:paraId="011C7CA2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E60162" w14:textId="6F936AC6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ECFDEB9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A04781" w14:textId="74085905" w:rsidR="00C771AC" w:rsidRPr="00031D01" w:rsidRDefault="000D0688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7C1296">
              <w:rPr>
                <w:rFonts w:ascii="Angsana New" w:hAnsi="Angsana New" w:cs="Angsana New"/>
                <w:sz w:val="28"/>
                <w:szCs w:val="28"/>
              </w:rPr>
              <w:t>5,111</w:t>
            </w:r>
          </w:p>
        </w:tc>
        <w:tc>
          <w:tcPr>
            <w:tcW w:w="270" w:type="dxa"/>
            <w:vAlign w:val="bottom"/>
          </w:tcPr>
          <w:p w14:paraId="0AE41A13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C90831" w14:textId="159C4385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C771AC" w:rsidRPr="00031D01" w14:paraId="595F24C8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1D37A327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ต้นทุนทางการเงิน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AC962" w14:textId="659242FA" w:rsidR="00C771AC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55,016</w:t>
            </w:r>
          </w:p>
        </w:tc>
        <w:tc>
          <w:tcPr>
            <w:tcW w:w="270" w:type="dxa"/>
            <w:vAlign w:val="bottom"/>
          </w:tcPr>
          <w:p w14:paraId="538CB9F9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8C76B95" w14:textId="51E1A524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17,395</w:t>
            </w:r>
          </w:p>
        </w:tc>
        <w:tc>
          <w:tcPr>
            <w:tcW w:w="270" w:type="dxa"/>
            <w:vAlign w:val="bottom"/>
          </w:tcPr>
          <w:p w14:paraId="75772312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9519D" w14:textId="2A62B8FF" w:rsidR="00C771AC" w:rsidRPr="00031D01" w:rsidRDefault="000D0688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57,8</w:t>
            </w:r>
            <w:r w:rsidR="007C1296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270" w:type="dxa"/>
            <w:vAlign w:val="bottom"/>
          </w:tcPr>
          <w:p w14:paraId="0D0CD96B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0FD8835" w14:textId="21F91F90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10,171</w:t>
            </w:r>
          </w:p>
        </w:tc>
      </w:tr>
      <w:tr w:rsidR="00C771AC" w:rsidRPr="00031D01" w14:paraId="72FAF897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3212EA18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B619B" w14:textId="58CE7422" w:rsidR="00C771AC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9,148,023</w:t>
            </w:r>
          </w:p>
        </w:tc>
        <w:tc>
          <w:tcPr>
            <w:tcW w:w="270" w:type="dxa"/>
            <w:vAlign w:val="bottom"/>
          </w:tcPr>
          <w:p w14:paraId="3BCC2457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AFDD1" w14:textId="20F4C813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6,816,548</w:t>
            </w:r>
          </w:p>
        </w:tc>
        <w:tc>
          <w:tcPr>
            <w:tcW w:w="270" w:type="dxa"/>
            <w:vAlign w:val="bottom"/>
          </w:tcPr>
          <w:p w14:paraId="5207F718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9F2817" w14:textId="30D00CD3" w:rsidR="00C771AC" w:rsidRPr="00031D01" w:rsidRDefault="000D0688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9,2</w:t>
            </w:r>
            <w:r w:rsidR="00DB532B">
              <w:rPr>
                <w:rFonts w:ascii="Angsana New" w:hAnsi="Angsana New" w:cs="Angsana New"/>
                <w:sz w:val="28"/>
                <w:szCs w:val="28"/>
              </w:rPr>
              <w:t>28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B532B">
              <w:rPr>
                <w:rFonts w:ascii="Angsana New" w:hAnsi="Angsana New" w:cs="Angsana New"/>
                <w:sz w:val="28"/>
                <w:szCs w:val="28"/>
              </w:rPr>
              <w:t>691</w:t>
            </w:r>
          </w:p>
        </w:tc>
        <w:tc>
          <w:tcPr>
            <w:tcW w:w="270" w:type="dxa"/>
            <w:vAlign w:val="bottom"/>
          </w:tcPr>
          <w:p w14:paraId="72D1C20F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EB321" w14:textId="4B70A1D5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6,457,937</w:t>
            </w:r>
          </w:p>
        </w:tc>
      </w:tr>
      <w:tr w:rsidR="00C771AC" w:rsidRPr="00031D01" w14:paraId="1E084886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211F9F96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39F22A" w14:textId="4342A37A" w:rsidR="00C771AC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2,846,960</w:t>
            </w:r>
          </w:p>
        </w:tc>
        <w:tc>
          <w:tcPr>
            <w:tcW w:w="270" w:type="dxa"/>
            <w:vAlign w:val="bottom"/>
          </w:tcPr>
          <w:p w14:paraId="2B0C29B3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A875D9" w14:textId="0E42A056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1,395,418</w:t>
            </w:r>
          </w:p>
        </w:tc>
        <w:tc>
          <w:tcPr>
            <w:tcW w:w="270" w:type="dxa"/>
            <w:vAlign w:val="bottom"/>
          </w:tcPr>
          <w:p w14:paraId="35BDB3B0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A34712" w14:textId="0A74C1C5" w:rsidR="00C771AC" w:rsidRPr="00031D01" w:rsidRDefault="000D0688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</w:t>
            </w:r>
            <w:r w:rsidR="00DB532B">
              <w:rPr>
                <w:rFonts w:ascii="Angsana New" w:hAnsi="Angsana New" w:cs="Angsana New"/>
                <w:sz w:val="28"/>
                <w:szCs w:val="28"/>
              </w:rPr>
              <w:t>45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B532B">
              <w:rPr>
                <w:rFonts w:ascii="Angsana New" w:hAnsi="Angsana New" w:cs="Angsana New"/>
                <w:sz w:val="28"/>
                <w:szCs w:val="28"/>
              </w:rPr>
              <w:t>659</w:t>
            </w:r>
          </w:p>
        </w:tc>
        <w:tc>
          <w:tcPr>
            <w:tcW w:w="270" w:type="dxa"/>
            <w:vAlign w:val="bottom"/>
          </w:tcPr>
          <w:p w14:paraId="17EA591B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6912F0" w14:textId="21946800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1,352,870</w:t>
            </w:r>
          </w:p>
        </w:tc>
      </w:tr>
      <w:tr w:rsidR="00C771AC" w:rsidRPr="00031D01" w14:paraId="72B9BCAB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3ED2ED29" w14:textId="016E5CDD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10560" w14:textId="78B39DF9" w:rsidR="00C771AC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255,205</w:t>
            </w:r>
          </w:p>
        </w:tc>
        <w:tc>
          <w:tcPr>
            <w:tcW w:w="270" w:type="dxa"/>
            <w:vAlign w:val="bottom"/>
          </w:tcPr>
          <w:p w14:paraId="1F9818A8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F6A446" w14:textId="68419860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11,291</w:t>
            </w:r>
          </w:p>
        </w:tc>
        <w:tc>
          <w:tcPr>
            <w:tcW w:w="270" w:type="dxa"/>
            <w:vAlign w:val="bottom"/>
          </w:tcPr>
          <w:p w14:paraId="1908D099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735C8" w14:textId="34C0A7B3" w:rsidR="00C771AC" w:rsidRPr="00031D01" w:rsidRDefault="000D0688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165,990</w:t>
            </w:r>
          </w:p>
        </w:tc>
        <w:tc>
          <w:tcPr>
            <w:tcW w:w="270" w:type="dxa"/>
            <w:vAlign w:val="bottom"/>
          </w:tcPr>
          <w:p w14:paraId="1B16F5FA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AE733C4" w14:textId="186C16D4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18,977</w:t>
            </w:r>
          </w:p>
        </w:tc>
      </w:tr>
      <w:tr w:rsidR="00C771AC" w:rsidRPr="00031D01" w14:paraId="35FD5DA7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5A87DD7C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48D782" w14:textId="4E79F7E5" w:rsidR="00C771AC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2,591,755</w:t>
            </w:r>
          </w:p>
        </w:tc>
        <w:tc>
          <w:tcPr>
            <w:tcW w:w="270" w:type="dxa"/>
            <w:vAlign w:val="bottom"/>
          </w:tcPr>
          <w:p w14:paraId="6A805A8F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F12F7" w14:textId="2A7A721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1,384,127</w:t>
            </w:r>
          </w:p>
        </w:tc>
        <w:tc>
          <w:tcPr>
            <w:tcW w:w="270" w:type="dxa"/>
            <w:vAlign w:val="bottom"/>
          </w:tcPr>
          <w:p w14:paraId="1827609B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B1C9BD" w14:textId="5F70A946" w:rsidR="00C771AC" w:rsidRPr="00031D01" w:rsidRDefault="000D0688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2,2</w:t>
            </w:r>
            <w:r w:rsidR="00DB53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79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B53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669</w:t>
            </w:r>
          </w:p>
        </w:tc>
        <w:tc>
          <w:tcPr>
            <w:tcW w:w="270" w:type="dxa"/>
            <w:vAlign w:val="bottom"/>
          </w:tcPr>
          <w:p w14:paraId="749530AC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92E99" w14:textId="3947970C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1,333,893</w:t>
            </w:r>
          </w:p>
        </w:tc>
      </w:tr>
      <w:tr w:rsidR="00C771AC" w:rsidRPr="00031D01" w14:paraId="29F608D6" w14:textId="77777777" w:rsidTr="003C3C32">
        <w:trPr>
          <w:trHeight w:val="288"/>
        </w:trPr>
        <w:tc>
          <w:tcPr>
            <w:tcW w:w="3510" w:type="dxa"/>
            <w:vAlign w:val="bottom"/>
          </w:tcPr>
          <w:p w14:paraId="53FEA0BD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696107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7BC38BC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AD9736B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2D91A9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39C64D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17963DF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8F92B12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71AC" w:rsidRPr="00031D01" w14:paraId="4131C3BF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5EBDD587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B58970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6666F05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BDEAC9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AE4DDF0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230D83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0CA45D0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E513B3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771AC" w:rsidRPr="00031D01" w14:paraId="54868775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2D2F4AD5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569C0F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7AD9449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1E8E23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43F917B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BD016F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ECF2CA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2B05B3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771AC" w:rsidRPr="00031D01" w14:paraId="11D2BCBA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48076ED7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br/>
              <w:t xml:space="preserve">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4180D" w14:textId="5BAAEB76" w:rsidR="00C771AC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158,699</w:t>
            </w:r>
          </w:p>
        </w:tc>
        <w:tc>
          <w:tcPr>
            <w:tcW w:w="270" w:type="dxa"/>
            <w:vAlign w:val="bottom"/>
          </w:tcPr>
          <w:p w14:paraId="498BA4C8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3D6261" w14:textId="44D1B1E8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60,146</w:t>
            </w:r>
          </w:p>
        </w:tc>
        <w:tc>
          <w:tcPr>
            <w:tcW w:w="270" w:type="dxa"/>
            <w:vAlign w:val="bottom"/>
          </w:tcPr>
          <w:p w14:paraId="06F3CEED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6099A" w14:textId="6B2B72F2" w:rsidR="00C771AC" w:rsidRPr="00031D01" w:rsidRDefault="000D0688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179" w:hanging="9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9BB38EE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83D017" w14:textId="0810D774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53" w:firstLine="160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C771AC" w:rsidRPr="00031D01" w14:paraId="0474B1D4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5C9EF227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รวมรายการที่อาจถูกจัดประเภทใหม่ไว้ใน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br/>
              <w:t xml:space="preserve">   กำไรขาดทุนในภายหลัง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CA00D" w14:textId="78964A68" w:rsidR="00C771AC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158,699</w:t>
            </w:r>
          </w:p>
        </w:tc>
        <w:tc>
          <w:tcPr>
            <w:tcW w:w="270" w:type="dxa"/>
            <w:vAlign w:val="bottom"/>
          </w:tcPr>
          <w:p w14:paraId="5755036A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0DA8A" w14:textId="620E838E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60,146</w:t>
            </w:r>
          </w:p>
        </w:tc>
        <w:tc>
          <w:tcPr>
            <w:tcW w:w="270" w:type="dxa"/>
            <w:vAlign w:val="bottom"/>
          </w:tcPr>
          <w:p w14:paraId="4B7CC297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1E869" w14:textId="7CE59E01" w:rsidR="00C771AC" w:rsidRPr="00031D01" w:rsidRDefault="000D0688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7DB78B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74091" w14:textId="4EBCF91E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</w:tr>
      <w:tr w:rsidR="00C771AC" w:rsidRPr="00031D01" w14:paraId="4AC9F937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0BD6B982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75923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443744D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D1669D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E5AA186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381B4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9C378B5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AFA98F1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71AC" w:rsidRPr="00031D01" w14:paraId="51873CA7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416A9E81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4F8771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00BC5F4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B5FB8E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6804F3A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6C3956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9E08D35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95F28F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71AC" w:rsidRPr="00031D01" w14:paraId="075E653F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0241D08B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4C2EB14D" w14:textId="6915BEB3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54C09F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C6E71F2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16371D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34D4A72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2DDB5F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5458AD4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EBAD26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71AC" w:rsidRPr="00031D01" w14:paraId="6A75F9B6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4B5EDE94" w14:textId="77777777" w:rsidR="00C771AC" w:rsidRPr="009E7450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9E745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รายการที่จะไม่ถูกจัดประเภทใหม่ไว้ในกำไร</w:t>
            </w:r>
          </w:p>
          <w:p w14:paraId="118DB28E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E745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079C73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309975C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006503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42FED98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BAC154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0977693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ACD50B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71AC" w:rsidRPr="00031D01" w14:paraId="737EA29E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38FE4F8E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ผลกำไรจากการวัดมูลค่าใหม่ของ</w:t>
            </w:r>
          </w:p>
          <w:p w14:paraId="0FC23CFE" w14:textId="0F3ECB83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ผลประโยชน์พนักงานที่กำหนดไว้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AA961F" w14:textId="38B176C9" w:rsidR="00C771AC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38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04DDF6F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815355" w14:textId="085D6D1C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5,335</w:t>
            </w:r>
          </w:p>
        </w:tc>
        <w:tc>
          <w:tcPr>
            <w:tcW w:w="270" w:type="dxa"/>
            <w:vAlign w:val="bottom"/>
          </w:tcPr>
          <w:p w14:paraId="7A66AB95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D16CD0" w14:textId="0FEB8261" w:rsidR="00C771AC" w:rsidRPr="00031D01" w:rsidRDefault="000D0688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04840CE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EADF1F" w14:textId="2DBF2392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5,335</w:t>
            </w:r>
          </w:p>
        </w:tc>
      </w:tr>
      <w:tr w:rsidR="00C771AC" w:rsidRPr="00031D01" w14:paraId="6A17DC7A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3045997C" w14:textId="3ECA62CF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ภาษีเงินได้ของรายการที่ไม่ถูกจัดประเภทใหม่ </w:t>
            </w:r>
          </w:p>
          <w:p w14:paraId="419865E2" w14:textId="26023C2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ไว้ในกำไรหรือขาดทุนในภายหลัง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95DEE" w14:textId="0B26D25E" w:rsidR="00C771AC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38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6E52A3C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92112B" w14:textId="29B2029B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(1,067)</w:t>
            </w:r>
          </w:p>
        </w:tc>
        <w:tc>
          <w:tcPr>
            <w:tcW w:w="270" w:type="dxa"/>
            <w:vAlign w:val="bottom"/>
          </w:tcPr>
          <w:p w14:paraId="5EA98280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04736" w14:textId="58F57A02" w:rsidR="00C771AC" w:rsidRPr="005B44B7" w:rsidRDefault="000D0688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B44B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DB8ACDF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0CCC114" w14:textId="751BFF3D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(1,067)</w:t>
            </w:r>
          </w:p>
        </w:tc>
      </w:tr>
      <w:tr w:rsidR="00C771AC" w:rsidRPr="00031D01" w14:paraId="60AA9DC9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11A5AB29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รวมรายการที่จะไม่ถูกจัดประเภทใหม่ไว้ใน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  <w:p w14:paraId="70FB69D5" w14:textId="1BA3FF64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  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กำไรหรือขาดทุนในภายหลัง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80E1B" w14:textId="073C81CF" w:rsidR="00C771AC" w:rsidRPr="009E7450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3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E745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DE21A38" w14:textId="77777777" w:rsidR="00C771AC" w:rsidRPr="009E7450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4AC49" w14:textId="34CB76AD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4,268</w:t>
            </w:r>
          </w:p>
        </w:tc>
        <w:tc>
          <w:tcPr>
            <w:tcW w:w="270" w:type="dxa"/>
            <w:vAlign w:val="bottom"/>
          </w:tcPr>
          <w:p w14:paraId="12225379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E9129C" w14:textId="45361FED" w:rsidR="00C771AC" w:rsidRPr="00031D01" w:rsidRDefault="00B3071B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D7BD9B8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C22A9" w14:textId="6D4DE7CE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4,268</w:t>
            </w:r>
          </w:p>
        </w:tc>
      </w:tr>
      <w:tr w:rsidR="00C771AC" w:rsidRPr="007C57A7" w14:paraId="0EA63240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1B3E3FBA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 (ขาดทุน) เบ็ดเสร็จอื่นสำหรับงวด - สุทธิ</w:t>
            </w:r>
          </w:p>
          <w:p w14:paraId="3E1F7A64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จากภาษี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73487" w14:textId="2D717985" w:rsidR="00C771AC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158,699</w:t>
            </w:r>
          </w:p>
        </w:tc>
        <w:tc>
          <w:tcPr>
            <w:tcW w:w="270" w:type="dxa"/>
            <w:vAlign w:val="bottom"/>
          </w:tcPr>
          <w:p w14:paraId="219715F5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21598" w14:textId="0038EF50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64,414</w:t>
            </w:r>
          </w:p>
        </w:tc>
        <w:tc>
          <w:tcPr>
            <w:tcW w:w="270" w:type="dxa"/>
            <w:vAlign w:val="bottom"/>
          </w:tcPr>
          <w:p w14:paraId="68734DE5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036B0" w14:textId="0845AFD1" w:rsidR="00C771AC" w:rsidRPr="00031D01" w:rsidRDefault="000D0688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3BED861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FBDEF" w14:textId="1E51F4A1" w:rsidR="00C771AC" w:rsidRPr="00031D01" w:rsidRDefault="00C771AC" w:rsidP="007C5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4,268</w:t>
            </w:r>
          </w:p>
        </w:tc>
      </w:tr>
      <w:tr w:rsidR="00C771AC" w:rsidRPr="00031D01" w14:paraId="267C053A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0F5CE175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200FE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right="-19" w:firstLine="5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2D1904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259B54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C49626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0DEDD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6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C3285F6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949FD01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771AC" w:rsidRPr="007C57A7" w14:paraId="3E284C8B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18E26C1D" w14:textId="52AE929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3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5A441D" w14:textId="774C31AC" w:rsidR="00C771AC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2,750,454</w:t>
            </w:r>
          </w:p>
        </w:tc>
        <w:tc>
          <w:tcPr>
            <w:tcW w:w="270" w:type="dxa"/>
            <w:vAlign w:val="bottom"/>
          </w:tcPr>
          <w:p w14:paraId="3EF3F37D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FD0CBEB" w14:textId="5DA79F15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1,448,541</w:t>
            </w:r>
          </w:p>
        </w:tc>
        <w:tc>
          <w:tcPr>
            <w:tcW w:w="270" w:type="dxa"/>
            <w:vAlign w:val="bottom"/>
          </w:tcPr>
          <w:p w14:paraId="782BB11D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368EF6" w14:textId="2ED60A14" w:rsidR="00C771AC" w:rsidRPr="00031D01" w:rsidRDefault="000D0688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right="-176" w:hanging="56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2,2</w:t>
            </w:r>
            <w:r w:rsidR="00DB53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79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B53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669</w:t>
            </w:r>
          </w:p>
        </w:tc>
        <w:tc>
          <w:tcPr>
            <w:tcW w:w="270" w:type="dxa"/>
            <w:vAlign w:val="bottom"/>
          </w:tcPr>
          <w:p w14:paraId="2B173CB9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5815861" w14:textId="2915D32B" w:rsidR="00C771AC" w:rsidRPr="00031D01" w:rsidRDefault="00C771AC" w:rsidP="007C5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1,338,161</w:t>
            </w:r>
          </w:p>
        </w:tc>
      </w:tr>
      <w:tr w:rsidR="00C771AC" w:rsidRPr="00031D01" w14:paraId="549B2ED9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355194CA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C5DBA8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5"/>
              </w:tabs>
              <w:spacing w:after="0" w:line="240" w:lineRule="auto"/>
              <w:ind w:right="-19" w:firstLine="5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888070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9B442AC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6E8F3D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79C6F7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after="0" w:line="240" w:lineRule="auto"/>
              <w:ind w:right="-6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1D2C73A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E31B935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9"/>
              </w:tabs>
              <w:spacing w:after="0" w:line="240" w:lineRule="auto"/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771AC" w:rsidRPr="00031D01" w14:paraId="7102EED9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606119C4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การแบ่งปันกำไร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26535E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158E47C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4250C0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209836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7C2DE0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F8D78B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71E24A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71AC" w:rsidRPr="00031D01" w14:paraId="5765A200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1891DCFE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D7ADF4" w14:textId="1178D6EF" w:rsidR="00C771AC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2,263,339</w:t>
            </w:r>
          </w:p>
        </w:tc>
        <w:tc>
          <w:tcPr>
            <w:tcW w:w="270" w:type="dxa"/>
            <w:vAlign w:val="bottom"/>
          </w:tcPr>
          <w:p w14:paraId="23392D87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945D3F" w14:textId="215EB4EF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right="-378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1,357,368</w:t>
            </w:r>
          </w:p>
        </w:tc>
        <w:tc>
          <w:tcPr>
            <w:tcW w:w="270" w:type="dxa"/>
            <w:vAlign w:val="bottom"/>
          </w:tcPr>
          <w:p w14:paraId="4DCA257C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951"/>
              </w:tabs>
              <w:spacing w:line="240" w:lineRule="auto"/>
              <w:ind w:left="-91" w:right="-3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0CD997" w14:textId="3A50B78B" w:rsidR="00C771AC" w:rsidRPr="00D84C98" w:rsidRDefault="000D0688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right="-176" w:hanging="561"/>
              <w:rPr>
                <w:rFonts w:ascii="Angsana New" w:hAnsi="Angsana New" w:cs="Angsana New"/>
                <w:sz w:val="28"/>
                <w:szCs w:val="28"/>
              </w:rPr>
            </w:pPr>
            <w:r w:rsidRPr="00D84C98">
              <w:rPr>
                <w:rFonts w:ascii="Angsana New" w:hAnsi="Angsana New" w:cs="Angsana New"/>
                <w:sz w:val="28"/>
                <w:szCs w:val="28"/>
              </w:rPr>
              <w:t>2,2</w:t>
            </w:r>
            <w:r w:rsidR="00DB532B"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Pr="00D84C9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B532B">
              <w:rPr>
                <w:rFonts w:ascii="Angsana New" w:hAnsi="Angsana New" w:cs="Angsana New"/>
                <w:sz w:val="28"/>
                <w:szCs w:val="28"/>
              </w:rPr>
              <w:t>669</w:t>
            </w:r>
          </w:p>
        </w:tc>
        <w:tc>
          <w:tcPr>
            <w:tcW w:w="270" w:type="dxa"/>
            <w:vAlign w:val="bottom"/>
          </w:tcPr>
          <w:p w14:paraId="0B046401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27D2E4A" w14:textId="0703BEFA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right="-69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1,333,893</w:t>
            </w:r>
          </w:p>
        </w:tc>
      </w:tr>
      <w:tr w:rsidR="00C771AC" w:rsidRPr="00031D01" w14:paraId="3E83C384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7104C106" w14:textId="77777777" w:rsidR="00C771AC" w:rsidRPr="00031D01" w:rsidRDefault="00C771AC" w:rsidP="003C3C32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br/>
              <w:t xml:space="preserve">    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DFA04" w14:textId="66C74488" w:rsidR="00C771AC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328,416</w:t>
            </w:r>
          </w:p>
        </w:tc>
        <w:tc>
          <w:tcPr>
            <w:tcW w:w="270" w:type="dxa"/>
            <w:vAlign w:val="bottom"/>
          </w:tcPr>
          <w:p w14:paraId="3C1D4897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769A3A" w14:textId="0927F091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right="-378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26,759</w:t>
            </w:r>
          </w:p>
        </w:tc>
        <w:tc>
          <w:tcPr>
            <w:tcW w:w="270" w:type="dxa"/>
            <w:vAlign w:val="bottom"/>
          </w:tcPr>
          <w:p w14:paraId="430786F3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0F6FD" w14:textId="6408C283" w:rsidR="00C771AC" w:rsidRPr="00031D01" w:rsidRDefault="000D0688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5A01229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8E5AF53" w14:textId="70BBC28B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240" w:lineRule="auto"/>
              <w:ind w:right="-198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C771AC" w:rsidRPr="00031D01" w14:paraId="2B367B10" w14:textId="77777777" w:rsidTr="003C3C32">
        <w:trPr>
          <w:trHeight w:val="399"/>
        </w:trPr>
        <w:tc>
          <w:tcPr>
            <w:tcW w:w="3510" w:type="dxa"/>
            <w:vAlign w:val="bottom"/>
          </w:tcPr>
          <w:p w14:paraId="5FF079EA" w14:textId="77777777" w:rsidR="00C771AC" w:rsidRPr="00031D01" w:rsidRDefault="00C771AC" w:rsidP="003C3C32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81F37B" w14:textId="7B8D6407" w:rsidR="00C771AC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2,591,755</w:t>
            </w:r>
          </w:p>
        </w:tc>
        <w:tc>
          <w:tcPr>
            <w:tcW w:w="270" w:type="dxa"/>
            <w:vAlign w:val="bottom"/>
          </w:tcPr>
          <w:p w14:paraId="3F66779F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7E29B" w14:textId="486E7F0D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1,384,127</w:t>
            </w:r>
          </w:p>
        </w:tc>
        <w:tc>
          <w:tcPr>
            <w:tcW w:w="270" w:type="dxa"/>
            <w:vAlign w:val="bottom"/>
          </w:tcPr>
          <w:p w14:paraId="1E8D37F7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A8C889" w14:textId="3887DAEB" w:rsidR="00C771AC" w:rsidRPr="00031D01" w:rsidRDefault="000D0688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right="-176" w:hanging="56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2,2</w:t>
            </w:r>
            <w:r w:rsidR="00DB53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79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B53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669</w:t>
            </w:r>
          </w:p>
        </w:tc>
        <w:tc>
          <w:tcPr>
            <w:tcW w:w="270" w:type="dxa"/>
            <w:vAlign w:val="bottom"/>
          </w:tcPr>
          <w:p w14:paraId="28220663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BDCE8" w14:textId="71912AE6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565" w:right="-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1,333,893</w:t>
            </w:r>
          </w:p>
        </w:tc>
      </w:tr>
      <w:tr w:rsidR="00C771AC" w:rsidRPr="00031D01" w14:paraId="7D0550FD" w14:textId="77777777" w:rsidTr="003C3C32">
        <w:trPr>
          <w:trHeight w:val="404"/>
        </w:trPr>
        <w:tc>
          <w:tcPr>
            <w:tcW w:w="3510" w:type="dxa"/>
            <w:vAlign w:val="bottom"/>
          </w:tcPr>
          <w:p w14:paraId="641BD2ED" w14:textId="77777777" w:rsidR="00C771AC" w:rsidRPr="00031D01" w:rsidRDefault="00C771AC" w:rsidP="003C3C32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77BE31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  <w:tab w:val="left" w:pos="700"/>
                <w:tab w:val="left" w:pos="785"/>
                <w:tab w:val="left" w:pos="911"/>
              </w:tabs>
              <w:spacing w:after="0" w:line="240" w:lineRule="auto"/>
              <w:ind w:right="-14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C82D72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08471D6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4100FA9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3595F9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  <w:tab w:val="left" w:pos="721"/>
              </w:tabs>
              <w:spacing w:after="0" w:line="240" w:lineRule="auto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C72130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B50FCF6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ind w:right="-28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771AC" w:rsidRPr="00031D01" w14:paraId="4DB8EEE0" w14:textId="77777777" w:rsidTr="003C3C32">
        <w:trPr>
          <w:trHeight w:val="404"/>
        </w:trPr>
        <w:tc>
          <w:tcPr>
            <w:tcW w:w="3510" w:type="dxa"/>
            <w:vAlign w:val="bottom"/>
          </w:tcPr>
          <w:p w14:paraId="50010221" w14:textId="19D2EC81" w:rsidR="00C771AC" w:rsidRPr="00031D01" w:rsidRDefault="00C771AC" w:rsidP="003C3C32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BB8E85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35758B0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F21FA4" w14:textId="43A1C439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B4D043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A67394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ACDB6B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6A6BDE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771AC" w:rsidRPr="00031D01" w14:paraId="7817B525" w14:textId="77777777" w:rsidTr="003C3C32">
        <w:trPr>
          <w:trHeight w:val="404"/>
        </w:trPr>
        <w:tc>
          <w:tcPr>
            <w:tcW w:w="3510" w:type="dxa"/>
            <w:vAlign w:val="bottom"/>
          </w:tcPr>
          <w:p w14:paraId="4AB0EF4D" w14:textId="77777777" w:rsidR="00C771AC" w:rsidRPr="00031D01" w:rsidRDefault="00C771AC" w:rsidP="003C3C32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D93458" w14:textId="58637B95" w:rsidR="00C771AC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2,422,038</w:t>
            </w:r>
          </w:p>
        </w:tc>
        <w:tc>
          <w:tcPr>
            <w:tcW w:w="270" w:type="dxa"/>
            <w:vAlign w:val="bottom"/>
          </w:tcPr>
          <w:p w14:paraId="27B9BF81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F47FCC" w14:textId="6C6D4F2D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1,421,782</w:t>
            </w:r>
          </w:p>
        </w:tc>
        <w:tc>
          <w:tcPr>
            <w:tcW w:w="270" w:type="dxa"/>
            <w:vAlign w:val="bottom"/>
          </w:tcPr>
          <w:p w14:paraId="0DD7827A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B5377C" w14:textId="7AB13ED1" w:rsidR="00C771AC" w:rsidRPr="00031D01" w:rsidRDefault="000D0688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</w:t>
            </w:r>
            <w:r w:rsidR="00DB532B">
              <w:rPr>
                <w:rFonts w:ascii="Angsana New" w:hAnsi="Angsana New" w:cs="Angsana New"/>
                <w:sz w:val="28"/>
                <w:szCs w:val="28"/>
              </w:rPr>
              <w:t>79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B532B">
              <w:rPr>
                <w:rFonts w:ascii="Angsana New" w:hAnsi="Angsana New" w:cs="Angsana New"/>
                <w:sz w:val="28"/>
                <w:szCs w:val="28"/>
              </w:rPr>
              <w:t>669</w:t>
            </w:r>
          </w:p>
        </w:tc>
        <w:tc>
          <w:tcPr>
            <w:tcW w:w="270" w:type="dxa"/>
            <w:vAlign w:val="bottom"/>
          </w:tcPr>
          <w:p w14:paraId="061E51E0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37B496" w14:textId="0EE7834A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1,338,161</w:t>
            </w:r>
          </w:p>
        </w:tc>
      </w:tr>
      <w:tr w:rsidR="00C771AC" w:rsidRPr="00031D01" w14:paraId="6DE2E875" w14:textId="77777777" w:rsidTr="003C3C32">
        <w:trPr>
          <w:trHeight w:val="404"/>
        </w:trPr>
        <w:tc>
          <w:tcPr>
            <w:tcW w:w="3510" w:type="dxa"/>
            <w:vAlign w:val="bottom"/>
          </w:tcPr>
          <w:p w14:paraId="408D3C16" w14:textId="77777777" w:rsidR="00C771AC" w:rsidRPr="00031D01" w:rsidRDefault="00C771AC" w:rsidP="003C3C32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br/>
              <w:t xml:space="preserve">       </w:t>
            </w: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6E459" w14:textId="74C73864" w:rsidR="00C771AC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328,416</w:t>
            </w:r>
          </w:p>
        </w:tc>
        <w:tc>
          <w:tcPr>
            <w:tcW w:w="270" w:type="dxa"/>
            <w:vAlign w:val="bottom"/>
          </w:tcPr>
          <w:p w14:paraId="0BB2E155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7B39CA" w14:textId="3756F343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26,759</w:t>
            </w:r>
          </w:p>
        </w:tc>
        <w:tc>
          <w:tcPr>
            <w:tcW w:w="270" w:type="dxa"/>
            <w:vAlign w:val="bottom"/>
          </w:tcPr>
          <w:p w14:paraId="5A64F843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5022C" w14:textId="4294DDDD" w:rsidR="00C771AC" w:rsidRPr="00031D01" w:rsidRDefault="000D0688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 w:line="240" w:lineRule="auto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5813809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4F9A65" w14:textId="62A468C6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240" w:lineRule="auto"/>
              <w:ind w:right="-288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C771AC" w:rsidRPr="00031D01" w14:paraId="775BFFF1" w14:textId="77777777" w:rsidTr="003C3C32">
        <w:trPr>
          <w:trHeight w:val="404"/>
        </w:trPr>
        <w:tc>
          <w:tcPr>
            <w:tcW w:w="3510" w:type="dxa"/>
            <w:vAlign w:val="bottom"/>
          </w:tcPr>
          <w:p w14:paraId="34FCD38E" w14:textId="676B50EE" w:rsidR="00C771AC" w:rsidRPr="00031D01" w:rsidRDefault="00C771AC" w:rsidP="003C3C32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4CBC96" w14:textId="33A53194" w:rsidR="00C771AC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2,750,454</w:t>
            </w:r>
          </w:p>
        </w:tc>
        <w:tc>
          <w:tcPr>
            <w:tcW w:w="270" w:type="dxa"/>
            <w:vAlign w:val="bottom"/>
          </w:tcPr>
          <w:p w14:paraId="34EBA3B4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408BB" w14:textId="16F1C593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1,448,541</w:t>
            </w:r>
          </w:p>
        </w:tc>
        <w:tc>
          <w:tcPr>
            <w:tcW w:w="270" w:type="dxa"/>
            <w:vAlign w:val="bottom"/>
          </w:tcPr>
          <w:p w14:paraId="02FFCDB2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82DE63" w14:textId="684A4E20" w:rsidR="00C771AC" w:rsidRPr="00031D01" w:rsidRDefault="000D0688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right="-176" w:hanging="3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2,2</w:t>
            </w:r>
            <w:r w:rsidR="00DB53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79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B53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669</w:t>
            </w:r>
          </w:p>
        </w:tc>
        <w:tc>
          <w:tcPr>
            <w:tcW w:w="270" w:type="dxa"/>
            <w:vAlign w:val="bottom"/>
          </w:tcPr>
          <w:p w14:paraId="799A42B2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DA97E" w14:textId="002491AB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1,338,161</w:t>
            </w:r>
          </w:p>
        </w:tc>
      </w:tr>
      <w:tr w:rsidR="00C771AC" w:rsidRPr="00031D01" w14:paraId="7EBD93E6" w14:textId="77777777" w:rsidTr="003C3C32">
        <w:trPr>
          <w:trHeight w:val="404"/>
        </w:trPr>
        <w:tc>
          <w:tcPr>
            <w:tcW w:w="3510" w:type="dxa"/>
            <w:vAlign w:val="bottom"/>
          </w:tcPr>
          <w:p w14:paraId="1F76B118" w14:textId="77777777" w:rsidR="00C771AC" w:rsidRPr="00031D01" w:rsidRDefault="00C771AC" w:rsidP="003C3C32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74B8F7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ind w:right="-10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E8AE00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06820C6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5BE1F8D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CD32F9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  <w:tab w:val="left" w:pos="706"/>
              </w:tabs>
              <w:spacing w:after="0" w:line="240" w:lineRule="auto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2950A0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C06DF9F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  <w:tab w:val="left" w:pos="850"/>
              </w:tabs>
              <w:spacing w:after="0" w:line="240" w:lineRule="auto"/>
              <w:ind w:right="-19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771AC" w:rsidRPr="00031D01" w14:paraId="2AEFC2B7" w14:textId="77777777" w:rsidTr="003C3C32">
        <w:trPr>
          <w:trHeight w:val="404"/>
        </w:trPr>
        <w:tc>
          <w:tcPr>
            <w:tcW w:w="3510" w:type="dxa"/>
            <w:vAlign w:val="bottom"/>
          </w:tcPr>
          <w:p w14:paraId="49DFE726" w14:textId="77777777" w:rsidR="00C771AC" w:rsidRPr="00031D01" w:rsidRDefault="00C771AC" w:rsidP="003C3C32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 (เยน)</w:t>
            </w: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B37BBE" w14:textId="7FCFD665" w:rsidR="00C771AC" w:rsidRPr="00031D01" w:rsidRDefault="00DE3E66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4.75</w:t>
            </w:r>
          </w:p>
        </w:tc>
        <w:tc>
          <w:tcPr>
            <w:tcW w:w="270" w:type="dxa"/>
            <w:vAlign w:val="bottom"/>
          </w:tcPr>
          <w:p w14:paraId="599EE0D1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F23A5FD" w14:textId="374825F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2.85</w:t>
            </w:r>
          </w:p>
        </w:tc>
        <w:tc>
          <w:tcPr>
            <w:tcW w:w="270" w:type="dxa"/>
            <w:vAlign w:val="bottom"/>
          </w:tcPr>
          <w:p w14:paraId="55A3C29C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6DC380" w14:textId="2029819B" w:rsidR="00C771AC" w:rsidRPr="00031D01" w:rsidRDefault="000D0688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4.</w:t>
            </w:r>
            <w:r w:rsidR="001E53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270" w:type="dxa"/>
            <w:vAlign w:val="bottom"/>
          </w:tcPr>
          <w:p w14:paraId="3BF1BD66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3FBB8DD" w14:textId="122CF1D0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7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2.80</w:t>
            </w:r>
          </w:p>
        </w:tc>
      </w:tr>
      <w:tr w:rsidR="00C771AC" w:rsidRPr="00031D01" w14:paraId="78BDAE80" w14:textId="77777777" w:rsidTr="003C3C32">
        <w:trPr>
          <w:trHeight w:val="404"/>
        </w:trPr>
        <w:tc>
          <w:tcPr>
            <w:tcW w:w="3510" w:type="dxa"/>
            <w:vAlign w:val="bottom"/>
          </w:tcPr>
          <w:p w14:paraId="5276414F" w14:textId="77777777" w:rsidR="00C771AC" w:rsidRPr="00031D01" w:rsidRDefault="00C771AC" w:rsidP="003C3C32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B4661E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CBE4E63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BD1FC5E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1CB51CD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0E1364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0ACF13" w14:textId="77777777" w:rsidR="00C771AC" w:rsidRPr="00031D01" w:rsidRDefault="00C771AC" w:rsidP="003C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4B6ED63" w14:textId="77777777" w:rsidR="00C771AC" w:rsidRPr="00031D01" w:rsidRDefault="00C771AC" w:rsidP="003C3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7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14:paraId="4F247AC0" w14:textId="3C4A41BF" w:rsidR="00F7666E" w:rsidRPr="00031D01" w:rsidRDefault="00F7666E" w:rsidP="00F7666E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num" w:pos="720"/>
          <w:tab w:val="left" w:pos="900"/>
        </w:tabs>
        <w:ind w:left="630" w:hanging="630"/>
        <w:jc w:val="thaiDistribute"/>
        <w:rPr>
          <w:rFonts w:ascii="Angsana New" w:hAnsi="Angsana New"/>
          <w:b/>
          <w:bCs/>
          <w:sz w:val="28"/>
          <w:szCs w:val="28"/>
        </w:rPr>
      </w:pPr>
      <w:r w:rsidRPr="00031D01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การจัดประเภทรายการใหม่</w:t>
      </w:r>
    </w:p>
    <w:p w14:paraId="275C1FED" w14:textId="360B3A0E" w:rsidR="00F7666E" w:rsidRPr="00031D01" w:rsidRDefault="00F7666E" w:rsidP="00F766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7BF02D3" w14:textId="75B12C06" w:rsidR="00F7666E" w:rsidRPr="00031D01" w:rsidRDefault="00F7666E" w:rsidP="00F766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ind w:left="630"/>
        <w:jc w:val="thaiDistribute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 xml:space="preserve">รายการบางรายการในงบการเงินปี </w:t>
      </w:r>
      <w:r w:rsidR="002246F1" w:rsidRPr="00031D01">
        <w:rPr>
          <w:rFonts w:ascii="Angsana New" w:hAnsi="Angsana New" w:cs="Angsana New" w:hint="cs"/>
          <w:sz w:val="28"/>
          <w:szCs w:val="28"/>
        </w:rPr>
        <w:t>2</w:t>
      </w:r>
      <w:r w:rsidR="00913FE7" w:rsidRPr="00031D01">
        <w:rPr>
          <w:rFonts w:ascii="Angsana New" w:hAnsi="Angsana New" w:cs="Angsana New" w:hint="cs"/>
          <w:sz w:val="28"/>
          <w:szCs w:val="28"/>
        </w:rPr>
        <w:t>56</w:t>
      </w:r>
      <w:r w:rsidR="002246F1" w:rsidRPr="00031D01">
        <w:rPr>
          <w:rFonts w:ascii="Angsana New" w:hAnsi="Angsana New" w:cs="Angsana New" w:hint="cs"/>
          <w:sz w:val="28"/>
          <w:szCs w:val="28"/>
        </w:rPr>
        <w:t>2</w:t>
      </w:r>
      <w:r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Pr="00031D01">
        <w:rPr>
          <w:rFonts w:ascii="Angsana New" w:hAnsi="Angsana New" w:cs="Angsana New" w:hint="cs"/>
          <w:sz w:val="28"/>
          <w:szCs w:val="28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="009E7450">
        <w:rPr>
          <w:rFonts w:ascii="Angsana New" w:hAnsi="Angsana New" w:cs="Angsana New"/>
          <w:sz w:val="28"/>
          <w:szCs w:val="28"/>
        </w:rPr>
        <w:br/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ปี </w:t>
      </w:r>
      <w:r w:rsidR="002246F1" w:rsidRPr="00031D01">
        <w:rPr>
          <w:rFonts w:ascii="Angsana New" w:hAnsi="Angsana New" w:cs="Angsana New" w:hint="cs"/>
          <w:sz w:val="28"/>
          <w:szCs w:val="28"/>
        </w:rPr>
        <w:t>2</w:t>
      </w:r>
      <w:r w:rsidR="00913FE7" w:rsidRPr="00031D01">
        <w:rPr>
          <w:rFonts w:ascii="Angsana New" w:hAnsi="Angsana New" w:cs="Angsana New" w:hint="cs"/>
          <w:sz w:val="28"/>
          <w:szCs w:val="28"/>
        </w:rPr>
        <w:t>56</w:t>
      </w:r>
      <w:r w:rsidR="002246F1" w:rsidRPr="00031D01">
        <w:rPr>
          <w:rFonts w:ascii="Angsana New" w:hAnsi="Angsana New" w:cs="Angsana New" w:hint="cs"/>
          <w:sz w:val="28"/>
          <w:szCs w:val="28"/>
        </w:rPr>
        <w:t>3</w:t>
      </w:r>
      <w:r w:rsidRPr="00031D01">
        <w:rPr>
          <w:rFonts w:ascii="Angsana New" w:hAnsi="Angsana New" w:cs="Angsana New" w:hint="cs"/>
          <w:sz w:val="28"/>
          <w:szCs w:val="28"/>
        </w:rPr>
        <w:t xml:space="preserve"> </w:t>
      </w:r>
      <w:r w:rsidRPr="00031D01">
        <w:rPr>
          <w:rFonts w:ascii="Angsana New" w:hAnsi="Angsana New" w:cs="Angsana New" w:hint="cs"/>
          <w:sz w:val="28"/>
          <w:szCs w:val="28"/>
          <w:cs/>
        </w:rPr>
        <w:t>ดังนี้</w:t>
      </w:r>
    </w:p>
    <w:p w14:paraId="09E666B9" w14:textId="66FF8638" w:rsidR="002F6417" w:rsidRPr="00031D01" w:rsidRDefault="002F6417" w:rsidP="00F766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ind w:left="63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879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62"/>
        <w:gridCol w:w="360"/>
        <w:gridCol w:w="1800"/>
        <w:gridCol w:w="360"/>
        <w:gridCol w:w="1530"/>
        <w:gridCol w:w="270"/>
        <w:gridCol w:w="1611"/>
      </w:tblGrid>
      <w:tr w:rsidR="002F6417" w:rsidRPr="00031D01" w14:paraId="23B5B680" w14:textId="77777777" w:rsidTr="008F77C4">
        <w:tc>
          <w:tcPr>
            <w:tcW w:w="2862" w:type="dxa"/>
            <w:hideMark/>
          </w:tcPr>
          <w:p w14:paraId="1BEBC671" w14:textId="77777777" w:rsidR="002F6417" w:rsidRPr="00031D01" w:rsidRDefault="002F6417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3F289852" w14:textId="77777777" w:rsidR="002F6417" w:rsidRPr="00031D01" w:rsidRDefault="002F6417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1" w:type="dxa"/>
            <w:gridSpan w:val="5"/>
          </w:tcPr>
          <w:p w14:paraId="13684F45" w14:textId="19C8C3F5" w:rsidR="002F6417" w:rsidRPr="00031D01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F6417" w:rsidRPr="00031D01" w14:paraId="556B4080" w14:textId="77777777" w:rsidTr="008F77C4">
        <w:tc>
          <w:tcPr>
            <w:tcW w:w="2862" w:type="dxa"/>
          </w:tcPr>
          <w:p w14:paraId="174EA0A0" w14:textId="77777777" w:rsidR="002F6417" w:rsidRPr="00031D01" w:rsidRDefault="002F6417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3E74E25B" w14:textId="77777777" w:rsidR="002F6417" w:rsidRPr="00031D01" w:rsidRDefault="002F6417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1" w:type="dxa"/>
            <w:gridSpan w:val="5"/>
          </w:tcPr>
          <w:p w14:paraId="251C9ACC" w14:textId="1AD0C937" w:rsidR="002F6417" w:rsidRPr="00031D01" w:rsidRDefault="002246F1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</w:tr>
      <w:tr w:rsidR="002F6417" w:rsidRPr="00031D01" w14:paraId="037DBFB9" w14:textId="77777777" w:rsidTr="008F77C4">
        <w:tc>
          <w:tcPr>
            <w:tcW w:w="2862" w:type="dxa"/>
          </w:tcPr>
          <w:p w14:paraId="0D271B54" w14:textId="77777777" w:rsidR="002F6417" w:rsidRPr="00031D01" w:rsidRDefault="002F6417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30501C4A" w14:textId="77777777" w:rsidR="002F6417" w:rsidRPr="00031D01" w:rsidRDefault="002F6417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C5A1442" w14:textId="77777777" w:rsidR="002F6417" w:rsidRPr="00031D01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360" w:type="dxa"/>
          </w:tcPr>
          <w:p w14:paraId="76C7E57D" w14:textId="77777777" w:rsidR="002F6417" w:rsidRPr="00031D01" w:rsidRDefault="002F6417" w:rsidP="00F515F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DBBF17B" w14:textId="77777777" w:rsidR="002F6417" w:rsidRPr="00031D01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5E2BEC4D" w14:textId="77777777" w:rsidR="002F6417" w:rsidRPr="00031D01" w:rsidRDefault="002F6417" w:rsidP="00F515F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1" w:type="dxa"/>
          </w:tcPr>
          <w:p w14:paraId="5615201C" w14:textId="77777777" w:rsidR="002F6417" w:rsidRPr="00031D01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2F6417" w:rsidRPr="00031D01" w14:paraId="23403432" w14:textId="77777777" w:rsidTr="008F77C4">
        <w:tc>
          <w:tcPr>
            <w:tcW w:w="2862" w:type="dxa"/>
          </w:tcPr>
          <w:p w14:paraId="0A30BEC1" w14:textId="77777777" w:rsidR="002F6417" w:rsidRPr="00031D01" w:rsidRDefault="002F6417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0B129B7A" w14:textId="77777777" w:rsidR="002F6417" w:rsidRPr="00031D01" w:rsidRDefault="002F6417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1" w:type="dxa"/>
            <w:gridSpan w:val="5"/>
          </w:tcPr>
          <w:p w14:paraId="63E354FC" w14:textId="77777777" w:rsidR="002F6417" w:rsidRPr="00031D01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F6417" w:rsidRPr="00031D01" w14:paraId="310B9AF1" w14:textId="77777777" w:rsidTr="008F77C4">
        <w:tc>
          <w:tcPr>
            <w:tcW w:w="2862" w:type="dxa"/>
          </w:tcPr>
          <w:p w14:paraId="711F242C" w14:textId="77777777" w:rsidR="002F6417" w:rsidRPr="00031D01" w:rsidRDefault="002F6417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360" w:type="dxa"/>
          </w:tcPr>
          <w:p w14:paraId="52BBAD29" w14:textId="77777777" w:rsidR="002F6417" w:rsidRPr="00031D01" w:rsidRDefault="002F6417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4EEDD6F" w14:textId="77777777" w:rsidR="002F6417" w:rsidRPr="00031D01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5AB18F23" w14:textId="77777777" w:rsidR="002F6417" w:rsidRPr="00031D01" w:rsidRDefault="002F6417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8CD2B2C" w14:textId="77777777" w:rsidR="002F6417" w:rsidRPr="00031D01" w:rsidRDefault="002F6417" w:rsidP="00935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FE21AF" w14:textId="77777777" w:rsidR="002F6417" w:rsidRPr="00031D01" w:rsidRDefault="002F6417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1" w:type="dxa"/>
          </w:tcPr>
          <w:p w14:paraId="2D5F033A" w14:textId="77777777" w:rsidR="002F6417" w:rsidRPr="00031D01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515F5" w:rsidRPr="00031D01" w14:paraId="2C801EA7" w14:textId="77777777" w:rsidTr="008F77C4">
        <w:tc>
          <w:tcPr>
            <w:tcW w:w="2862" w:type="dxa"/>
            <w:hideMark/>
          </w:tcPr>
          <w:p w14:paraId="2543E558" w14:textId="512B644A" w:rsidR="00F515F5" w:rsidRPr="00031D01" w:rsidRDefault="00F515F5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360" w:type="dxa"/>
          </w:tcPr>
          <w:p w14:paraId="38C239FC" w14:textId="77777777" w:rsidR="00F515F5" w:rsidRPr="00031D01" w:rsidRDefault="00F515F5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E374A4C" w14:textId="4E2D5455" w:rsidR="00F515F5" w:rsidRPr="00031D01" w:rsidRDefault="002246F1" w:rsidP="00500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7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ED71FA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ED71FA" w:rsidRPr="00031D01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ED71FA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ED71FA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</w:p>
        </w:tc>
        <w:tc>
          <w:tcPr>
            <w:tcW w:w="360" w:type="dxa"/>
          </w:tcPr>
          <w:p w14:paraId="7A29FF9A" w14:textId="77777777" w:rsidR="00F515F5" w:rsidRPr="00031D01" w:rsidRDefault="00F515F5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83FA76A" w14:textId="478E997D" w:rsidR="00F515F5" w:rsidRPr="00031D01" w:rsidRDefault="00366598" w:rsidP="00483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84)</w:t>
            </w:r>
          </w:p>
        </w:tc>
        <w:tc>
          <w:tcPr>
            <w:tcW w:w="270" w:type="dxa"/>
          </w:tcPr>
          <w:p w14:paraId="7D0659B5" w14:textId="77777777" w:rsidR="00F515F5" w:rsidRPr="00031D01" w:rsidRDefault="00F515F5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1" w:type="dxa"/>
          </w:tcPr>
          <w:p w14:paraId="77AC6A8A" w14:textId="3B2E05FF" w:rsidR="00F515F5" w:rsidRPr="00031D01" w:rsidRDefault="00ED71FA" w:rsidP="00F51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878,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</w:tr>
      <w:tr w:rsidR="00783EE6" w:rsidRPr="00031D01" w14:paraId="0EF00C3C" w14:textId="77777777" w:rsidTr="008F77C4">
        <w:tc>
          <w:tcPr>
            <w:tcW w:w="2862" w:type="dxa"/>
          </w:tcPr>
          <w:p w14:paraId="6C8B988A" w14:textId="7567FB50" w:rsidR="00783EE6" w:rsidRPr="00031D01" w:rsidRDefault="00783EE6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</w:p>
        </w:tc>
        <w:tc>
          <w:tcPr>
            <w:tcW w:w="360" w:type="dxa"/>
          </w:tcPr>
          <w:p w14:paraId="4267D986" w14:textId="77777777" w:rsidR="00783EE6" w:rsidRPr="00031D01" w:rsidRDefault="00783EE6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510B908" w14:textId="77777777" w:rsidR="00783EE6" w:rsidRPr="00031D01" w:rsidRDefault="00783EE6" w:rsidP="00473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0D972919" w14:textId="77777777" w:rsidR="00783EE6" w:rsidRPr="00031D01" w:rsidRDefault="00783EE6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B10589A" w14:textId="77777777" w:rsidR="00783EE6" w:rsidRPr="00031D01" w:rsidRDefault="00783EE6" w:rsidP="00935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140" w:firstLine="14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2418D0" w14:textId="77777777" w:rsidR="00783EE6" w:rsidRPr="00031D01" w:rsidRDefault="00783EE6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1" w:type="dxa"/>
          </w:tcPr>
          <w:p w14:paraId="2CD8A99F" w14:textId="77777777" w:rsidR="00783EE6" w:rsidRPr="00031D01" w:rsidRDefault="00783EE6" w:rsidP="00F51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83EE6" w:rsidRPr="00031D01" w14:paraId="52C6BFBB" w14:textId="77777777" w:rsidTr="008F77C4">
        <w:tc>
          <w:tcPr>
            <w:tcW w:w="2862" w:type="dxa"/>
          </w:tcPr>
          <w:p w14:paraId="318A60D3" w14:textId="0359E27C" w:rsidR="00783EE6" w:rsidRPr="00031D01" w:rsidRDefault="00783EE6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360" w:type="dxa"/>
          </w:tcPr>
          <w:p w14:paraId="24B15246" w14:textId="77777777" w:rsidR="00783EE6" w:rsidRPr="00031D01" w:rsidRDefault="00783EE6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1AE162E" w14:textId="0BB9B0C5" w:rsidR="00783EE6" w:rsidRPr="00031D01" w:rsidRDefault="00366598" w:rsidP="00366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4E95B8E1" w14:textId="77777777" w:rsidR="00783EE6" w:rsidRPr="00031D01" w:rsidRDefault="00783EE6" w:rsidP="00366598">
            <w:pPr>
              <w:pStyle w:val="BodyText"/>
              <w:spacing w:after="0"/>
              <w:ind w:right="37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0E2653B" w14:textId="6438615D" w:rsidR="00783EE6" w:rsidRPr="00031D01" w:rsidRDefault="00366598" w:rsidP="00935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140" w:firstLine="14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6,755</w:t>
            </w:r>
          </w:p>
        </w:tc>
        <w:tc>
          <w:tcPr>
            <w:tcW w:w="270" w:type="dxa"/>
          </w:tcPr>
          <w:p w14:paraId="68526BF0" w14:textId="77777777" w:rsidR="00783EE6" w:rsidRPr="00031D01" w:rsidRDefault="00783EE6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1" w:type="dxa"/>
          </w:tcPr>
          <w:p w14:paraId="3D03B86B" w14:textId="33C354E3" w:rsidR="00783EE6" w:rsidRPr="00031D01" w:rsidRDefault="00366598" w:rsidP="00F51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6,755</w:t>
            </w:r>
          </w:p>
        </w:tc>
      </w:tr>
      <w:tr w:rsidR="00FC5906" w:rsidRPr="00031D01" w14:paraId="2791DB4B" w14:textId="77777777" w:rsidTr="004D1385">
        <w:tc>
          <w:tcPr>
            <w:tcW w:w="2862" w:type="dxa"/>
          </w:tcPr>
          <w:p w14:paraId="62603825" w14:textId="77777777" w:rsidR="00FC5906" w:rsidRPr="00031D01" w:rsidRDefault="00FC5906" w:rsidP="004D138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360" w:type="dxa"/>
          </w:tcPr>
          <w:p w14:paraId="2056C872" w14:textId="77777777" w:rsidR="00FC5906" w:rsidRPr="00031D01" w:rsidRDefault="00FC5906" w:rsidP="004D138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C54918F" w14:textId="3EA5028F" w:rsidR="00FC5906" w:rsidRPr="00031D01" w:rsidRDefault="002246F1" w:rsidP="004D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FC5906" w:rsidRPr="00031D01">
              <w:rPr>
                <w:rFonts w:ascii="Angsana New" w:hAnsi="Angsana New" w:cs="Angsana New" w:hint="cs"/>
                <w:sz w:val="28"/>
                <w:szCs w:val="28"/>
              </w:rPr>
              <w:t>,9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  <w:r w:rsidR="00FC5906" w:rsidRPr="00031D01">
              <w:rPr>
                <w:rFonts w:ascii="Angsana New" w:hAnsi="Angsana New" w:cs="Angsana New" w:hint="cs"/>
                <w:sz w:val="28"/>
                <w:szCs w:val="28"/>
              </w:rPr>
              <w:t>,648</w:t>
            </w:r>
          </w:p>
        </w:tc>
        <w:tc>
          <w:tcPr>
            <w:tcW w:w="360" w:type="dxa"/>
          </w:tcPr>
          <w:p w14:paraId="1360F41E" w14:textId="77777777" w:rsidR="00FC5906" w:rsidRPr="00031D01" w:rsidRDefault="00FC5906" w:rsidP="004D138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981DC39" w14:textId="459A7B6C" w:rsidR="00FC5906" w:rsidRPr="00031D01" w:rsidRDefault="002246F1" w:rsidP="004D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140" w:firstLine="14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FC5906" w:rsidRPr="00031D01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FC5906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FC5906" w:rsidRPr="00031D01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5EA2875" w14:textId="77777777" w:rsidR="00FC5906" w:rsidRPr="00031D01" w:rsidRDefault="00FC5906" w:rsidP="004D138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1" w:type="dxa"/>
          </w:tcPr>
          <w:p w14:paraId="131F01B9" w14:textId="2C53962B" w:rsidR="00FC5906" w:rsidRPr="00031D01" w:rsidRDefault="002246F1" w:rsidP="004D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FC5906" w:rsidRPr="00031D01">
              <w:rPr>
                <w:rFonts w:ascii="Angsana New" w:hAnsi="Angsana New" w:cs="Angsana New" w:hint="cs"/>
                <w:sz w:val="28"/>
                <w:szCs w:val="28"/>
              </w:rPr>
              <w:t>,066,040</w:t>
            </w:r>
          </w:p>
        </w:tc>
      </w:tr>
      <w:tr w:rsidR="00783EE6" w:rsidRPr="00031D01" w14:paraId="0F6CD870" w14:textId="77777777" w:rsidTr="008F77C4">
        <w:tc>
          <w:tcPr>
            <w:tcW w:w="2862" w:type="dxa"/>
          </w:tcPr>
          <w:p w14:paraId="47ECC0FC" w14:textId="6DCE9428" w:rsidR="00783EE6" w:rsidRPr="00031D01" w:rsidRDefault="00783EE6" w:rsidP="00042CE9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360" w:type="dxa"/>
          </w:tcPr>
          <w:p w14:paraId="60B468D9" w14:textId="77777777" w:rsidR="00783EE6" w:rsidRPr="00031D01" w:rsidRDefault="00783EE6" w:rsidP="00042CE9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4273CDB" w14:textId="3B0C0C44" w:rsidR="00783EE6" w:rsidRPr="00031D01" w:rsidRDefault="00366598" w:rsidP="00366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55</w:t>
            </w:r>
          </w:p>
        </w:tc>
        <w:tc>
          <w:tcPr>
            <w:tcW w:w="360" w:type="dxa"/>
          </w:tcPr>
          <w:p w14:paraId="70563FE0" w14:textId="77777777" w:rsidR="00783EE6" w:rsidRPr="00031D01" w:rsidRDefault="00783EE6" w:rsidP="00042CE9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7DD558F" w14:textId="4DD33D32" w:rsidR="00783EE6" w:rsidRPr="00031D01" w:rsidRDefault="00366598" w:rsidP="00366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56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(6,755)</w:t>
            </w:r>
          </w:p>
        </w:tc>
        <w:tc>
          <w:tcPr>
            <w:tcW w:w="270" w:type="dxa"/>
          </w:tcPr>
          <w:p w14:paraId="4128190E" w14:textId="77777777" w:rsidR="00783EE6" w:rsidRPr="00031D01" w:rsidRDefault="00783EE6" w:rsidP="00366598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56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1" w:type="dxa"/>
          </w:tcPr>
          <w:p w14:paraId="3A55FA37" w14:textId="6890765F" w:rsidR="00783EE6" w:rsidRPr="00031D01" w:rsidRDefault="00366598" w:rsidP="00042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74,500</w:t>
            </w:r>
          </w:p>
        </w:tc>
      </w:tr>
      <w:tr w:rsidR="00473663" w:rsidRPr="00031D01" w14:paraId="60F5E322" w14:textId="77777777" w:rsidTr="008F77C4">
        <w:tc>
          <w:tcPr>
            <w:tcW w:w="2862" w:type="dxa"/>
          </w:tcPr>
          <w:p w14:paraId="2B0C0C0B" w14:textId="51C0136C" w:rsidR="00473663" w:rsidRPr="00031D01" w:rsidRDefault="00473663" w:rsidP="0047366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ต้นทุนของสัญญา</w:t>
            </w:r>
          </w:p>
        </w:tc>
        <w:tc>
          <w:tcPr>
            <w:tcW w:w="360" w:type="dxa"/>
          </w:tcPr>
          <w:p w14:paraId="0836BE3E" w14:textId="77777777" w:rsidR="00473663" w:rsidRPr="00031D01" w:rsidRDefault="00473663" w:rsidP="0047366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72D0580" w14:textId="79882773" w:rsidR="00473663" w:rsidRPr="00031D01" w:rsidRDefault="00366598" w:rsidP="00366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5538C316" w14:textId="77777777" w:rsidR="00473663" w:rsidRPr="00031D01" w:rsidRDefault="00473663" w:rsidP="0047366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DA0F6AF" w14:textId="10DB105D" w:rsidR="00473663" w:rsidRPr="00031D01" w:rsidRDefault="002246F1" w:rsidP="00366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366598" w:rsidRPr="00031D01">
              <w:rPr>
                <w:rFonts w:ascii="Angsana New" w:hAnsi="Angsana New" w:cs="Angsana New" w:hint="cs"/>
                <w:sz w:val="28"/>
                <w:szCs w:val="28"/>
              </w:rPr>
              <w:t>49,79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32493A8" w14:textId="77777777" w:rsidR="00473663" w:rsidRPr="00031D01" w:rsidRDefault="00473663" w:rsidP="000A4996">
            <w:pPr>
              <w:pStyle w:val="BodyText"/>
              <w:spacing w:after="0"/>
              <w:ind w:right="-56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1" w:type="dxa"/>
          </w:tcPr>
          <w:p w14:paraId="4D416614" w14:textId="511B881C" w:rsidR="00473663" w:rsidRPr="00031D01" w:rsidRDefault="002246F1" w:rsidP="00473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473663" w:rsidRPr="00031D01">
              <w:rPr>
                <w:rFonts w:ascii="Angsana New" w:hAnsi="Angsana New" w:cs="Angsana New" w:hint="cs"/>
                <w:sz w:val="28"/>
                <w:szCs w:val="28"/>
              </w:rPr>
              <w:t>49,79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</w:tr>
      <w:tr w:rsidR="00A96D66" w:rsidRPr="00031D01" w14:paraId="55763EA3" w14:textId="77777777" w:rsidTr="008F77C4">
        <w:tc>
          <w:tcPr>
            <w:tcW w:w="2862" w:type="dxa"/>
          </w:tcPr>
          <w:p w14:paraId="51BDA72D" w14:textId="77777777" w:rsidR="00A96D66" w:rsidRPr="00031D01" w:rsidRDefault="00A96D66" w:rsidP="00A96D66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73C33F4A" w14:textId="77777777" w:rsidR="00A96D66" w:rsidRPr="00031D01" w:rsidRDefault="00A96D66" w:rsidP="00A96D66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45FE0D6" w14:textId="77777777" w:rsidR="00A96D66" w:rsidRPr="00031D01" w:rsidRDefault="00A96D66" w:rsidP="00A96D66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0D413B66" w14:textId="77777777" w:rsidR="00A96D66" w:rsidRPr="00031D01" w:rsidRDefault="00A96D66" w:rsidP="00A96D66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A9080BD" w14:textId="6B94F732" w:rsidR="00A96D66" w:rsidRPr="00510EA5" w:rsidRDefault="00510EA5" w:rsidP="00510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4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4A78D7B" w14:textId="77777777" w:rsidR="00A96D66" w:rsidRPr="00031D01" w:rsidRDefault="00A96D66" w:rsidP="00A96D66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1" w:type="dxa"/>
          </w:tcPr>
          <w:p w14:paraId="1AEB71B7" w14:textId="77777777" w:rsidR="00A96D66" w:rsidRPr="00031D01" w:rsidRDefault="00A96D66" w:rsidP="00A96D66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14:paraId="53FE08DD" w14:textId="77777777" w:rsidR="00DC51DB" w:rsidRPr="00031D01" w:rsidRDefault="00DC51DB" w:rsidP="00F766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ind w:left="63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889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62"/>
        <w:gridCol w:w="360"/>
        <w:gridCol w:w="1800"/>
        <w:gridCol w:w="360"/>
        <w:gridCol w:w="1530"/>
        <w:gridCol w:w="270"/>
        <w:gridCol w:w="1710"/>
      </w:tblGrid>
      <w:tr w:rsidR="002F6417" w:rsidRPr="00031D01" w14:paraId="38D17306" w14:textId="77777777" w:rsidTr="008F77C4">
        <w:tc>
          <w:tcPr>
            <w:tcW w:w="2862" w:type="dxa"/>
            <w:hideMark/>
          </w:tcPr>
          <w:p w14:paraId="6012A113" w14:textId="77777777" w:rsidR="002F6417" w:rsidRPr="00031D01" w:rsidRDefault="002F6417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45BA4F49" w14:textId="77777777" w:rsidR="002F6417" w:rsidRPr="00031D01" w:rsidRDefault="002F6417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0" w:type="dxa"/>
            <w:gridSpan w:val="5"/>
          </w:tcPr>
          <w:p w14:paraId="17808740" w14:textId="50EA14EE" w:rsidR="002F6417" w:rsidRPr="00031D01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6417" w:rsidRPr="00031D01" w14:paraId="60A212D3" w14:textId="77777777" w:rsidTr="008F77C4">
        <w:tc>
          <w:tcPr>
            <w:tcW w:w="2862" w:type="dxa"/>
          </w:tcPr>
          <w:p w14:paraId="56367FAD" w14:textId="77777777" w:rsidR="002F6417" w:rsidRPr="00031D01" w:rsidRDefault="002F6417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03CCE92B" w14:textId="77777777" w:rsidR="002F6417" w:rsidRPr="00031D01" w:rsidRDefault="002F6417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0" w:type="dxa"/>
            <w:gridSpan w:val="5"/>
          </w:tcPr>
          <w:p w14:paraId="6719B783" w14:textId="44EF3AA6" w:rsidR="002F6417" w:rsidRPr="00031D01" w:rsidRDefault="002246F1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031D01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</w:tr>
      <w:tr w:rsidR="002F6417" w:rsidRPr="00031D01" w14:paraId="6B99C4FB" w14:textId="77777777" w:rsidTr="008F77C4">
        <w:tc>
          <w:tcPr>
            <w:tcW w:w="2862" w:type="dxa"/>
          </w:tcPr>
          <w:p w14:paraId="44B91A9E" w14:textId="77777777" w:rsidR="002F6417" w:rsidRPr="00031D01" w:rsidRDefault="002F6417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0C3F03CE" w14:textId="77777777" w:rsidR="002F6417" w:rsidRPr="00031D01" w:rsidRDefault="002F6417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881B898" w14:textId="77777777" w:rsidR="002F6417" w:rsidRPr="00031D01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360" w:type="dxa"/>
          </w:tcPr>
          <w:p w14:paraId="5393995A" w14:textId="77777777" w:rsidR="002F6417" w:rsidRPr="00031D01" w:rsidRDefault="002F6417" w:rsidP="00F515F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06EEE61" w14:textId="77777777" w:rsidR="002F6417" w:rsidRPr="00031D01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1ABBF388" w14:textId="77777777" w:rsidR="002F6417" w:rsidRPr="00031D01" w:rsidRDefault="002F6417" w:rsidP="00F515F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77A5849" w14:textId="77777777" w:rsidR="002F6417" w:rsidRPr="00031D01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2F6417" w:rsidRPr="00031D01" w14:paraId="45D2DB9D" w14:textId="77777777" w:rsidTr="008F77C4">
        <w:tc>
          <w:tcPr>
            <w:tcW w:w="2862" w:type="dxa"/>
          </w:tcPr>
          <w:p w14:paraId="0526B092" w14:textId="77777777" w:rsidR="002F6417" w:rsidRPr="00031D01" w:rsidRDefault="002F6417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38508D5B" w14:textId="77777777" w:rsidR="002F6417" w:rsidRPr="00031D01" w:rsidRDefault="002F6417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0" w:type="dxa"/>
            <w:gridSpan w:val="5"/>
          </w:tcPr>
          <w:p w14:paraId="054BBE5E" w14:textId="77777777" w:rsidR="002F6417" w:rsidRPr="00031D01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F6417" w:rsidRPr="00031D01" w14:paraId="7F7DF7B3" w14:textId="77777777" w:rsidTr="008F77C4">
        <w:tc>
          <w:tcPr>
            <w:tcW w:w="2862" w:type="dxa"/>
          </w:tcPr>
          <w:p w14:paraId="453FEA1B" w14:textId="77777777" w:rsidR="002F6417" w:rsidRPr="00031D01" w:rsidRDefault="002F6417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360" w:type="dxa"/>
          </w:tcPr>
          <w:p w14:paraId="4004E001" w14:textId="77777777" w:rsidR="002F6417" w:rsidRPr="00031D01" w:rsidRDefault="002F6417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6126A2C" w14:textId="77777777" w:rsidR="002F6417" w:rsidRPr="00031D01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5B7FCB5C" w14:textId="77777777" w:rsidR="002F6417" w:rsidRPr="00031D01" w:rsidRDefault="002F6417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0A97D29" w14:textId="77777777" w:rsidR="002F6417" w:rsidRPr="00031D01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336796" w14:textId="77777777" w:rsidR="002F6417" w:rsidRPr="00031D01" w:rsidRDefault="002F6417" w:rsidP="00F515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C19A939" w14:textId="77777777" w:rsidR="002F6417" w:rsidRPr="00031D01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73663" w:rsidRPr="00031D01" w14:paraId="298E0603" w14:textId="77777777" w:rsidTr="008F77C4">
        <w:trPr>
          <w:trHeight w:val="225"/>
        </w:trPr>
        <w:tc>
          <w:tcPr>
            <w:tcW w:w="2862" w:type="dxa"/>
            <w:hideMark/>
          </w:tcPr>
          <w:p w14:paraId="1E9481F2" w14:textId="77777777" w:rsidR="00473663" w:rsidRPr="00031D01" w:rsidRDefault="00473663" w:rsidP="0047366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360" w:type="dxa"/>
          </w:tcPr>
          <w:p w14:paraId="4249D464" w14:textId="77777777" w:rsidR="00473663" w:rsidRPr="00031D01" w:rsidRDefault="00473663" w:rsidP="0047366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565D200" w14:textId="632845E3" w:rsidR="00473663" w:rsidRPr="00031D01" w:rsidRDefault="002246F1" w:rsidP="00500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7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DC51DB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DC51DB" w:rsidRPr="00031D01">
              <w:rPr>
                <w:rFonts w:ascii="Angsana New" w:hAnsi="Angsana New" w:cs="Angsana New" w:hint="cs"/>
                <w:sz w:val="28"/>
                <w:szCs w:val="28"/>
              </w:rPr>
              <w:t>86,88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360" w:type="dxa"/>
          </w:tcPr>
          <w:p w14:paraId="4E362364" w14:textId="77777777" w:rsidR="00473663" w:rsidRPr="00031D01" w:rsidRDefault="00473663" w:rsidP="0047366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DF8818F" w14:textId="32B7E046" w:rsidR="00473663" w:rsidRPr="00031D01" w:rsidRDefault="00DC51DB" w:rsidP="00500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84)</w:t>
            </w:r>
          </w:p>
        </w:tc>
        <w:tc>
          <w:tcPr>
            <w:tcW w:w="270" w:type="dxa"/>
          </w:tcPr>
          <w:p w14:paraId="118EF057" w14:textId="77777777" w:rsidR="00473663" w:rsidRPr="00031D01" w:rsidRDefault="00473663" w:rsidP="000A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/>
              <w:ind w:right="140" w:firstLine="14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3A70595" w14:textId="1C8DFFFE" w:rsidR="00473663" w:rsidRPr="00031D01" w:rsidRDefault="002246F1" w:rsidP="00935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3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DC51DB" w:rsidRPr="00031D01">
              <w:rPr>
                <w:rFonts w:ascii="Angsana New" w:hAnsi="Angsana New" w:cs="Angsana New" w:hint="cs"/>
                <w:sz w:val="28"/>
                <w:szCs w:val="28"/>
              </w:rPr>
              <w:t>,08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DC51DB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CC7A88" w:rsidRPr="00031D01">
              <w:rPr>
                <w:rFonts w:ascii="Angsana New" w:hAnsi="Angsana New" w:cs="Angsana New" w:hint="cs"/>
                <w:sz w:val="28"/>
                <w:szCs w:val="28"/>
              </w:rPr>
              <w:t>699</w:t>
            </w:r>
          </w:p>
        </w:tc>
      </w:tr>
      <w:tr w:rsidR="000D2812" w:rsidRPr="00031D01" w14:paraId="1D925458" w14:textId="77777777" w:rsidTr="008F77C4">
        <w:trPr>
          <w:trHeight w:val="225"/>
        </w:trPr>
        <w:tc>
          <w:tcPr>
            <w:tcW w:w="2862" w:type="dxa"/>
          </w:tcPr>
          <w:p w14:paraId="4910BAAD" w14:textId="305C552D" w:rsidR="000D2812" w:rsidRPr="00031D01" w:rsidRDefault="000D2812" w:rsidP="000D281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</w:p>
        </w:tc>
        <w:tc>
          <w:tcPr>
            <w:tcW w:w="360" w:type="dxa"/>
          </w:tcPr>
          <w:p w14:paraId="21D6699F" w14:textId="77777777" w:rsidR="000D2812" w:rsidRPr="00031D01" w:rsidRDefault="000D2812" w:rsidP="000D281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99ECC62" w14:textId="77777777" w:rsidR="000D2812" w:rsidRPr="00031D01" w:rsidRDefault="000D2812" w:rsidP="000D2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7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1C139A5B" w14:textId="77777777" w:rsidR="000D2812" w:rsidRPr="00031D01" w:rsidRDefault="000D2812" w:rsidP="000D281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71544DD" w14:textId="77777777" w:rsidR="000D2812" w:rsidRPr="00031D01" w:rsidRDefault="000D2812" w:rsidP="000D2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FFA7C7" w14:textId="77777777" w:rsidR="000D2812" w:rsidRPr="00031D01" w:rsidRDefault="000D2812" w:rsidP="000D2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/>
              <w:ind w:right="140" w:firstLine="14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BD460CB" w14:textId="77777777" w:rsidR="000D2812" w:rsidRPr="00031D01" w:rsidRDefault="000D2812" w:rsidP="000D2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3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D2812" w:rsidRPr="00031D01" w14:paraId="15CF5638" w14:textId="77777777" w:rsidTr="008F77C4">
        <w:trPr>
          <w:trHeight w:val="225"/>
        </w:trPr>
        <w:tc>
          <w:tcPr>
            <w:tcW w:w="2862" w:type="dxa"/>
          </w:tcPr>
          <w:p w14:paraId="3F50C687" w14:textId="613C6541" w:rsidR="000D2812" w:rsidRPr="00031D01" w:rsidRDefault="000D2812" w:rsidP="000D281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360" w:type="dxa"/>
          </w:tcPr>
          <w:p w14:paraId="18DD0D60" w14:textId="77777777" w:rsidR="000D2812" w:rsidRPr="00031D01" w:rsidRDefault="000D2812" w:rsidP="000D281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356D7AA" w14:textId="746CA74E" w:rsidR="000D2812" w:rsidRPr="00031D01" w:rsidRDefault="005314B3" w:rsidP="0053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659C9303" w14:textId="77777777" w:rsidR="000D2812" w:rsidRPr="00031D01" w:rsidRDefault="000D2812" w:rsidP="000D281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2C0B67A" w14:textId="196E1CA6" w:rsidR="000D2812" w:rsidRPr="00031D01" w:rsidRDefault="000D2812" w:rsidP="000D2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6,755</w:t>
            </w:r>
          </w:p>
        </w:tc>
        <w:tc>
          <w:tcPr>
            <w:tcW w:w="270" w:type="dxa"/>
          </w:tcPr>
          <w:p w14:paraId="76253EBC" w14:textId="77777777" w:rsidR="000D2812" w:rsidRPr="00031D01" w:rsidRDefault="000D2812" w:rsidP="000D2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/>
              <w:ind w:right="140" w:firstLine="14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DE49907" w14:textId="304DC39A" w:rsidR="000D2812" w:rsidRPr="00031D01" w:rsidRDefault="000D2812" w:rsidP="000D2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3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6,755</w:t>
            </w:r>
          </w:p>
        </w:tc>
      </w:tr>
      <w:tr w:rsidR="00FC5906" w:rsidRPr="00031D01" w14:paraId="491481D9" w14:textId="77777777" w:rsidTr="004D1385">
        <w:trPr>
          <w:trHeight w:val="225"/>
        </w:trPr>
        <w:tc>
          <w:tcPr>
            <w:tcW w:w="2862" w:type="dxa"/>
          </w:tcPr>
          <w:p w14:paraId="6CD91995" w14:textId="77777777" w:rsidR="00FC5906" w:rsidRPr="00031D01" w:rsidRDefault="00FC5906" w:rsidP="004D138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360" w:type="dxa"/>
          </w:tcPr>
          <w:p w14:paraId="5FB75ADE" w14:textId="77777777" w:rsidR="00FC5906" w:rsidRPr="00031D01" w:rsidRDefault="00FC5906" w:rsidP="004D138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825ECAA" w14:textId="124938CD" w:rsidR="00FC5906" w:rsidRPr="00031D01" w:rsidRDefault="002246F1" w:rsidP="004D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7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FC5906" w:rsidRPr="00031D01">
              <w:rPr>
                <w:rFonts w:ascii="Angsana New" w:hAnsi="Angsana New" w:cs="Angsana New" w:hint="cs"/>
                <w:sz w:val="28"/>
                <w:szCs w:val="28"/>
              </w:rPr>
              <w:t>,79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FC5906" w:rsidRPr="00031D01">
              <w:rPr>
                <w:rFonts w:ascii="Angsana New" w:hAnsi="Angsana New" w:cs="Angsana New" w:hint="cs"/>
                <w:sz w:val="28"/>
                <w:szCs w:val="28"/>
              </w:rPr>
              <w:t>,748</w:t>
            </w:r>
          </w:p>
        </w:tc>
        <w:tc>
          <w:tcPr>
            <w:tcW w:w="360" w:type="dxa"/>
          </w:tcPr>
          <w:p w14:paraId="01F4EC76" w14:textId="77777777" w:rsidR="00FC5906" w:rsidRPr="00031D01" w:rsidRDefault="00FC5906" w:rsidP="004D138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C200EE9" w14:textId="597EE02B" w:rsidR="00FC5906" w:rsidRPr="00031D01" w:rsidRDefault="002246F1" w:rsidP="004D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FC5906" w:rsidRPr="00031D01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FC5906"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FC5906" w:rsidRPr="00031D01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4E8C248" w14:textId="77777777" w:rsidR="00FC5906" w:rsidRPr="00031D01" w:rsidRDefault="00FC5906" w:rsidP="004D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/>
              <w:ind w:right="140" w:firstLine="14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072397E" w14:textId="74B142D2" w:rsidR="00FC5906" w:rsidRPr="00031D01" w:rsidRDefault="002246F1" w:rsidP="004D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3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FC5906" w:rsidRPr="00031D01">
              <w:rPr>
                <w:rFonts w:ascii="Angsana New" w:hAnsi="Angsana New" w:cs="Angsana New" w:hint="cs"/>
                <w:sz w:val="28"/>
                <w:szCs w:val="28"/>
              </w:rPr>
              <w:t>,946,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FC5906" w:rsidRPr="00031D01">
              <w:rPr>
                <w:rFonts w:ascii="Angsana New" w:hAnsi="Angsana New" w:cs="Angsana New" w:hint="cs"/>
                <w:sz w:val="28"/>
                <w:szCs w:val="28"/>
              </w:rPr>
              <w:t>40</w:t>
            </w:r>
          </w:p>
        </w:tc>
      </w:tr>
      <w:tr w:rsidR="000D2812" w:rsidRPr="00031D01" w14:paraId="645B6304" w14:textId="77777777" w:rsidTr="008F77C4">
        <w:tc>
          <w:tcPr>
            <w:tcW w:w="2862" w:type="dxa"/>
          </w:tcPr>
          <w:p w14:paraId="1C6FA247" w14:textId="0ABBA549" w:rsidR="000D2812" w:rsidRPr="00031D01" w:rsidRDefault="000D2812" w:rsidP="000D281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360" w:type="dxa"/>
          </w:tcPr>
          <w:p w14:paraId="01B13DB6" w14:textId="77777777" w:rsidR="000D2812" w:rsidRPr="00031D01" w:rsidRDefault="000D2812" w:rsidP="000D281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7992046" w14:textId="10C1172F" w:rsidR="000D2812" w:rsidRPr="00031D01" w:rsidRDefault="000D2812" w:rsidP="000D2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7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2246F1"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55</w:t>
            </w:r>
          </w:p>
        </w:tc>
        <w:tc>
          <w:tcPr>
            <w:tcW w:w="360" w:type="dxa"/>
          </w:tcPr>
          <w:p w14:paraId="1877D6E8" w14:textId="77777777" w:rsidR="000D2812" w:rsidRPr="00031D01" w:rsidRDefault="000D2812" w:rsidP="000D281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87C329A" w14:textId="6E7F798F" w:rsidR="000D2812" w:rsidRPr="00031D01" w:rsidRDefault="000D2812" w:rsidP="000D2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(6,755)</w:t>
            </w:r>
          </w:p>
        </w:tc>
        <w:tc>
          <w:tcPr>
            <w:tcW w:w="270" w:type="dxa"/>
          </w:tcPr>
          <w:p w14:paraId="5FAE0E9B" w14:textId="77777777" w:rsidR="000D2812" w:rsidRPr="00031D01" w:rsidRDefault="000D2812" w:rsidP="000D281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3732B93" w14:textId="67193B8C" w:rsidR="000D2812" w:rsidRPr="00031D01" w:rsidRDefault="000D2812" w:rsidP="000D2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30" w:hanging="1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74,500</w:t>
            </w:r>
          </w:p>
        </w:tc>
      </w:tr>
      <w:tr w:rsidR="000D2812" w:rsidRPr="00031D01" w14:paraId="49EE8049" w14:textId="77777777" w:rsidTr="008F77C4">
        <w:tc>
          <w:tcPr>
            <w:tcW w:w="2862" w:type="dxa"/>
          </w:tcPr>
          <w:p w14:paraId="551B3720" w14:textId="2AD4A4CB" w:rsidR="000D2812" w:rsidRPr="00031D01" w:rsidRDefault="000D2812" w:rsidP="000D281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ต้นทุนของสัญญา</w:t>
            </w:r>
          </w:p>
        </w:tc>
        <w:tc>
          <w:tcPr>
            <w:tcW w:w="360" w:type="dxa"/>
          </w:tcPr>
          <w:p w14:paraId="101EAE41" w14:textId="77777777" w:rsidR="000D2812" w:rsidRPr="00031D01" w:rsidRDefault="000D2812" w:rsidP="000D281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40FAF1C" w14:textId="227F0DF4" w:rsidR="000D2812" w:rsidRPr="00031D01" w:rsidRDefault="000D2812" w:rsidP="000D2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68BD8130" w14:textId="77777777" w:rsidR="000D2812" w:rsidRPr="00031D01" w:rsidRDefault="000D2812" w:rsidP="000D281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911FB3C" w14:textId="3F5CD948" w:rsidR="000D2812" w:rsidRPr="00031D01" w:rsidRDefault="002246F1" w:rsidP="000D2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0D2812" w:rsidRPr="00031D01">
              <w:rPr>
                <w:rFonts w:ascii="Angsana New" w:hAnsi="Angsana New" w:cs="Angsana New" w:hint="cs"/>
                <w:sz w:val="28"/>
                <w:szCs w:val="28"/>
              </w:rPr>
              <w:t>49,79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1DFFCBF" w14:textId="77777777" w:rsidR="000D2812" w:rsidRPr="00031D01" w:rsidRDefault="000D2812" w:rsidP="000D281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56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8EFFDF6" w14:textId="27394A45" w:rsidR="000D2812" w:rsidRPr="00031D01" w:rsidRDefault="002246F1" w:rsidP="000D2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3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0D2812" w:rsidRPr="00031D01">
              <w:rPr>
                <w:rFonts w:ascii="Angsana New" w:hAnsi="Angsana New" w:cs="Angsana New" w:hint="cs"/>
                <w:sz w:val="28"/>
                <w:szCs w:val="28"/>
              </w:rPr>
              <w:t>49,79</w:t>
            </w:r>
            <w:r w:rsidRPr="00031D0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</w:tr>
      <w:tr w:rsidR="000D2812" w:rsidRPr="00031D01" w14:paraId="7F5BDB97" w14:textId="77777777" w:rsidTr="008F77C4">
        <w:tc>
          <w:tcPr>
            <w:tcW w:w="2862" w:type="dxa"/>
          </w:tcPr>
          <w:p w14:paraId="54AF435F" w14:textId="77777777" w:rsidR="000D2812" w:rsidRPr="00031D01" w:rsidRDefault="000D2812" w:rsidP="000D281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62B8700C" w14:textId="77777777" w:rsidR="000D2812" w:rsidRPr="00031D01" w:rsidRDefault="000D2812" w:rsidP="000D281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8AF62B6" w14:textId="77777777" w:rsidR="000D2812" w:rsidRPr="00031D01" w:rsidRDefault="000D2812" w:rsidP="000D281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5B6ABE9A" w14:textId="77777777" w:rsidR="000D2812" w:rsidRPr="00031D01" w:rsidRDefault="000D2812" w:rsidP="000D281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1EF5A9" w14:textId="3A0862EA" w:rsidR="000D2812" w:rsidRPr="00D84C98" w:rsidRDefault="000D2812" w:rsidP="00510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C9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C31476" w14:textId="77777777" w:rsidR="000D2812" w:rsidRPr="00031D01" w:rsidRDefault="000D2812" w:rsidP="000D281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0DF4B1F6" w14:textId="77777777" w:rsidR="000D2812" w:rsidRPr="00031D01" w:rsidRDefault="000D2812" w:rsidP="000D281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14:paraId="6A816055" w14:textId="77777777" w:rsidR="00500937" w:rsidRPr="00031D01" w:rsidRDefault="00500937" w:rsidP="00500937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6C768DCC" w14:textId="4BD94D90" w:rsidR="00F7666E" w:rsidRPr="00031D01" w:rsidRDefault="00F7666E" w:rsidP="00A43099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ind w:left="63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>การจัดประเภทรายการใหม่นี้เนื่องจากผู้บริหาร</w:t>
      </w:r>
      <w:r w:rsidR="002F6417" w:rsidRPr="00031D01">
        <w:rPr>
          <w:rFonts w:ascii="Angsana New" w:hAnsi="Angsana New" w:cs="Angsana New" w:hint="cs"/>
          <w:sz w:val="28"/>
          <w:szCs w:val="28"/>
          <w:cs/>
        </w:rPr>
        <w:t>เห็นว่ามีความเหมาะสมกับธุรกิจของบริษัทมากกว่า</w:t>
      </w:r>
    </w:p>
    <w:p w14:paraId="6C325FE4" w14:textId="77777777" w:rsidR="00F7666E" w:rsidRPr="00031D01" w:rsidRDefault="00F7666E" w:rsidP="00F7666E">
      <w:pPr>
        <w:tabs>
          <w:tab w:val="clear" w:pos="227"/>
          <w:tab w:val="clear" w:pos="454"/>
          <w:tab w:val="clear" w:pos="680"/>
          <w:tab w:val="clear" w:pos="907"/>
          <w:tab w:val="left" w:pos="630"/>
          <w:tab w:val="left" w:pos="900"/>
        </w:tabs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</w:p>
    <w:sectPr w:rsidR="00F7666E" w:rsidRPr="00031D01" w:rsidSect="00DC226A">
      <w:pgSz w:w="11909" w:h="16834" w:code="9"/>
      <w:pgMar w:top="691" w:right="1109" w:bottom="576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710C4" w14:textId="77777777" w:rsidR="003C3C32" w:rsidRDefault="003C3C32">
      <w:r>
        <w:separator/>
      </w:r>
    </w:p>
  </w:endnote>
  <w:endnote w:type="continuationSeparator" w:id="0">
    <w:p w14:paraId="5B9D34DA" w14:textId="77777777" w:rsidR="003C3C32" w:rsidRDefault="003C3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1EF9F" w14:textId="4C4536C8" w:rsidR="003C3C32" w:rsidRPr="009F1D7F" w:rsidRDefault="003C3C32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28"/>
        <w:szCs w:val="28"/>
      </w:rPr>
    </w:pPr>
    <w:r w:rsidRPr="009F1D7F">
      <w:rPr>
        <w:rFonts w:asciiTheme="majorBidi" w:hAnsiTheme="majorBidi" w:cstheme="majorBidi"/>
        <w:caps/>
        <w:sz w:val="28"/>
        <w:szCs w:val="28"/>
      </w:rPr>
      <w:fldChar w:fldCharType="begin"/>
    </w:r>
    <w:r w:rsidRPr="009F1D7F">
      <w:rPr>
        <w:rFonts w:asciiTheme="majorBidi" w:hAnsiTheme="majorBidi" w:cstheme="majorBidi"/>
        <w:caps/>
        <w:sz w:val="28"/>
        <w:szCs w:val="28"/>
      </w:rPr>
      <w:instrText xml:space="preserve"> PAGE   \* MERGEFORMAT </w:instrText>
    </w:r>
    <w:r w:rsidRPr="009F1D7F">
      <w:rPr>
        <w:rFonts w:asciiTheme="majorBidi" w:hAnsiTheme="majorBidi" w:cstheme="majorBidi"/>
        <w:caps/>
        <w:sz w:val="28"/>
        <w:szCs w:val="28"/>
      </w:rPr>
      <w:fldChar w:fldCharType="separate"/>
    </w:r>
    <w:r w:rsidRPr="00913FE7">
      <w:rPr>
        <w:rFonts w:asciiTheme="majorBidi" w:hAnsiTheme="majorBidi" w:cstheme="majorBidi"/>
        <w:caps/>
        <w:noProof/>
        <w:sz w:val="28"/>
        <w:szCs w:val="28"/>
      </w:rPr>
      <w:t>2</w:t>
    </w:r>
    <w:r w:rsidRPr="009F1D7F">
      <w:rPr>
        <w:rFonts w:asciiTheme="majorBidi" w:hAnsiTheme="majorBidi" w:cstheme="majorBidi"/>
        <w:caps/>
        <w:noProof/>
        <w:sz w:val="28"/>
        <w:szCs w:val="28"/>
      </w:rPr>
      <w:fldChar w:fldCharType="end"/>
    </w:r>
  </w:p>
  <w:p w14:paraId="2F0B847B" w14:textId="0AEE9B8C" w:rsidR="003C3C32" w:rsidRPr="00031D01" w:rsidRDefault="003C3C32" w:rsidP="007E59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rPr>
        <w:rFonts w:ascii="Angsana New" w:hAnsi="Angsana New" w:cs="Angsana New"/>
        <w:sz w:val="30"/>
        <w:szCs w:val="30"/>
        <w:lang w:val="fr-F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F767B" w14:textId="04C75B61" w:rsidR="003C3C32" w:rsidRPr="00C827F6" w:rsidRDefault="003C3C32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E85FFE">
      <w:rPr>
        <w:rFonts w:ascii="Angsana New" w:hAnsi="Angsana New"/>
        <w:noProof/>
        <w:sz w:val="30"/>
        <w:szCs w:val="30"/>
        <w:lang w:val="fr-FR"/>
      </w:rPr>
      <w:t>MCS Q320 T3 Rev 5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913FE7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32414E76" w14:textId="77777777" w:rsidR="003C3C32" w:rsidRPr="00C827F6" w:rsidRDefault="003C3C32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E0D56" w14:textId="5359D543" w:rsidR="003C3C32" w:rsidRPr="00C827F6" w:rsidRDefault="003C3C32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E85FFE">
      <w:rPr>
        <w:rFonts w:ascii="Angsana New" w:hAnsi="Angsana New"/>
        <w:noProof/>
        <w:sz w:val="30"/>
        <w:szCs w:val="30"/>
        <w:lang w:val="fr-FR"/>
      </w:rPr>
      <w:t>MCS Q320 T3 Rev 5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913FE7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3C3C32" w:rsidRPr="00C827F6" w:rsidRDefault="003C3C32">
    <w:pPr>
      <w:pStyle w:val="Footer"/>
      <w:rPr>
        <w:lang w:val="fr-FR"/>
      </w:rPr>
    </w:pPr>
  </w:p>
  <w:p w14:paraId="34F930A6" w14:textId="77777777" w:rsidR="003C3C32" w:rsidRDefault="003C3C3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082EF" w14:textId="77777777" w:rsidR="003C3C32" w:rsidRDefault="003C3C32">
      <w:r>
        <w:separator/>
      </w:r>
    </w:p>
  </w:footnote>
  <w:footnote w:type="continuationSeparator" w:id="0">
    <w:p w14:paraId="33ACD7FD" w14:textId="77777777" w:rsidR="003C3C32" w:rsidRDefault="003C3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03CC4" w14:textId="6E7839C4" w:rsidR="003C3C32" w:rsidRPr="00DC0DD7" w:rsidRDefault="003C3C32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2048196D" w14:textId="77777777" w:rsidR="003C3C32" w:rsidRPr="00DC0DD7" w:rsidRDefault="003C3C32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DC0DD7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09043C7F" w14:textId="612D9C2F" w:rsidR="003C3C32" w:rsidRPr="00DC0DD7" w:rsidRDefault="003C3C32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สำหรับงวดสามเดือน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และเก้าเดือน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สิ้นสุดวันที่ </w:t>
    </w:r>
    <w:r w:rsidRPr="00913FE7">
      <w:rPr>
        <w:rFonts w:asciiTheme="majorBidi" w:hAnsiTheme="majorBidi" w:cstheme="majorBidi"/>
        <w:bCs/>
        <w:sz w:val="30"/>
        <w:szCs w:val="30"/>
        <w:lang w:val="en-US" w:bidi="th-TH"/>
      </w:rPr>
      <w:t>3</w:t>
    </w:r>
    <w:r>
      <w:rPr>
        <w:rFonts w:asciiTheme="majorBidi" w:hAnsiTheme="majorBidi" w:cstheme="majorBidi"/>
        <w:bCs/>
        <w:sz w:val="30"/>
        <w:szCs w:val="30"/>
        <w:lang w:val="en-US" w:bidi="th-TH"/>
      </w:rPr>
      <w:t>0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 </w:t>
    </w:r>
    <w:r>
      <w:rPr>
        <w:rFonts w:asciiTheme="majorBidi" w:hAnsiTheme="majorBidi" w:cstheme="majorBidi"/>
        <w:bCs/>
        <w:sz w:val="30"/>
        <w:szCs w:val="30"/>
        <w:cs/>
        <w:lang w:val="en-US" w:bidi="th-TH"/>
      </w:rPr>
      <w:t>กันยายน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 </w:t>
    </w:r>
    <w:r w:rsidRPr="00913FE7">
      <w:rPr>
        <w:rFonts w:asciiTheme="majorBidi" w:hAnsiTheme="majorBidi" w:cstheme="majorBidi"/>
        <w:bCs/>
        <w:sz w:val="30"/>
        <w:szCs w:val="30"/>
        <w:lang w:val="en-US" w:bidi="th-TH"/>
      </w:rPr>
      <w:t>2563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 xml:space="preserve"> 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C0DD7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5B02C0A2" w14:textId="77777777" w:rsidR="003C3C32" w:rsidRPr="00404E49" w:rsidRDefault="003C3C32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F30CE" w14:textId="77777777" w:rsidR="003C3C32" w:rsidRPr="00FA7747" w:rsidRDefault="003C3C32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58FF6C6" w14:textId="77777777" w:rsidR="003C3C32" w:rsidRPr="00FA7747" w:rsidRDefault="003C3C32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EFADCA7" w14:textId="44EF13A4" w:rsidR="003C3C32" w:rsidRPr="00074891" w:rsidRDefault="003C3C32" w:rsidP="00713C50">
    <w:pPr>
      <w:pStyle w:val="acctmainheading"/>
      <w:spacing w:after="0" w:line="240" w:lineRule="atLeast"/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Pr="00913FE7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913FE7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39201" w14:textId="77777777" w:rsidR="003C3C32" w:rsidRPr="00DC0DD7" w:rsidRDefault="003C3C32" w:rsidP="00F70C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6112D32F" w14:textId="77777777" w:rsidR="003C3C32" w:rsidRPr="00606B89" w:rsidRDefault="003C3C32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2A3C997A" w14:textId="54D110D5" w:rsidR="003C3C32" w:rsidRPr="00740ABA" w:rsidRDefault="003C3C3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สามเดือน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และเก้าเดือน</w:t>
    </w: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Pr="00913FE7">
      <w:rPr>
        <w:rFonts w:ascii="Angsana New" w:hAnsi="Angsana New" w:cs="Angsana New"/>
        <w:sz w:val="30"/>
        <w:szCs w:val="30"/>
        <w:lang w:val="en-US" w:bidi="th-TH"/>
      </w:rPr>
      <w:t>3</w:t>
    </w:r>
    <w:r>
      <w:rPr>
        <w:rFonts w:ascii="Angsana New" w:hAnsi="Angsana New" w:cs="Angsana New"/>
        <w:sz w:val="30"/>
        <w:szCs w:val="30"/>
        <w:lang w:val="en-US" w:bidi="th-TH"/>
      </w:rPr>
      <w:t>0</w:t>
    </w:r>
    <w:r w:rsidRPr="00740ABA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กันยายน</w:t>
    </w:r>
    <w:r w:rsidRPr="00740ABA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</w:t>
    </w:r>
    <w:r w:rsidRPr="00913FE7">
      <w:rPr>
        <w:rFonts w:ascii="Angsana New" w:hAnsi="Angsana New" w:cs="Angsana New"/>
        <w:sz w:val="30"/>
        <w:szCs w:val="30"/>
        <w:lang w:val="en-US" w:bidi="th-TH"/>
      </w:rPr>
      <w:t>256</w:t>
    </w:r>
    <w:r w:rsidRPr="00913FE7">
      <w:rPr>
        <w:rFonts w:ascii="Angsana New" w:hAnsi="Angsana New" w:cs="Angsana New" w:hint="cs"/>
        <w:sz w:val="30"/>
        <w:szCs w:val="30"/>
        <w:lang w:val="en-US" w:bidi="th-TH"/>
      </w:rPr>
      <w:t>3</w:t>
    </w:r>
    <w:r w:rsidRPr="000035AF">
      <w:rPr>
        <w:rFonts w:ascii="Angsana New" w:hAnsi="Angsana New" w:cs="Angsana New"/>
        <w:sz w:val="30"/>
        <w:szCs w:val="30"/>
        <w:lang w:bidi="th-TH"/>
      </w:rPr>
      <w:t xml:space="preserve"> (</w:t>
    </w: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0035AF">
      <w:rPr>
        <w:rFonts w:ascii="Angsana New" w:hAnsi="Angsana New" w:cs="Angsana New"/>
        <w:sz w:val="30"/>
        <w:szCs w:val="30"/>
        <w:lang w:bidi="th-TH"/>
      </w:rPr>
      <w:t>)</w:t>
    </w:r>
  </w:p>
  <w:p w14:paraId="71D8AA45" w14:textId="77777777" w:rsidR="003C3C32" w:rsidRPr="00410770" w:rsidRDefault="003C3C3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D7C06" w14:textId="77777777" w:rsidR="003C3C32" w:rsidRDefault="003C3C32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131CF" w14:textId="77777777" w:rsidR="003C3C32" w:rsidRPr="00FA7747" w:rsidRDefault="003C3C32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3C3C32" w:rsidRPr="00FA7747" w:rsidRDefault="003C3C32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0401AF30" w:rsidR="003C3C32" w:rsidRPr="00410770" w:rsidRDefault="003C3C32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Pr="00913FE7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913FE7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3C3C32" w:rsidRPr="00074891" w:rsidRDefault="003C3C32" w:rsidP="00713C50">
    <w:pPr>
      <w:pStyle w:val="Header"/>
      <w:rPr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50BFF" w14:textId="77777777" w:rsidR="003C3C32" w:rsidRPr="00DC0DD7" w:rsidRDefault="003C3C32" w:rsidP="00F70C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598580F0" w14:textId="77777777" w:rsidR="003C3C32" w:rsidRPr="0025022B" w:rsidRDefault="003C3C32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1B06D7F" w14:textId="593D23E3" w:rsidR="003C3C32" w:rsidRPr="00F55BAA" w:rsidRDefault="003C3C32" w:rsidP="00D2557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สำหรับงวด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สามเดือน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และเก้าเดือน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สิ้นสุดวันที่ </w:t>
    </w:r>
    <w:r w:rsidRPr="00913FE7">
      <w:rPr>
        <w:rFonts w:asciiTheme="majorBidi" w:hAnsiTheme="majorBidi" w:cstheme="majorBidi"/>
        <w:sz w:val="30"/>
        <w:szCs w:val="30"/>
        <w:lang w:val="en-US" w:bidi="th-TH"/>
      </w:rPr>
      <w:t>3</w:t>
    </w:r>
    <w:r>
      <w:rPr>
        <w:rFonts w:asciiTheme="majorBidi" w:hAnsiTheme="majorBidi" w:cstheme="majorBidi"/>
        <w:sz w:val="30"/>
        <w:szCs w:val="30"/>
        <w:lang w:val="en-US" w:bidi="th-TH"/>
      </w:rPr>
      <w:t>0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กันยายน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 w:rsidRPr="00913FE7">
      <w:rPr>
        <w:rFonts w:asciiTheme="majorBidi" w:hAnsiTheme="majorBidi" w:cstheme="majorBidi"/>
        <w:sz w:val="30"/>
        <w:szCs w:val="30"/>
        <w:lang w:val="en-US" w:bidi="th-TH"/>
      </w:rPr>
      <w:t>2563</w:t>
    </w:r>
    <w:r w:rsidRPr="00F55BAA">
      <w:rPr>
        <w:rFonts w:asciiTheme="majorBidi" w:hAnsiTheme="majorBidi" w:cstheme="majorBidi"/>
        <w:sz w:val="30"/>
        <w:szCs w:val="30"/>
        <w:lang w:bidi="th-TH"/>
      </w:rPr>
      <w:t xml:space="preserve"> (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ไม่ได้ตรวจสอบ</w:t>
    </w:r>
    <w:r w:rsidRPr="00F55BAA">
      <w:rPr>
        <w:rFonts w:asciiTheme="majorBidi" w:hAnsiTheme="majorBidi" w:cstheme="majorBidi"/>
        <w:sz w:val="30"/>
        <w:szCs w:val="30"/>
        <w:lang w:bidi="th-TH"/>
      </w:rPr>
      <w:t>)</w:t>
    </w:r>
  </w:p>
  <w:p w14:paraId="18659A13" w14:textId="77777777" w:rsidR="003C3C32" w:rsidRPr="00410770" w:rsidRDefault="003C3C3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E1587" w14:textId="77777777" w:rsidR="003C3C32" w:rsidRDefault="003C3C32" w:rsidP="00713C5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0C073" w14:textId="77777777" w:rsidR="003C3C32" w:rsidRPr="00DC0DD7" w:rsidRDefault="003C3C32" w:rsidP="00F70C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2D93B1F4" w14:textId="77777777" w:rsidR="003C3C32" w:rsidRPr="0025022B" w:rsidRDefault="003C3C32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61E9DA2" w14:textId="41BF5970" w:rsidR="003C3C32" w:rsidRPr="00F55BAA" w:rsidRDefault="003C3C32" w:rsidP="00D2557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สำหรับงวด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สามเดือน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และเก้าเดือน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สิ้นสุดวันที่ </w:t>
    </w:r>
    <w:r w:rsidRPr="00913FE7">
      <w:rPr>
        <w:rFonts w:asciiTheme="majorBidi" w:hAnsiTheme="majorBidi" w:cstheme="majorBidi"/>
        <w:sz w:val="30"/>
        <w:szCs w:val="30"/>
        <w:lang w:val="en-US" w:bidi="th-TH"/>
      </w:rPr>
      <w:t>3</w:t>
    </w:r>
    <w:r>
      <w:rPr>
        <w:rFonts w:asciiTheme="majorBidi" w:hAnsiTheme="majorBidi" w:cstheme="majorBidi"/>
        <w:sz w:val="30"/>
        <w:szCs w:val="30"/>
        <w:lang w:val="en-US" w:bidi="th-TH"/>
      </w:rPr>
      <w:t>0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กันยายน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 w:rsidRPr="00913FE7">
      <w:rPr>
        <w:rFonts w:asciiTheme="majorBidi" w:hAnsiTheme="majorBidi" w:cstheme="majorBidi"/>
        <w:sz w:val="30"/>
        <w:szCs w:val="30"/>
        <w:lang w:val="en-US" w:bidi="th-TH"/>
      </w:rPr>
      <w:t>2563</w:t>
    </w:r>
    <w:r w:rsidRPr="00F55BAA">
      <w:rPr>
        <w:rFonts w:asciiTheme="majorBidi" w:hAnsiTheme="majorBidi" w:cstheme="majorBidi"/>
        <w:sz w:val="30"/>
        <w:szCs w:val="30"/>
        <w:lang w:bidi="th-TH"/>
      </w:rPr>
      <w:t xml:space="preserve"> (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ไม่ได้ตรวจสอบ</w:t>
    </w:r>
    <w:r w:rsidRPr="00F55BAA">
      <w:rPr>
        <w:rFonts w:asciiTheme="majorBidi" w:hAnsiTheme="majorBidi" w:cstheme="majorBidi"/>
        <w:sz w:val="30"/>
        <w:szCs w:val="30"/>
        <w:lang w:bidi="th-TH"/>
      </w:rPr>
      <w:t>)</w:t>
    </w:r>
  </w:p>
  <w:p w14:paraId="2F9207F9" w14:textId="77777777" w:rsidR="003C3C32" w:rsidRPr="00410770" w:rsidRDefault="003C3C3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A3B75" w14:textId="77777777" w:rsidR="003C3C32" w:rsidRPr="00F55BAA" w:rsidRDefault="003C3C32" w:rsidP="00F70C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>.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>.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F55BAA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2B526AAE" w14:textId="77777777" w:rsidR="003C3C32" w:rsidRPr="00F55BAA" w:rsidRDefault="003C3C32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F55BAA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F55BAA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F55BAA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13D35D4C" w14:textId="261C4521" w:rsidR="003C3C32" w:rsidRPr="00F55BAA" w:rsidRDefault="003C3C32" w:rsidP="00D25572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F55BAA">
      <w:rPr>
        <w:rFonts w:ascii="Angsana New" w:hAnsi="Angsana New" w:cs="Angsana New"/>
        <w:bCs/>
        <w:sz w:val="30"/>
        <w:szCs w:val="30"/>
        <w:cs/>
        <w:lang w:bidi="th-TH"/>
      </w:rPr>
      <w:t>สำหรับงวดสามเดือน</w:t>
    </w:r>
    <w:r>
      <w:rPr>
        <w:rFonts w:ascii="Angsana New" w:hAnsi="Angsana New" w:cs="Angsana New" w:hint="cs"/>
        <w:bCs/>
        <w:sz w:val="30"/>
        <w:szCs w:val="30"/>
        <w:cs/>
        <w:lang w:bidi="th-TH"/>
      </w:rPr>
      <w:t>และเก้าเดือน</w:t>
    </w:r>
    <w:r w:rsidRPr="00F55BAA">
      <w:rPr>
        <w:rFonts w:ascii="Angsana New" w:hAnsi="Angsana New" w:cs="Angsana New"/>
        <w:bCs/>
        <w:sz w:val="30"/>
        <w:szCs w:val="30"/>
        <w:cs/>
        <w:lang w:bidi="th-TH"/>
      </w:rPr>
      <w:t xml:space="preserve">สิ้นสุดวันที่ </w:t>
    </w:r>
    <w:r w:rsidRPr="00913FE7">
      <w:rPr>
        <w:rFonts w:ascii="Angsana New" w:hAnsi="Angsana New" w:cs="Angsana New"/>
        <w:bCs/>
        <w:sz w:val="30"/>
        <w:szCs w:val="30"/>
        <w:lang w:val="en-US" w:bidi="th-TH"/>
      </w:rPr>
      <w:t>3</w:t>
    </w:r>
    <w:r>
      <w:rPr>
        <w:rFonts w:ascii="Angsana New" w:hAnsi="Angsana New" w:cs="Angsana New"/>
        <w:bCs/>
        <w:sz w:val="30"/>
        <w:szCs w:val="30"/>
        <w:lang w:val="en-US" w:bidi="th-TH"/>
      </w:rPr>
      <w:t>0</w:t>
    </w:r>
    <w:r w:rsidRPr="00F55BAA">
      <w:rPr>
        <w:rFonts w:ascii="Angsana New" w:hAnsi="Angsana New" w:cs="Angsana New"/>
        <w:bCs/>
        <w:sz w:val="30"/>
        <w:szCs w:val="30"/>
        <w:cs/>
        <w:lang w:bidi="th-TH"/>
      </w:rPr>
      <w:t xml:space="preserve"> </w:t>
    </w:r>
    <w:r>
      <w:rPr>
        <w:rFonts w:ascii="Angsana New" w:hAnsi="Angsana New" w:cs="Angsana New" w:hint="cs"/>
        <w:bCs/>
        <w:sz w:val="30"/>
        <w:szCs w:val="30"/>
        <w:cs/>
        <w:lang w:bidi="th-TH"/>
      </w:rPr>
      <w:t>กันยายน</w:t>
    </w:r>
    <w:r w:rsidRPr="00F55BAA">
      <w:rPr>
        <w:rFonts w:ascii="Angsana New" w:hAnsi="Angsana New" w:cs="Angsana New"/>
        <w:bCs/>
        <w:sz w:val="30"/>
        <w:szCs w:val="30"/>
        <w:cs/>
        <w:lang w:bidi="th-TH"/>
      </w:rPr>
      <w:t xml:space="preserve"> </w:t>
    </w:r>
    <w:r w:rsidRPr="00913FE7">
      <w:rPr>
        <w:rFonts w:ascii="Angsana New" w:hAnsi="Angsana New" w:cs="Angsana New"/>
        <w:bCs/>
        <w:sz w:val="30"/>
        <w:szCs w:val="30"/>
        <w:lang w:val="en-US" w:bidi="th-TH"/>
      </w:rPr>
      <w:t>2563</w:t>
    </w:r>
    <w:r w:rsidRPr="00F55BAA">
      <w:rPr>
        <w:rFonts w:ascii="Angsana New" w:hAnsi="Angsana New" w:cs="Angsana New"/>
        <w:bCs/>
        <w:sz w:val="30"/>
        <w:szCs w:val="30"/>
        <w:lang w:bidi="th-TH"/>
      </w:rPr>
      <w:t xml:space="preserve"> (</w:t>
    </w:r>
    <w:r w:rsidRPr="00F55BAA">
      <w:rPr>
        <w:rFonts w:ascii="Angsana New" w:hAnsi="Angsana New" w:cs="Angsana New"/>
        <w:bCs/>
        <w:sz w:val="30"/>
        <w:szCs w:val="30"/>
        <w:cs/>
        <w:lang w:bidi="th-TH"/>
      </w:rPr>
      <w:t>ไม่ได้ตรวจสอบ</w:t>
    </w:r>
    <w:r w:rsidRPr="00F55BAA">
      <w:rPr>
        <w:rFonts w:ascii="Angsana New" w:hAnsi="Angsana New" w:cs="Angsana New"/>
        <w:bCs/>
        <w:sz w:val="30"/>
        <w:szCs w:val="30"/>
        <w:lang w:val="en-US" w:bidi="th-TH"/>
      </w:rPr>
      <w:t>)</w:t>
    </w:r>
  </w:p>
  <w:p w14:paraId="2EAED60C" w14:textId="77777777" w:rsidR="003C3C32" w:rsidRPr="00410770" w:rsidRDefault="003C3C3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FCB13FD"/>
    <w:multiLevelType w:val="hybridMultilevel"/>
    <w:tmpl w:val="2886F936"/>
    <w:name w:val="KIDS"/>
    <w:lvl w:ilvl="0" w:tplc="7BB8D692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47263C93"/>
    <w:multiLevelType w:val="multilevel"/>
    <w:tmpl w:val="CC3CBDEC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5A0E4436"/>
    <w:lvl w:ilvl="0" w:tplc="23CA51C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79EE19A8"/>
    <w:lvl w:ilvl="0" w:tplc="A7F6F8E6">
      <w:start w:val="2"/>
      <w:numFmt w:val="bullet"/>
      <w:lvlText w:val="-"/>
      <w:lvlJc w:val="left"/>
      <w:pPr>
        <w:ind w:left="4410" w:hanging="360"/>
      </w:pPr>
      <w:rPr>
        <w:rFonts w:asciiTheme="majorBidi" w:eastAsiaTheme="minorHAnsi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5"/>
  </w:num>
  <w:num w:numId="6">
    <w:abstractNumId w:val="14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13"/>
  </w:num>
  <w:num w:numId="12">
    <w:abstractNumId w:val="3"/>
  </w:num>
  <w:num w:numId="13">
    <w:abstractNumId w:val="8"/>
  </w:num>
  <w:num w:numId="14">
    <w:abstractNumId w:val="12"/>
  </w:num>
  <w:num w:numId="15">
    <w:abstractNumId w:val="6"/>
  </w:num>
  <w:num w:numId="16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5A1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4FD1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1D70"/>
    <w:rsid w:val="00012DCE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6B8"/>
    <w:rsid w:val="000159E2"/>
    <w:rsid w:val="00015C52"/>
    <w:rsid w:val="000160A4"/>
    <w:rsid w:val="000167EF"/>
    <w:rsid w:val="00016879"/>
    <w:rsid w:val="00016E14"/>
    <w:rsid w:val="0001722F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D01"/>
    <w:rsid w:val="00031F4C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CF"/>
    <w:rsid w:val="00042B99"/>
    <w:rsid w:val="00042CE9"/>
    <w:rsid w:val="00042F74"/>
    <w:rsid w:val="00042F8B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736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4A"/>
    <w:rsid w:val="000649C8"/>
    <w:rsid w:val="00064DF1"/>
    <w:rsid w:val="00065008"/>
    <w:rsid w:val="00065061"/>
    <w:rsid w:val="0006537A"/>
    <w:rsid w:val="000654B1"/>
    <w:rsid w:val="00065604"/>
    <w:rsid w:val="000656C3"/>
    <w:rsid w:val="00065C3F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74B"/>
    <w:rsid w:val="00067A68"/>
    <w:rsid w:val="00067BEB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B7"/>
    <w:rsid w:val="000900D2"/>
    <w:rsid w:val="000901E2"/>
    <w:rsid w:val="000902EE"/>
    <w:rsid w:val="000904B7"/>
    <w:rsid w:val="00090737"/>
    <w:rsid w:val="00090A18"/>
    <w:rsid w:val="00090C30"/>
    <w:rsid w:val="00090EBA"/>
    <w:rsid w:val="00090F48"/>
    <w:rsid w:val="000911C3"/>
    <w:rsid w:val="000913A0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C51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296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553"/>
    <w:rsid w:val="000A476D"/>
    <w:rsid w:val="000A4996"/>
    <w:rsid w:val="000A4B0B"/>
    <w:rsid w:val="000A4C2E"/>
    <w:rsid w:val="000A4C7F"/>
    <w:rsid w:val="000A4D19"/>
    <w:rsid w:val="000A534B"/>
    <w:rsid w:val="000A5401"/>
    <w:rsid w:val="000A6262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315F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89B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1E32"/>
    <w:rsid w:val="000C2074"/>
    <w:rsid w:val="000C21DB"/>
    <w:rsid w:val="000C2252"/>
    <w:rsid w:val="000C25AF"/>
    <w:rsid w:val="000C2B77"/>
    <w:rsid w:val="000C2DF8"/>
    <w:rsid w:val="000C3273"/>
    <w:rsid w:val="000C3693"/>
    <w:rsid w:val="000C38FA"/>
    <w:rsid w:val="000C3CF9"/>
    <w:rsid w:val="000C3DA0"/>
    <w:rsid w:val="000C3ED8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848"/>
    <w:rsid w:val="000C698D"/>
    <w:rsid w:val="000C6AB3"/>
    <w:rsid w:val="000C6B3B"/>
    <w:rsid w:val="000C6DDD"/>
    <w:rsid w:val="000C6F4D"/>
    <w:rsid w:val="000C7237"/>
    <w:rsid w:val="000C7A7F"/>
    <w:rsid w:val="000C7C98"/>
    <w:rsid w:val="000D01FE"/>
    <w:rsid w:val="000D041B"/>
    <w:rsid w:val="000D0562"/>
    <w:rsid w:val="000D0688"/>
    <w:rsid w:val="000D08FD"/>
    <w:rsid w:val="000D0A7A"/>
    <w:rsid w:val="000D0AE2"/>
    <w:rsid w:val="000D0CDC"/>
    <w:rsid w:val="000D0FED"/>
    <w:rsid w:val="000D165D"/>
    <w:rsid w:val="000D16F5"/>
    <w:rsid w:val="000D17C3"/>
    <w:rsid w:val="000D1837"/>
    <w:rsid w:val="000D1929"/>
    <w:rsid w:val="000D1947"/>
    <w:rsid w:val="000D1979"/>
    <w:rsid w:val="000D1F12"/>
    <w:rsid w:val="000D2246"/>
    <w:rsid w:val="000D2500"/>
    <w:rsid w:val="000D262E"/>
    <w:rsid w:val="000D2812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A67"/>
    <w:rsid w:val="000D6FB3"/>
    <w:rsid w:val="000D7072"/>
    <w:rsid w:val="000D71CC"/>
    <w:rsid w:val="000D7FE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07"/>
    <w:rsid w:val="000E3890"/>
    <w:rsid w:val="000E39D3"/>
    <w:rsid w:val="000E3CFF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9B5"/>
    <w:rsid w:val="000F6169"/>
    <w:rsid w:val="000F61C6"/>
    <w:rsid w:val="000F6231"/>
    <w:rsid w:val="000F65F5"/>
    <w:rsid w:val="000F6739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B0A"/>
    <w:rsid w:val="00133FEA"/>
    <w:rsid w:val="00134349"/>
    <w:rsid w:val="001346D4"/>
    <w:rsid w:val="00134B38"/>
    <w:rsid w:val="00134D5F"/>
    <w:rsid w:val="00134D84"/>
    <w:rsid w:val="00135009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96D"/>
    <w:rsid w:val="001379AA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9E1"/>
    <w:rsid w:val="00142A43"/>
    <w:rsid w:val="00142B35"/>
    <w:rsid w:val="00142B62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E8"/>
    <w:rsid w:val="0014774F"/>
    <w:rsid w:val="001478A7"/>
    <w:rsid w:val="00150273"/>
    <w:rsid w:val="0015060B"/>
    <w:rsid w:val="001508F8"/>
    <w:rsid w:val="00150AC4"/>
    <w:rsid w:val="00150DDB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6CB"/>
    <w:rsid w:val="00153A70"/>
    <w:rsid w:val="00153B37"/>
    <w:rsid w:val="00153B4E"/>
    <w:rsid w:val="00153B92"/>
    <w:rsid w:val="00153E26"/>
    <w:rsid w:val="00153FFB"/>
    <w:rsid w:val="001544E3"/>
    <w:rsid w:val="0015451C"/>
    <w:rsid w:val="00154523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1720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760F"/>
    <w:rsid w:val="00167728"/>
    <w:rsid w:val="00167EB5"/>
    <w:rsid w:val="00170371"/>
    <w:rsid w:val="00170380"/>
    <w:rsid w:val="00170451"/>
    <w:rsid w:val="0017045E"/>
    <w:rsid w:val="001704F4"/>
    <w:rsid w:val="00170693"/>
    <w:rsid w:val="001708FA"/>
    <w:rsid w:val="00170C04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659"/>
    <w:rsid w:val="00173786"/>
    <w:rsid w:val="0017398C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6E8"/>
    <w:rsid w:val="001818DA"/>
    <w:rsid w:val="00181B12"/>
    <w:rsid w:val="00181B8C"/>
    <w:rsid w:val="00181D49"/>
    <w:rsid w:val="001821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1564"/>
    <w:rsid w:val="00191940"/>
    <w:rsid w:val="0019198D"/>
    <w:rsid w:val="00191B7A"/>
    <w:rsid w:val="001921AD"/>
    <w:rsid w:val="001921AF"/>
    <w:rsid w:val="00192F3E"/>
    <w:rsid w:val="00193035"/>
    <w:rsid w:val="001934E2"/>
    <w:rsid w:val="00193725"/>
    <w:rsid w:val="0019394E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A8A"/>
    <w:rsid w:val="00197C94"/>
    <w:rsid w:val="00197E2D"/>
    <w:rsid w:val="00197EE5"/>
    <w:rsid w:val="001A0493"/>
    <w:rsid w:val="001A06E4"/>
    <w:rsid w:val="001A0990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3281"/>
    <w:rsid w:val="001A35BC"/>
    <w:rsid w:val="001A442F"/>
    <w:rsid w:val="001A4630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4F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401C"/>
    <w:rsid w:val="001B4233"/>
    <w:rsid w:val="001B49E6"/>
    <w:rsid w:val="001B4F5D"/>
    <w:rsid w:val="001B4F5E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3B6"/>
    <w:rsid w:val="001C246C"/>
    <w:rsid w:val="001C28A3"/>
    <w:rsid w:val="001C2FF9"/>
    <w:rsid w:val="001C330C"/>
    <w:rsid w:val="001C351A"/>
    <w:rsid w:val="001C35E0"/>
    <w:rsid w:val="001C367A"/>
    <w:rsid w:val="001C3779"/>
    <w:rsid w:val="001C3B09"/>
    <w:rsid w:val="001C3C91"/>
    <w:rsid w:val="001C4325"/>
    <w:rsid w:val="001C4995"/>
    <w:rsid w:val="001C4A99"/>
    <w:rsid w:val="001C50F2"/>
    <w:rsid w:val="001C5927"/>
    <w:rsid w:val="001C5939"/>
    <w:rsid w:val="001C5DA8"/>
    <w:rsid w:val="001C615F"/>
    <w:rsid w:val="001C619F"/>
    <w:rsid w:val="001C65F2"/>
    <w:rsid w:val="001C6788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207"/>
    <w:rsid w:val="001D2824"/>
    <w:rsid w:val="001D2C80"/>
    <w:rsid w:val="001D2FEC"/>
    <w:rsid w:val="001D35BC"/>
    <w:rsid w:val="001D38AB"/>
    <w:rsid w:val="001D3DA4"/>
    <w:rsid w:val="001D3DFA"/>
    <w:rsid w:val="001D4174"/>
    <w:rsid w:val="001D4460"/>
    <w:rsid w:val="001D522E"/>
    <w:rsid w:val="001D5645"/>
    <w:rsid w:val="001D5D99"/>
    <w:rsid w:val="001D65E4"/>
    <w:rsid w:val="001D6DBC"/>
    <w:rsid w:val="001D6F41"/>
    <w:rsid w:val="001D71A8"/>
    <w:rsid w:val="001D73E2"/>
    <w:rsid w:val="001D792D"/>
    <w:rsid w:val="001D7DA1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C56"/>
    <w:rsid w:val="001E4FB5"/>
    <w:rsid w:val="001E5203"/>
    <w:rsid w:val="001E528E"/>
    <w:rsid w:val="001E539D"/>
    <w:rsid w:val="001E56F2"/>
    <w:rsid w:val="001E6380"/>
    <w:rsid w:val="001E656B"/>
    <w:rsid w:val="001E6CDC"/>
    <w:rsid w:val="001E6F38"/>
    <w:rsid w:val="001E7058"/>
    <w:rsid w:val="001E7168"/>
    <w:rsid w:val="001E76FA"/>
    <w:rsid w:val="001E7747"/>
    <w:rsid w:val="001E7A88"/>
    <w:rsid w:val="001E7EF6"/>
    <w:rsid w:val="001E7EF8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736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CE6"/>
    <w:rsid w:val="00204E6B"/>
    <w:rsid w:val="00204E7A"/>
    <w:rsid w:val="00204EA3"/>
    <w:rsid w:val="00204F5D"/>
    <w:rsid w:val="0020518E"/>
    <w:rsid w:val="0020590F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1C93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65D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9B0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6F1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E8E"/>
    <w:rsid w:val="00233F08"/>
    <w:rsid w:val="00234014"/>
    <w:rsid w:val="0023412E"/>
    <w:rsid w:val="00234B12"/>
    <w:rsid w:val="0023559E"/>
    <w:rsid w:val="002359D4"/>
    <w:rsid w:val="00236096"/>
    <w:rsid w:val="0023687A"/>
    <w:rsid w:val="00236EFF"/>
    <w:rsid w:val="00236F74"/>
    <w:rsid w:val="00237122"/>
    <w:rsid w:val="00237317"/>
    <w:rsid w:val="002374A7"/>
    <w:rsid w:val="00237580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1FE1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3EC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3A9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9A9"/>
    <w:rsid w:val="00266CF3"/>
    <w:rsid w:val="00267877"/>
    <w:rsid w:val="00267B76"/>
    <w:rsid w:val="002700DB"/>
    <w:rsid w:val="002701B3"/>
    <w:rsid w:val="00270429"/>
    <w:rsid w:val="002706A5"/>
    <w:rsid w:val="00270C49"/>
    <w:rsid w:val="00270E9F"/>
    <w:rsid w:val="00270F60"/>
    <w:rsid w:val="0027107E"/>
    <w:rsid w:val="00271216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171"/>
    <w:rsid w:val="00287416"/>
    <w:rsid w:val="0028799B"/>
    <w:rsid w:val="00287BD2"/>
    <w:rsid w:val="00287FD5"/>
    <w:rsid w:val="002900A6"/>
    <w:rsid w:val="002900E7"/>
    <w:rsid w:val="002904B9"/>
    <w:rsid w:val="002907CC"/>
    <w:rsid w:val="00290A7F"/>
    <w:rsid w:val="002917D4"/>
    <w:rsid w:val="002917DD"/>
    <w:rsid w:val="0029199E"/>
    <w:rsid w:val="00291A03"/>
    <w:rsid w:val="00291C04"/>
    <w:rsid w:val="00291D68"/>
    <w:rsid w:val="00291FC2"/>
    <w:rsid w:val="0029204D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495"/>
    <w:rsid w:val="002A495F"/>
    <w:rsid w:val="002A4B3E"/>
    <w:rsid w:val="002A4C02"/>
    <w:rsid w:val="002A5647"/>
    <w:rsid w:val="002A571E"/>
    <w:rsid w:val="002A58E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2A9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E97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E74"/>
    <w:rsid w:val="002C0EED"/>
    <w:rsid w:val="002C155B"/>
    <w:rsid w:val="002C17F3"/>
    <w:rsid w:val="002C22BA"/>
    <w:rsid w:val="002C23D0"/>
    <w:rsid w:val="002C23F0"/>
    <w:rsid w:val="002C25B7"/>
    <w:rsid w:val="002C25C9"/>
    <w:rsid w:val="002C26CC"/>
    <w:rsid w:val="002C284C"/>
    <w:rsid w:val="002C2921"/>
    <w:rsid w:val="002C2954"/>
    <w:rsid w:val="002C36F6"/>
    <w:rsid w:val="002C3C07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657C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979"/>
    <w:rsid w:val="002D304C"/>
    <w:rsid w:val="002D3165"/>
    <w:rsid w:val="002D3166"/>
    <w:rsid w:val="002D369B"/>
    <w:rsid w:val="002D40E4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5EAA"/>
    <w:rsid w:val="002D60EF"/>
    <w:rsid w:val="002D65D8"/>
    <w:rsid w:val="002D67C0"/>
    <w:rsid w:val="002D68C2"/>
    <w:rsid w:val="002D68ED"/>
    <w:rsid w:val="002D6D42"/>
    <w:rsid w:val="002D7384"/>
    <w:rsid w:val="002D74C4"/>
    <w:rsid w:val="002D7A15"/>
    <w:rsid w:val="002D7FA1"/>
    <w:rsid w:val="002E00A6"/>
    <w:rsid w:val="002E0128"/>
    <w:rsid w:val="002E02A1"/>
    <w:rsid w:val="002E07B3"/>
    <w:rsid w:val="002E095A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988"/>
    <w:rsid w:val="002E1C15"/>
    <w:rsid w:val="002E22BF"/>
    <w:rsid w:val="002E2783"/>
    <w:rsid w:val="002E29CF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5D"/>
    <w:rsid w:val="002E6F62"/>
    <w:rsid w:val="002E729E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775"/>
    <w:rsid w:val="002F17A5"/>
    <w:rsid w:val="002F182A"/>
    <w:rsid w:val="002F1907"/>
    <w:rsid w:val="002F1A0B"/>
    <w:rsid w:val="002F1CBD"/>
    <w:rsid w:val="002F1CCE"/>
    <w:rsid w:val="002F1D40"/>
    <w:rsid w:val="002F1F54"/>
    <w:rsid w:val="002F22BB"/>
    <w:rsid w:val="002F2E86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8A1"/>
    <w:rsid w:val="002F7E44"/>
    <w:rsid w:val="002F7E78"/>
    <w:rsid w:val="002F7EA5"/>
    <w:rsid w:val="00300750"/>
    <w:rsid w:val="0030077F"/>
    <w:rsid w:val="00300904"/>
    <w:rsid w:val="00300CAF"/>
    <w:rsid w:val="00300E71"/>
    <w:rsid w:val="0030174B"/>
    <w:rsid w:val="00301750"/>
    <w:rsid w:val="0030199D"/>
    <w:rsid w:val="00301AAC"/>
    <w:rsid w:val="00301C87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98E"/>
    <w:rsid w:val="00306DA0"/>
    <w:rsid w:val="00306EFB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F22"/>
    <w:rsid w:val="00312238"/>
    <w:rsid w:val="003125CC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75"/>
    <w:rsid w:val="003147B4"/>
    <w:rsid w:val="003148A4"/>
    <w:rsid w:val="00314A06"/>
    <w:rsid w:val="00314B8A"/>
    <w:rsid w:val="00315189"/>
    <w:rsid w:val="00315A48"/>
    <w:rsid w:val="003161E3"/>
    <w:rsid w:val="003166A7"/>
    <w:rsid w:val="003166CD"/>
    <w:rsid w:val="00316A40"/>
    <w:rsid w:val="00316C71"/>
    <w:rsid w:val="00316DC3"/>
    <w:rsid w:val="003177CF"/>
    <w:rsid w:val="00317C3A"/>
    <w:rsid w:val="00317D07"/>
    <w:rsid w:val="00317E7E"/>
    <w:rsid w:val="003203C5"/>
    <w:rsid w:val="0032044C"/>
    <w:rsid w:val="0032051F"/>
    <w:rsid w:val="00320792"/>
    <w:rsid w:val="0032083B"/>
    <w:rsid w:val="003209F0"/>
    <w:rsid w:val="00321924"/>
    <w:rsid w:val="00321AF7"/>
    <w:rsid w:val="00322774"/>
    <w:rsid w:val="0032287A"/>
    <w:rsid w:val="003228CC"/>
    <w:rsid w:val="00322CC6"/>
    <w:rsid w:val="003230CE"/>
    <w:rsid w:val="00323554"/>
    <w:rsid w:val="0032361C"/>
    <w:rsid w:val="00324055"/>
    <w:rsid w:val="00324243"/>
    <w:rsid w:val="00324478"/>
    <w:rsid w:val="003245D6"/>
    <w:rsid w:val="00324AC9"/>
    <w:rsid w:val="00324B0E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467"/>
    <w:rsid w:val="003267BF"/>
    <w:rsid w:val="00326801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2313"/>
    <w:rsid w:val="0033276F"/>
    <w:rsid w:val="00332962"/>
    <w:rsid w:val="00332A97"/>
    <w:rsid w:val="00332D2E"/>
    <w:rsid w:val="00333482"/>
    <w:rsid w:val="00333CEF"/>
    <w:rsid w:val="00333E34"/>
    <w:rsid w:val="00333EC8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3D87"/>
    <w:rsid w:val="00344210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7FE"/>
    <w:rsid w:val="00360B28"/>
    <w:rsid w:val="00360CFD"/>
    <w:rsid w:val="003610A2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8F1"/>
    <w:rsid w:val="00365C7A"/>
    <w:rsid w:val="00365C86"/>
    <w:rsid w:val="00365F41"/>
    <w:rsid w:val="00366510"/>
    <w:rsid w:val="00366598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969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861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1C3B"/>
    <w:rsid w:val="00382179"/>
    <w:rsid w:val="003821E0"/>
    <w:rsid w:val="00382906"/>
    <w:rsid w:val="00382C43"/>
    <w:rsid w:val="003830F0"/>
    <w:rsid w:val="00383184"/>
    <w:rsid w:val="00383390"/>
    <w:rsid w:val="00383858"/>
    <w:rsid w:val="00383A98"/>
    <w:rsid w:val="00383BF7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5FB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0AE"/>
    <w:rsid w:val="00394291"/>
    <w:rsid w:val="0039456C"/>
    <w:rsid w:val="00394C1B"/>
    <w:rsid w:val="00394C4C"/>
    <w:rsid w:val="0039558C"/>
    <w:rsid w:val="003955B1"/>
    <w:rsid w:val="003959E1"/>
    <w:rsid w:val="00395D09"/>
    <w:rsid w:val="00396074"/>
    <w:rsid w:val="0039626A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2FF7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8FD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4E2"/>
    <w:rsid w:val="003C37B1"/>
    <w:rsid w:val="003C39D9"/>
    <w:rsid w:val="003C3AA1"/>
    <w:rsid w:val="003C3C32"/>
    <w:rsid w:val="003C3DF1"/>
    <w:rsid w:val="003C414D"/>
    <w:rsid w:val="003C567D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7F1"/>
    <w:rsid w:val="003D08E1"/>
    <w:rsid w:val="003D0DA6"/>
    <w:rsid w:val="003D166E"/>
    <w:rsid w:val="003D1AF0"/>
    <w:rsid w:val="003D1B7E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9B8"/>
    <w:rsid w:val="003D5B91"/>
    <w:rsid w:val="003D5F01"/>
    <w:rsid w:val="003D6828"/>
    <w:rsid w:val="003D6BA4"/>
    <w:rsid w:val="003D77F5"/>
    <w:rsid w:val="003D78FA"/>
    <w:rsid w:val="003D79DF"/>
    <w:rsid w:val="003D7C96"/>
    <w:rsid w:val="003E00F9"/>
    <w:rsid w:val="003E0BCC"/>
    <w:rsid w:val="003E0FB3"/>
    <w:rsid w:val="003E10D2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3222"/>
    <w:rsid w:val="003E3602"/>
    <w:rsid w:val="003E3873"/>
    <w:rsid w:val="003E4295"/>
    <w:rsid w:val="003E44C3"/>
    <w:rsid w:val="003E45EC"/>
    <w:rsid w:val="003E4800"/>
    <w:rsid w:val="003E5C63"/>
    <w:rsid w:val="003E5CA4"/>
    <w:rsid w:val="003E5D73"/>
    <w:rsid w:val="003E63A3"/>
    <w:rsid w:val="003E6709"/>
    <w:rsid w:val="003E67CA"/>
    <w:rsid w:val="003E6A17"/>
    <w:rsid w:val="003E6A5C"/>
    <w:rsid w:val="003E6B9F"/>
    <w:rsid w:val="003E6D58"/>
    <w:rsid w:val="003E71ED"/>
    <w:rsid w:val="003E7613"/>
    <w:rsid w:val="003E7D98"/>
    <w:rsid w:val="003F0524"/>
    <w:rsid w:val="003F06E0"/>
    <w:rsid w:val="003F0C1C"/>
    <w:rsid w:val="003F0CE8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9F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4E49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10770"/>
    <w:rsid w:val="0041089C"/>
    <w:rsid w:val="00410966"/>
    <w:rsid w:val="00410E02"/>
    <w:rsid w:val="0041106F"/>
    <w:rsid w:val="00411269"/>
    <w:rsid w:val="004119BC"/>
    <w:rsid w:val="00411EF3"/>
    <w:rsid w:val="004123F4"/>
    <w:rsid w:val="00412542"/>
    <w:rsid w:val="00412856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41C"/>
    <w:rsid w:val="004156EF"/>
    <w:rsid w:val="00415BA7"/>
    <w:rsid w:val="00415DFA"/>
    <w:rsid w:val="00415E1A"/>
    <w:rsid w:val="00415E3E"/>
    <w:rsid w:val="00416029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36E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3E04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360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792"/>
    <w:rsid w:val="00433893"/>
    <w:rsid w:val="00433BD3"/>
    <w:rsid w:val="00433D45"/>
    <w:rsid w:val="00433E84"/>
    <w:rsid w:val="0043416E"/>
    <w:rsid w:val="00434231"/>
    <w:rsid w:val="004342D5"/>
    <w:rsid w:val="0043508A"/>
    <w:rsid w:val="004350AE"/>
    <w:rsid w:val="0043526D"/>
    <w:rsid w:val="00435B44"/>
    <w:rsid w:val="00435C4D"/>
    <w:rsid w:val="00435DC0"/>
    <w:rsid w:val="00436BA2"/>
    <w:rsid w:val="00436E1F"/>
    <w:rsid w:val="0043728C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880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1B"/>
    <w:rsid w:val="00461041"/>
    <w:rsid w:val="00461586"/>
    <w:rsid w:val="00461869"/>
    <w:rsid w:val="004619D1"/>
    <w:rsid w:val="00462322"/>
    <w:rsid w:val="0046260A"/>
    <w:rsid w:val="00462970"/>
    <w:rsid w:val="00462A1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59"/>
    <w:rsid w:val="004661CA"/>
    <w:rsid w:val="004661DB"/>
    <w:rsid w:val="004664B3"/>
    <w:rsid w:val="00466578"/>
    <w:rsid w:val="00466B47"/>
    <w:rsid w:val="00466E04"/>
    <w:rsid w:val="0046758B"/>
    <w:rsid w:val="00467A16"/>
    <w:rsid w:val="00467CF1"/>
    <w:rsid w:val="00467D5D"/>
    <w:rsid w:val="0047042B"/>
    <w:rsid w:val="00470444"/>
    <w:rsid w:val="004706BF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2E9E"/>
    <w:rsid w:val="00473663"/>
    <w:rsid w:val="0047386D"/>
    <w:rsid w:val="00473AF2"/>
    <w:rsid w:val="0047402E"/>
    <w:rsid w:val="004740BC"/>
    <w:rsid w:val="004745E7"/>
    <w:rsid w:val="00474634"/>
    <w:rsid w:val="00474A28"/>
    <w:rsid w:val="00475357"/>
    <w:rsid w:val="004758D4"/>
    <w:rsid w:val="00476322"/>
    <w:rsid w:val="004764BA"/>
    <w:rsid w:val="00476655"/>
    <w:rsid w:val="00476DBD"/>
    <w:rsid w:val="0047777E"/>
    <w:rsid w:val="00477904"/>
    <w:rsid w:val="00480171"/>
    <w:rsid w:val="0048057C"/>
    <w:rsid w:val="00480DC5"/>
    <w:rsid w:val="00480F35"/>
    <w:rsid w:val="0048106D"/>
    <w:rsid w:val="0048140E"/>
    <w:rsid w:val="00481741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A80"/>
    <w:rsid w:val="00483CAD"/>
    <w:rsid w:val="004850EE"/>
    <w:rsid w:val="004852E8"/>
    <w:rsid w:val="00485432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EEC"/>
    <w:rsid w:val="00493FE9"/>
    <w:rsid w:val="0049427C"/>
    <w:rsid w:val="00494348"/>
    <w:rsid w:val="00494961"/>
    <w:rsid w:val="00495132"/>
    <w:rsid w:val="004952F4"/>
    <w:rsid w:val="00495765"/>
    <w:rsid w:val="0049602D"/>
    <w:rsid w:val="0049688E"/>
    <w:rsid w:val="00496B61"/>
    <w:rsid w:val="00497162"/>
    <w:rsid w:val="0049732C"/>
    <w:rsid w:val="004973AE"/>
    <w:rsid w:val="004975CC"/>
    <w:rsid w:val="00497E7B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51B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03B"/>
    <w:rsid w:val="004A7103"/>
    <w:rsid w:val="004A718C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6184"/>
    <w:rsid w:val="004C6642"/>
    <w:rsid w:val="004C6A57"/>
    <w:rsid w:val="004C7020"/>
    <w:rsid w:val="004C751E"/>
    <w:rsid w:val="004D01C2"/>
    <w:rsid w:val="004D0255"/>
    <w:rsid w:val="004D051D"/>
    <w:rsid w:val="004D07F5"/>
    <w:rsid w:val="004D0D96"/>
    <w:rsid w:val="004D116E"/>
    <w:rsid w:val="004D1385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893"/>
    <w:rsid w:val="004D7A1D"/>
    <w:rsid w:val="004D7A58"/>
    <w:rsid w:val="004D7CC1"/>
    <w:rsid w:val="004D7F6C"/>
    <w:rsid w:val="004E0271"/>
    <w:rsid w:val="004E04DA"/>
    <w:rsid w:val="004E085B"/>
    <w:rsid w:val="004E095C"/>
    <w:rsid w:val="004E0BCD"/>
    <w:rsid w:val="004E0CBC"/>
    <w:rsid w:val="004E1521"/>
    <w:rsid w:val="004E1F7D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E7CC2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C4"/>
    <w:rsid w:val="00500768"/>
    <w:rsid w:val="00500937"/>
    <w:rsid w:val="00500B7F"/>
    <w:rsid w:val="00500C77"/>
    <w:rsid w:val="00500F1C"/>
    <w:rsid w:val="00501027"/>
    <w:rsid w:val="0050129F"/>
    <w:rsid w:val="00501565"/>
    <w:rsid w:val="005015EB"/>
    <w:rsid w:val="0050197D"/>
    <w:rsid w:val="005019BB"/>
    <w:rsid w:val="00501C87"/>
    <w:rsid w:val="00501E1C"/>
    <w:rsid w:val="00501ED5"/>
    <w:rsid w:val="00502195"/>
    <w:rsid w:val="00502265"/>
    <w:rsid w:val="00502542"/>
    <w:rsid w:val="00502850"/>
    <w:rsid w:val="0050290E"/>
    <w:rsid w:val="00502A9C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55"/>
    <w:rsid w:val="00504DC5"/>
    <w:rsid w:val="00504DF9"/>
    <w:rsid w:val="005053F1"/>
    <w:rsid w:val="0050546F"/>
    <w:rsid w:val="0050583B"/>
    <w:rsid w:val="00505869"/>
    <w:rsid w:val="00505872"/>
    <w:rsid w:val="00506248"/>
    <w:rsid w:val="0050643C"/>
    <w:rsid w:val="00506504"/>
    <w:rsid w:val="005070F2"/>
    <w:rsid w:val="005072AA"/>
    <w:rsid w:val="0050744D"/>
    <w:rsid w:val="00507CE0"/>
    <w:rsid w:val="0051012E"/>
    <w:rsid w:val="00510272"/>
    <w:rsid w:val="00510665"/>
    <w:rsid w:val="00510CCA"/>
    <w:rsid w:val="00510E28"/>
    <w:rsid w:val="00510EA5"/>
    <w:rsid w:val="00511019"/>
    <w:rsid w:val="0051161C"/>
    <w:rsid w:val="00511CF3"/>
    <w:rsid w:val="00511F35"/>
    <w:rsid w:val="005127E5"/>
    <w:rsid w:val="0051291B"/>
    <w:rsid w:val="00512BB5"/>
    <w:rsid w:val="00512F27"/>
    <w:rsid w:val="00512FE9"/>
    <w:rsid w:val="00512FED"/>
    <w:rsid w:val="00513618"/>
    <w:rsid w:val="00513669"/>
    <w:rsid w:val="00513F65"/>
    <w:rsid w:val="00514152"/>
    <w:rsid w:val="0051421C"/>
    <w:rsid w:val="00514AF2"/>
    <w:rsid w:val="0051524F"/>
    <w:rsid w:val="00515595"/>
    <w:rsid w:val="00515A9C"/>
    <w:rsid w:val="00516892"/>
    <w:rsid w:val="00516A16"/>
    <w:rsid w:val="00516DAB"/>
    <w:rsid w:val="00516EF2"/>
    <w:rsid w:val="005170FF"/>
    <w:rsid w:val="00517106"/>
    <w:rsid w:val="005171A5"/>
    <w:rsid w:val="00517632"/>
    <w:rsid w:val="00517A12"/>
    <w:rsid w:val="00517E25"/>
    <w:rsid w:val="00517F20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27FB7"/>
    <w:rsid w:val="005302FF"/>
    <w:rsid w:val="00530411"/>
    <w:rsid w:val="0053088F"/>
    <w:rsid w:val="00530BAE"/>
    <w:rsid w:val="00530DC1"/>
    <w:rsid w:val="00530FAC"/>
    <w:rsid w:val="005314B3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9D4"/>
    <w:rsid w:val="00535CFF"/>
    <w:rsid w:val="00535DB6"/>
    <w:rsid w:val="0053619C"/>
    <w:rsid w:val="005364D1"/>
    <w:rsid w:val="00536604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903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5EB6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B2A"/>
    <w:rsid w:val="00550B8A"/>
    <w:rsid w:val="00550C5E"/>
    <w:rsid w:val="00551248"/>
    <w:rsid w:val="00551353"/>
    <w:rsid w:val="00551686"/>
    <w:rsid w:val="00551C78"/>
    <w:rsid w:val="00551FB4"/>
    <w:rsid w:val="00552099"/>
    <w:rsid w:val="005526C1"/>
    <w:rsid w:val="005528DF"/>
    <w:rsid w:val="00552C6E"/>
    <w:rsid w:val="005530FC"/>
    <w:rsid w:val="0055337A"/>
    <w:rsid w:val="00553C9D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D07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729"/>
    <w:rsid w:val="00562944"/>
    <w:rsid w:val="00562A22"/>
    <w:rsid w:val="0056326D"/>
    <w:rsid w:val="005633C0"/>
    <w:rsid w:val="005635C5"/>
    <w:rsid w:val="005638F4"/>
    <w:rsid w:val="00563BDC"/>
    <w:rsid w:val="00563FD0"/>
    <w:rsid w:val="00564041"/>
    <w:rsid w:val="005642BC"/>
    <w:rsid w:val="005643F2"/>
    <w:rsid w:val="0056454E"/>
    <w:rsid w:val="005645E4"/>
    <w:rsid w:val="00564934"/>
    <w:rsid w:val="00564985"/>
    <w:rsid w:val="00564AE0"/>
    <w:rsid w:val="005654C0"/>
    <w:rsid w:val="0056581F"/>
    <w:rsid w:val="005662B9"/>
    <w:rsid w:val="0056643C"/>
    <w:rsid w:val="00566DA0"/>
    <w:rsid w:val="00567442"/>
    <w:rsid w:val="00567C81"/>
    <w:rsid w:val="00570159"/>
    <w:rsid w:val="00570BBB"/>
    <w:rsid w:val="00570DF9"/>
    <w:rsid w:val="00570E22"/>
    <w:rsid w:val="0057161B"/>
    <w:rsid w:val="00571D76"/>
    <w:rsid w:val="00571D9F"/>
    <w:rsid w:val="00571EE0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70D"/>
    <w:rsid w:val="00573AC4"/>
    <w:rsid w:val="00573F6D"/>
    <w:rsid w:val="0057416F"/>
    <w:rsid w:val="005745EA"/>
    <w:rsid w:val="00574611"/>
    <w:rsid w:val="005746CA"/>
    <w:rsid w:val="00574A0F"/>
    <w:rsid w:val="00574C82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389"/>
    <w:rsid w:val="00585772"/>
    <w:rsid w:val="00585A2B"/>
    <w:rsid w:val="00585AED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0F6F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645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A9C"/>
    <w:rsid w:val="00596CA5"/>
    <w:rsid w:val="00596D27"/>
    <w:rsid w:val="00597128"/>
    <w:rsid w:val="005978E5"/>
    <w:rsid w:val="00597D00"/>
    <w:rsid w:val="00597F53"/>
    <w:rsid w:val="005A0990"/>
    <w:rsid w:val="005A1437"/>
    <w:rsid w:val="005A14AB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01"/>
    <w:rsid w:val="005A6414"/>
    <w:rsid w:val="005A65AF"/>
    <w:rsid w:val="005A662A"/>
    <w:rsid w:val="005A6C9D"/>
    <w:rsid w:val="005A7400"/>
    <w:rsid w:val="005A7402"/>
    <w:rsid w:val="005A7500"/>
    <w:rsid w:val="005A76CC"/>
    <w:rsid w:val="005A77B3"/>
    <w:rsid w:val="005A7BB3"/>
    <w:rsid w:val="005B04D0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4B7"/>
    <w:rsid w:val="005B459C"/>
    <w:rsid w:val="005B45C5"/>
    <w:rsid w:val="005B4701"/>
    <w:rsid w:val="005B49CC"/>
    <w:rsid w:val="005B4A00"/>
    <w:rsid w:val="005B4DA4"/>
    <w:rsid w:val="005B50A8"/>
    <w:rsid w:val="005B537B"/>
    <w:rsid w:val="005B5476"/>
    <w:rsid w:val="005B5840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8A"/>
    <w:rsid w:val="005C1DB3"/>
    <w:rsid w:val="005C21F2"/>
    <w:rsid w:val="005C227D"/>
    <w:rsid w:val="005C2437"/>
    <w:rsid w:val="005C28EC"/>
    <w:rsid w:val="005C2AAD"/>
    <w:rsid w:val="005C2CC1"/>
    <w:rsid w:val="005C2D4F"/>
    <w:rsid w:val="005C2F28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5EFE"/>
    <w:rsid w:val="005C61A5"/>
    <w:rsid w:val="005C6436"/>
    <w:rsid w:val="005C650A"/>
    <w:rsid w:val="005C6B86"/>
    <w:rsid w:val="005C7039"/>
    <w:rsid w:val="005C76AF"/>
    <w:rsid w:val="005C76C7"/>
    <w:rsid w:val="005C7708"/>
    <w:rsid w:val="005C77EF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E2B"/>
    <w:rsid w:val="005D36EC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974"/>
    <w:rsid w:val="005E0B4B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66C"/>
    <w:rsid w:val="005F2FB8"/>
    <w:rsid w:val="005F30EF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DE"/>
    <w:rsid w:val="00604FE8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29C"/>
    <w:rsid w:val="006123C5"/>
    <w:rsid w:val="00612512"/>
    <w:rsid w:val="00612561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3B0C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38C"/>
    <w:rsid w:val="00630C48"/>
    <w:rsid w:val="00630CCC"/>
    <w:rsid w:val="00631000"/>
    <w:rsid w:val="006311F1"/>
    <w:rsid w:val="0063134C"/>
    <w:rsid w:val="00631852"/>
    <w:rsid w:val="00631B03"/>
    <w:rsid w:val="006323E4"/>
    <w:rsid w:val="00632FF1"/>
    <w:rsid w:val="00633DDC"/>
    <w:rsid w:val="00633E47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31DA"/>
    <w:rsid w:val="00643589"/>
    <w:rsid w:val="00643A5B"/>
    <w:rsid w:val="00643C41"/>
    <w:rsid w:val="00643D35"/>
    <w:rsid w:val="00643E5C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B83"/>
    <w:rsid w:val="00652C79"/>
    <w:rsid w:val="0065301E"/>
    <w:rsid w:val="0065304C"/>
    <w:rsid w:val="006530AB"/>
    <w:rsid w:val="00653284"/>
    <w:rsid w:val="006535BC"/>
    <w:rsid w:val="00653930"/>
    <w:rsid w:val="0065459B"/>
    <w:rsid w:val="0065473B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1F25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4D25"/>
    <w:rsid w:val="006650DA"/>
    <w:rsid w:val="00665120"/>
    <w:rsid w:val="006654B7"/>
    <w:rsid w:val="00665596"/>
    <w:rsid w:val="006656A0"/>
    <w:rsid w:val="00665FA7"/>
    <w:rsid w:val="0066608E"/>
    <w:rsid w:val="00666276"/>
    <w:rsid w:val="00666605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BC4"/>
    <w:rsid w:val="006730D2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4C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E9A"/>
    <w:rsid w:val="00680F6D"/>
    <w:rsid w:val="00681003"/>
    <w:rsid w:val="0068128C"/>
    <w:rsid w:val="00681696"/>
    <w:rsid w:val="00681FC8"/>
    <w:rsid w:val="0068229C"/>
    <w:rsid w:val="006827EE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00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25A"/>
    <w:rsid w:val="006A0451"/>
    <w:rsid w:val="006A0E0F"/>
    <w:rsid w:val="006A10A5"/>
    <w:rsid w:val="006A1119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99A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7E1"/>
    <w:rsid w:val="006B7A1B"/>
    <w:rsid w:val="006B7E76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7A"/>
    <w:rsid w:val="006C7DA1"/>
    <w:rsid w:val="006C7F33"/>
    <w:rsid w:val="006D02B0"/>
    <w:rsid w:val="006D03D2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F1A"/>
    <w:rsid w:val="006D7705"/>
    <w:rsid w:val="006D7BC4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E28"/>
    <w:rsid w:val="006E4E4B"/>
    <w:rsid w:val="006E5476"/>
    <w:rsid w:val="006E5C1C"/>
    <w:rsid w:val="006E5CD9"/>
    <w:rsid w:val="006E62AF"/>
    <w:rsid w:val="006E6476"/>
    <w:rsid w:val="006E6698"/>
    <w:rsid w:val="006E66A2"/>
    <w:rsid w:val="006E6A4A"/>
    <w:rsid w:val="006E7736"/>
    <w:rsid w:val="006E7928"/>
    <w:rsid w:val="006E7AA7"/>
    <w:rsid w:val="006F03F0"/>
    <w:rsid w:val="006F18C1"/>
    <w:rsid w:val="006F1B26"/>
    <w:rsid w:val="006F1BB5"/>
    <w:rsid w:val="006F23B4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FD7"/>
    <w:rsid w:val="006F514E"/>
    <w:rsid w:val="006F5506"/>
    <w:rsid w:val="006F5AB0"/>
    <w:rsid w:val="006F5D80"/>
    <w:rsid w:val="006F66B2"/>
    <w:rsid w:val="006F6773"/>
    <w:rsid w:val="006F6816"/>
    <w:rsid w:val="006F6B5F"/>
    <w:rsid w:val="006F6D44"/>
    <w:rsid w:val="006F6DD7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A9F"/>
    <w:rsid w:val="00703290"/>
    <w:rsid w:val="0070380A"/>
    <w:rsid w:val="00703F3D"/>
    <w:rsid w:val="00704231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4E7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A95"/>
    <w:rsid w:val="00722D05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3AD"/>
    <w:rsid w:val="0072560E"/>
    <w:rsid w:val="00725720"/>
    <w:rsid w:val="00726220"/>
    <w:rsid w:val="00726447"/>
    <w:rsid w:val="007265B0"/>
    <w:rsid w:val="007267A4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801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4CC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157"/>
    <w:rsid w:val="00744503"/>
    <w:rsid w:val="00744973"/>
    <w:rsid w:val="00744C54"/>
    <w:rsid w:val="00744F2E"/>
    <w:rsid w:val="007451D0"/>
    <w:rsid w:val="00745527"/>
    <w:rsid w:val="00745534"/>
    <w:rsid w:val="007455AC"/>
    <w:rsid w:val="007457CF"/>
    <w:rsid w:val="00745AAA"/>
    <w:rsid w:val="007464D0"/>
    <w:rsid w:val="00746634"/>
    <w:rsid w:val="00746AAD"/>
    <w:rsid w:val="00746D72"/>
    <w:rsid w:val="00746F04"/>
    <w:rsid w:val="007471AB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1697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AD9"/>
    <w:rsid w:val="00754DDD"/>
    <w:rsid w:val="00754E32"/>
    <w:rsid w:val="00754FD8"/>
    <w:rsid w:val="00755249"/>
    <w:rsid w:val="0075526E"/>
    <w:rsid w:val="00755579"/>
    <w:rsid w:val="00755825"/>
    <w:rsid w:val="007564C5"/>
    <w:rsid w:val="00756834"/>
    <w:rsid w:val="00756FCA"/>
    <w:rsid w:val="00757032"/>
    <w:rsid w:val="007574C2"/>
    <w:rsid w:val="0075760D"/>
    <w:rsid w:val="00757E1B"/>
    <w:rsid w:val="00757F3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654"/>
    <w:rsid w:val="0076290E"/>
    <w:rsid w:val="00762D0F"/>
    <w:rsid w:val="00762DC9"/>
    <w:rsid w:val="007632FE"/>
    <w:rsid w:val="0076385F"/>
    <w:rsid w:val="00763B81"/>
    <w:rsid w:val="007644B1"/>
    <w:rsid w:val="00764726"/>
    <w:rsid w:val="007649DC"/>
    <w:rsid w:val="00765145"/>
    <w:rsid w:val="0076540E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155"/>
    <w:rsid w:val="0077328E"/>
    <w:rsid w:val="007732E0"/>
    <w:rsid w:val="00773441"/>
    <w:rsid w:val="00773A07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0F"/>
    <w:rsid w:val="00775281"/>
    <w:rsid w:val="0077551E"/>
    <w:rsid w:val="007757D8"/>
    <w:rsid w:val="00775A5A"/>
    <w:rsid w:val="00775C9F"/>
    <w:rsid w:val="0077647D"/>
    <w:rsid w:val="00776D43"/>
    <w:rsid w:val="00776E11"/>
    <w:rsid w:val="0077716D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DAD"/>
    <w:rsid w:val="00780F2A"/>
    <w:rsid w:val="00780F39"/>
    <w:rsid w:val="00781068"/>
    <w:rsid w:val="007814B0"/>
    <w:rsid w:val="00781554"/>
    <w:rsid w:val="007815AD"/>
    <w:rsid w:val="0078164B"/>
    <w:rsid w:val="00781B1E"/>
    <w:rsid w:val="007823EA"/>
    <w:rsid w:val="00782572"/>
    <w:rsid w:val="0078259F"/>
    <w:rsid w:val="00782642"/>
    <w:rsid w:val="00782BB6"/>
    <w:rsid w:val="00782EDE"/>
    <w:rsid w:val="00782F39"/>
    <w:rsid w:val="00782FAC"/>
    <w:rsid w:val="0078344B"/>
    <w:rsid w:val="00783963"/>
    <w:rsid w:val="00783EE6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35D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537"/>
    <w:rsid w:val="00794714"/>
    <w:rsid w:val="00794A7A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FA5"/>
    <w:rsid w:val="007A626D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5A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144"/>
    <w:rsid w:val="007B6323"/>
    <w:rsid w:val="007B6654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296"/>
    <w:rsid w:val="007C1364"/>
    <w:rsid w:val="007C14D5"/>
    <w:rsid w:val="007C2014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5207"/>
    <w:rsid w:val="007C53F2"/>
    <w:rsid w:val="007C57A7"/>
    <w:rsid w:val="007C5ACF"/>
    <w:rsid w:val="007C5CAE"/>
    <w:rsid w:val="007C5ED5"/>
    <w:rsid w:val="007C62F3"/>
    <w:rsid w:val="007C65DC"/>
    <w:rsid w:val="007C6D03"/>
    <w:rsid w:val="007C6F6A"/>
    <w:rsid w:val="007C70B5"/>
    <w:rsid w:val="007C739E"/>
    <w:rsid w:val="007C7C80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3D1"/>
    <w:rsid w:val="007E0578"/>
    <w:rsid w:val="007E0A56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5A"/>
    <w:rsid w:val="007E5B6B"/>
    <w:rsid w:val="007E63AD"/>
    <w:rsid w:val="007E6534"/>
    <w:rsid w:val="007E6B8E"/>
    <w:rsid w:val="007E6F26"/>
    <w:rsid w:val="007E6FA2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4F2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231E"/>
    <w:rsid w:val="00802769"/>
    <w:rsid w:val="00802A7B"/>
    <w:rsid w:val="00802ACA"/>
    <w:rsid w:val="00803A47"/>
    <w:rsid w:val="00803DEF"/>
    <w:rsid w:val="008040B2"/>
    <w:rsid w:val="00804175"/>
    <w:rsid w:val="008043F2"/>
    <w:rsid w:val="008046B7"/>
    <w:rsid w:val="008048BF"/>
    <w:rsid w:val="00804E07"/>
    <w:rsid w:val="008054F9"/>
    <w:rsid w:val="008059F6"/>
    <w:rsid w:val="00805C4A"/>
    <w:rsid w:val="00805D1D"/>
    <w:rsid w:val="00805D93"/>
    <w:rsid w:val="00806129"/>
    <w:rsid w:val="008061CE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5B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17E1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213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B8F"/>
    <w:rsid w:val="00830C14"/>
    <w:rsid w:val="00830CCA"/>
    <w:rsid w:val="00830EDE"/>
    <w:rsid w:val="008311CC"/>
    <w:rsid w:val="008313E4"/>
    <w:rsid w:val="00831B32"/>
    <w:rsid w:val="008324F4"/>
    <w:rsid w:val="00832AA5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4D9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36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4E72"/>
    <w:rsid w:val="00855023"/>
    <w:rsid w:val="0085504B"/>
    <w:rsid w:val="008559AE"/>
    <w:rsid w:val="00855A8F"/>
    <w:rsid w:val="00856068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57E43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EE5"/>
    <w:rsid w:val="00864FF4"/>
    <w:rsid w:val="0086554F"/>
    <w:rsid w:val="008659BC"/>
    <w:rsid w:val="00865B66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7D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8D6"/>
    <w:rsid w:val="00877A5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1FBE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91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2596"/>
    <w:rsid w:val="008925E3"/>
    <w:rsid w:val="008926C8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18"/>
    <w:rsid w:val="008948C4"/>
    <w:rsid w:val="00894EEE"/>
    <w:rsid w:val="00894F8A"/>
    <w:rsid w:val="00894FA7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69C"/>
    <w:rsid w:val="008A7D7A"/>
    <w:rsid w:val="008B0059"/>
    <w:rsid w:val="008B0062"/>
    <w:rsid w:val="008B01EB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366"/>
    <w:rsid w:val="008B3559"/>
    <w:rsid w:val="008B36E1"/>
    <w:rsid w:val="008B3969"/>
    <w:rsid w:val="008B3A33"/>
    <w:rsid w:val="008B3C3B"/>
    <w:rsid w:val="008B403D"/>
    <w:rsid w:val="008B45C9"/>
    <w:rsid w:val="008B46BC"/>
    <w:rsid w:val="008B5468"/>
    <w:rsid w:val="008B5885"/>
    <w:rsid w:val="008B60BE"/>
    <w:rsid w:val="008B6D30"/>
    <w:rsid w:val="008B6D6D"/>
    <w:rsid w:val="008B6DD8"/>
    <w:rsid w:val="008B7177"/>
    <w:rsid w:val="008B7644"/>
    <w:rsid w:val="008C0652"/>
    <w:rsid w:val="008C0857"/>
    <w:rsid w:val="008C0E3C"/>
    <w:rsid w:val="008C0EF0"/>
    <w:rsid w:val="008C1928"/>
    <w:rsid w:val="008C1A65"/>
    <w:rsid w:val="008C1AE2"/>
    <w:rsid w:val="008C1D9F"/>
    <w:rsid w:val="008C2531"/>
    <w:rsid w:val="008C2C97"/>
    <w:rsid w:val="008C3634"/>
    <w:rsid w:val="008C364C"/>
    <w:rsid w:val="008C3A64"/>
    <w:rsid w:val="008C416D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D2E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A6"/>
    <w:rsid w:val="008E1887"/>
    <w:rsid w:val="008E1C50"/>
    <w:rsid w:val="008E1E2D"/>
    <w:rsid w:val="008E1F7A"/>
    <w:rsid w:val="008E2151"/>
    <w:rsid w:val="008E2A44"/>
    <w:rsid w:val="008E31FB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7C4"/>
    <w:rsid w:val="0090022D"/>
    <w:rsid w:val="009003EB"/>
    <w:rsid w:val="009005EB"/>
    <w:rsid w:val="009009EF"/>
    <w:rsid w:val="009010EC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652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553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281"/>
    <w:rsid w:val="009234A9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CF9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E39"/>
    <w:rsid w:val="00932E70"/>
    <w:rsid w:val="00932F6B"/>
    <w:rsid w:val="00933461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EBE"/>
    <w:rsid w:val="00935FF1"/>
    <w:rsid w:val="00936992"/>
    <w:rsid w:val="00936ADF"/>
    <w:rsid w:val="00936C89"/>
    <w:rsid w:val="00936E66"/>
    <w:rsid w:val="00937274"/>
    <w:rsid w:val="009373EA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2F5"/>
    <w:rsid w:val="0094165C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BA"/>
    <w:rsid w:val="009460FB"/>
    <w:rsid w:val="00946C8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33C"/>
    <w:rsid w:val="0095136A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3B2"/>
    <w:rsid w:val="009554A1"/>
    <w:rsid w:val="00955617"/>
    <w:rsid w:val="00956241"/>
    <w:rsid w:val="00956384"/>
    <w:rsid w:val="009564DD"/>
    <w:rsid w:val="0095685C"/>
    <w:rsid w:val="00957082"/>
    <w:rsid w:val="009572CC"/>
    <w:rsid w:val="009573C6"/>
    <w:rsid w:val="00957534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853"/>
    <w:rsid w:val="0096189C"/>
    <w:rsid w:val="0096265C"/>
    <w:rsid w:val="0096270B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493"/>
    <w:rsid w:val="009654B8"/>
    <w:rsid w:val="009659D7"/>
    <w:rsid w:val="00965EE7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0E90"/>
    <w:rsid w:val="00971A94"/>
    <w:rsid w:val="00971F7E"/>
    <w:rsid w:val="009723D3"/>
    <w:rsid w:val="0097260E"/>
    <w:rsid w:val="009726A6"/>
    <w:rsid w:val="009728D3"/>
    <w:rsid w:val="00972AAD"/>
    <w:rsid w:val="00972B5A"/>
    <w:rsid w:val="00972CC9"/>
    <w:rsid w:val="0097305F"/>
    <w:rsid w:val="00973822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DF4"/>
    <w:rsid w:val="00976ED2"/>
    <w:rsid w:val="00977017"/>
    <w:rsid w:val="009777AF"/>
    <w:rsid w:val="0097788C"/>
    <w:rsid w:val="009778DF"/>
    <w:rsid w:val="00977AEC"/>
    <w:rsid w:val="00977EDD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2EE2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0EC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69D"/>
    <w:rsid w:val="009A57B8"/>
    <w:rsid w:val="009A5B16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7D1"/>
    <w:rsid w:val="009B1809"/>
    <w:rsid w:val="009B196F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C036C"/>
    <w:rsid w:val="009C0A7D"/>
    <w:rsid w:val="009C0BEE"/>
    <w:rsid w:val="009C0CFD"/>
    <w:rsid w:val="009C0E8F"/>
    <w:rsid w:val="009C0FC6"/>
    <w:rsid w:val="009C14CC"/>
    <w:rsid w:val="009C170F"/>
    <w:rsid w:val="009C1C22"/>
    <w:rsid w:val="009C1FCE"/>
    <w:rsid w:val="009C21E0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540"/>
    <w:rsid w:val="009C665B"/>
    <w:rsid w:val="009C6786"/>
    <w:rsid w:val="009C6808"/>
    <w:rsid w:val="009C69EB"/>
    <w:rsid w:val="009C6A49"/>
    <w:rsid w:val="009C6DF7"/>
    <w:rsid w:val="009C7504"/>
    <w:rsid w:val="009C7A60"/>
    <w:rsid w:val="009C7EE5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897"/>
    <w:rsid w:val="009D39FC"/>
    <w:rsid w:val="009D3B01"/>
    <w:rsid w:val="009D4135"/>
    <w:rsid w:val="009D4E38"/>
    <w:rsid w:val="009D5161"/>
    <w:rsid w:val="009D51BE"/>
    <w:rsid w:val="009D5D91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43E"/>
    <w:rsid w:val="009E0BB7"/>
    <w:rsid w:val="009E0CB6"/>
    <w:rsid w:val="009E0E04"/>
    <w:rsid w:val="009E1249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B1"/>
    <w:rsid w:val="009E43A6"/>
    <w:rsid w:val="009E4444"/>
    <w:rsid w:val="009E4771"/>
    <w:rsid w:val="009E491C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450"/>
    <w:rsid w:val="009E7762"/>
    <w:rsid w:val="009E7818"/>
    <w:rsid w:val="009E78D5"/>
    <w:rsid w:val="009E7A12"/>
    <w:rsid w:val="009E7B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2D4D"/>
    <w:rsid w:val="009F3426"/>
    <w:rsid w:val="009F3829"/>
    <w:rsid w:val="009F39A8"/>
    <w:rsid w:val="009F3A05"/>
    <w:rsid w:val="009F3A06"/>
    <w:rsid w:val="009F3ABF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203"/>
    <w:rsid w:val="009F6763"/>
    <w:rsid w:val="009F6835"/>
    <w:rsid w:val="009F69D3"/>
    <w:rsid w:val="009F6A28"/>
    <w:rsid w:val="009F6AC3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12A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A5F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957"/>
    <w:rsid w:val="00A17ED2"/>
    <w:rsid w:val="00A200F9"/>
    <w:rsid w:val="00A203B3"/>
    <w:rsid w:val="00A20844"/>
    <w:rsid w:val="00A20A0A"/>
    <w:rsid w:val="00A21078"/>
    <w:rsid w:val="00A21941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EE9"/>
    <w:rsid w:val="00A23218"/>
    <w:rsid w:val="00A23416"/>
    <w:rsid w:val="00A234F3"/>
    <w:rsid w:val="00A23898"/>
    <w:rsid w:val="00A23D21"/>
    <w:rsid w:val="00A23EFD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69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E61"/>
    <w:rsid w:val="00A4230F"/>
    <w:rsid w:val="00A4250C"/>
    <w:rsid w:val="00A43099"/>
    <w:rsid w:val="00A43434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373D"/>
    <w:rsid w:val="00A53FF7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306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0FDD"/>
    <w:rsid w:val="00A61497"/>
    <w:rsid w:val="00A6152D"/>
    <w:rsid w:val="00A616C6"/>
    <w:rsid w:val="00A61A25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9FA"/>
    <w:rsid w:val="00A73DA4"/>
    <w:rsid w:val="00A73FF6"/>
    <w:rsid w:val="00A74355"/>
    <w:rsid w:val="00A7445B"/>
    <w:rsid w:val="00A74461"/>
    <w:rsid w:val="00A74901"/>
    <w:rsid w:val="00A74A00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24F"/>
    <w:rsid w:val="00A9042C"/>
    <w:rsid w:val="00A904E0"/>
    <w:rsid w:val="00A90552"/>
    <w:rsid w:val="00A90693"/>
    <w:rsid w:val="00A9093E"/>
    <w:rsid w:val="00A909F2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15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6D66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D2"/>
    <w:rsid w:val="00AA0DF7"/>
    <w:rsid w:val="00AA1314"/>
    <w:rsid w:val="00AA14A3"/>
    <w:rsid w:val="00AA186B"/>
    <w:rsid w:val="00AA1A60"/>
    <w:rsid w:val="00AA1C99"/>
    <w:rsid w:val="00AA1D8A"/>
    <w:rsid w:val="00AA26C4"/>
    <w:rsid w:val="00AA284E"/>
    <w:rsid w:val="00AA28E1"/>
    <w:rsid w:val="00AA2ABA"/>
    <w:rsid w:val="00AA342C"/>
    <w:rsid w:val="00AA3477"/>
    <w:rsid w:val="00AA3B3B"/>
    <w:rsid w:val="00AA3C9F"/>
    <w:rsid w:val="00AA3F9D"/>
    <w:rsid w:val="00AA41C7"/>
    <w:rsid w:val="00AA43EE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36D"/>
    <w:rsid w:val="00AB3988"/>
    <w:rsid w:val="00AB3C9D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4B4"/>
    <w:rsid w:val="00AC64B5"/>
    <w:rsid w:val="00AC68DA"/>
    <w:rsid w:val="00AC6D94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2FB7"/>
    <w:rsid w:val="00AD3001"/>
    <w:rsid w:val="00AD31F9"/>
    <w:rsid w:val="00AD3248"/>
    <w:rsid w:val="00AD3338"/>
    <w:rsid w:val="00AD38CB"/>
    <w:rsid w:val="00AD41C2"/>
    <w:rsid w:val="00AD4318"/>
    <w:rsid w:val="00AD47A7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0B2"/>
    <w:rsid w:val="00AD7100"/>
    <w:rsid w:val="00AD713D"/>
    <w:rsid w:val="00AD729C"/>
    <w:rsid w:val="00AD7766"/>
    <w:rsid w:val="00AD77F0"/>
    <w:rsid w:val="00AD7D00"/>
    <w:rsid w:val="00AD7FFC"/>
    <w:rsid w:val="00AE003C"/>
    <w:rsid w:val="00AE0428"/>
    <w:rsid w:val="00AE0553"/>
    <w:rsid w:val="00AE06D8"/>
    <w:rsid w:val="00AE099B"/>
    <w:rsid w:val="00AE0CD8"/>
    <w:rsid w:val="00AE13E6"/>
    <w:rsid w:val="00AE180A"/>
    <w:rsid w:val="00AE1AA9"/>
    <w:rsid w:val="00AE22AE"/>
    <w:rsid w:val="00AE23E2"/>
    <w:rsid w:val="00AE260B"/>
    <w:rsid w:val="00AE269B"/>
    <w:rsid w:val="00AE2842"/>
    <w:rsid w:val="00AE2B3E"/>
    <w:rsid w:val="00AE2BA8"/>
    <w:rsid w:val="00AE319C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7A7"/>
    <w:rsid w:val="00AE58AA"/>
    <w:rsid w:val="00AE5AAF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905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32B1"/>
    <w:rsid w:val="00B03318"/>
    <w:rsid w:val="00B034D6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5B2"/>
    <w:rsid w:val="00B057FA"/>
    <w:rsid w:val="00B05A73"/>
    <w:rsid w:val="00B061EE"/>
    <w:rsid w:val="00B06733"/>
    <w:rsid w:val="00B071DB"/>
    <w:rsid w:val="00B07E13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86F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DAD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B45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2CE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71B"/>
    <w:rsid w:val="00B3089B"/>
    <w:rsid w:val="00B30C51"/>
    <w:rsid w:val="00B30DE6"/>
    <w:rsid w:val="00B30EED"/>
    <w:rsid w:val="00B310C3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D42"/>
    <w:rsid w:val="00B32F3E"/>
    <w:rsid w:val="00B33BB0"/>
    <w:rsid w:val="00B33BE2"/>
    <w:rsid w:val="00B34031"/>
    <w:rsid w:val="00B346F2"/>
    <w:rsid w:val="00B34A48"/>
    <w:rsid w:val="00B34B59"/>
    <w:rsid w:val="00B34B8A"/>
    <w:rsid w:val="00B35052"/>
    <w:rsid w:val="00B357DF"/>
    <w:rsid w:val="00B35845"/>
    <w:rsid w:val="00B35ACC"/>
    <w:rsid w:val="00B36135"/>
    <w:rsid w:val="00B36387"/>
    <w:rsid w:val="00B36414"/>
    <w:rsid w:val="00B36681"/>
    <w:rsid w:val="00B36A5C"/>
    <w:rsid w:val="00B36AD2"/>
    <w:rsid w:val="00B36C29"/>
    <w:rsid w:val="00B36E8C"/>
    <w:rsid w:val="00B36FCA"/>
    <w:rsid w:val="00B4004D"/>
    <w:rsid w:val="00B400D5"/>
    <w:rsid w:val="00B40697"/>
    <w:rsid w:val="00B40D65"/>
    <w:rsid w:val="00B41646"/>
    <w:rsid w:val="00B41660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066"/>
    <w:rsid w:val="00B431B6"/>
    <w:rsid w:val="00B43368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60B"/>
    <w:rsid w:val="00B4676E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28F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6EC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425"/>
    <w:rsid w:val="00B71610"/>
    <w:rsid w:val="00B7177C"/>
    <w:rsid w:val="00B7197F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DE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9FC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0F78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2F"/>
    <w:rsid w:val="00B87645"/>
    <w:rsid w:val="00B877A1"/>
    <w:rsid w:val="00B87E2B"/>
    <w:rsid w:val="00B903CF"/>
    <w:rsid w:val="00B90848"/>
    <w:rsid w:val="00B90D1E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7F2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ACE"/>
    <w:rsid w:val="00BA5BA4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AA7"/>
    <w:rsid w:val="00BB5426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4B0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8AF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0DBF"/>
    <w:rsid w:val="00BD15E9"/>
    <w:rsid w:val="00BD16C9"/>
    <w:rsid w:val="00BD2011"/>
    <w:rsid w:val="00BD28CF"/>
    <w:rsid w:val="00BD3166"/>
    <w:rsid w:val="00BD3376"/>
    <w:rsid w:val="00BD361B"/>
    <w:rsid w:val="00BD3741"/>
    <w:rsid w:val="00BD39DE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906"/>
    <w:rsid w:val="00BE08DD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D0C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768"/>
    <w:rsid w:val="00C01E42"/>
    <w:rsid w:val="00C024D4"/>
    <w:rsid w:val="00C027A4"/>
    <w:rsid w:val="00C02881"/>
    <w:rsid w:val="00C03AD7"/>
    <w:rsid w:val="00C04390"/>
    <w:rsid w:val="00C043AB"/>
    <w:rsid w:val="00C046DB"/>
    <w:rsid w:val="00C04A1B"/>
    <w:rsid w:val="00C04B11"/>
    <w:rsid w:val="00C04DC9"/>
    <w:rsid w:val="00C04DE0"/>
    <w:rsid w:val="00C04DEE"/>
    <w:rsid w:val="00C05004"/>
    <w:rsid w:val="00C051C7"/>
    <w:rsid w:val="00C054E5"/>
    <w:rsid w:val="00C05553"/>
    <w:rsid w:val="00C0555D"/>
    <w:rsid w:val="00C05F3F"/>
    <w:rsid w:val="00C06397"/>
    <w:rsid w:val="00C0651D"/>
    <w:rsid w:val="00C067D0"/>
    <w:rsid w:val="00C0686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2AE"/>
    <w:rsid w:val="00C1453F"/>
    <w:rsid w:val="00C14BA7"/>
    <w:rsid w:val="00C14C2B"/>
    <w:rsid w:val="00C14C75"/>
    <w:rsid w:val="00C14D12"/>
    <w:rsid w:val="00C14D91"/>
    <w:rsid w:val="00C150B1"/>
    <w:rsid w:val="00C153E3"/>
    <w:rsid w:val="00C156EE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9DA"/>
    <w:rsid w:val="00C24D9D"/>
    <w:rsid w:val="00C24ED8"/>
    <w:rsid w:val="00C261A2"/>
    <w:rsid w:val="00C26470"/>
    <w:rsid w:val="00C266C7"/>
    <w:rsid w:val="00C267CB"/>
    <w:rsid w:val="00C27235"/>
    <w:rsid w:val="00C27497"/>
    <w:rsid w:val="00C278AC"/>
    <w:rsid w:val="00C27B16"/>
    <w:rsid w:val="00C27BEC"/>
    <w:rsid w:val="00C302B1"/>
    <w:rsid w:val="00C3054C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36"/>
    <w:rsid w:val="00C332F7"/>
    <w:rsid w:val="00C334A7"/>
    <w:rsid w:val="00C33682"/>
    <w:rsid w:val="00C33799"/>
    <w:rsid w:val="00C3397E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12A"/>
    <w:rsid w:val="00C372D5"/>
    <w:rsid w:val="00C3749D"/>
    <w:rsid w:val="00C375A4"/>
    <w:rsid w:val="00C377C9"/>
    <w:rsid w:val="00C378FD"/>
    <w:rsid w:val="00C37B2F"/>
    <w:rsid w:val="00C37F8D"/>
    <w:rsid w:val="00C40165"/>
    <w:rsid w:val="00C409F4"/>
    <w:rsid w:val="00C40A61"/>
    <w:rsid w:val="00C40B38"/>
    <w:rsid w:val="00C40DCD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BD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1AC"/>
    <w:rsid w:val="00C77218"/>
    <w:rsid w:val="00C77236"/>
    <w:rsid w:val="00C7748B"/>
    <w:rsid w:val="00C774EB"/>
    <w:rsid w:val="00C7776B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B0A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889"/>
    <w:rsid w:val="00C94C56"/>
    <w:rsid w:val="00C94C90"/>
    <w:rsid w:val="00C95013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4BF1"/>
    <w:rsid w:val="00CA508D"/>
    <w:rsid w:val="00CA57FA"/>
    <w:rsid w:val="00CA59E8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5FF"/>
    <w:rsid w:val="00CB283C"/>
    <w:rsid w:val="00CB2B7B"/>
    <w:rsid w:val="00CB2D64"/>
    <w:rsid w:val="00CB2E53"/>
    <w:rsid w:val="00CB2FEE"/>
    <w:rsid w:val="00CB36E3"/>
    <w:rsid w:val="00CB3900"/>
    <w:rsid w:val="00CB3B09"/>
    <w:rsid w:val="00CB420F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CB2"/>
    <w:rsid w:val="00CB70CC"/>
    <w:rsid w:val="00CB71C8"/>
    <w:rsid w:val="00CB75F5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BED"/>
    <w:rsid w:val="00CC3F2D"/>
    <w:rsid w:val="00CC513D"/>
    <w:rsid w:val="00CC516F"/>
    <w:rsid w:val="00CC5392"/>
    <w:rsid w:val="00CC566C"/>
    <w:rsid w:val="00CC5921"/>
    <w:rsid w:val="00CC5CFA"/>
    <w:rsid w:val="00CC5D98"/>
    <w:rsid w:val="00CC5E8A"/>
    <w:rsid w:val="00CC5F68"/>
    <w:rsid w:val="00CC5FFE"/>
    <w:rsid w:val="00CC61BF"/>
    <w:rsid w:val="00CC69B9"/>
    <w:rsid w:val="00CC6D0B"/>
    <w:rsid w:val="00CC712C"/>
    <w:rsid w:val="00CC72EE"/>
    <w:rsid w:val="00CC739A"/>
    <w:rsid w:val="00CC7A88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A90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2F"/>
    <w:rsid w:val="00CD3F51"/>
    <w:rsid w:val="00CD4661"/>
    <w:rsid w:val="00CD4D01"/>
    <w:rsid w:val="00CD4D27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69B0"/>
    <w:rsid w:val="00CD6BB0"/>
    <w:rsid w:val="00CD6DD2"/>
    <w:rsid w:val="00CD78BD"/>
    <w:rsid w:val="00CD7BC3"/>
    <w:rsid w:val="00CD7E5F"/>
    <w:rsid w:val="00CD7EF1"/>
    <w:rsid w:val="00CE0B27"/>
    <w:rsid w:val="00CE0B52"/>
    <w:rsid w:val="00CE0B91"/>
    <w:rsid w:val="00CE0C1C"/>
    <w:rsid w:val="00CE0E04"/>
    <w:rsid w:val="00CE10CD"/>
    <w:rsid w:val="00CE12F6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C22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0CC"/>
    <w:rsid w:val="00CF3230"/>
    <w:rsid w:val="00CF34C0"/>
    <w:rsid w:val="00CF417F"/>
    <w:rsid w:val="00CF4414"/>
    <w:rsid w:val="00CF451F"/>
    <w:rsid w:val="00CF4697"/>
    <w:rsid w:val="00CF4AF3"/>
    <w:rsid w:val="00CF4EFD"/>
    <w:rsid w:val="00CF55A1"/>
    <w:rsid w:val="00CF55DC"/>
    <w:rsid w:val="00CF561F"/>
    <w:rsid w:val="00CF5805"/>
    <w:rsid w:val="00CF58D8"/>
    <w:rsid w:val="00CF5E81"/>
    <w:rsid w:val="00CF6370"/>
    <w:rsid w:val="00CF656F"/>
    <w:rsid w:val="00CF6819"/>
    <w:rsid w:val="00CF6A53"/>
    <w:rsid w:val="00CF6DEC"/>
    <w:rsid w:val="00CF7037"/>
    <w:rsid w:val="00CF77B7"/>
    <w:rsid w:val="00CF77EC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2480"/>
    <w:rsid w:val="00D024A5"/>
    <w:rsid w:val="00D026E6"/>
    <w:rsid w:val="00D02F41"/>
    <w:rsid w:val="00D03126"/>
    <w:rsid w:val="00D032D9"/>
    <w:rsid w:val="00D03FAE"/>
    <w:rsid w:val="00D0404E"/>
    <w:rsid w:val="00D0406D"/>
    <w:rsid w:val="00D0438F"/>
    <w:rsid w:val="00D04464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32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6A5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DA4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35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A0C"/>
    <w:rsid w:val="00D35A3E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995"/>
    <w:rsid w:val="00D40CA6"/>
    <w:rsid w:val="00D40FA9"/>
    <w:rsid w:val="00D414C0"/>
    <w:rsid w:val="00D41D0B"/>
    <w:rsid w:val="00D41E75"/>
    <w:rsid w:val="00D424E0"/>
    <w:rsid w:val="00D427D4"/>
    <w:rsid w:val="00D42AAF"/>
    <w:rsid w:val="00D4318E"/>
    <w:rsid w:val="00D431F6"/>
    <w:rsid w:val="00D43654"/>
    <w:rsid w:val="00D43BD6"/>
    <w:rsid w:val="00D43E7A"/>
    <w:rsid w:val="00D44292"/>
    <w:rsid w:val="00D4436B"/>
    <w:rsid w:val="00D445A4"/>
    <w:rsid w:val="00D44603"/>
    <w:rsid w:val="00D44DCA"/>
    <w:rsid w:val="00D451EE"/>
    <w:rsid w:val="00D45577"/>
    <w:rsid w:val="00D455C5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6E77"/>
    <w:rsid w:val="00D47869"/>
    <w:rsid w:val="00D47CA2"/>
    <w:rsid w:val="00D502A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3CF"/>
    <w:rsid w:val="00D5281D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2180"/>
    <w:rsid w:val="00D624D4"/>
    <w:rsid w:val="00D628FE"/>
    <w:rsid w:val="00D62FF4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0C47"/>
    <w:rsid w:val="00D71139"/>
    <w:rsid w:val="00D71471"/>
    <w:rsid w:val="00D71E36"/>
    <w:rsid w:val="00D72129"/>
    <w:rsid w:val="00D72585"/>
    <w:rsid w:val="00D72A72"/>
    <w:rsid w:val="00D72FDB"/>
    <w:rsid w:val="00D736B1"/>
    <w:rsid w:val="00D73C91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D50"/>
    <w:rsid w:val="00D76D8B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4287"/>
    <w:rsid w:val="00D84C98"/>
    <w:rsid w:val="00D85060"/>
    <w:rsid w:val="00D85228"/>
    <w:rsid w:val="00D85A54"/>
    <w:rsid w:val="00D85C12"/>
    <w:rsid w:val="00D85C82"/>
    <w:rsid w:val="00D85DD5"/>
    <w:rsid w:val="00D85E5D"/>
    <w:rsid w:val="00D865B8"/>
    <w:rsid w:val="00D86AAC"/>
    <w:rsid w:val="00D86AF3"/>
    <w:rsid w:val="00D86D28"/>
    <w:rsid w:val="00D871C9"/>
    <w:rsid w:val="00D871D9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41D"/>
    <w:rsid w:val="00D92692"/>
    <w:rsid w:val="00D928EF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CD9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20D7"/>
    <w:rsid w:val="00DA2167"/>
    <w:rsid w:val="00DA278E"/>
    <w:rsid w:val="00DA29DF"/>
    <w:rsid w:val="00DA2A8C"/>
    <w:rsid w:val="00DA32EE"/>
    <w:rsid w:val="00DA369F"/>
    <w:rsid w:val="00DA37F2"/>
    <w:rsid w:val="00DA395C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2B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8DB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26A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866"/>
    <w:rsid w:val="00DC4F99"/>
    <w:rsid w:val="00DC51DB"/>
    <w:rsid w:val="00DC522D"/>
    <w:rsid w:val="00DC5323"/>
    <w:rsid w:val="00DC539D"/>
    <w:rsid w:val="00DC5508"/>
    <w:rsid w:val="00DC5651"/>
    <w:rsid w:val="00DC5A75"/>
    <w:rsid w:val="00DC6544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B83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7DF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1DFD"/>
    <w:rsid w:val="00DE2402"/>
    <w:rsid w:val="00DE249A"/>
    <w:rsid w:val="00DE281C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E66"/>
    <w:rsid w:val="00DE3EBC"/>
    <w:rsid w:val="00DE4814"/>
    <w:rsid w:val="00DE4950"/>
    <w:rsid w:val="00DE4D22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2F4D"/>
    <w:rsid w:val="00E0307E"/>
    <w:rsid w:val="00E0315A"/>
    <w:rsid w:val="00E0318B"/>
    <w:rsid w:val="00E03995"/>
    <w:rsid w:val="00E03C76"/>
    <w:rsid w:val="00E03DE5"/>
    <w:rsid w:val="00E0406F"/>
    <w:rsid w:val="00E040DA"/>
    <w:rsid w:val="00E0429F"/>
    <w:rsid w:val="00E04449"/>
    <w:rsid w:val="00E04896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CAC"/>
    <w:rsid w:val="00E06ECB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0F9E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76"/>
    <w:rsid w:val="00E24DBB"/>
    <w:rsid w:val="00E24E76"/>
    <w:rsid w:val="00E25039"/>
    <w:rsid w:val="00E258C6"/>
    <w:rsid w:val="00E258C9"/>
    <w:rsid w:val="00E259B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5A7"/>
    <w:rsid w:val="00E34800"/>
    <w:rsid w:val="00E34870"/>
    <w:rsid w:val="00E349D8"/>
    <w:rsid w:val="00E34BA2"/>
    <w:rsid w:val="00E34F1C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4C4"/>
    <w:rsid w:val="00E36566"/>
    <w:rsid w:val="00E36ABE"/>
    <w:rsid w:val="00E37457"/>
    <w:rsid w:val="00E37BE7"/>
    <w:rsid w:val="00E37E05"/>
    <w:rsid w:val="00E37E08"/>
    <w:rsid w:val="00E40541"/>
    <w:rsid w:val="00E4079E"/>
    <w:rsid w:val="00E4084B"/>
    <w:rsid w:val="00E409C0"/>
    <w:rsid w:val="00E409E1"/>
    <w:rsid w:val="00E40A1B"/>
    <w:rsid w:val="00E40F2B"/>
    <w:rsid w:val="00E41696"/>
    <w:rsid w:val="00E41876"/>
    <w:rsid w:val="00E418AE"/>
    <w:rsid w:val="00E41BE3"/>
    <w:rsid w:val="00E41E92"/>
    <w:rsid w:val="00E4203F"/>
    <w:rsid w:val="00E42114"/>
    <w:rsid w:val="00E42165"/>
    <w:rsid w:val="00E426FF"/>
    <w:rsid w:val="00E42C27"/>
    <w:rsid w:val="00E42E6F"/>
    <w:rsid w:val="00E430EE"/>
    <w:rsid w:val="00E4390A"/>
    <w:rsid w:val="00E43A28"/>
    <w:rsid w:val="00E43B9E"/>
    <w:rsid w:val="00E43E90"/>
    <w:rsid w:val="00E4437A"/>
    <w:rsid w:val="00E4446B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46B"/>
    <w:rsid w:val="00E55867"/>
    <w:rsid w:val="00E55AD8"/>
    <w:rsid w:val="00E560CA"/>
    <w:rsid w:val="00E56173"/>
    <w:rsid w:val="00E564EC"/>
    <w:rsid w:val="00E567BE"/>
    <w:rsid w:val="00E568C8"/>
    <w:rsid w:val="00E57381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9D8"/>
    <w:rsid w:val="00E61DD8"/>
    <w:rsid w:val="00E62163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91B"/>
    <w:rsid w:val="00E65BFC"/>
    <w:rsid w:val="00E65C96"/>
    <w:rsid w:val="00E65CC2"/>
    <w:rsid w:val="00E65EF4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299"/>
    <w:rsid w:val="00E71806"/>
    <w:rsid w:val="00E71851"/>
    <w:rsid w:val="00E71B31"/>
    <w:rsid w:val="00E71BC9"/>
    <w:rsid w:val="00E71ED5"/>
    <w:rsid w:val="00E72118"/>
    <w:rsid w:val="00E72901"/>
    <w:rsid w:val="00E72DC7"/>
    <w:rsid w:val="00E736D8"/>
    <w:rsid w:val="00E73BC9"/>
    <w:rsid w:val="00E74132"/>
    <w:rsid w:val="00E74163"/>
    <w:rsid w:val="00E74179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76A"/>
    <w:rsid w:val="00E819CC"/>
    <w:rsid w:val="00E819D0"/>
    <w:rsid w:val="00E81DF1"/>
    <w:rsid w:val="00E82227"/>
    <w:rsid w:val="00E82A73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3D4"/>
    <w:rsid w:val="00E8555C"/>
    <w:rsid w:val="00E859CE"/>
    <w:rsid w:val="00E85D79"/>
    <w:rsid w:val="00E85F3E"/>
    <w:rsid w:val="00E85FFE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3B8"/>
    <w:rsid w:val="00E97467"/>
    <w:rsid w:val="00E9759B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57B"/>
    <w:rsid w:val="00EA5745"/>
    <w:rsid w:val="00EA5A06"/>
    <w:rsid w:val="00EA5DC2"/>
    <w:rsid w:val="00EA6783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1EB8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575"/>
    <w:rsid w:val="00EB79D9"/>
    <w:rsid w:val="00EC0303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623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5E55"/>
    <w:rsid w:val="00ED6098"/>
    <w:rsid w:val="00ED6146"/>
    <w:rsid w:val="00ED61BF"/>
    <w:rsid w:val="00ED6635"/>
    <w:rsid w:val="00ED675E"/>
    <w:rsid w:val="00ED68D0"/>
    <w:rsid w:val="00ED6EB2"/>
    <w:rsid w:val="00ED6ED6"/>
    <w:rsid w:val="00ED71FA"/>
    <w:rsid w:val="00ED7479"/>
    <w:rsid w:val="00ED7534"/>
    <w:rsid w:val="00ED797A"/>
    <w:rsid w:val="00EE0477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A61"/>
    <w:rsid w:val="00EE3C43"/>
    <w:rsid w:val="00EE3E97"/>
    <w:rsid w:val="00EE3EC9"/>
    <w:rsid w:val="00EE3FA8"/>
    <w:rsid w:val="00EE47CE"/>
    <w:rsid w:val="00EE4AEC"/>
    <w:rsid w:val="00EE4C20"/>
    <w:rsid w:val="00EE4C45"/>
    <w:rsid w:val="00EE4EB3"/>
    <w:rsid w:val="00EE54C6"/>
    <w:rsid w:val="00EE553D"/>
    <w:rsid w:val="00EE6372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F78"/>
    <w:rsid w:val="00EF2098"/>
    <w:rsid w:val="00EF2714"/>
    <w:rsid w:val="00EF2A40"/>
    <w:rsid w:val="00EF2ED2"/>
    <w:rsid w:val="00EF2EDF"/>
    <w:rsid w:val="00EF2EFF"/>
    <w:rsid w:val="00EF3109"/>
    <w:rsid w:val="00EF322D"/>
    <w:rsid w:val="00EF32FA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13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D16"/>
    <w:rsid w:val="00EF7D63"/>
    <w:rsid w:val="00EF7D9F"/>
    <w:rsid w:val="00EF7E34"/>
    <w:rsid w:val="00EF7F7A"/>
    <w:rsid w:val="00F00087"/>
    <w:rsid w:val="00F00236"/>
    <w:rsid w:val="00F0025D"/>
    <w:rsid w:val="00F003CA"/>
    <w:rsid w:val="00F0073C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3F9"/>
    <w:rsid w:val="00F067C7"/>
    <w:rsid w:val="00F06A90"/>
    <w:rsid w:val="00F06B27"/>
    <w:rsid w:val="00F0711E"/>
    <w:rsid w:val="00F07422"/>
    <w:rsid w:val="00F07470"/>
    <w:rsid w:val="00F0760E"/>
    <w:rsid w:val="00F077E1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738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873"/>
    <w:rsid w:val="00F2000C"/>
    <w:rsid w:val="00F206F9"/>
    <w:rsid w:val="00F207D4"/>
    <w:rsid w:val="00F20B0B"/>
    <w:rsid w:val="00F20FDF"/>
    <w:rsid w:val="00F21054"/>
    <w:rsid w:val="00F212C0"/>
    <w:rsid w:val="00F212DB"/>
    <w:rsid w:val="00F2179A"/>
    <w:rsid w:val="00F2197A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2038"/>
    <w:rsid w:val="00F32170"/>
    <w:rsid w:val="00F3229E"/>
    <w:rsid w:val="00F325C1"/>
    <w:rsid w:val="00F32632"/>
    <w:rsid w:val="00F3266E"/>
    <w:rsid w:val="00F32868"/>
    <w:rsid w:val="00F32AE5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1052"/>
    <w:rsid w:val="00F41CA4"/>
    <w:rsid w:val="00F42476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5BF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18"/>
    <w:rsid w:val="00F51868"/>
    <w:rsid w:val="00F51A50"/>
    <w:rsid w:val="00F51AD7"/>
    <w:rsid w:val="00F52464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70D"/>
    <w:rsid w:val="00F55A0C"/>
    <w:rsid w:val="00F55BAA"/>
    <w:rsid w:val="00F55F1F"/>
    <w:rsid w:val="00F56604"/>
    <w:rsid w:val="00F56869"/>
    <w:rsid w:val="00F569CA"/>
    <w:rsid w:val="00F56AC9"/>
    <w:rsid w:val="00F56D71"/>
    <w:rsid w:val="00F56D8F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5FD"/>
    <w:rsid w:val="00F62A4E"/>
    <w:rsid w:val="00F62FBF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972"/>
    <w:rsid w:val="00F73A36"/>
    <w:rsid w:val="00F73B99"/>
    <w:rsid w:val="00F742EF"/>
    <w:rsid w:val="00F7487B"/>
    <w:rsid w:val="00F7490A"/>
    <w:rsid w:val="00F7493A"/>
    <w:rsid w:val="00F74A94"/>
    <w:rsid w:val="00F74F15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D5D"/>
    <w:rsid w:val="00F77DD5"/>
    <w:rsid w:val="00F80170"/>
    <w:rsid w:val="00F802E2"/>
    <w:rsid w:val="00F8045D"/>
    <w:rsid w:val="00F804F1"/>
    <w:rsid w:val="00F81175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650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0D42"/>
    <w:rsid w:val="00F9133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47E1"/>
    <w:rsid w:val="00F94B2D"/>
    <w:rsid w:val="00F95116"/>
    <w:rsid w:val="00F95637"/>
    <w:rsid w:val="00F95666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77F"/>
    <w:rsid w:val="00FA2B1D"/>
    <w:rsid w:val="00FA2F16"/>
    <w:rsid w:val="00FA30CE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54B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1C9"/>
    <w:rsid w:val="00FB42B7"/>
    <w:rsid w:val="00FB5020"/>
    <w:rsid w:val="00FB5252"/>
    <w:rsid w:val="00FB59A8"/>
    <w:rsid w:val="00FB5A28"/>
    <w:rsid w:val="00FB5CB3"/>
    <w:rsid w:val="00FB5D89"/>
    <w:rsid w:val="00FB5F60"/>
    <w:rsid w:val="00FB5F83"/>
    <w:rsid w:val="00FB699B"/>
    <w:rsid w:val="00FB6A87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1"/>
    <w:rsid w:val="00FC1775"/>
    <w:rsid w:val="00FC1B89"/>
    <w:rsid w:val="00FC1C44"/>
    <w:rsid w:val="00FC1CDC"/>
    <w:rsid w:val="00FC256D"/>
    <w:rsid w:val="00FC2B76"/>
    <w:rsid w:val="00FC303F"/>
    <w:rsid w:val="00FC3083"/>
    <w:rsid w:val="00FC314A"/>
    <w:rsid w:val="00FC3227"/>
    <w:rsid w:val="00FC34BD"/>
    <w:rsid w:val="00FC3778"/>
    <w:rsid w:val="00FC3BBB"/>
    <w:rsid w:val="00FC3CA0"/>
    <w:rsid w:val="00FC3CEE"/>
    <w:rsid w:val="00FC4169"/>
    <w:rsid w:val="00FC449E"/>
    <w:rsid w:val="00FC454D"/>
    <w:rsid w:val="00FC4A98"/>
    <w:rsid w:val="00FC4BF3"/>
    <w:rsid w:val="00FC5182"/>
    <w:rsid w:val="00FC5906"/>
    <w:rsid w:val="00FC598E"/>
    <w:rsid w:val="00FC5A83"/>
    <w:rsid w:val="00FC5C9E"/>
    <w:rsid w:val="00FC6182"/>
    <w:rsid w:val="00FC626E"/>
    <w:rsid w:val="00FC6661"/>
    <w:rsid w:val="00FC6DD9"/>
    <w:rsid w:val="00FC731F"/>
    <w:rsid w:val="00FC74E0"/>
    <w:rsid w:val="00FC771A"/>
    <w:rsid w:val="00FC7905"/>
    <w:rsid w:val="00FC7A9E"/>
    <w:rsid w:val="00FC7B8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557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6996"/>
    <w:rsid w:val="00FD6D31"/>
    <w:rsid w:val="00FD7229"/>
    <w:rsid w:val="00FD7248"/>
    <w:rsid w:val="00FD74EB"/>
    <w:rsid w:val="00FD78E6"/>
    <w:rsid w:val="00FD7C61"/>
    <w:rsid w:val="00FD7EE3"/>
    <w:rsid w:val="00FE051F"/>
    <w:rsid w:val="00FE0EB5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773"/>
    <w:rsid w:val="00FE3958"/>
    <w:rsid w:val="00FE3AAC"/>
    <w:rsid w:val="00FE3BCF"/>
    <w:rsid w:val="00FE4A89"/>
    <w:rsid w:val="00FE4EF9"/>
    <w:rsid w:val="00FE4F74"/>
    <w:rsid w:val="00FE52EA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5D1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numPr>
        <w:numId w:val="16"/>
      </w:numPr>
      <w:tabs>
        <w:tab w:val="left" w:pos="284"/>
      </w:tabs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9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2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69BB2-870B-4225-BB91-5713CCD5B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544</TotalTime>
  <Pages>30</Pages>
  <Words>6556</Words>
  <Characters>30738</Characters>
  <Application>Microsoft Office Word</Application>
  <DocSecurity>0</DocSecurity>
  <Lines>256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37220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Chatchanun, Taechasurakhun</cp:lastModifiedBy>
  <cp:revision>29</cp:revision>
  <cp:lastPrinted>2020-11-10T03:00:00Z</cp:lastPrinted>
  <dcterms:created xsi:type="dcterms:W3CDTF">2020-11-07T05:28:00Z</dcterms:created>
  <dcterms:modified xsi:type="dcterms:W3CDTF">2020-11-11T09:19:00Z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