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E377A"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p w14:paraId="2AE335E3"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99714E3"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40936FB"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8F385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703BF1"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9B84F1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EBEE438"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C462164"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097BEC7F"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722C7E94"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cs/>
        </w:rPr>
      </w:pPr>
    </w:p>
    <w:p w14:paraId="3000E7AE" w14:textId="77777777" w:rsidR="00C55795" w:rsidRPr="003477B4" w:rsidRDefault="00C55795" w:rsidP="00C55795">
      <w:pPr>
        <w:pStyle w:val="CoverTitle"/>
        <w:spacing w:line="240" w:lineRule="atLeast"/>
        <w:jc w:val="center"/>
        <w:rPr>
          <w:spacing w:val="-3"/>
          <w:szCs w:val="36"/>
        </w:rPr>
      </w:pPr>
      <w:r w:rsidRPr="000060E9">
        <w:rPr>
          <w:spacing w:val="-3"/>
          <w:szCs w:val="36"/>
        </w:rPr>
        <w:t>Condensed</w:t>
      </w:r>
      <w:r w:rsidRPr="003477B4">
        <w:rPr>
          <w:spacing w:val="-3"/>
          <w:szCs w:val="36"/>
        </w:rPr>
        <w:t xml:space="preserve"> </w:t>
      </w:r>
      <w:r>
        <w:rPr>
          <w:spacing w:val="-3"/>
          <w:szCs w:val="36"/>
        </w:rPr>
        <w:t>i</w:t>
      </w:r>
      <w:r w:rsidRPr="003477B4">
        <w:rPr>
          <w:spacing w:val="-3"/>
          <w:szCs w:val="36"/>
        </w:rPr>
        <w:t>nterim financial statements</w:t>
      </w:r>
    </w:p>
    <w:p w14:paraId="2DC4D80D" w14:textId="77777777" w:rsidR="005B4C03" w:rsidRPr="000060E9" w:rsidRDefault="005B4C03" w:rsidP="005B4C03">
      <w:pPr>
        <w:pStyle w:val="CoverTitle"/>
        <w:spacing w:line="240" w:lineRule="atLeast"/>
        <w:jc w:val="center"/>
        <w:rPr>
          <w:spacing w:val="-3"/>
          <w:szCs w:val="36"/>
        </w:rPr>
      </w:pPr>
      <w:r w:rsidRPr="000060E9">
        <w:rPr>
          <w:spacing w:val="-3"/>
          <w:szCs w:val="36"/>
        </w:rPr>
        <w:t xml:space="preserve">for the three-month and </w:t>
      </w:r>
      <w:r>
        <w:rPr>
          <w:spacing w:val="-3"/>
          <w:szCs w:val="36"/>
        </w:rPr>
        <w:t>nine</w:t>
      </w:r>
      <w:r w:rsidRPr="000060E9">
        <w:rPr>
          <w:spacing w:val="-3"/>
          <w:szCs w:val="36"/>
        </w:rPr>
        <w:t>-month periods ended</w:t>
      </w:r>
    </w:p>
    <w:p w14:paraId="73A13C64" w14:textId="77777777" w:rsidR="00C55795" w:rsidRPr="000060E9" w:rsidRDefault="005B4C03" w:rsidP="005B4C03">
      <w:pPr>
        <w:pStyle w:val="CoverTitle"/>
        <w:spacing w:line="240" w:lineRule="atLeast"/>
        <w:jc w:val="center"/>
        <w:rPr>
          <w:spacing w:val="-3"/>
          <w:szCs w:val="36"/>
        </w:rPr>
      </w:pPr>
      <w:r w:rsidRPr="000060E9">
        <w:rPr>
          <w:spacing w:val="-3"/>
          <w:szCs w:val="36"/>
        </w:rPr>
        <w:t xml:space="preserve">30 </w:t>
      </w:r>
      <w:r>
        <w:rPr>
          <w:spacing w:val="-3"/>
          <w:szCs w:val="36"/>
        </w:rPr>
        <w:t>September</w:t>
      </w:r>
      <w:r w:rsidRPr="000060E9">
        <w:rPr>
          <w:spacing w:val="-3"/>
          <w:szCs w:val="36"/>
        </w:rPr>
        <w:t xml:space="preserve"> </w:t>
      </w:r>
      <w:r w:rsidR="00C55795" w:rsidRPr="000060E9">
        <w:rPr>
          <w:spacing w:val="-3"/>
          <w:szCs w:val="36"/>
        </w:rPr>
        <w:t>20</w:t>
      </w:r>
      <w:r w:rsidR="00C55795">
        <w:rPr>
          <w:spacing w:val="-3"/>
          <w:szCs w:val="36"/>
        </w:rPr>
        <w:t>20</w:t>
      </w:r>
    </w:p>
    <w:p w14:paraId="0B96C816" w14:textId="77777777" w:rsidR="00C55795" w:rsidRPr="000060E9" w:rsidRDefault="00C55795" w:rsidP="00C55795">
      <w:pPr>
        <w:pStyle w:val="CoverTitle"/>
        <w:spacing w:line="240" w:lineRule="atLeast"/>
        <w:jc w:val="center"/>
        <w:rPr>
          <w:spacing w:val="-3"/>
          <w:szCs w:val="36"/>
        </w:rPr>
      </w:pPr>
      <w:r w:rsidRPr="000060E9">
        <w:rPr>
          <w:spacing w:val="-3"/>
          <w:szCs w:val="36"/>
        </w:rPr>
        <w:t>and</w:t>
      </w:r>
    </w:p>
    <w:p w14:paraId="32869BEE" w14:textId="77777777" w:rsidR="007E7A98" w:rsidRPr="00C55795" w:rsidRDefault="00C55795" w:rsidP="00C55795">
      <w:pPr>
        <w:pStyle w:val="CoverTitle"/>
        <w:spacing w:line="240" w:lineRule="atLeast"/>
        <w:jc w:val="center"/>
        <w:rPr>
          <w:spacing w:val="-3"/>
          <w:szCs w:val="36"/>
        </w:rPr>
      </w:pPr>
      <w:r w:rsidRPr="00610BA4">
        <w:rPr>
          <w:spacing w:val="-3"/>
          <w:szCs w:val="36"/>
        </w:rPr>
        <w:t xml:space="preserve">Independent auditor’s </w:t>
      </w:r>
      <w:r w:rsidRPr="000060E9">
        <w:rPr>
          <w:spacing w:val="-3"/>
          <w:szCs w:val="36"/>
        </w:rPr>
        <w:t>review report</w:t>
      </w:r>
    </w:p>
    <w:p w14:paraId="7118CC2E"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5F5DEEEE"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31A401C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7E7A98">
          <w:headerReference w:type="default" r:id="rId8"/>
          <w:footerReference w:type="default" r:id="rId9"/>
          <w:pgSz w:w="11909" w:h="16834" w:code="9"/>
          <w:pgMar w:top="691" w:right="1152" w:bottom="576" w:left="1152" w:header="720" w:footer="495" w:gutter="0"/>
          <w:pgNumType w:start="0"/>
          <w:cols w:space="720"/>
          <w:docGrid w:linePitch="245"/>
        </w:sectPr>
      </w:pPr>
      <w:bookmarkStart w:id="0" w:name="_GoBack"/>
      <w:bookmarkEnd w:id="0"/>
    </w:p>
    <w:p w14:paraId="7BE5A0B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33534966"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1D339B7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FDFA354"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2189C6D4" w14:textId="77777777" w:rsidR="007E7A98" w:rsidRPr="004C1934" w:rsidRDefault="007E7A98" w:rsidP="007E7A98">
      <w:pPr>
        <w:ind w:right="-450"/>
        <w:rPr>
          <w:rFonts w:ascii="Times New Roman" w:hAnsi="Times New Roman"/>
          <w:b/>
          <w:bCs/>
          <w:sz w:val="28"/>
          <w:szCs w:val="28"/>
          <w:highlight w:val="magenta"/>
        </w:rPr>
      </w:pPr>
    </w:p>
    <w:p w14:paraId="3D9D696A" w14:textId="77777777" w:rsidR="007E7A98" w:rsidRPr="004C1934" w:rsidRDefault="007E7A98" w:rsidP="007E7A98">
      <w:pPr>
        <w:ind w:right="-450"/>
        <w:rPr>
          <w:rFonts w:ascii="Times New Roman" w:hAnsi="Times New Roman"/>
          <w:b/>
          <w:bCs/>
          <w:sz w:val="28"/>
          <w:szCs w:val="28"/>
        </w:rPr>
      </w:pPr>
    </w:p>
    <w:p w14:paraId="5AE1DC66" w14:textId="77777777" w:rsidR="002F3A69" w:rsidRPr="009D34C8" w:rsidRDefault="002F3A69" w:rsidP="007E7A98">
      <w:pPr>
        <w:ind w:right="-450"/>
        <w:rPr>
          <w:rFonts w:ascii="Times New Roman" w:hAnsi="Times New Roman"/>
          <w:b/>
          <w:bCs/>
          <w:sz w:val="48"/>
          <w:szCs w:val="48"/>
        </w:rPr>
      </w:pPr>
    </w:p>
    <w:p w14:paraId="25D12D8B" w14:textId="77777777" w:rsidR="002F3A69" w:rsidRPr="004C1934" w:rsidRDefault="002F3A69" w:rsidP="007E7A98">
      <w:pPr>
        <w:ind w:right="-450"/>
        <w:rPr>
          <w:rFonts w:ascii="Times New Roman" w:hAnsi="Times New Roman"/>
          <w:b/>
          <w:bCs/>
          <w:sz w:val="28"/>
          <w:szCs w:val="28"/>
        </w:rPr>
      </w:pPr>
    </w:p>
    <w:p w14:paraId="64CCE3F8"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23527CF5" w14:textId="77777777" w:rsidR="007E7A98" w:rsidRPr="003477B4" w:rsidRDefault="007E7A98" w:rsidP="007E7A98">
      <w:pPr>
        <w:pStyle w:val="RNormal"/>
        <w:rPr>
          <w:szCs w:val="22"/>
        </w:rPr>
      </w:pPr>
    </w:p>
    <w:p w14:paraId="2E909101" w14:textId="77777777" w:rsidR="007E7A98" w:rsidRPr="003477B4" w:rsidRDefault="007E7A98" w:rsidP="007E7A98">
      <w:pPr>
        <w:pStyle w:val="RNormal"/>
        <w:rPr>
          <w:szCs w:val="22"/>
        </w:rPr>
      </w:pPr>
    </w:p>
    <w:p w14:paraId="7B17B09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56DDCFBE" w14:textId="77777777" w:rsidR="007E7A98" w:rsidRPr="003477B4" w:rsidRDefault="007E7A98" w:rsidP="007E7A98">
      <w:pPr>
        <w:jc w:val="both"/>
        <w:rPr>
          <w:rFonts w:ascii="Times New Roman" w:hAnsi="Times New Roman"/>
          <w:i/>
          <w:sz w:val="22"/>
          <w:szCs w:val="22"/>
        </w:rPr>
      </w:pPr>
    </w:p>
    <w:p w14:paraId="16778BDC" w14:textId="77777777" w:rsidR="007E7A98" w:rsidRPr="003477B4" w:rsidRDefault="007E7A98" w:rsidP="007E7A98">
      <w:pPr>
        <w:jc w:val="both"/>
        <w:rPr>
          <w:rFonts w:ascii="Times New Roman" w:hAnsi="Times New Roman"/>
          <w:i/>
          <w:sz w:val="22"/>
          <w:szCs w:val="22"/>
        </w:rPr>
      </w:pPr>
    </w:p>
    <w:p w14:paraId="033D369D" w14:textId="77777777" w:rsidR="007E7A98" w:rsidRPr="003477B4" w:rsidRDefault="005B6D81"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statements of financial position of Diamond Building Products Public Company Limited and its subsidiary, and of Diamond Building Products Public Company</w:t>
      </w:r>
      <w:r>
        <w:rPr>
          <w:rFonts w:ascii="Times New Roman" w:hAnsi="Times New Roman"/>
          <w:sz w:val="22"/>
          <w:szCs w:val="22"/>
        </w:rPr>
        <w:t xml:space="preserve"> Limited, respectively, as at 30 September 2020</w:t>
      </w:r>
      <w:r w:rsidRPr="003477B4">
        <w:rPr>
          <w:rFonts w:ascii="Times New Roman" w:hAnsi="Times New Roman"/>
          <w:sz w:val="22"/>
          <w:szCs w:val="22"/>
        </w:rPr>
        <w:t>; the consolidated and separate</w:t>
      </w:r>
      <w:r w:rsidRPr="003477B4">
        <w:rPr>
          <w:rFonts w:cs="Times New Roman"/>
        </w:rPr>
        <w:t xml:space="preserve"> </w:t>
      </w:r>
      <w:r w:rsidRPr="003477B4">
        <w:rPr>
          <w:rFonts w:ascii="Times New Roman" w:hAnsi="Times New Roman"/>
          <w:sz w:val="22"/>
          <w:szCs w:val="22"/>
        </w:rPr>
        <w:t>sta</w:t>
      </w:r>
      <w:r>
        <w:rPr>
          <w:rFonts w:ascii="Times New Roman" w:hAnsi="Times New Roman"/>
          <w:sz w:val="22"/>
          <w:szCs w:val="22"/>
        </w:rPr>
        <w:t>tements of comprehensive income for the three</w:t>
      </w:r>
      <w:r w:rsidRPr="003477B4">
        <w:rPr>
          <w:rFonts w:ascii="Times New Roman" w:hAnsi="Times New Roman"/>
          <w:sz w:val="22"/>
          <w:szCs w:val="22"/>
        </w:rPr>
        <w:t xml:space="preserve">-month </w:t>
      </w:r>
      <w:r>
        <w:rPr>
          <w:rFonts w:ascii="Times New Roman" w:hAnsi="Times New Roman"/>
          <w:sz w:val="22"/>
          <w:szCs w:val="22"/>
        </w:rPr>
        <w:t xml:space="preserve">and nine-month </w:t>
      </w:r>
      <w:r w:rsidRPr="003477B4">
        <w:rPr>
          <w:rFonts w:ascii="Times New Roman" w:hAnsi="Times New Roman"/>
          <w:sz w:val="22"/>
          <w:szCs w:val="22"/>
        </w:rPr>
        <w:t>period</w:t>
      </w:r>
      <w:r>
        <w:rPr>
          <w:rFonts w:ascii="Times New Roman" w:hAnsi="Times New Roman"/>
          <w:sz w:val="22"/>
          <w:szCs w:val="22"/>
        </w:rPr>
        <w:t>s</w:t>
      </w:r>
      <w:r w:rsidRPr="003477B4">
        <w:rPr>
          <w:rFonts w:ascii="Times New Roman" w:hAnsi="Times New Roman"/>
          <w:sz w:val="22"/>
          <w:szCs w:val="22"/>
        </w:rPr>
        <w:t xml:space="preserve"> ended </w:t>
      </w:r>
      <w:r>
        <w:rPr>
          <w:rFonts w:ascii="Times New Roman" w:hAnsi="Times New Roman"/>
          <w:sz w:val="22"/>
          <w:szCs w:val="22"/>
        </w:rPr>
        <w:t xml:space="preserve">30 September 2020, </w:t>
      </w:r>
      <w:r w:rsidRPr="003477B4">
        <w:rPr>
          <w:rFonts w:ascii="Times New Roman" w:hAnsi="Times New Roman"/>
          <w:sz w:val="22"/>
          <w:szCs w:val="22"/>
        </w:rPr>
        <w:t xml:space="preserve">the </w:t>
      </w:r>
      <w:r w:rsidRPr="005B6D81">
        <w:rPr>
          <w:rFonts w:ascii="Times New Roman" w:hAnsi="Times New Roman"/>
          <w:spacing w:val="-6"/>
          <w:sz w:val="22"/>
          <w:szCs w:val="22"/>
        </w:rPr>
        <w:t>consolidated and separate</w:t>
      </w:r>
      <w:r w:rsidRPr="005B6D81">
        <w:rPr>
          <w:rFonts w:cs="Times New Roman"/>
          <w:spacing w:val="-6"/>
        </w:rPr>
        <w:t xml:space="preserve"> </w:t>
      </w:r>
      <w:r w:rsidRPr="005B6D81">
        <w:rPr>
          <w:rFonts w:ascii="Times New Roman" w:hAnsi="Times New Roman"/>
          <w:spacing w:val="-6"/>
          <w:sz w:val="22"/>
          <w:szCs w:val="22"/>
        </w:rPr>
        <w:t>statements of changes in equity and cash flows for the nine-month period ended 30 September</w:t>
      </w:r>
      <w:r w:rsidRPr="003477B4">
        <w:rPr>
          <w:rFonts w:ascii="Times New Roman" w:hAnsi="Times New Roman"/>
          <w:sz w:val="22"/>
          <w:szCs w:val="22"/>
        </w:rPr>
        <w:t xml:space="preserve"> 20</w:t>
      </w:r>
      <w:r>
        <w:rPr>
          <w:rFonts w:ascii="Times New Roman" w:hAnsi="Times New Roman"/>
          <w:sz w:val="22"/>
          <w:szCs w:val="22"/>
        </w:rPr>
        <w:t>20</w:t>
      </w:r>
      <w:r w:rsidRPr="003477B4">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w:t>
      </w:r>
      <w:r>
        <w:rPr>
          <w:rFonts w:ascii="Times New Roman" w:hAnsi="Times New Roman"/>
          <w:sz w:val="22"/>
          <w:szCs w:val="22"/>
        </w:rPr>
        <w:t xml:space="preserve">sion on </w:t>
      </w:r>
      <w:proofErr w:type="gramStart"/>
      <w:r>
        <w:rPr>
          <w:rFonts w:ascii="Times New Roman" w:hAnsi="Times New Roman"/>
          <w:sz w:val="22"/>
          <w:szCs w:val="22"/>
        </w:rPr>
        <w:t xml:space="preserve">these interim financial </w:t>
      </w:r>
      <w:r w:rsidRPr="003477B4">
        <w:rPr>
          <w:rFonts w:ascii="Times New Roman" w:hAnsi="Times New Roman"/>
          <w:sz w:val="22"/>
          <w:szCs w:val="22"/>
        </w:rPr>
        <w:t>information</w:t>
      </w:r>
      <w:proofErr w:type="gramEnd"/>
      <w:r w:rsidRPr="003477B4">
        <w:rPr>
          <w:rFonts w:ascii="Times New Roman" w:hAnsi="Times New Roman"/>
          <w:sz w:val="22"/>
          <w:szCs w:val="22"/>
        </w:rPr>
        <w:t xml:space="preserve"> based on my review.</w:t>
      </w:r>
    </w:p>
    <w:p w14:paraId="5E64E7A5" w14:textId="77777777" w:rsidR="007E7A98" w:rsidRPr="003477B4" w:rsidRDefault="007E7A98" w:rsidP="007E7A98">
      <w:pPr>
        <w:pStyle w:val="RNormal"/>
        <w:rPr>
          <w:szCs w:val="22"/>
        </w:rPr>
      </w:pPr>
    </w:p>
    <w:p w14:paraId="60179123"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0327E7A6" w14:textId="77777777" w:rsidR="007E7A98" w:rsidRPr="003477B4" w:rsidRDefault="007E7A98" w:rsidP="007E7A98">
      <w:pPr>
        <w:jc w:val="both"/>
        <w:rPr>
          <w:rFonts w:ascii="Times New Roman" w:hAnsi="Times New Roman"/>
          <w:sz w:val="22"/>
          <w:szCs w:val="22"/>
        </w:rPr>
      </w:pPr>
    </w:p>
    <w:p w14:paraId="2CEE8F6A"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5700B39E" w14:textId="77777777" w:rsidR="007E7A98" w:rsidRPr="003477B4" w:rsidRDefault="007E7A98" w:rsidP="007E7A98">
      <w:pPr>
        <w:jc w:val="both"/>
        <w:rPr>
          <w:rFonts w:ascii="Times New Roman" w:hAnsi="Times New Roman"/>
          <w:sz w:val="22"/>
          <w:szCs w:val="22"/>
        </w:rPr>
      </w:pPr>
    </w:p>
    <w:p w14:paraId="50F7AAA2"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4859FAD1" w14:textId="77777777" w:rsidR="007E7A98" w:rsidRPr="003477B4" w:rsidRDefault="007E7A98" w:rsidP="007E7A98">
      <w:pPr>
        <w:jc w:val="both"/>
        <w:rPr>
          <w:rFonts w:ascii="Times New Roman" w:hAnsi="Times New Roman"/>
          <w:sz w:val="22"/>
          <w:szCs w:val="22"/>
        </w:rPr>
      </w:pPr>
    </w:p>
    <w:p w14:paraId="3EF80855"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4C6467A4" w14:textId="77777777" w:rsidR="007E7A98" w:rsidRPr="003477B4" w:rsidRDefault="007E7A98" w:rsidP="007E7A98">
      <w:pPr>
        <w:jc w:val="both"/>
        <w:rPr>
          <w:rFonts w:ascii="Times New Roman" w:hAnsi="Times New Roman"/>
          <w:sz w:val="22"/>
          <w:szCs w:val="22"/>
        </w:rPr>
      </w:pPr>
    </w:p>
    <w:p w14:paraId="42E8D259" w14:textId="77777777" w:rsidR="007E7A98" w:rsidRPr="003477B4" w:rsidRDefault="007E7A98" w:rsidP="007E7A98">
      <w:pPr>
        <w:jc w:val="both"/>
        <w:rPr>
          <w:rFonts w:ascii="Times New Roman" w:hAnsi="Times New Roman"/>
          <w:sz w:val="22"/>
          <w:szCs w:val="22"/>
        </w:rPr>
      </w:pPr>
    </w:p>
    <w:p w14:paraId="78DA7D04" w14:textId="77777777" w:rsidR="007E7A98" w:rsidRPr="003477B4" w:rsidRDefault="007E7A98" w:rsidP="007E7A98">
      <w:pPr>
        <w:jc w:val="both"/>
        <w:rPr>
          <w:rFonts w:ascii="Times New Roman" w:hAnsi="Times New Roman"/>
          <w:sz w:val="22"/>
          <w:szCs w:val="22"/>
        </w:rPr>
      </w:pPr>
    </w:p>
    <w:p w14:paraId="70FAF6BD" w14:textId="77777777" w:rsidR="007E7A98" w:rsidRPr="0074257E" w:rsidRDefault="007E7A98" w:rsidP="007E7A98">
      <w:pPr>
        <w:jc w:val="both"/>
        <w:rPr>
          <w:rFonts w:ascii="Times New Roman" w:hAnsi="Times New Roman"/>
          <w:sz w:val="36"/>
          <w:szCs w:val="36"/>
        </w:rPr>
      </w:pPr>
    </w:p>
    <w:p w14:paraId="66D8AD44" w14:textId="77777777"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217BE63E"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293C9884"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14B3B814" w14:textId="77777777" w:rsidR="007E7A98" w:rsidRPr="003477B4" w:rsidRDefault="007E7A98" w:rsidP="007E7A98">
      <w:pPr>
        <w:pStyle w:val="RNormal"/>
        <w:rPr>
          <w:rFonts w:cs="Times New Roman"/>
          <w:szCs w:val="22"/>
        </w:rPr>
      </w:pPr>
    </w:p>
    <w:p w14:paraId="4DA98C9D" w14:textId="77777777" w:rsidR="007E7A98" w:rsidRPr="003477B4" w:rsidRDefault="007E7A98" w:rsidP="007E7A98">
      <w:pPr>
        <w:pStyle w:val="RNormal"/>
        <w:rPr>
          <w:rFonts w:cs="Times New Roman"/>
          <w:szCs w:val="22"/>
        </w:rPr>
      </w:pPr>
    </w:p>
    <w:p w14:paraId="7C844975"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7A031951" w14:textId="77777777" w:rsidR="007E7A98" w:rsidRPr="003477B4" w:rsidRDefault="007E7A98" w:rsidP="007E7A98">
      <w:pPr>
        <w:pStyle w:val="RNormal"/>
        <w:rPr>
          <w:rFonts w:cs="Times New Roman"/>
          <w:szCs w:val="22"/>
        </w:rPr>
      </w:pPr>
      <w:r w:rsidRPr="003477B4">
        <w:rPr>
          <w:rFonts w:cs="Times New Roman"/>
          <w:szCs w:val="22"/>
        </w:rPr>
        <w:t>Bangkok</w:t>
      </w:r>
    </w:p>
    <w:p w14:paraId="6B0BCDDB" w14:textId="3066E7DB" w:rsidR="00CF6D93" w:rsidRDefault="00C247B9" w:rsidP="00801EF1">
      <w:pPr>
        <w:pStyle w:val="RNormal"/>
        <w:jc w:val="left"/>
        <w:rPr>
          <w:rFonts w:cs="Times New Roman"/>
          <w:szCs w:val="22"/>
          <w:cs/>
        </w:rPr>
      </w:pPr>
      <w:r>
        <w:rPr>
          <w:rFonts w:cs="Cordia New"/>
          <w:szCs w:val="28"/>
          <w:lang w:bidi="th-TH"/>
        </w:rPr>
        <w:t>10</w:t>
      </w:r>
      <w:r w:rsidR="00980360" w:rsidRPr="007E4054">
        <w:rPr>
          <w:rFonts w:cs="Cordia New"/>
          <w:szCs w:val="28"/>
          <w:lang w:bidi="th-TH"/>
        </w:rPr>
        <w:t xml:space="preserve"> </w:t>
      </w:r>
      <w:r w:rsidR="005B6D81">
        <w:rPr>
          <w:rFonts w:cs="Cordia New"/>
          <w:szCs w:val="28"/>
          <w:lang w:bidi="th-TH"/>
        </w:rPr>
        <w:t>November</w:t>
      </w:r>
      <w:r w:rsidR="00980360" w:rsidRPr="007E4054">
        <w:rPr>
          <w:rFonts w:cs="Cordia New"/>
          <w:szCs w:val="28"/>
          <w:lang w:bidi="th-TH"/>
        </w:rPr>
        <w:t xml:space="preserve"> </w:t>
      </w:r>
      <w:r w:rsidR="00C55795" w:rsidRPr="007E4054">
        <w:rPr>
          <w:rFonts w:cs="Cordia New"/>
          <w:szCs w:val="28"/>
          <w:lang w:bidi="th-TH"/>
        </w:rPr>
        <w:t>2020</w:t>
      </w:r>
    </w:p>
    <w:sectPr w:rsidR="00CF6D93" w:rsidSect="005657F8">
      <w:headerReference w:type="default" r:id="rId10"/>
      <w:footerReference w:type="default" r:id="rId1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789E8" w14:textId="77777777" w:rsidR="00FB1676" w:rsidRDefault="00FB1676" w:rsidP="0047103A">
      <w:pPr>
        <w:pStyle w:val="BodyText3"/>
      </w:pPr>
      <w:r>
        <w:separator/>
      </w:r>
    </w:p>
  </w:endnote>
  <w:endnote w:type="continuationSeparator" w:id="0">
    <w:p w14:paraId="3A75A1D6" w14:textId="77777777" w:rsidR="00FB1676" w:rsidRDefault="00FB1676"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F4726" w14:textId="77777777" w:rsidR="007F4F17" w:rsidRDefault="007F4F17">
    <w:pPr>
      <w:pStyle w:val="Footer"/>
      <w:jc w:val="center"/>
      <w:rPr>
        <w:rFonts w:ascii="Times New Roman" w:hAnsi="Times New Roman" w:cs="Times New Roman"/>
        <w:sz w:val="22"/>
        <w:szCs w:val="22"/>
      </w:rPr>
    </w:pPr>
  </w:p>
  <w:p w14:paraId="57C94CE7" w14:textId="77777777" w:rsidR="007F4F17" w:rsidRDefault="007F4F17">
    <w:pPr>
      <w:pStyle w:val="Footer"/>
      <w:jc w:val="center"/>
    </w:pPr>
  </w:p>
  <w:p w14:paraId="60981A6D" w14:textId="77777777" w:rsidR="007F4F17" w:rsidRDefault="007F4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DA52" w14:textId="2B36B249" w:rsidR="007F4F17" w:rsidRPr="00801EF1" w:rsidRDefault="007F4F17" w:rsidP="00801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FA0AF" w14:textId="77777777" w:rsidR="00FB1676" w:rsidRDefault="00FB1676" w:rsidP="0047103A">
      <w:pPr>
        <w:pStyle w:val="BodyText3"/>
      </w:pPr>
      <w:r>
        <w:separator/>
      </w:r>
    </w:p>
  </w:footnote>
  <w:footnote w:type="continuationSeparator" w:id="0">
    <w:p w14:paraId="1FCF0DDE" w14:textId="77777777" w:rsidR="00FB1676" w:rsidRDefault="00FB1676"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C3C" w14:textId="77777777" w:rsidR="007F4F17" w:rsidRDefault="007F4F17" w:rsidP="00CE1AA4">
    <w:pPr>
      <w:pStyle w:val="acctmainheading"/>
      <w:spacing w:after="0" w:line="240" w:lineRule="atLeast"/>
      <w:rPr>
        <w:sz w:val="24"/>
        <w:szCs w:val="24"/>
      </w:rPr>
    </w:pPr>
  </w:p>
  <w:p w14:paraId="71F9E266" w14:textId="77777777" w:rsidR="007F4F17" w:rsidRDefault="007F4F17"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1A6F63A2" w14:textId="77777777" w:rsidR="007F4F17" w:rsidRDefault="007F4F17"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A6CED" w14:textId="77777777" w:rsidR="007F4F17" w:rsidRDefault="007F4F17"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p w14:paraId="0B4195D2" w14:textId="77777777" w:rsidR="007F4F17" w:rsidRPr="00A1093F" w:rsidRDefault="007F4F17"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11"/>
  </w:num>
  <w:num w:numId="17">
    <w:abstractNumId w:val="22"/>
  </w:num>
  <w:num w:numId="18">
    <w:abstractNumId w:val="14"/>
  </w:num>
  <w:num w:numId="19">
    <w:abstractNumId w:val="13"/>
  </w:num>
  <w:num w:numId="20">
    <w:abstractNumId w:val="23"/>
  </w:num>
  <w:num w:numId="21">
    <w:abstractNumId w:val="16"/>
  </w:num>
  <w:num w:numId="22">
    <w:abstractNumId w:val="12"/>
  </w:num>
  <w:num w:numId="23">
    <w:abstractNumId w:val="20"/>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10465"/>
    <w:rsid w:val="00010476"/>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F5C"/>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4F43"/>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557A"/>
    <w:rsid w:val="000A63BB"/>
    <w:rsid w:val="000A6FDC"/>
    <w:rsid w:val="000B0A78"/>
    <w:rsid w:val="000B0AE1"/>
    <w:rsid w:val="000B0BE2"/>
    <w:rsid w:val="000B3B2E"/>
    <w:rsid w:val="000B436F"/>
    <w:rsid w:val="000B51EE"/>
    <w:rsid w:val="000B5465"/>
    <w:rsid w:val="000B5BDE"/>
    <w:rsid w:val="000B61C4"/>
    <w:rsid w:val="000B6E68"/>
    <w:rsid w:val="000B7708"/>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5B"/>
    <w:rsid w:val="000E6381"/>
    <w:rsid w:val="000E6912"/>
    <w:rsid w:val="000E7E6A"/>
    <w:rsid w:val="000F0D73"/>
    <w:rsid w:val="000F1D5B"/>
    <w:rsid w:val="000F26C4"/>
    <w:rsid w:val="000F533A"/>
    <w:rsid w:val="000F54E3"/>
    <w:rsid w:val="000F5636"/>
    <w:rsid w:val="000F749E"/>
    <w:rsid w:val="000F765F"/>
    <w:rsid w:val="000F7870"/>
    <w:rsid w:val="000F7AFE"/>
    <w:rsid w:val="000F7F70"/>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628FF"/>
    <w:rsid w:val="00163466"/>
    <w:rsid w:val="00163995"/>
    <w:rsid w:val="001644AE"/>
    <w:rsid w:val="0016453B"/>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1E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238D"/>
    <w:rsid w:val="001A2672"/>
    <w:rsid w:val="001A294A"/>
    <w:rsid w:val="001A35F1"/>
    <w:rsid w:val="001A5F7B"/>
    <w:rsid w:val="001A6131"/>
    <w:rsid w:val="001A6B0D"/>
    <w:rsid w:val="001B0580"/>
    <w:rsid w:val="001B0788"/>
    <w:rsid w:val="001B168C"/>
    <w:rsid w:val="001B2472"/>
    <w:rsid w:val="001B30D2"/>
    <w:rsid w:val="001B3332"/>
    <w:rsid w:val="001B4F1B"/>
    <w:rsid w:val="001B53DC"/>
    <w:rsid w:val="001B5A2E"/>
    <w:rsid w:val="001B6251"/>
    <w:rsid w:val="001B6484"/>
    <w:rsid w:val="001B6610"/>
    <w:rsid w:val="001B66DA"/>
    <w:rsid w:val="001B6A7E"/>
    <w:rsid w:val="001B6EB6"/>
    <w:rsid w:val="001B7C33"/>
    <w:rsid w:val="001C02E0"/>
    <w:rsid w:val="001C11B7"/>
    <w:rsid w:val="001C1248"/>
    <w:rsid w:val="001C29EF"/>
    <w:rsid w:val="001C333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1EE"/>
    <w:rsid w:val="001D47FA"/>
    <w:rsid w:val="001D5756"/>
    <w:rsid w:val="001D5776"/>
    <w:rsid w:val="001D5974"/>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5E2A"/>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C78"/>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3178"/>
    <w:rsid w:val="00264AA8"/>
    <w:rsid w:val="0026505B"/>
    <w:rsid w:val="002671F6"/>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77BA9"/>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9034C"/>
    <w:rsid w:val="0029044A"/>
    <w:rsid w:val="002906BF"/>
    <w:rsid w:val="0029123C"/>
    <w:rsid w:val="00292132"/>
    <w:rsid w:val="002945BC"/>
    <w:rsid w:val="00294937"/>
    <w:rsid w:val="00295F82"/>
    <w:rsid w:val="00296147"/>
    <w:rsid w:val="00296A6B"/>
    <w:rsid w:val="002976F0"/>
    <w:rsid w:val="00297E8D"/>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25A"/>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2A74"/>
    <w:rsid w:val="002F3166"/>
    <w:rsid w:val="002F361E"/>
    <w:rsid w:val="002F3A69"/>
    <w:rsid w:val="002F3CA6"/>
    <w:rsid w:val="002F451E"/>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1B2"/>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D4D"/>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5ADF"/>
    <w:rsid w:val="003B6815"/>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2A90"/>
    <w:rsid w:val="003E2CEC"/>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6A65"/>
    <w:rsid w:val="004A7000"/>
    <w:rsid w:val="004A7913"/>
    <w:rsid w:val="004B0A0C"/>
    <w:rsid w:val="004B1218"/>
    <w:rsid w:val="004B141F"/>
    <w:rsid w:val="004B18F3"/>
    <w:rsid w:val="004B1D31"/>
    <w:rsid w:val="004B249D"/>
    <w:rsid w:val="004B26C6"/>
    <w:rsid w:val="004B31DA"/>
    <w:rsid w:val="004B3DCA"/>
    <w:rsid w:val="004B3F54"/>
    <w:rsid w:val="004B461E"/>
    <w:rsid w:val="004B4976"/>
    <w:rsid w:val="004B63C2"/>
    <w:rsid w:val="004C05E9"/>
    <w:rsid w:val="004C0AE3"/>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155"/>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15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720F"/>
    <w:rsid w:val="00517637"/>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AE0"/>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0ECE"/>
    <w:rsid w:val="0056106B"/>
    <w:rsid w:val="0056348B"/>
    <w:rsid w:val="00563953"/>
    <w:rsid w:val="00563CC7"/>
    <w:rsid w:val="00563EE1"/>
    <w:rsid w:val="00564A67"/>
    <w:rsid w:val="005657F8"/>
    <w:rsid w:val="00567A17"/>
    <w:rsid w:val="00570571"/>
    <w:rsid w:val="00570850"/>
    <w:rsid w:val="00573618"/>
    <w:rsid w:val="00573783"/>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84A"/>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4C03"/>
    <w:rsid w:val="005B5589"/>
    <w:rsid w:val="005B6873"/>
    <w:rsid w:val="005B6D81"/>
    <w:rsid w:val="005B771B"/>
    <w:rsid w:val="005B7B41"/>
    <w:rsid w:val="005B7D3E"/>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AE9"/>
    <w:rsid w:val="005F33E9"/>
    <w:rsid w:val="005F3F3D"/>
    <w:rsid w:val="005F451B"/>
    <w:rsid w:val="005F6928"/>
    <w:rsid w:val="005F7946"/>
    <w:rsid w:val="006000B1"/>
    <w:rsid w:val="00602583"/>
    <w:rsid w:val="00602979"/>
    <w:rsid w:val="00602C24"/>
    <w:rsid w:val="00604F53"/>
    <w:rsid w:val="00604F57"/>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566"/>
    <w:rsid w:val="006215F8"/>
    <w:rsid w:val="0062165C"/>
    <w:rsid w:val="006217EF"/>
    <w:rsid w:val="006222BF"/>
    <w:rsid w:val="00622BDD"/>
    <w:rsid w:val="0062431E"/>
    <w:rsid w:val="0062540E"/>
    <w:rsid w:val="006254C5"/>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7AE2"/>
    <w:rsid w:val="00651030"/>
    <w:rsid w:val="00651C19"/>
    <w:rsid w:val="00652E00"/>
    <w:rsid w:val="006531CF"/>
    <w:rsid w:val="006547B3"/>
    <w:rsid w:val="00654946"/>
    <w:rsid w:val="00654A23"/>
    <w:rsid w:val="0065561D"/>
    <w:rsid w:val="00655FB6"/>
    <w:rsid w:val="0065686E"/>
    <w:rsid w:val="00656C72"/>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26B"/>
    <w:rsid w:val="00691CA3"/>
    <w:rsid w:val="0069364D"/>
    <w:rsid w:val="0069478C"/>
    <w:rsid w:val="00696E1F"/>
    <w:rsid w:val="006975B5"/>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0B2"/>
    <w:rsid w:val="006E62FC"/>
    <w:rsid w:val="006E7249"/>
    <w:rsid w:val="006E72DC"/>
    <w:rsid w:val="006E7AAA"/>
    <w:rsid w:val="006F1069"/>
    <w:rsid w:val="006F111A"/>
    <w:rsid w:val="006F1EF3"/>
    <w:rsid w:val="006F5FE7"/>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75B"/>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083"/>
    <w:rsid w:val="00740E10"/>
    <w:rsid w:val="00740FBB"/>
    <w:rsid w:val="00741E93"/>
    <w:rsid w:val="0074257E"/>
    <w:rsid w:val="007428EA"/>
    <w:rsid w:val="0074378B"/>
    <w:rsid w:val="0074390E"/>
    <w:rsid w:val="00744BF8"/>
    <w:rsid w:val="0074510C"/>
    <w:rsid w:val="00745207"/>
    <w:rsid w:val="00745B9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252B"/>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2B3"/>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69C8"/>
    <w:rsid w:val="007D7111"/>
    <w:rsid w:val="007D7D7B"/>
    <w:rsid w:val="007D7EB3"/>
    <w:rsid w:val="007E1951"/>
    <w:rsid w:val="007E195A"/>
    <w:rsid w:val="007E2991"/>
    <w:rsid w:val="007E2B48"/>
    <w:rsid w:val="007E4054"/>
    <w:rsid w:val="007E48C6"/>
    <w:rsid w:val="007E5379"/>
    <w:rsid w:val="007E63CA"/>
    <w:rsid w:val="007E6E48"/>
    <w:rsid w:val="007E7A98"/>
    <w:rsid w:val="007E7BC3"/>
    <w:rsid w:val="007F0C4C"/>
    <w:rsid w:val="007F1438"/>
    <w:rsid w:val="007F1597"/>
    <w:rsid w:val="007F285C"/>
    <w:rsid w:val="007F31F1"/>
    <w:rsid w:val="007F39CB"/>
    <w:rsid w:val="007F3F6A"/>
    <w:rsid w:val="007F4F17"/>
    <w:rsid w:val="007F5906"/>
    <w:rsid w:val="007F61D9"/>
    <w:rsid w:val="007F6B59"/>
    <w:rsid w:val="00800105"/>
    <w:rsid w:val="00800115"/>
    <w:rsid w:val="0080021E"/>
    <w:rsid w:val="00800EE2"/>
    <w:rsid w:val="00801EF1"/>
    <w:rsid w:val="00802980"/>
    <w:rsid w:val="008034CA"/>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200CB"/>
    <w:rsid w:val="00820A89"/>
    <w:rsid w:val="00820F5A"/>
    <w:rsid w:val="008211AF"/>
    <w:rsid w:val="008215FF"/>
    <w:rsid w:val="00821E2F"/>
    <w:rsid w:val="008220AC"/>
    <w:rsid w:val="00822BC6"/>
    <w:rsid w:val="008236CD"/>
    <w:rsid w:val="008239B8"/>
    <w:rsid w:val="0082405E"/>
    <w:rsid w:val="00824171"/>
    <w:rsid w:val="00824584"/>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287"/>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7010E"/>
    <w:rsid w:val="00870FCA"/>
    <w:rsid w:val="008713FE"/>
    <w:rsid w:val="00872025"/>
    <w:rsid w:val="00872080"/>
    <w:rsid w:val="00872997"/>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9AE"/>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FC6"/>
    <w:rsid w:val="008E2682"/>
    <w:rsid w:val="008E4092"/>
    <w:rsid w:val="008E40E2"/>
    <w:rsid w:val="008E4577"/>
    <w:rsid w:val="008E461F"/>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A6A"/>
    <w:rsid w:val="009425DD"/>
    <w:rsid w:val="00942793"/>
    <w:rsid w:val="009436B9"/>
    <w:rsid w:val="00943B4F"/>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360"/>
    <w:rsid w:val="00980901"/>
    <w:rsid w:val="00980DC3"/>
    <w:rsid w:val="00982948"/>
    <w:rsid w:val="00982AB6"/>
    <w:rsid w:val="00982D5D"/>
    <w:rsid w:val="0098334C"/>
    <w:rsid w:val="00983351"/>
    <w:rsid w:val="0098435E"/>
    <w:rsid w:val="00984ADA"/>
    <w:rsid w:val="00985736"/>
    <w:rsid w:val="00985F1B"/>
    <w:rsid w:val="00986D2B"/>
    <w:rsid w:val="00987790"/>
    <w:rsid w:val="00987DAC"/>
    <w:rsid w:val="0099004A"/>
    <w:rsid w:val="00990DBC"/>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2475"/>
    <w:rsid w:val="009B2A5C"/>
    <w:rsid w:val="009B3023"/>
    <w:rsid w:val="009B3107"/>
    <w:rsid w:val="009B3285"/>
    <w:rsid w:val="009B494F"/>
    <w:rsid w:val="009B4EE9"/>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2611"/>
    <w:rsid w:val="009E3069"/>
    <w:rsid w:val="009E3C2D"/>
    <w:rsid w:val="009E40DD"/>
    <w:rsid w:val="009E4141"/>
    <w:rsid w:val="009E4910"/>
    <w:rsid w:val="009E4F10"/>
    <w:rsid w:val="009E5011"/>
    <w:rsid w:val="009E555E"/>
    <w:rsid w:val="009E5751"/>
    <w:rsid w:val="009E5C67"/>
    <w:rsid w:val="009E6157"/>
    <w:rsid w:val="009E6541"/>
    <w:rsid w:val="009E6879"/>
    <w:rsid w:val="009E70D2"/>
    <w:rsid w:val="009E75E4"/>
    <w:rsid w:val="009E76A9"/>
    <w:rsid w:val="009E7E4F"/>
    <w:rsid w:val="009E7F7A"/>
    <w:rsid w:val="009F1876"/>
    <w:rsid w:val="009F1C40"/>
    <w:rsid w:val="009F25A5"/>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682"/>
    <w:rsid w:val="00A07BCC"/>
    <w:rsid w:val="00A07CB1"/>
    <w:rsid w:val="00A07E3F"/>
    <w:rsid w:val="00A1093F"/>
    <w:rsid w:val="00A11316"/>
    <w:rsid w:val="00A11583"/>
    <w:rsid w:val="00A11FC1"/>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81"/>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497"/>
    <w:rsid w:val="00AA0C16"/>
    <w:rsid w:val="00AA157D"/>
    <w:rsid w:val="00AA15BD"/>
    <w:rsid w:val="00AA1B26"/>
    <w:rsid w:val="00AA2758"/>
    <w:rsid w:val="00AA29D9"/>
    <w:rsid w:val="00AA4BA9"/>
    <w:rsid w:val="00AA4EF2"/>
    <w:rsid w:val="00AA5F3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1498"/>
    <w:rsid w:val="00AF19A7"/>
    <w:rsid w:val="00AF1C26"/>
    <w:rsid w:val="00AF1CD4"/>
    <w:rsid w:val="00AF2344"/>
    <w:rsid w:val="00AF2388"/>
    <w:rsid w:val="00AF2F9C"/>
    <w:rsid w:val="00AF409C"/>
    <w:rsid w:val="00AF42FE"/>
    <w:rsid w:val="00AF445C"/>
    <w:rsid w:val="00AF449D"/>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90D"/>
    <w:rsid w:val="00B17C23"/>
    <w:rsid w:val="00B20D2C"/>
    <w:rsid w:val="00B20D32"/>
    <w:rsid w:val="00B20FA8"/>
    <w:rsid w:val="00B2184A"/>
    <w:rsid w:val="00B222EA"/>
    <w:rsid w:val="00B228D1"/>
    <w:rsid w:val="00B22BDD"/>
    <w:rsid w:val="00B23EA7"/>
    <w:rsid w:val="00B24121"/>
    <w:rsid w:val="00B242FC"/>
    <w:rsid w:val="00B245BB"/>
    <w:rsid w:val="00B2490F"/>
    <w:rsid w:val="00B257BC"/>
    <w:rsid w:val="00B258CF"/>
    <w:rsid w:val="00B25E17"/>
    <w:rsid w:val="00B2600E"/>
    <w:rsid w:val="00B260EC"/>
    <w:rsid w:val="00B275C6"/>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1BD4"/>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632"/>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7696"/>
    <w:rsid w:val="00C00566"/>
    <w:rsid w:val="00C01797"/>
    <w:rsid w:val="00C01ED0"/>
    <w:rsid w:val="00C024AC"/>
    <w:rsid w:val="00C0344A"/>
    <w:rsid w:val="00C039F2"/>
    <w:rsid w:val="00C04270"/>
    <w:rsid w:val="00C04F9A"/>
    <w:rsid w:val="00C0552B"/>
    <w:rsid w:val="00C062B8"/>
    <w:rsid w:val="00C0679F"/>
    <w:rsid w:val="00C07AD9"/>
    <w:rsid w:val="00C105B1"/>
    <w:rsid w:val="00C10AB9"/>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7B9"/>
    <w:rsid w:val="00C249CF"/>
    <w:rsid w:val="00C253D2"/>
    <w:rsid w:val="00C25A11"/>
    <w:rsid w:val="00C2601A"/>
    <w:rsid w:val="00C260B2"/>
    <w:rsid w:val="00C26555"/>
    <w:rsid w:val="00C2661C"/>
    <w:rsid w:val="00C26A4F"/>
    <w:rsid w:val="00C2725E"/>
    <w:rsid w:val="00C303DD"/>
    <w:rsid w:val="00C31345"/>
    <w:rsid w:val="00C31707"/>
    <w:rsid w:val="00C3176C"/>
    <w:rsid w:val="00C31A40"/>
    <w:rsid w:val="00C32530"/>
    <w:rsid w:val="00C3279D"/>
    <w:rsid w:val="00C32B0B"/>
    <w:rsid w:val="00C33717"/>
    <w:rsid w:val="00C34F92"/>
    <w:rsid w:val="00C37930"/>
    <w:rsid w:val="00C37E68"/>
    <w:rsid w:val="00C400F2"/>
    <w:rsid w:val="00C401AD"/>
    <w:rsid w:val="00C41565"/>
    <w:rsid w:val="00C41952"/>
    <w:rsid w:val="00C46D7D"/>
    <w:rsid w:val="00C4713E"/>
    <w:rsid w:val="00C47229"/>
    <w:rsid w:val="00C51A26"/>
    <w:rsid w:val="00C52A55"/>
    <w:rsid w:val="00C533A6"/>
    <w:rsid w:val="00C54DF7"/>
    <w:rsid w:val="00C54F57"/>
    <w:rsid w:val="00C55447"/>
    <w:rsid w:val="00C55795"/>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343"/>
    <w:rsid w:val="00C70952"/>
    <w:rsid w:val="00C71646"/>
    <w:rsid w:val="00C71AD2"/>
    <w:rsid w:val="00C71EEE"/>
    <w:rsid w:val="00C72036"/>
    <w:rsid w:val="00C73005"/>
    <w:rsid w:val="00C73034"/>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3DB"/>
    <w:rsid w:val="00CA6DC6"/>
    <w:rsid w:val="00CB0CAE"/>
    <w:rsid w:val="00CB1149"/>
    <w:rsid w:val="00CB1FE7"/>
    <w:rsid w:val="00CB2415"/>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6CA"/>
    <w:rsid w:val="00CD1AD9"/>
    <w:rsid w:val="00CD2497"/>
    <w:rsid w:val="00CD2BC3"/>
    <w:rsid w:val="00CD2FF6"/>
    <w:rsid w:val="00CD487D"/>
    <w:rsid w:val="00CD6361"/>
    <w:rsid w:val="00CD63C7"/>
    <w:rsid w:val="00CD6B26"/>
    <w:rsid w:val="00CD7116"/>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57F"/>
    <w:rsid w:val="00D155F6"/>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A72"/>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099"/>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ABC"/>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604D"/>
    <w:rsid w:val="00DB7A87"/>
    <w:rsid w:val="00DB7CC1"/>
    <w:rsid w:val="00DC014B"/>
    <w:rsid w:val="00DC0A13"/>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30D9"/>
    <w:rsid w:val="00DD525F"/>
    <w:rsid w:val="00DD6E19"/>
    <w:rsid w:val="00DE067E"/>
    <w:rsid w:val="00DE07DC"/>
    <w:rsid w:val="00DE27CA"/>
    <w:rsid w:val="00DE2CB2"/>
    <w:rsid w:val="00DE4F1B"/>
    <w:rsid w:val="00DE571D"/>
    <w:rsid w:val="00DE7178"/>
    <w:rsid w:val="00DE73C1"/>
    <w:rsid w:val="00DE7597"/>
    <w:rsid w:val="00DE792C"/>
    <w:rsid w:val="00DF00B5"/>
    <w:rsid w:val="00DF0795"/>
    <w:rsid w:val="00DF1408"/>
    <w:rsid w:val="00DF2654"/>
    <w:rsid w:val="00DF2743"/>
    <w:rsid w:val="00DF325A"/>
    <w:rsid w:val="00DF3779"/>
    <w:rsid w:val="00DF3D75"/>
    <w:rsid w:val="00DF44AA"/>
    <w:rsid w:val="00DF5926"/>
    <w:rsid w:val="00DF5EE1"/>
    <w:rsid w:val="00DF60CC"/>
    <w:rsid w:val="00DF6519"/>
    <w:rsid w:val="00DF6B4A"/>
    <w:rsid w:val="00E01206"/>
    <w:rsid w:val="00E01359"/>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378E6"/>
    <w:rsid w:val="00E400FD"/>
    <w:rsid w:val="00E40126"/>
    <w:rsid w:val="00E406B5"/>
    <w:rsid w:val="00E408AD"/>
    <w:rsid w:val="00E40B58"/>
    <w:rsid w:val="00E411A2"/>
    <w:rsid w:val="00E41360"/>
    <w:rsid w:val="00E41A04"/>
    <w:rsid w:val="00E41D8E"/>
    <w:rsid w:val="00E425D7"/>
    <w:rsid w:val="00E426A3"/>
    <w:rsid w:val="00E42994"/>
    <w:rsid w:val="00E42F2F"/>
    <w:rsid w:val="00E42FE6"/>
    <w:rsid w:val="00E444AC"/>
    <w:rsid w:val="00E449B6"/>
    <w:rsid w:val="00E45C23"/>
    <w:rsid w:val="00E45D51"/>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26"/>
    <w:rsid w:val="00E617CE"/>
    <w:rsid w:val="00E61AE3"/>
    <w:rsid w:val="00E61EA3"/>
    <w:rsid w:val="00E62D66"/>
    <w:rsid w:val="00E6339A"/>
    <w:rsid w:val="00E64177"/>
    <w:rsid w:val="00E6478A"/>
    <w:rsid w:val="00E64CC7"/>
    <w:rsid w:val="00E6518E"/>
    <w:rsid w:val="00E65856"/>
    <w:rsid w:val="00E65A9A"/>
    <w:rsid w:val="00E66C01"/>
    <w:rsid w:val="00E67869"/>
    <w:rsid w:val="00E7101C"/>
    <w:rsid w:val="00E71122"/>
    <w:rsid w:val="00E71593"/>
    <w:rsid w:val="00E71679"/>
    <w:rsid w:val="00E7192B"/>
    <w:rsid w:val="00E72BA7"/>
    <w:rsid w:val="00E72C74"/>
    <w:rsid w:val="00E72E9B"/>
    <w:rsid w:val="00E7494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4C48"/>
    <w:rsid w:val="00EA4FFE"/>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0F4B"/>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2833"/>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826"/>
    <w:rsid w:val="00F76E13"/>
    <w:rsid w:val="00F77C02"/>
    <w:rsid w:val="00F8067E"/>
    <w:rsid w:val="00F81B0E"/>
    <w:rsid w:val="00F81E94"/>
    <w:rsid w:val="00F81EE9"/>
    <w:rsid w:val="00F822BE"/>
    <w:rsid w:val="00F83A4A"/>
    <w:rsid w:val="00F84E72"/>
    <w:rsid w:val="00F85012"/>
    <w:rsid w:val="00F851FA"/>
    <w:rsid w:val="00F8582B"/>
    <w:rsid w:val="00F859DB"/>
    <w:rsid w:val="00F86795"/>
    <w:rsid w:val="00F86D46"/>
    <w:rsid w:val="00F86DF9"/>
    <w:rsid w:val="00F86F61"/>
    <w:rsid w:val="00F86F8D"/>
    <w:rsid w:val="00F87EBA"/>
    <w:rsid w:val="00F922AC"/>
    <w:rsid w:val="00F92D64"/>
    <w:rsid w:val="00F93973"/>
    <w:rsid w:val="00F9482B"/>
    <w:rsid w:val="00F95532"/>
    <w:rsid w:val="00F96049"/>
    <w:rsid w:val="00F96453"/>
    <w:rsid w:val="00F967EE"/>
    <w:rsid w:val="00FA0134"/>
    <w:rsid w:val="00FA0416"/>
    <w:rsid w:val="00FA0EFF"/>
    <w:rsid w:val="00FA114B"/>
    <w:rsid w:val="00FA15C1"/>
    <w:rsid w:val="00FA2932"/>
    <w:rsid w:val="00FA2A5C"/>
    <w:rsid w:val="00FA3324"/>
    <w:rsid w:val="00FA3822"/>
    <w:rsid w:val="00FA54D4"/>
    <w:rsid w:val="00FA58F3"/>
    <w:rsid w:val="00FA6095"/>
    <w:rsid w:val="00FA742B"/>
    <w:rsid w:val="00FB0FB2"/>
    <w:rsid w:val="00FB1676"/>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2087"/>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2B7261B5"/>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2FBB9-47F9-4107-86C0-38CA130E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67</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23</cp:revision>
  <cp:lastPrinted>2020-11-10T07:07:00Z</cp:lastPrinted>
  <dcterms:created xsi:type="dcterms:W3CDTF">2020-10-28T04:25:00Z</dcterms:created>
  <dcterms:modified xsi:type="dcterms:W3CDTF">2020-11-11T06:36:00Z</dcterms:modified>
</cp:coreProperties>
</file>