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78022" w14:textId="77777777" w:rsidR="00396236" w:rsidRPr="00E34148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E34148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F8B79AF" w14:textId="77777777" w:rsidR="00396236" w:rsidRPr="00E34148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414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04C8069E" w14:textId="77777777" w:rsidR="0039623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41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F365CC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84E07" w:rsidRPr="00E34148">
        <w:rPr>
          <w:rFonts w:asciiTheme="majorBidi" w:hAnsiTheme="majorBidi"/>
          <w:b/>
          <w:bCs/>
          <w:sz w:val="32"/>
          <w:szCs w:val="32"/>
          <w:cs/>
        </w:rPr>
        <w:t>กันยายน</w:t>
      </w:r>
      <w:r w:rsidR="00F365CC" w:rsidRPr="00E34148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0C3EEB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08B29F4A" w14:textId="77777777"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7957CB9" w14:textId="77777777" w:rsidR="00F17D9F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E3414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CDEB0CE" w14:textId="77777777"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</w:t>
      </w:r>
      <w:r w:rsidRPr="00E34148">
        <w:rPr>
          <w:rFonts w:ascii="Angsana New" w:hAnsi="Angsana New"/>
        </w:rPr>
        <w:t>.</w:t>
      </w:r>
      <w:r>
        <w:rPr>
          <w:rFonts w:ascii="Angsana New" w:hAnsi="Angsana New"/>
        </w:rPr>
        <w:t>1</w:t>
      </w:r>
      <w:r w:rsidR="009A1562" w:rsidRPr="00E34148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E34148">
        <w:rPr>
          <w:rFonts w:ascii="Angsana New" w:hAnsi="Angsana New"/>
          <w:cs/>
        </w:rPr>
        <w:t>สถานะของบริษัท</w:t>
      </w:r>
    </w:p>
    <w:p w14:paraId="1631A262" w14:textId="77777777"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>บริษัท พรพรหมเม็ททอล จำกัด (มหาชน) (“บริษัท”) จดทะเบียนเป็นบริษัทมหาชนจำกัด</w:t>
      </w:r>
      <w:r w:rsidR="004370B6" w:rsidRPr="00E34148">
        <w:rPr>
          <w:rFonts w:asciiTheme="majorBidi" w:hAnsiTheme="majorBidi" w:cstheme="majorBidi"/>
          <w:sz w:val="32"/>
          <w:szCs w:val="32"/>
          <w:cs/>
        </w:rPr>
        <w:br/>
      </w:r>
      <w:r w:rsidRPr="00E34148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E3414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E34148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E341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E341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E3414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4370B6" w:rsidRPr="00E34148">
        <w:rPr>
          <w:rFonts w:asciiTheme="majorBidi" w:hAnsiTheme="majorBidi" w:cstheme="majorBidi"/>
          <w:sz w:val="32"/>
          <w:szCs w:val="32"/>
          <w:cs/>
        </w:rPr>
        <w:br/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E34148">
        <w:rPr>
          <w:rFonts w:asciiTheme="majorBidi" w:hAnsiTheme="majorBidi"/>
          <w:sz w:val="32"/>
          <w:szCs w:val="32"/>
        </w:rPr>
        <w:t xml:space="preserve"> </w:t>
      </w:r>
    </w:p>
    <w:p w14:paraId="092F5163" w14:textId="77777777"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E34148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E34148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751F6E3" w14:textId="77777777"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795DF3" w14:textId="77777777"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</w:t>
      </w:r>
      <w:r w:rsidRPr="00E34148">
        <w:rPr>
          <w:rFonts w:ascii="Angsana New" w:hAnsi="Angsana New"/>
        </w:rPr>
        <w:t>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 w:rsidRPr="00B779E6">
        <w:rPr>
          <w:rFonts w:ascii="Angsana New" w:hAnsi="Angsana New"/>
        </w:rPr>
        <w:tab/>
      </w:r>
      <w:r w:rsidRPr="00E34148">
        <w:rPr>
          <w:rFonts w:ascii="Angsana New" w:hAnsi="Angsana New"/>
          <w:cs/>
        </w:rPr>
        <w:t>ลักษณะธุรกิจ</w:t>
      </w:r>
    </w:p>
    <w:p w14:paraId="3115F3F1" w14:textId="77777777" w:rsidR="002108ED" w:rsidRPr="00E34148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E341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E34148">
        <w:rPr>
          <w:rFonts w:asciiTheme="majorBidi" w:hAnsiTheme="majorBidi" w:cstheme="majorBidi"/>
          <w:sz w:val="32"/>
          <w:szCs w:val="32"/>
          <w:cs/>
        </w:rPr>
        <w:br/>
      </w:r>
      <w:r w:rsidRPr="00E34148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E34148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E34148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E34148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323C3506" w14:textId="77777777"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ACB042A" w14:textId="77777777" w:rsidR="003D1493" w:rsidRPr="00E34148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34148">
        <w:rPr>
          <w:rFonts w:asciiTheme="majorBidi" w:hAnsiTheme="majorBidi"/>
          <w:b/>
          <w:bCs/>
          <w:sz w:val="32"/>
          <w:szCs w:val="32"/>
        </w:rPr>
        <w:t xml:space="preserve">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4148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696BA90E" w14:textId="77777777"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E34148">
        <w:rPr>
          <w:rFonts w:asciiTheme="majorBidi" w:hAnsiTheme="majorBidi"/>
          <w:sz w:val="32"/>
          <w:szCs w:val="32"/>
        </w:rPr>
        <w:t>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E34148">
        <w:rPr>
          <w:rFonts w:asciiTheme="majorBidi" w:hAnsi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535028" w:rsidRPr="00E34148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62416A35" w14:textId="77777777" w:rsidR="00535028" w:rsidRP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Theme="majorBidi" w:hAnsiTheme="majorBidi"/>
          <w:sz w:val="32"/>
          <w:szCs w:val="32"/>
        </w:rPr>
        <w:t>34</w:t>
      </w:r>
      <w:r w:rsidRPr="00E34148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02945138" w14:textId="77777777" w:rsid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>
        <w:rPr>
          <w:rFonts w:asciiTheme="majorBidi" w:hAnsiTheme="majorBidi"/>
          <w:sz w:val="32"/>
          <w:szCs w:val="32"/>
        </w:rPr>
        <w:t>31</w:t>
      </w:r>
      <w:r w:rsidRPr="00E34148">
        <w:rPr>
          <w:rFonts w:asciiTheme="majorBidi" w:hAnsi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z w:val="32"/>
          <w:szCs w:val="32"/>
        </w:rPr>
        <w:t>2562</w:t>
      </w:r>
    </w:p>
    <w:p w14:paraId="0EFC7C48" w14:textId="77777777" w:rsid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7388CB6" w14:textId="77777777" w:rsidR="00535028" w:rsidRP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1F7ACF3A" w14:textId="77777777" w:rsidR="00752C5A" w:rsidRPr="00752C5A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456CA4E2" w14:textId="77777777"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73FE5082" w14:textId="77777777" w:rsidR="00D75559" w:rsidRPr="00E34148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</w:t>
      </w:r>
      <w:r w:rsidRPr="00E34148">
        <w:rPr>
          <w:rFonts w:asciiTheme="majorBidi" w:hAnsiTheme="majorBidi"/>
          <w:sz w:val="32"/>
          <w:szCs w:val="32"/>
        </w:rPr>
        <w:t>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E34148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E34148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7E638655" w14:textId="77777777" w:rsidR="00B45AFA" w:rsidRPr="00E34148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E34148">
        <w:rPr>
          <w:rFonts w:ascii="Angsana New" w:hAnsi="Angsana New" w:hint="cs"/>
          <w:sz w:val="32"/>
          <w:szCs w:val="32"/>
          <w:cs/>
        </w:rPr>
        <w:t xml:space="preserve">ก) </w:t>
      </w:r>
      <w:r w:rsidRPr="00E34148">
        <w:rPr>
          <w:rFonts w:ascii="Angsana New" w:hAnsi="Angsana New"/>
          <w:sz w:val="32"/>
          <w:szCs w:val="32"/>
          <w:cs/>
        </w:rPr>
        <w:tab/>
      </w:r>
      <w:r w:rsidR="00B45AFA" w:rsidRPr="00E34148">
        <w:rPr>
          <w:rFonts w:ascii="Angsana New" w:hAnsi="Angsana New"/>
          <w:sz w:val="32"/>
          <w:szCs w:val="32"/>
          <w:cs/>
        </w:rPr>
        <w:t>ง</w:t>
      </w:r>
      <w:r w:rsidR="00A0041D" w:rsidRPr="00E34148">
        <w:rPr>
          <w:rFonts w:ascii="Angsana New" w:hAnsi="Angsana New" w:hint="cs"/>
          <w:sz w:val="32"/>
          <w:szCs w:val="32"/>
          <w:cs/>
        </w:rPr>
        <w:t>บ</w:t>
      </w:r>
      <w:r w:rsidR="00B45AFA" w:rsidRPr="00E34148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 รายละเอียดบริษัทย่อยของบริษัท</w:t>
      </w:r>
      <w:r w:rsidR="00D575D6" w:rsidRPr="00E34148">
        <w:rPr>
          <w:rFonts w:ascii="Angsana New" w:hAnsi="Angsana New"/>
          <w:sz w:val="32"/>
          <w:szCs w:val="32"/>
          <w:cs/>
        </w:rPr>
        <w:t xml:space="preserve"> </w:t>
      </w:r>
      <w:r w:rsidR="00B45AFA" w:rsidRPr="00E3414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78"/>
        <w:gridCol w:w="76"/>
        <w:gridCol w:w="907"/>
      </w:tblGrid>
      <w:tr w:rsidR="005C3729" w:rsidRPr="00520073" w14:paraId="106C1D49" w14:textId="77777777" w:rsidTr="008E5282">
        <w:tc>
          <w:tcPr>
            <w:tcW w:w="2551" w:type="dxa"/>
          </w:tcPr>
          <w:p w14:paraId="4B255580" w14:textId="77777777"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4DFB9E" w14:textId="77777777"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14:paraId="34BAE0B9" w14:textId="77777777"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4BEAA9" w14:textId="77777777"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B75F383" w14:textId="77777777" w:rsidR="005C3729" w:rsidRPr="00E34148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70BE98A" w14:textId="77777777"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1" w:type="dxa"/>
            <w:gridSpan w:val="3"/>
            <w:tcBorders>
              <w:bottom w:val="single" w:sz="6" w:space="0" w:color="auto"/>
            </w:tcBorders>
          </w:tcPr>
          <w:p w14:paraId="1F0B5297" w14:textId="77777777"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14:paraId="22D5CF86" w14:textId="77777777" w:rsidTr="00F365CC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1EAC365D" w14:textId="77777777"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4FAE5424" w14:textId="77777777"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14:paraId="6DDED86B" w14:textId="77777777"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9217DEE" w14:textId="77777777"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34E8CD15" w14:textId="77777777" w:rsidR="005C3729" w:rsidRPr="0052007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62106C41" w14:textId="77777777"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</w:tcPr>
          <w:p w14:paraId="2B15DA59" w14:textId="77777777" w:rsidR="005C3729" w:rsidRPr="00520073" w:rsidRDefault="00F365CC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284E07" w:rsidRPr="00E34148">
              <w:rPr>
                <w:rFonts w:asciiTheme="majorBidi" w:hAnsiTheme="majorBidi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664EEB" w14:textId="77777777"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6FEE44E4" w14:textId="77777777" w:rsidR="005C3729" w:rsidRPr="00BA595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341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3414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Pr="00E34148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53502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</w:tr>
      <w:tr w:rsidR="008E5282" w:rsidRPr="00520073" w14:paraId="1158DA47" w14:textId="77777777" w:rsidTr="008C5089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7F8710BB" w14:textId="77777777" w:rsidR="008E5282" w:rsidRPr="00E34148" w:rsidRDefault="008E5282" w:rsidP="008E5282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7B99D9F4" w14:textId="77777777" w:rsidR="008E5282" w:rsidRPr="00520073" w:rsidRDefault="008E5282" w:rsidP="008E5282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14:paraId="584B67F1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FDF5D98" w14:textId="77777777" w:rsidR="008E5282" w:rsidRPr="00520073" w:rsidRDefault="008E5282" w:rsidP="008E5282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17167048" w14:textId="77777777" w:rsidR="008E5282" w:rsidRPr="00E34148" w:rsidRDefault="008E5282" w:rsidP="008E5282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52DE2863" w14:textId="77777777" w:rsidR="008E5282" w:rsidRPr="00520073" w:rsidRDefault="008E5282" w:rsidP="008E5282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2FC03A94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E34148">
              <w:rPr>
                <w:rFonts w:asciiTheme="majorBidi" w:hAnsi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6" w:type="dxa"/>
          </w:tcPr>
          <w:p w14:paraId="7C9406B8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5D2C192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E34148">
              <w:rPr>
                <w:rFonts w:asciiTheme="majorBidi" w:hAnsi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8E5282" w:rsidRPr="00520073" w14:paraId="0267CC3B" w14:textId="77777777" w:rsidTr="00F365CC">
        <w:tc>
          <w:tcPr>
            <w:tcW w:w="2551" w:type="dxa"/>
          </w:tcPr>
          <w:p w14:paraId="18BAA046" w14:textId="77777777" w:rsidR="008E5282" w:rsidRPr="00E34148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4AA36609" w14:textId="77777777" w:rsidR="008E5282" w:rsidRPr="00520073" w:rsidRDefault="008E5282" w:rsidP="008E5282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14:paraId="798E417B" w14:textId="77777777" w:rsidR="008E5282" w:rsidRPr="00E34148" w:rsidRDefault="008E5282" w:rsidP="008E5282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1730032" w14:textId="77777777" w:rsidR="008E5282" w:rsidRPr="00520073" w:rsidRDefault="008E5282" w:rsidP="008E5282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13DB6964" w14:textId="77777777" w:rsidR="008E5282" w:rsidRPr="00E34148" w:rsidRDefault="008E5282" w:rsidP="008E5282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366D208" w14:textId="77777777" w:rsidR="008E5282" w:rsidRPr="00520073" w:rsidRDefault="008E5282" w:rsidP="008E5282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7A94594A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8326AAA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132BC1F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5282" w:rsidRPr="00520073" w14:paraId="5F8A2D30" w14:textId="77777777" w:rsidTr="00F365CC">
        <w:tc>
          <w:tcPr>
            <w:tcW w:w="2551" w:type="dxa"/>
          </w:tcPr>
          <w:p w14:paraId="6312942D" w14:textId="77777777" w:rsidR="008E5282" w:rsidRPr="00E34148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5ACB6AA6" w14:textId="77777777" w:rsidR="008E5282" w:rsidRPr="00520073" w:rsidRDefault="008E5282" w:rsidP="008E5282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14:paraId="48C74D27" w14:textId="77777777" w:rsidR="008E5282" w:rsidRPr="00E34148" w:rsidRDefault="008E5282" w:rsidP="008E5282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20E7ABC2" w14:textId="77777777" w:rsidR="008E5282" w:rsidRPr="00520073" w:rsidRDefault="008E5282" w:rsidP="008E5282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2B4FC1A" w14:textId="77777777" w:rsidR="008E5282" w:rsidRPr="00E34148" w:rsidRDefault="008E5282" w:rsidP="008E5282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4386E5A" w14:textId="77777777" w:rsidR="008E5282" w:rsidRPr="00520073" w:rsidRDefault="008E5282" w:rsidP="008E5282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</w:tcPr>
          <w:p w14:paraId="23EE44BE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E34148">
              <w:rPr>
                <w:rFonts w:asciiTheme="majorBidi" w:hAnsiTheme="majorBidi"/>
                <w:sz w:val="22"/>
                <w:szCs w:val="22"/>
              </w:rPr>
              <w:t>.</w:t>
            </w:r>
            <w:r w:rsidRPr="00520073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76" w:type="dxa"/>
          </w:tcPr>
          <w:p w14:paraId="06D002E5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50BC4CF" w14:textId="77777777" w:rsidR="008E5282" w:rsidRPr="00520073" w:rsidRDefault="008E5282" w:rsidP="008E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E34148">
              <w:rPr>
                <w:rFonts w:asciiTheme="majorBidi" w:hAnsiTheme="majorBidi"/>
                <w:sz w:val="22"/>
                <w:szCs w:val="22"/>
              </w:rPr>
              <w:t>.</w:t>
            </w:r>
            <w:r w:rsidRPr="00520073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</w:tbl>
    <w:p w14:paraId="52F46B2B" w14:textId="77777777" w:rsidR="00746D0F" w:rsidRPr="00E34148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  <w:sectPr w:rsidR="00746D0F" w:rsidRPr="00E34148" w:rsidSect="00FF78E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3"/>
          <w:cols w:space="720"/>
          <w:titlePg/>
          <w:docGrid w:linePitch="245"/>
        </w:sectPr>
      </w:pPr>
    </w:p>
    <w:p w14:paraId="05C03D92" w14:textId="77777777" w:rsidR="000B3182" w:rsidRPr="00C97507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lastRenderedPageBreak/>
        <w:t>ข)</w:t>
      </w:r>
      <w:r w:rsidRPr="00E34148">
        <w:rPr>
          <w:rFonts w:ascii="Angsana New" w:hAnsi="Angsana New"/>
          <w:sz w:val="32"/>
          <w:szCs w:val="32"/>
          <w:cs/>
        </w:rPr>
        <w:tab/>
      </w:r>
      <w:r w:rsidRPr="00E34148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E3414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E34148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="00FB5076" w:rsidRPr="00E34148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E34148">
        <w:rPr>
          <w:rFonts w:ascii="Angsana New" w:hAnsi="Angsana New"/>
          <w:sz w:val="32"/>
          <w:szCs w:val="32"/>
          <w:cs/>
        </w:rPr>
        <w:t xml:space="preserve"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 </w:t>
      </w:r>
    </w:p>
    <w:p w14:paraId="3B06C190" w14:textId="77777777" w:rsidR="000B3182" w:rsidRDefault="000B3182" w:rsidP="00F90E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14:paraId="0D3C7BA5" w14:textId="77777777" w:rsidR="000B3182" w:rsidRPr="00C97507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</w:rPr>
        <w:t>ค)</w:t>
      </w:r>
      <w:r w:rsidRPr="00E34148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6460239C" w14:textId="77777777" w:rsidR="000B3182" w:rsidRDefault="000B3182" w:rsidP="00F90E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14:paraId="5742FA20" w14:textId="77777777" w:rsidR="000B3182" w:rsidRPr="00E34148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</w:rPr>
        <w:t>ง)</w:t>
      </w:r>
      <w:r w:rsidRPr="00E34148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E34148">
        <w:rPr>
          <w:rFonts w:ascii="Angsana New" w:hAnsi="Angsana New"/>
          <w:sz w:val="32"/>
          <w:szCs w:val="32"/>
          <w:cs/>
        </w:rPr>
        <w:br/>
      </w:r>
      <w:r w:rsidRPr="00E34148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3F829164" w14:textId="77777777" w:rsidR="000B3182" w:rsidRPr="00C97507" w:rsidRDefault="000B3182" w:rsidP="00F90EB5">
      <w:pPr>
        <w:tabs>
          <w:tab w:val="left" w:pos="284"/>
          <w:tab w:val="left" w:pos="851"/>
          <w:tab w:val="left" w:pos="1418"/>
          <w:tab w:val="left" w:pos="1980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0F107529" w14:textId="77777777" w:rsidR="000B3182" w:rsidRPr="000B3182" w:rsidRDefault="000B3182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E34148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E34148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E34148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14:paraId="056B527B" w14:textId="77777777" w:rsidR="00E04EB7" w:rsidRDefault="00E04EB7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147EF16" w14:textId="77777777" w:rsidR="009F6C2F" w:rsidRPr="00E34148" w:rsidRDefault="009F6C2F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F6C2F">
        <w:rPr>
          <w:rFonts w:asciiTheme="majorBidi" w:hAnsiTheme="majorBidi" w:cstheme="majorBidi"/>
          <w:sz w:val="32"/>
          <w:szCs w:val="32"/>
        </w:rPr>
        <w:t>2</w:t>
      </w:r>
      <w:r w:rsidRPr="00E34148">
        <w:rPr>
          <w:rFonts w:asciiTheme="majorBidi" w:hAnsi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E34148">
        <w:rPr>
          <w:rFonts w:asciiTheme="majorBidi" w:hAnsi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ab/>
      </w:r>
      <w:r w:rsidR="00535028" w:rsidRPr="00E3414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FABCD86" w14:textId="77777777" w:rsidR="00997A4D" w:rsidRDefault="00535028" w:rsidP="00535028">
      <w:pPr>
        <w:tabs>
          <w:tab w:val="clear" w:pos="907"/>
          <w:tab w:val="left" w:pos="851"/>
          <w:tab w:val="left" w:pos="1418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E34148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E34148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CF85FCE" w14:textId="77777777" w:rsidR="00535028" w:rsidRPr="007F663B" w:rsidRDefault="00535028" w:rsidP="00B00FB4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F8023C6" w14:textId="77777777" w:rsidR="003769FA" w:rsidRPr="00B55738" w:rsidRDefault="003769FA" w:rsidP="003769FA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414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1E936C7" w14:textId="77777777" w:rsidR="003769FA" w:rsidRPr="00B55738" w:rsidRDefault="003769FA" w:rsidP="003769FA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E3414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5573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954" w:type="dxa"/>
        <w:tblInd w:w="1304" w:type="dxa"/>
        <w:tblLook w:val="01E0" w:firstRow="1" w:lastRow="1" w:firstColumn="1" w:lastColumn="1" w:noHBand="0" w:noVBand="0"/>
      </w:tblPr>
      <w:tblGrid>
        <w:gridCol w:w="1248"/>
        <w:gridCol w:w="6706"/>
      </w:tblGrid>
      <w:tr w:rsidR="003769FA" w:rsidRPr="00B55738" w14:paraId="51CC9D4C" w14:textId="77777777" w:rsidTr="00597C57">
        <w:trPr>
          <w:trHeight w:val="68"/>
        </w:trPr>
        <w:tc>
          <w:tcPr>
            <w:tcW w:w="7954" w:type="dxa"/>
            <w:gridSpan w:val="2"/>
            <w:hideMark/>
          </w:tcPr>
          <w:p w14:paraId="3AE72D96" w14:textId="77777777"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769FA" w:rsidRPr="00B55738" w14:paraId="6DDAFADE" w14:textId="77777777" w:rsidTr="00597C57">
        <w:tc>
          <w:tcPr>
            <w:tcW w:w="1248" w:type="dxa"/>
            <w:hideMark/>
          </w:tcPr>
          <w:p w14:paraId="31BB433A" w14:textId="77777777" w:rsidR="003769FA" w:rsidRPr="00B55738" w:rsidRDefault="003769FA" w:rsidP="00597C5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706" w:type="dxa"/>
            <w:hideMark/>
          </w:tcPr>
          <w:p w14:paraId="780EE102" w14:textId="77777777" w:rsidR="003769FA" w:rsidRPr="00E3414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769FA" w:rsidRPr="00B55738" w14:paraId="38051825" w14:textId="77777777" w:rsidTr="00597C57">
        <w:tc>
          <w:tcPr>
            <w:tcW w:w="1248" w:type="dxa"/>
            <w:hideMark/>
          </w:tcPr>
          <w:p w14:paraId="04D6FB48" w14:textId="77777777" w:rsidR="003769FA" w:rsidRPr="00B55738" w:rsidRDefault="003769FA" w:rsidP="00597C5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706" w:type="dxa"/>
            <w:hideMark/>
          </w:tcPr>
          <w:p w14:paraId="4672AA89" w14:textId="77777777" w:rsidR="003769FA" w:rsidRPr="00E3414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769FA" w:rsidRPr="00B55738" w14:paraId="52766516" w14:textId="77777777" w:rsidTr="00597C57">
        <w:tc>
          <w:tcPr>
            <w:tcW w:w="7954" w:type="dxa"/>
            <w:gridSpan w:val="2"/>
            <w:hideMark/>
          </w:tcPr>
          <w:p w14:paraId="367C1D22" w14:textId="77777777" w:rsidR="003769FA" w:rsidRPr="00E3414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769FA" w:rsidRPr="00B55738" w14:paraId="0B2E7FBF" w14:textId="77777777" w:rsidTr="00597C57">
        <w:tc>
          <w:tcPr>
            <w:tcW w:w="1248" w:type="dxa"/>
            <w:hideMark/>
          </w:tcPr>
          <w:p w14:paraId="2310DEA0" w14:textId="77777777"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706" w:type="dxa"/>
            <w:hideMark/>
          </w:tcPr>
          <w:p w14:paraId="59396D9A" w14:textId="77777777" w:rsidR="003769FA" w:rsidRPr="00E3414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769FA" w:rsidRPr="00B55738" w14:paraId="75FAE3F7" w14:textId="77777777" w:rsidTr="00597C57">
        <w:tc>
          <w:tcPr>
            <w:tcW w:w="7954" w:type="dxa"/>
            <w:gridSpan w:val="2"/>
            <w:hideMark/>
          </w:tcPr>
          <w:p w14:paraId="11E76ADA" w14:textId="77777777"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E3414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769FA" w:rsidRPr="00B55738" w14:paraId="7281879F" w14:textId="77777777" w:rsidTr="00597C57">
        <w:tc>
          <w:tcPr>
            <w:tcW w:w="1248" w:type="dxa"/>
            <w:hideMark/>
          </w:tcPr>
          <w:p w14:paraId="35087278" w14:textId="77777777"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06" w:type="dxa"/>
            <w:hideMark/>
          </w:tcPr>
          <w:p w14:paraId="201C2343" w14:textId="77777777"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769FA" w:rsidRPr="00B55738" w14:paraId="06104E87" w14:textId="77777777" w:rsidTr="00597C57">
        <w:tc>
          <w:tcPr>
            <w:tcW w:w="1248" w:type="dxa"/>
            <w:hideMark/>
          </w:tcPr>
          <w:p w14:paraId="6E3CC722" w14:textId="77777777"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06" w:type="dxa"/>
            <w:hideMark/>
          </w:tcPr>
          <w:p w14:paraId="2CB0649B" w14:textId="77777777"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AA137B5" w14:textId="77777777" w:rsidR="009C0A58" w:rsidRDefault="009C0A58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5E2EA1A" w14:textId="77777777" w:rsidR="009C0A58" w:rsidRDefault="009C0A58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D3BCEFE" w14:textId="77777777" w:rsidR="000D2647" w:rsidRDefault="000D2647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A80E786" w14:textId="77777777" w:rsidR="003769FA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Business Model</w:t>
      </w:r>
      <w:r w:rsidRPr="00E34148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E34148">
        <w:rPr>
          <w:rFonts w:asciiTheme="majorBidi" w:hAnsiTheme="majorBidi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E3EE642" w14:textId="77777777" w:rsidR="008D5C3B" w:rsidRPr="00E34148" w:rsidRDefault="008D5C3B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0E143F15" w14:textId="77777777" w:rsidR="003769FA" w:rsidRPr="00B55738" w:rsidRDefault="003769FA" w:rsidP="00887FDA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41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B5573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E3414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39C4B895" w14:textId="77777777" w:rsidR="003769FA" w:rsidRPr="003509F7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779E6">
        <w:rPr>
          <w:rFonts w:asciiTheme="majorBidi" w:hAnsiTheme="majorBidi" w:cstheme="majorBidi"/>
          <w:spacing w:val="-4"/>
          <w:sz w:val="32"/>
          <w:szCs w:val="32"/>
        </w:rPr>
        <w:tab/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AEA0F8F" w14:textId="77777777" w:rsidR="003769FA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17</w:t>
      </w:r>
    </w:p>
    <w:p w14:paraId="1063BC37" w14:textId="77777777" w:rsidR="00077230" w:rsidRPr="003509F7" w:rsidRDefault="00077230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D384699" w14:textId="77777777" w:rsidR="003769FA" w:rsidRPr="00B55738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</w:t>
      </w:r>
      <w:r w:rsidRPr="00E34148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เป็นครั้งแรก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E34148">
        <w:rPr>
          <w:rFonts w:asciiTheme="majorBidi" w:hAnsiTheme="majorBidi"/>
          <w:spacing w:val="-4"/>
          <w:sz w:val="32"/>
          <w:szCs w:val="32"/>
        </w:rPr>
        <w:t xml:space="preserve">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Modified Retrospective Approach</w:t>
      </w:r>
      <w:r w:rsidRPr="00E34148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E34148">
        <w:rPr>
          <w:rFonts w:asciiTheme="majorBidi" w:hAnsiTheme="majorBidi"/>
          <w:spacing w:val="-4"/>
          <w:sz w:val="32"/>
          <w:szCs w:val="32"/>
          <w:cs/>
        </w:rPr>
        <w:t>และไม่ปรับย้อนหลังงบการเงินปีก่อนที่แสดง</w:t>
      </w:r>
      <w:r w:rsidRPr="00E34148">
        <w:rPr>
          <w:rFonts w:asciiTheme="majorBidi" w:hAnsiTheme="majorBidi"/>
          <w:sz w:val="32"/>
          <w:szCs w:val="32"/>
          <w:cs/>
        </w:rPr>
        <w:t xml:space="preserve">เปรียบเทียบ </w:t>
      </w:r>
      <w:r w:rsidRPr="00E34148">
        <w:rPr>
          <w:rFonts w:asciiTheme="majorBidi" w:eastAsia="Arial Unicode MS" w:hAnsiTheme="majorBidi"/>
          <w:spacing w:val="-4"/>
          <w:sz w:val="32"/>
          <w:szCs w:val="32"/>
          <w:cs/>
        </w:rPr>
        <w:t>ผลสะสมของการเปลี่ยนแปลง</w:t>
      </w:r>
      <w:r w:rsidRPr="00E34148">
        <w:rPr>
          <w:rFonts w:asciiTheme="majorBidi" w:hAnsiTheme="majorBidi"/>
          <w:sz w:val="32"/>
          <w:szCs w:val="32"/>
          <w:cs/>
        </w:rPr>
        <w:t>นโยบายการบัญชี</w:t>
      </w:r>
      <w:r w:rsidRPr="00E34148">
        <w:rPr>
          <w:rFonts w:asciiTheme="majorBidi" w:eastAsia="Arial Unicode MS" w:hAnsiTheme="majorBidi"/>
          <w:spacing w:val="-4"/>
          <w:sz w:val="32"/>
          <w:szCs w:val="32"/>
          <w:cs/>
        </w:rPr>
        <w:t>จากการนำมาตรฐานการ</w:t>
      </w:r>
      <w:r w:rsidRPr="00E34148">
        <w:rPr>
          <w:rFonts w:asciiTheme="majorBidi" w:eastAsia="Arial Unicode MS" w:hAnsiTheme="majorBidi"/>
          <w:sz w:val="32"/>
          <w:szCs w:val="32"/>
          <w:cs/>
        </w:rPr>
        <w:t>รายงานทางการเงินใหม่</w:t>
      </w:r>
      <w:r w:rsidRPr="00E34148">
        <w:rPr>
          <w:rFonts w:asciiTheme="majorBidi" w:hAnsiTheme="majorBidi"/>
          <w:sz w:val="32"/>
          <w:szCs w:val="32"/>
          <w:cs/>
        </w:rPr>
        <w:t>มาถือปฏิบัติ</w:t>
      </w:r>
      <w:r w:rsidRPr="00E34148">
        <w:rPr>
          <w:rFonts w:asciiTheme="majorBidi" w:eastAsia="Arial Unicode MS" w:hAnsiTheme="majorBidi"/>
          <w:sz w:val="32"/>
          <w:szCs w:val="32"/>
          <w:cs/>
        </w:rPr>
        <w:t xml:space="preserve"> ได้แสดงไว้ในหมายเหตุประกอบงบการเงินระหว่างกาลข้อ </w:t>
      </w:r>
      <w:r w:rsidRPr="00B55738">
        <w:rPr>
          <w:rFonts w:asciiTheme="majorBidi" w:eastAsia="Arial Unicode MS" w:hAnsiTheme="majorBidi" w:cstheme="majorBidi"/>
          <w:sz w:val="32"/>
          <w:szCs w:val="32"/>
        </w:rPr>
        <w:t>4</w:t>
      </w:r>
      <w:r w:rsidRPr="00E34148">
        <w:rPr>
          <w:rFonts w:asciiTheme="majorBidi" w:eastAsia="Arial Unicode MS" w:hAnsiTheme="majorBidi"/>
          <w:sz w:val="32"/>
          <w:szCs w:val="32"/>
        </w:rPr>
        <w:t xml:space="preserve"> </w:t>
      </w:r>
    </w:p>
    <w:p w14:paraId="52F93366" w14:textId="77777777" w:rsidR="003769FA" w:rsidRPr="00B55738" w:rsidRDefault="003769FA" w:rsidP="00887FDA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D35A566" w14:textId="77777777" w:rsidR="003769FA" w:rsidRPr="00B55738" w:rsidRDefault="003769FA" w:rsidP="00887FDA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3414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E34148">
        <w:rPr>
          <w:rFonts w:asciiTheme="majorBidi" w:hAnsiTheme="majorBidi"/>
          <w:b/>
          <w:bCs/>
          <w:spacing w:val="-4"/>
          <w:sz w:val="32"/>
          <w:szCs w:val="32"/>
        </w:rPr>
        <w:t>(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E34148">
        <w:rPr>
          <w:rFonts w:asciiTheme="majorBidi" w:hAnsiTheme="majorBidi"/>
          <w:b/>
          <w:bCs/>
          <w:spacing w:val="-4"/>
          <w:sz w:val="32"/>
          <w:szCs w:val="32"/>
        </w:rPr>
        <w:t>-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E34148">
        <w:rPr>
          <w:rFonts w:asciiTheme="majorBidi" w:hAnsiTheme="majorBidi"/>
          <w:b/>
          <w:bCs/>
          <w:spacing w:val="-4"/>
          <w:sz w:val="32"/>
          <w:szCs w:val="32"/>
        </w:rPr>
        <w:t>)</w:t>
      </w:r>
    </w:p>
    <w:p w14:paraId="4E170F9F" w14:textId="77777777" w:rsidR="003769FA" w:rsidRPr="00B55738" w:rsidRDefault="003769FA" w:rsidP="00887FD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sz w:val="32"/>
          <w:szCs w:val="32"/>
        </w:rPr>
        <w:t>2019</w:t>
      </w:r>
      <w:r w:rsidRPr="00E34148">
        <w:rPr>
          <w:rFonts w:asciiTheme="majorBidi" w:hAnsiTheme="majorBidi"/>
          <w:sz w:val="32"/>
          <w:szCs w:val="32"/>
        </w:rPr>
        <w:t xml:space="preserve"> (</w:t>
      </w:r>
      <w:r w:rsidRPr="00B55738">
        <w:rPr>
          <w:rFonts w:asciiTheme="majorBidi" w:hAnsiTheme="majorBidi" w:cstheme="majorBidi"/>
          <w:sz w:val="32"/>
          <w:szCs w:val="32"/>
        </w:rPr>
        <w:t>COVID</w:t>
      </w:r>
      <w:r w:rsidRPr="00E34148">
        <w:rPr>
          <w:rFonts w:asciiTheme="majorBidi" w:hAnsiTheme="majorBidi"/>
          <w:sz w:val="32"/>
          <w:szCs w:val="32"/>
        </w:rPr>
        <w:t>-</w:t>
      </w:r>
      <w:r w:rsidRPr="00B55738">
        <w:rPr>
          <w:rFonts w:asciiTheme="majorBidi" w:hAnsiTheme="majorBidi" w:cstheme="majorBidi"/>
          <w:sz w:val="32"/>
          <w:szCs w:val="32"/>
        </w:rPr>
        <w:t>19</w:t>
      </w:r>
      <w:r w:rsidRPr="00E34148">
        <w:rPr>
          <w:rFonts w:asciiTheme="majorBidi" w:hAnsiTheme="majorBidi"/>
          <w:sz w:val="32"/>
          <w:szCs w:val="32"/>
        </w:rPr>
        <w:t xml:space="preserve">) </w:t>
      </w:r>
      <w:r w:rsidRPr="00E34148">
        <w:rPr>
          <w:rFonts w:asciiTheme="majorBidi" w:hAnsi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5BF313C" w14:textId="77777777" w:rsidR="00887FDA" w:rsidRPr="00B55738" w:rsidRDefault="003769FA" w:rsidP="00887FD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22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1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31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72D0A8E7" w14:textId="77777777" w:rsidR="004001F8" w:rsidRPr="00B55738" w:rsidRDefault="004001F8" w:rsidP="009D1947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49ECAB84" w14:textId="77777777"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832628">
        <w:rPr>
          <w:rFonts w:asciiTheme="majorBidi" w:hAnsiTheme="majorBidi" w:cstheme="majorBidi"/>
          <w:sz w:val="32"/>
          <w:szCs w:val="32"/>
        </w:rPr>
        <w:t>Forward</w:t>
      </w:r>
      <w:r w:rsidRPr="00E34148">
        <w:rPr>
          <w:rFonts w:asciiTheme="majorBidi" w:hAnsiTheme="majorBidi"/>
          <w:sz w:val="32"/>
          <w:szCs w:val="32"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>looking information</w:t>
      </w:r>
      <w:r w:rsidRPr="00E34148">
        <w:rPr>
          <w:rFonts w:asciiTheme="majorBidi" w:hAnsiTheme="majorBidi"/>
          <w:sz w:val="32"/>
          <w:szCs w:val="32"/>
        </w:rPr>
        <w:t xml:space="preserve">) </w:t>
      </w:r>
      <w:r w:rsidRPr="00E34148">
        <w:rPr>
          <w:rFonts w:asciiTheme="majorBidi" w:hAnsi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177CBBB3" w14:textId="77777777"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832628">
        <w:rPr>
          <w:rFonts w:asciiTheme="majorBidi" w:hAnsiTheme="majorBidi" w:cstheme="majorBidi"/>
          <w:sz w:val="32"/>
          <w:szCs w:val="32"/>
        </w:rPr>
        <w:t>COVID</w:t>
      </w:r>
      <w:r w:rsidRPr="00E34148">
        <w:rPr>
          <w:rFonts w:asciiTheme="majorBidi" w:hAnsiTheme="majorBidi"/>
          <w:sz w:val="32"/>
          <w:szCs w:val="32"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 xml:space="preserve">19 </w:t>
      </w:r>
      <w:r w:rsidRPr="00E34148">
        <w:rPr>
          <w:rFonts w:asciiTheme="majorBidi" w:hAnsiTheme="majorBidi" w:cstheme="majorBidi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27398637" w14:textId="77777777"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832628">
        <w:rPr>
          <w:rFonts w:asciiTheme="majorBidi" w:hAnsiTheme="majorBidi" w:cstheme="majorBidi"/>
          <w:sz w:val="32"/>
          <w:szCs w:val="32"/>
        </w:rPr>
        <w:t>COVID</w:t>
      </w:r>
      <w:r w:rsidRPr="00E34148">
        <w:rPr>
          <w:rFonts w:asciiTheme="majorBidi" w:hAnsiTheme="majorBidi"/>
          <w:sz w:val="32"/>
          <w:szCs w:val="32"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 xml:space="preserve">19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832628">
        <w:rPr>
          <w:rFonts w:asciiTheme="majorBidi" w:hAnsiTheme="majorBidi" w:cstheme="majorBidi"/>
          <w:sz w:val="32"/>
          <w:szCs w:val="32"/>
        </w:rPr>
        <w:t xml:space="preserve">36 </w:t>
      </w:r>
      <w:r w:rsidRPr="00E34148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64DEAAB2" w14:textId="77777777" w:rsidR="004001F8" w:rsidRDefault="004001F8" w:rsidP="00114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D4749C7" w14:textId="77777777" w:rsidR="00AE5696" w:rsidRPr="00E34148" w:rsidRDefault="00AE5696" w:rsidP="009D1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34148">
        <w:rPr>
          <w:rFonts w:asciiTheme="majorBidi" w:hAnsiTheme="majorBidi"/>
          <w:b/>
          <w:bCs/>
          <w:sz w:val="32"/>
          <w:szCs w:val="32"/>
        </w:rPr>
        <w:t xml:space="preserve">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42E62C56" w14:textId="77777777" w:rsidR="004001F8" w:rsidRDefault="004001F8" w:rsidP="009D1947">
      <w:pPr>
        <w:pStyle w:val="ListParagraph"/>
        <w:tabs>
          <w:tab w:val="left" w:pos="1440"/>
          <w:tab w:val="left" w:pos="4140"/>
          <w:tab w:val="left" w:pos="6390"/>
        </w:tabs>
        <w:spacing w:line="340" w:lineRule="exact"/>
        <w:ind w:left="284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="Angsana New" w:hAnsi="Angsana New" w:hint="cs"/>
          <w:sz w:val="32"/>
          <w:szCs w:val="32"/>
          <w:cs/>
        </w:rPr>
        <w:t>งบการ</w:t>
      </w:r>
      <w:r w:rsidRPr="00E34148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34148">
        <w:rPr>
          <w:rFonts w:asciiTheme="majorBidi" w:hAnsiTheme="majorBidi" w:cstheme="majorBidi"/>
          <w:sz w:val="32"/>
          <w:szCs w:val="32"/>
          <w:cs/>
        </w:rPr>
        <w:br/>
      </w:r>
      <w:r w:rsidRPr="00E34148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53F50">
        <w:rPr>
          <w:rFonts w:asciiTheme="majorBidi" w:hAnsiTheme="majorBidi" w:cstheme="majorBidi"/>
          <w:sz w:val="32"/>
          <w:szCs w:val="32"/>
        </w:rPr>
        <w:t xml:space="preserve">31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3F50">
        <w:rPr>
          <w:rFonts w:asciiTheme="majorBidi" w:hAnsiTheme="majorBidi" w:cstheme="majorBidi"/>
          <w:sz w:val="32"/>
          <w:szCs w:val="32"/>
        </w:rPr>
        <w:t>2562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ต่อไปนี้</w:t>
      </w:r>
    </w:p>
    <w:p w14:paraId="133FBF4E" w14:textId="77777777" w:rsidR="004001F8" w:rsidRPr="00832628" w:rsidRDefault="004001F8" w:rsidP="009D1947">
      <w:pPr>
        <w:keepNext/>
        <w:tabs>
          <w:tab w:val="clear" w:pos="454"/>
          <w:tab w:val="clear" w:pos="680"/>
          <w:tab w:val="clear" w:pos="907"/>
        </w:tabs>
        <w:spacing w:line="340" w:lineRule="exact"/>
        <w:ind w:left="851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832628">
        <w:rPr>
          <w:rFonts w:asciiTheme="majorBidi" w:eastAsia="Arial Unicode MS" w:hAnsiTheme="majorBidi" w:cstheme="majorBidi"/>
          <w:sz w:val="32"/>
          <w:szCs w:val="32"/>
        </w:rPr>
        <w:t>3</w:t>
      </w:r>
      <w:r w:rsidRPr="00E34148">
        <w:rPr>
          <w:rFonts w:asciiTheme="majorBidi" w:eastAsia="Arial Unicode MS" w:hAnsiTheme="majorBidi"/>
          <w:sz w:val="32"/>
          <w:szCs w:val="32"/>
        </w:rPr>
        <w:t>.</w:t>
      </w:r>
      <w:r w:rsidRPr="00832628">
        <w:rPr>
          <w:rFonts w:asciiTheme="majorBidi" w:eastAsia="Arial Unicode MS" w:hAnsiTheme="majorBidi" w:cstheme="majorBidi"/>
          <w:sz w:val="32"/>
          <w:szCs w:val="32"/>
        </w:rPr>
        <w:t>1</w:t>
      </w:r>
      <w:r w:rsidRPr="00832628">
        <w:rPr>
          <w:rFonts w:asciiTheme="majorBidi" w:eastAsia="Arial Unicode MS" w:hAnsiTheme="majorBidi" w:cstheme="majorBidi"/>
          <w:sz w:val="32"/>
          <w:szCs w:val="32"/>
        </w:rPr>
        <w:tab/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0F9AC192" w14:textId="77777777" w:rsidR="004001F8" w:rsidRPr="00832628" w:rsidRDefault="004001F8" w:rsidP="009D1947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E34148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</w:t>
      </w:r>
      <w:r w:rsidRPr="00E34148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เครื่องมือทางการเงิน มีดังนี้ </w:t>
      </w:r>
    </w:p>
    <w:p w14:paraId="3F00B44A" w14:textId="77777777" w:rsidR="00114B4F" w:rsidRDefault="00114B4F" w:rsidP="00114B4F">
      <w:pPr>
        <w:tabs>
          <w:tab w:val="clear" w:pos="1644"/>
          <w:tab w:val="left" w:pos="1418"/>
          <w:tab w:val="left" w:pos="1843"/>
        </w:tabs>
        <w:spacing w:line="240" w:lineRule="exact"/>
        <w:ind w:left="851"/>
        <w:jc w:val="thaiDistribute"/>
        <w:rPr>
          <w:rFonts w:asciiTheme="majorBidi" w:eastAsia="Arial Unicode MS" w:hAnsiTheme="majorBidi"/>
          <w:sz w:val="32"/>
          <w:szCs w:val="32"/>
        </w:rPr>
      </w:pPr>
    </w:p>
    <w:p w14:paraId="191141D8" w14:textId="77777777" w:rsidR="004001F8" w:rsidRPr="00832628" w:rsidRDefault="004001F8" w:rsidP="009D1947">
      <w:pPr>
        <w:tabs>
          <w:tab w:val="clear" w:pos="1644"/>
          <w:tab w:val="left" w:pos="1418"/>
          <w:tab w:val="left" w:pos="1843"/>
        </w:tabs>
        <w:spacing w:line="34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34148">
        <w:rPr>
          <w:rFonts w:asciiTheme="majorBidi" w:eastAsia="Arial Unicode MS" w:hAnsiTheme="majorBidi"/>
          <w:sz w:val="32"/>
          <w:szCs w:val="32"/>
          <w:cs/>
        </w:rPr>
        <w:t>การจัดประเภทรายการและวัดมูลค่า</w:t>
      </w:r>
    </w:p>
    <w:p w14:paraId="4617AF78" w14:textId="77777777" w:rsidR="004001F8" w:rsidRPr="00832628" w:rsidRDefault="004001F8" w:rsidP="00324A73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701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</w:t>
      </w:r>
      <w:r w:rsidRPr="00E34148">
        <w:rPr>
          <w:rFonts w:ascii="Angsana New" w:hAnsi="Angsana New"/>
          <w:spacing w:val="-4"/>
          <w:sz w:val="32"/>
          <w:szCs w:val="32"/>
          <w:cs/>
        </w:rPr>
        <w:t>ขึ้นอยู่กับโมเดลธุรกิจของบริษัท</w:t>
      </w:r>
      <w:r w:rsidRPr="00E34148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E34148">
        <w:rPr>
          <w:rFonts w:ascii="Angsana New" w:hAnsi="Angsana New"/>
          <w:spacing w:val="-4"/>
          <w:sz w:val="32"/>
          <w:szCs w:val="32"/>
          <w:cs/>
        </w:rPr>
        <w:t>ในการจัดการสินทรัพย์ และลักษณะของกระแสเงินสด</w:t>
      </w:r>
      <w:r w:rsidRPr="00E34148">
        <w:rPr>
          <w:rFonts w:ascii="Angsana New" w:hAnsi="Angsana New"/>
          <w:sz w:val="32"/>
          <w:szCs w:val="32"/>
          <w:cs/>
        </w:rPr>
        <w:t>ตามสัญญาของสินทรัพย์ทางการเงินนั้น</w:t>
      </w:r>
    </w:p>
    <w:p w14:paraId="15B36AAF" w14:textId="77777777" w:rsidR="00114B4F" w:rsidRDefault="004001F8" w:rsidP="00114B4F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701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</w:t>
      </w:r>
      <w:r w:rsidR="00114B4F">
        <w:rPr>
          <w:rFonts w:ascii="Angsana New" w:hAnsi="Angsana New" w:hint="cs"/>
          <w:sz w:val="32"/>
          <w:szCs w:val="32"/>
          <w:cs/>
        </w:rPr>
        <w:t>น</w:t>
      </w:r>
    </w:p>
    <w:p w14:paraId="1F10781E" w14:textId="77777777" w:rsidR="004001F8" w:rsidRPr="00832628" w:rsidRDefault="004001F8" w:rsidP="00114B4F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701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5DCE7BF" w14:textId="77777777" w:rsidR="004001F8" w:rsidRPr="00832628" w:rsidRDefault="004001F8" w:rsidP="00324A73">
      <w:pPr>
        <w:pStyle w:val="ListParagraph"/>
        <w:tabs>
          <w:tab w:val="clear" w:pos="907"/>
          <w:tab w:val="clear" w:pos="1871"/>
          <w:tab w:val="left" w:pos="1440"/>
          <w:tab w:val="left" w:pos="1843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16B363DB" w14:textId="77777777" w:rsidR="00EB2FB1" w:rsidRDefault="00EB2FB1" w:rsidP="00114B4F">
      <w:pPr>
        <w:spacing w:line="240" w:lineRule="exact"/>
        <w:ind w:left="851"/>
        <w:jc w:val="thaiDistribute"/>
        <w:rPr>
          <w:rFonts w:asciiTheme="majorBidi" w:eastAsia="Arial Unicode MS" w:hAnsiTheme="majorBidi"/>
          <w:sz w:val="32"/>
          <w:szCs w:val="32"/>
        </w:rPr>
      </w:pPr>
    </w:p>
    <w:p w14:paraId="7B0A7763" w14:textId="77777777" w:rsidR="00832628" w:rsidRPr="004E053E" w:rsidRDefault="00832628" w:rsidP="009D1947">
      <w:pPr>
        <w:tabs>
          <w:tab w:val="clear" w:pos="1644"/>
          <w:tab w:val="left" w:pos="1418"/>
          <w:tab w:val="left" w:pos="1843"/>
        </w:tabs>
        <w:spacing w:line="34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34148">
        <w:rPr>
          <w:rFonts w:asciiTheme="majorBidi" w:eastAsia="Arial Unicode MS" w:hAnsiTheme="majorBidi"/>
          <w:sz w:val="32"/>
          <w:szCs w:val="32"/>
          <w:cs/>
        </w:rPr>
        <w:t>การด้อยค่าของสินทรัพย์ทางการเงิน</w:t>
      </w:r>
    </w:p>
    <w:p w14:paraId="5B92FEF5" w14:textId="77777777" w:rsidR="00832628" w:rsidRDefault="00832628" w:rsidP="00DE1029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Theme="majorBidi" w:eastAsia="Arial Unicode MS" w:hAnsiTheme="majorBidi"/>
          <w:sz w:val="32"/>
          <w:szCs w:val="32"/>
        </w:rPr>
      </w:pPr>
      <w:r w:rsidRPr="00B779E6"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</w:rPr>
        <w:t>บริษัท</w:t>
      </w:r>
      <w:r w:rsidRPr="00E3414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4148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</w:t>
      </w:r>
      <w:r w:rsidR="005541E0" w:rsidRPr="00E34148">
        <w:rPr>
          <w:rFonts w:ascii="Angsana New" w:hAnsi="Angsana New" w:hint="cs"/>
          <w:sz w:val="32"/>
          <w:szCs w:val="32"/>
          <w:cs/>
        </w:rPr>
        <w:t>ย</w:t>
      </w:r>
      <w:r w:rsidRPr="00E34148">
        <w:rPr>
          <w:rFonts w:ascii="Angsana New" w:hAnsi="Angsana New"/>
          <w:sz w:val="32"/>
          <w:szCs w:val="32"/>
          <w:cs/>
        </w:rPr>
        <w:t>ค่าด้านเครดิตเกิดขึ้นก่อน</w:t>
      </w:r>
      <w:r w:rsidRPr="00E34148">
        <w:rPr>
          <w:rFonts w:ascii="Angsana New" w:hAnsi="Angsana New" w:hint="cs"/>
          <w:sz w:val="32"/>
          <w:szCs w:val="32"/>
          <w:cs/>
        </w:rPr>
        <w:t xml:space="preserve"> </w:t>
      </w:r>
      <w:r w:rsidRPr="00E34148">
        <w:rPr>
          <w:rFonts w:ascii="Angsana New" w:hAnsi="Angsana New"/>
          <w:sz w:val="32"/>
          <w:szCs w:val="32"/>
          <w:cs/>
        </w:rPr>
        <w:t>บริษัท</w:t>
      </w:r>
      <w:r w:rsidRPr="00E3414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4148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</w:t>
      </w:r>
      <w:r w:rsidR="005541E0" w:rsidRPr="00E34148">
        <w:rPr>
          <w:rFonts w:ascii="Angsana New" w:hAnsi="Angsana New" w:hint="cs"/>
          <w:sz w:val="32"/>
          <w:szCs w:val="32"/>
          <w:cs/>
        </w:rPr>
        <w:t>น</w:t>
      </w:r>
      <w:r w:rsidRPr="00E34148">
        <w:rPr>
          <w:rFonts w:ascii="Angsana New" w:hAnsi="Angsana New"/>
          <w:sz w:val="32"/>
          <w:szCs w:val="32"/>
          <w:cs/>
        </w:rPr>
        <w:t>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</w:t>
      </w:r>
      <w:r w:rsidRPr="00E3414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4148">
        <w:rPr>
          <w:rFonts w:ascii="Angsana New" w:hAnsi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14BEFB8" w14:textId="77777777" w:rsidR="0096022D" w:rsidRPr="00F44758" w:rsidRDefault="0096022D" w:rsidP="00887FDA">
      <w:pPr>
        <w:keepNext/>
        <w:tabs>
          <w:tab w:val="clear" w:pos="454"/>
          <w:tab w:val="clear" w:pos="680"/>
          <w:tab w:val="clear" w:pos="907"/>
        </w:tabs>
        <w:spacing w:line="360" w:lineRule="exact"/>
        <w:ind w:left="851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F44758">
        <w:rPr>
          <w:rFonts w:asciiTheme="majorBidi" w:eastAsia="Arial Unicode MS" w:hAnsiTheme="majorBidi" w:cstheme="majorBidi"/>
          <w:sz w:val="32"/>
          <w:szCs w:val="32"/>
        </w:rPr>
        <w:lastRenderedPageBreak/>
        <w:t>3</w:t>
      </w:r>
      <w:r w:rsidRPr="00E34148">
        <w:rPr>
          <w:rFonts w:asciiTheme="majorBidi" w:eastAsia="Arial Unicode MS" w:hAnsiTheme="majorBidi"/>
          <w:sz w:val="32"/>
          <w:szCs w:val="32"/>
        </w:rPr>
        <w:t>.</w:t>
      </w:r>
      <w:r w:rsidRPr="00F44758">
        <w:rPr>
          <w:rFonts w:asciiTheme="majorBidi" w:eastAsia="Arial Unicode MS" w:hAnsiTheme="majorBidi" w:cstheme="majorBidi"/>
          <w:sz w:val="32"/>
          <w:szCs w:val="32"/>
        </w:rPr>
        <w:t>2</w:t>
      </w:r>
      <w:r w:rsidRPr="00F44758">
        <w:rPr>
          <w:rFonts w:asciiTheme="majorBidi" w:eastAsia="Arial Unicode MS" w:hAnsiTheme="majorBidi" w:cstheme="majorBidi"/>
          <w:sz w:val="32"/>
          <w:szCs w:val="32"/>
        </w:rPr>
        <w:tab/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49384334" w14:textId="77777777" w:rsidR="0096022D" w:rsidRPr="00E34148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</w:rPr>
      </w:pP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E77082C" w14:textId="77777777"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7813124" w14:textId="77777777" w:rsidR="0096022D" w:rsidRPr="00F44758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 - ผู้เช่า</w:t>
      </w:r>
    </w:p>
    <w:p w14:paraId="0246EB8D" w14:textId="77777777" w:rsidR="0096022D" w:rsidRPr="00A77760" w:rsidRDefault="0096022D" w:rsidP="00A9660A">
      <w:pPr>
        <w:tabs>
          <w:tab w:val="clear" w:pos="1644"/>
          <w:tab w:val="clear" w:pos="1871"/>
          <w:tab w:val="left" w:pos="1418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</w:t>
      </w:r>
      <w:r w:rsidRPr="00E3414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ใด </w:t>
      </w:r>
      <w:r w:rsidRPr="00E34148">
        <w:rPr>
          <w:rFonts w:asciiTheme="majorBidi" w:eastAsia="Arial Unicode MS" w:hAnsiTheme="majorBidi" w:cstheme="majorBidi" w:hint="eastAsia"/>
          <w:sz w:val="32"/>
          <w:szCs w:val="32"/>
          <w:cs/>
        </w:rPr>
        <w:t>ๆ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5C73FE9" w14:textId="77777777"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7EBB69E" w14:textId="77777777"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28C9CE9A" w14:textId="77777777"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1079F84" w14:textId="77777777" w:rsidR="0096022D" w:rsidRPr="00E34148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</w:t>
      </w:r>
    </w:p>
    <w:p w14:paraId="7C7F8648" w14:textId="77777777"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34148">
        <w:rPr>
          <w:rFonts w:asciiTheme="majorBidi" w:eastAsia="Arial Unicode MS" w:hAnsiTheme="majorBidi" w:cstheme="majorBidi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ตามสัญญาเช่า</w:t>
      </w:r>
      <w:r w:rsidRPr="00E3414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ณ วันที่สัญญาเช่าเริ่มมีผลโดย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34F779C" w14:textId="77777777"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AAC7476" w14:textId="77777777" w:rsidR="0096022D" w:rsidRPr="00F44758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4FCB613" w14:textId="77777777"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สำหรับสัญญาเช่าที่มีอายุสัญญาเช่า </w:t>
      </w:r>
      <w:r w:rsidRPr="00A77760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เดือน</w:t>
      </w:r>
      <w:r w:rsidRPr="00E34148">
        <w:rPr>
          <w:rFonts w:asciiTheme="majorBidi" w:eastAsia="Arial Unicode MS" w:hAnsiTheme="majorBidi" w:cstheme="majorBidi" w:hint="cs"/>
          <w:sz w:val="32"/>
          <w:szCs w:val="32"/>
          <w:cs/>
        </w:rPr>
        <w:t>หรือน้อยกว่า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E34148">
        <w:rPr>
          <w:rFonts w:asciiTheme="majorBidi" w:eastAsia="Arial Unicode MS" w:hAnsiTheme="majorBidi" w:cstheme="majorBidi" w:hint="cs"/>
          <w:sz w:val="32"/>
          <w:szCs w:val="32"/>
          <w:cs/>
        </w:rPr>
        <w:t>กำไรหรือขาดทุน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0DE1BD43" w14:textId="77777777" w:rsidR="00597C57" w:rsidRPr="00A77760" w:rsidRDefault="00597C57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8267C52" w14:textId="77777777" w:rsidR="00597C57" w:rsidRPr="00E34148" w:rsidRDefault="00597C57" w:rsidP="00887FDA">
      <w:pPr>
        <w:tabs>
          <w:tab w:val="clear" w:pos="227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</w:pPr>
      <w:r w:rsidRPr="00F44758">
        <w:rPr>
          <w:rFonts w:asciiTheme="majorBidi" w:hAnsiTheme="majorBidi" w:cstheme="majorBidi"/>
          <w:b/>
          <w:bCs/>
          <w:spacing w:val="-8"/>
          <w:sz w:val="32"/>
          <w:szCs w:val="32"/>
        </w:rPr>
        <w:t>4</w:t>
      </w:r>
      <w:r w:rsidRPr="00E34148">
        <w:rPr>
          <w:rFonts w:asciiTheme="majorBidi" w:hAnsiTheme="majorBidi"/>
          <w:b/>
          <w:bCs/>
          <w:spacing w:val="-8"/>
          <w:sz w:val="32"/>
          <w:szCs w:val="32"/>
        </w:rPr>
        <w:t>.</w:t>
      </w:r>
      <w:r w:rsidRPr="00F44758">
        <w:rPr>
          <w:rFonts w:asciiTheme="majorBidi" w:hAnsiTheme="majorBidi" w:cstheme="majorBidi"/>
          <w:b/>
          <w:bCs/>
          <w:spacing w:val="-8"/>
          <w:sz w:val="32"/>
          <w:szCs w:val="32"/>
        </w:rPr>
        <w:tab/>
      </w:r>
      <w:r w:rsidRPr="00E34148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677C2C7B" w14:textId="77777777" w:rsidR="00597C57" w:rsidRPr="007936A8" w:rsidRDefault="00597C57" w:rsidP="00887FD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/>
          <w:sz w:val="32"/>
          <w:szCs w:val="32"/>
        </w:rPr>
        <w:t>2</w:t>
      </w:r>
      <w:r w:rsidRPr="00E34148">
        <w:rPr>
          <w:rFonts w:asciiTheme="majorBidi" w:hAnsiTheme="majorBidi"/>
          <w:sz w:val="32"/>
          <w:szCs w:val="32"/>
        </w:rPr>
        <w:t>.</w:t>
      </w:r>
      <w:r>
        <w:rPr>
          <w:rFonts w:asciiTheme="majorBidi" w:hAnsiTheme="majorBidi"/>
          <w:sz w:val="32"/>
          <w:szCs w:val="32"/>
        </w:rPr>
        <w:t>3</w:t>
      </w:r>
      <w:r w:rsidRPr="00E34148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</w:t>
      </w:r>
      <w:r w:rsidRPr="00E34148">
        <w:rPr>
          <w:rFonts w:asciiTheme="majorBidi" w:hAnsi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  <w:r w:rsidRPr="00E34148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E34148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E34148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E34148">
        <w:rPr>
          <w:rFonts w:asciiTheme="majorBidi" w:hAnsiTheme="majorBidi" w:cstheme="majorBidi"/>
          <w:sz w:val="32"/>
          <w:szCs w:val="32"/>
          <w:cs/>
        </w:rPr>
        <w:t>และไม่ปรับย้อนหลั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E34148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21C34A98" w14:textId="77777777" w:rsidR="0091454D" w:rsidRDefault="00597C57" w:rsidP="00597C5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lastRenderedPageBreak/>
        <w:t>จากการเปลี่ยนแปลงนโยบายการบัญชีเนื่องจากการนำมาตรฐานการรายงานทางการเงิน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แสดงได้ดังนี้ 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39" w:type="dxa"/>
        <w:tblInd w:w="908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835"/>
        <w:gridCol w:w="1247"/>
        <w:gridCol w:w="134"/>
        <w:gridCol w:w="1247"/>
        <w:gridCol w:w="134"/>
        <w:gridCol w:w="1361"/>
        <w:gridCol w:w="134"/>
        <w:gridCol w:w="1247"/>
      </w:tblGrid>
      <w:tr w:rsidR="0091454D" w:rsidRPr="00887FDA" w14:paraId="5A1DA2A4" w14:textId="77777777" w:rsidTr="00907D3C">
        <w:trPr>
          <w:trHeight w:val="53"/>
        </w:trPr>
        <w:tc>
          <w:tcPr>
            <w:tcW w:w="2835" w:type="dxa"/>
            <w:shd w:val="clear" w:color="auto" w:fill="auto"/>
          </w:tcPr>
          <w:p w14:paraId="5C116FE0" w14:textId="77777777" w:rsidR="0091454D" w:rsidRPr="00887FDA" w:rsidRDefault="0091454D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3FDC93B" w14:textId="77777777" w:rsidR="0091454D" w:rsidRPr="00E34148" w:rsidRDefault="0091454D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1454D" w:rsidRPr="00887FDA" w14:paraId="72C065D7" w14:textId="77777777" w:rsidTr="00907D3C">
        <w:trPr>
          <w:trHeight w:val="53"/>
        </w:trPr>
        <w:tc>
          <w:tcPr>
            <w:tcW w:w="2835" w:type="dxa"/>
            <w:shd w:val="clear" w:color="auto" w:fill="auto"/>
          </w:tcPr>
          <w:p w14:paraId="3DF54EFC" w14:textId="77777777" w:rsidR="0091454D" w:rsidRPr="00887FDA" w:rsidRDefault="0091454D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E3F87C" w14:textId="77777777" w:rsidR="0091454D" w:rsidRPr="00E34148" w:rsidRDefault="0091454D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</w:t>
            </w:r>
            <w:r w:rsidRPr="00E34148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887FDA" w:rsidRPr="00887FDA" w14:paraId="1A5788FB" w14:textId="77777777" w:rsidTr="00907D3C">
        <w:trPr>
          <w:trHeight w:val="751"/>
        </w:trPr>
        <w:tc>
          <w:tcPr>
            <w:tcW w:w="2835" w:type="dxa"/>
            <w:shd w:val="clear" w:color="auto" w:fill="auto"/>
          </w:tcPr>
          <w:p w14:paraId="5A0FDD2B" w14:textId="77777777" w:rsidR="00887FDA" w:rsidRPr="00887FDA" w:rsidRDefault="00887FDA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DA4A266" w14:textId="77777777"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F6EC7D" w14:textId="77777777"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EDB2B2F" w14:textId="77777777"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ผลกระทบจาก</w:t>
            </w: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</w:rPr>
              <w:t xml:space="preserve">มาตรฐานการรายงานทางการเงิน </w:t>
            </w: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14979F" w14:textId="77777777"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977AB" w14:textId="77777777"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ผลกระทบจาก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</w:rPr>
              <w:t>มาตรฐานการรายงานทางการเงิน</w:t>
            </w:r>
            <w:r w:rsidR="00AE6816"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</w:rPr>
              <w:t xml:space="preserve">ฉบับที่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40AAD8" w14:textId="77777777"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E7047F" w14:textId="77777777" w:rsidR="001C3428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34148">
              <w:rPr>
                <w:rFonts w:asciiTheme="majorBidi" w:eastAsia="Arial Unicode MS" w:hAnsi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CA468DC" w14:textId="77777777"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E34148">
              <w:rPr>
                <w:rFonts w:asciiTheme="majorBidi" w:eastAsia="Arial Unicode MS" w:hAnsiTheme="majorBidi" w:cstheme="majorBidi" w:hint="cs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87FDA" w:rsidRPr="00887FDA" w14:paraId="0D1CA6A0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2B2EBC7B" w14:textId="77777777" w:rsidR="00887FDA" w:rsidRPr="00E34148" w:rsidRDefault="00887FD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019679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F666FD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5D9D93D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6FF77D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F7659D6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61685D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5EDC148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887FDA" w:rsidRPr="00887FDA" w14:paraId="19023BBD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1F30F5D5" w14:textId="77777777" w:rsidR="00887FDA" w:rsidRPr="00887FDA" w:rsidRDefault="00887FD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453BE94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C2F136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0AC55FF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6BE602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C63DAC8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CCEE77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9E533D4" w14:textId="77777777"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E9432A" w:rsidRPr="00887FDA" w14:paraId="5C786B98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05BA6E79" w14:textId="77777777" w:rsidR="00E9432A" w:rsidRPr="00887FDA" w:rsidRDefault="00E9432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Pr="00E34148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C2CBCE5" w14:textId="77777777"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323</w:t>
            </w: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134" w:type="dxa"/>
          </w:tcPr>
          <w:p w14:paraId="3B578C16" w14:textId="77777777"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8A5FB3D" w14:textId="77777777" w:rsidR="00E9432A" w:rsidRPr="00887FDA" w:rsidRDefault="00E9432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978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2A4256F" w14:textId="77777777"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E3CD7BB" w14:textId="77777777"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2D1AEC" w14:textId="77777777"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06E8F32" w14:textId="77777777"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322,64</w:t>
            </w:r>
            <w:r w:rsidR="00AD030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58724A" w:rsidRPr="00887FDA" w14:paraId="1364CA91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12C49EEE" w14:textId="77777777" w:rsidR="0058724A" w:rsidRPr="00E34148" w:rsidRDefault="0058724A" w:rsidP="00185446">
            <w:pPr>
              <w:tabs>
                <w:tab w:val="clear" w:pos="227"/>
                <w:tab w:val="left" w:pos="90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C11DBD7" w14:textId="77777777"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34" w:type="dxa"/>
          </w:tcPr>
          <w:p w14:paraId="742B969A" w14:textId="77777777"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73D876F" w14:textId="77777777"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817FF9" w14:textId="77777777"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9173458" w14:textId="77777777" w:rsidR="0058724A" w:rsidRPr="00077087" w:rsidRDefault="0058724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671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A3FF959" w14:textId="77777777"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4D9BF4" w14:textId="77777777"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</w:tr>
      <w:tr w:rsidR="0058724A" w:rsidRPr="00887FDA" w14:paraId="6259E17F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1CBBD7DF" w14:textId="77777777" w:rsidR="0058724A" w:rsidRPr="00B779E6" w:rsidRDefault="0058724A" w:rsidP="00185446">
            <w:pPr>
              <w:tabs>
                <w:tab w:val="clear" w:pos="227"/>
                <w:tab w:val="left" w:pos="90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D554C84" w14:textId="77777777"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65613B" w14:textId="77777777"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850093F" w14:textId="77777777"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7F969F" w14:textId="77777777" w:rsidR="0058724A" w:rsidRPr="00E34148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6C21858" w14:textId="77777777" w:rsidR="0058724A" w:rsidRPr="00077087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  <w:tc>
          <w:tcPr>
            <w:tcW w:w="134" w:type="dxa"/>
          </w:tcPr>
          <w:p w14:paraId="3F2CC5DB" w14:textId="77777777"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3AF2CE3" w14:textId="77777777" w:rsidR="0058724A" w:rsidRPr="00077087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</w:tr>
      <w:tr w:rsidR="0058724A" w:rsidRPr="00887FDA" w14:paraId="79E30167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2D2CA798" w14:textId="77777777"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 w:cstheme="majorBidi"/>
                <w:color w:val="000000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263F9F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17,876</w:t>
            </w:r>
          </w:p>
        </w:tc>
        <w:tc>
          <w:tcPr>
            <w:tcW w:w="134" w:type="dxa"/>
          </w:tcPr>
          <w:p w14:paraId="47638297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4F95ADCD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4" w:type="dxa"/>
          </w:tcPr>
          <w:p w14:paraId="3C396E3C" w14:textId="77777777"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0246C8B2" w14:textId="77777777" w:rsidR="0058724A" w:rsidRPr="00887FDA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981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08E006B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12B30C13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17,09</w:t>
            </w:r>
            <w:r w:rsidR="00AD030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58724A" w:rsidRPr="00887FDA" w14:paraId="12932AD4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14B9B7B8" w14:textId="77777777"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E3414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3C9C584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1,601,976</w:t>
            </w:r>
          </w:p>
        </w:tc>
        <w:tc>
          <w:tcPr>
            <w:tcW w:w="134" w:type="dxa"/>
          </w:tcPr>
          <w:p w14:paraId="5EAB3138" w14:textId="77777777" w:rsidR="0058724A" w:rsidRPr="00B779E6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</w:tcPr>
          <w:p w14:paraId="688C0A22" w14:textId="77777777" w:rsidR="0058724A" w:rsidRPr="00887FDA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782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F6D9D8E" w14:textId="77777777" w:rsidR="0058724A" w:rsidRPr="00E34148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</w:tcPr>
          <w:p w14:paraId="0B423D4F" w14:textId="77777777" w:rsidR="0058724A" w:rsidRPr="00B87949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16,485</w:t>
            </w:r>
          </w:p>
        </w:tc>
        <w:tc>
          <w:tcPr>
            <w:tcW w:w="134" w:type="dxa"/>
          </w:tcPr>
          <w:p w14:paraId="0736C8AF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</w:tcPr>
          <w:p w14:paraId="5BBD91E7" w14:textId="77777777" w:rsidR="0058724A" w:rsidRPr="00887FDA" w:rsidRDefault="00B87949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1,617,679</w:t>
            </w:r>
          </w:p>
        </w:tc>
      </w:tr>
      <w:tr w:rsidR="0058724A" w:rsidRPr="00887FDA" w14:paraId="4E2C29E9" w14:textId="77777777" w:rsidTr="00907D3C">
        <w:tc>
          <w:tcPr>
            <w:tcW w:w="2835" w:type="dxa"/>
            <w:shd w:val="clear" w:color="auto" w:fill="auto"/>
          </w:tcPr>
          <w:p w14:paraId="32DECDAD" w14:textId="77777777"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8852457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CFE3D1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06383F8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CAA007" w14:textId="77777777"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C6A0BB4" w14:textId="77777777"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4FC617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E6F480F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</w:tr>
      <w:tr w:rsidR="0058724A" w:rsidRPr="00887FDA" w14:paraId="32E391F6" w14:textId="77777777" w:rsidTr="00907D3C">
        <w:tc>
          <w:tcPr>
            <w:tcW w:w="2835" w:type="dxa"/>
            <w:shd w:val="clear" w:color="auto" w:fill="auto"/>
          </w:tcPr>
          <w:p w14:paraId="0F50ADE8" w14:textId="77777777"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E34148"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2C6417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133,249</w:t>
            </w:r>
          </w:p>
        </w:tc>
        <w:tc>
          <w:tcPr>
            <w:tcW w:w="134" w:type="dxa"/>
          </w:tcPr>
          <w:p w14:paraId="330892C9" w14:textId="77777777" w:rsidR="0058724A" w:rsidRPr="00B779E6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AF3E6FC" w14:textId="77777777"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9F133B4" w14:textId="77777777" w:rsidR="0058724A" w:rsidRPr="00B779E6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559586F" w14:textId="77777777" w:rsidR="0058724A" w:rsidRPr="001C3428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1C342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4,904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FA25E35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0506D3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128,345</w:t>
            </w:r>
          </w:p>
        </w:tc>
      </w:tr>
      <w:tr w:rsidR="008A3F47" w:rsidRPr="00887FDA" w14:paraId="57ACDC38" w14:textId="77777777" w:rsidTr="00907D3C">
        <w:tc>
          <w:tcPr>
            <w:tcW w:w="2835" w:type="dxa"/>
            <w:shd w:val="clear" w:color="auto" w:fill="auto"/>
          </w:tcPr>
          <w:p w14:paraId="5F6364E1" w14:textId="77777777" w:rsidR="008A3F47" w:rsidRPr="00E34148" w:rsidRDefault="008A3F47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321F5C4" w14:textId="77777777"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4,560</w:t>
            </w:r>
          </w:p>
        </w:tc>
        <w:tc>
          <w:tcPr>
            <w:tcW w:w="134" w:type="dxa"/>
          </w:tcPr>
          <w:p w14:paraId="48DE1481" w14:textId="77777777" w:rsidR="008A3F47" w:rsidRPr="00B779E6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AC56A77" w14:textId="77777777" w:rsidR="008A3F47" w:rsidRPr="00077087" w:rsidRDefault="008A3F47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921A4A" w14:textId="77777777" w:rsidR="008A3F47" w:rsidRPr="00E34148" w:rsidRDefault="008A3F47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A077887" w14:textId="77777777" w:rsidR="008A3F47" w:rsidRP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A3F4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590</w:t>
            </w:r>
          </w:p>
        </w:tc>
        <w:tc>
          <w:tcPr>
            <w:tcW w:w="134" w:type="dxa"/>
          </w:tcPr>
          <w:p w14:paraId="1BA79F3F" w14:textId="77777777"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8950350" w14:textId="77777777" w:rsid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5,150</w:t>
            </w:r>
          </w:p>
        </w:tc>
      </w:tr>
      <w:tr w:rsidR="008A3F47" w:rsidRPr="00887FDA" w14:paraId="315C2646" w14:textId="77777777" w:rsidTr="00907D3C">
        <w:tc>
          <w:tcPr>
            <w:tcW w:w="2835" w:type="dxa"/>
            <w:shd w:val="clear" w:color="auto" w:fill="auto"/>
          </w:tcPr>
          <w:p w14:paraId="1D89271D" w14:textId="77777777" w:rsidR="008A3F47" w:rsidRPr="00E34148" w:rsidRDefault="008A3F47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AE440D" w14:textId="77777777"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7,461</w:t>
            </w:r>
          </w:p>
        </w:tc>
        <w:tc>
          <w:tcPr>
            <w:tcW w:w="134" w:type="dxa"/>
          </w:tcPr>
          <w:p w14:paraId="05756943" w14:textId="77777777" w:rsidR="008A3F47" w:rsidRPr="00B779E6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453EE35" w14:textId="77777777" w:rsidR="008A3F47" w:rsidRPr="00077087" w:rsidRDefault="008A3F47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E629F1" w14:textId="77777777" w:rsidR="008A3F47" w:rsidRPr="00E34148" w:rsidRDefault="008A3F47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2E3CF59" w14:textId="77777777" w:rsidR="008A3F47" w:rsidRP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A3F4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16,876</w:t>
            </w:r>
          </w:p>
        </w:tc>
        <w:tc>
          <w:tcPr>
            <w:tcW w:w="134" w:type="dxa"/>
          </w:tcPr>
          <w:p w14:paraId="28969081" w14:textId="77777777"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332726A" w14:textId="77777777" w:rsid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24,337</w:t>
            </w:r>
          </w:p>
        </w:tc>
      </w:tr>
      <w:tr w:rsidR="0058724A" w:rsidRPr="00887FDA" w14:paraId="149919CF" w14:textId="77777777" w:rsidTr="00907D3C">
        <w:tc>
          <w:tcPr>
            <w:tcW w:w="2835" w:type="dxa"/>
            <w:shd w:val="clear" w:color="auto" w:fill="auto"/>
          </w:tcPr>
          <w:p w14:paraId="37351622" w14:textId="77777777"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A9EF3DE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740,776</w:t>
            </w:r>
          </w:p>
        </w:tc>
        <w:tc>
          <w:tcPr>
            <w:tcW w:w="134" w:type="dxa"/>
          </w:tcPr>
          <w:p w14:paraId="0EFE3324" w14:textId="77777777" w:rsidR="0058724A" w:rsidRPr="00B779E6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8FC94FD" w14:textId="77777777"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EC8E7F" w14:textId="77777777" w:rsidR="0058724A" w:rsidRPr="00E34148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A2356C8" w14:textId="77777777" w:rsidR="0058724A" w:rsidRPr="0018544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12,562</w:t>
            </w:r>
          </w:p>
        </w:tc>
        <w:tc>
          <w:tcPr>
            <w:tcW w:w="134" w:type="dxa"/>
          </w:tcPr>
          <w:p w14:paraId="78C51CC8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EE149A" w14:textId="77777777" w:rsidR="0058724A" w:rsidRPr="00887FDA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753,338</w:t>
            </w:r>
          </w:p>
        </w:tc>
      </w:tr>
      <w:tr w:rsidR="0058724A" w:rsidRPr="00887FDA" w14:paraId="1B1E63B1" w14:textId="77777777" w:rsidTr="00907D3C">
        <w:tc>
          <w:tcPr>
            <w:tcW w:w="2835" w:type="dxa"/>
            <w:shd w:val="clear" w:color="auto" w:fill="auto"/>
          </w:tcPr>
          <w:p w14:paraId="507FE713" w14:textId="77777777"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E3414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-</w:t>
            </w:r>
            <w:r w:rsidRPr="00E3414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D0ABAD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326,024</w:t>
            </w:r>
          </w:p>
        </w:tc>
        <w:tc>
          <w:tcPr>
            <w:tcW w:w="134" w:type="dxa"/>
          </w:tcPr>
          <w:p w14:paraId="4156FBA4" w14:textId="77777777" w:rsidR="0058724A" w:rsidRPr="00B779E6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1009CB8" w14:textId="77777777" w:rsidR="0058724A" w:rsidRPr="001C3428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1C342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782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F890606" w14:textId="77777777"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B90372" w14:textId="77777777"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3,923</w:t>
            </w:r>
          </w:p>
        </w:tc>
        <w:tc>
          <w:tcPr>
            <w:tcW w:w="134" w:type="dxa"/>
          </w:tcPr>
          <w:p w14:paraId="12C62281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266C87" w14:textId="77777777"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329,165</w:t>
            </w:r>
          </w:p>
        </w:tc>
      </w:tr>
    </w:tbl>
    <w:p w14:paraId="77E33F4F" w14:textId="77777777" w:rsidR="00832628" w:rsidRDefault="00832628" w:rsidP="00597C5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39" w:type="dxa"/>
        <w:tblInd w:w="908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835"/>
        <w:gridCol w:w="1247"/>
        <w:gridCol w:w="134"/>
        <w:gridCol w:w="1247"/>
        <w:gridCol w:w="134"/>
        <w:gridCol w:w="1361"/>
        <w:gridCol w:w="134"/>
        <w:gridCol w:w="1247"/>
      </w:tblGrid>
      <w:tr w:rsidR="00275196" w:rsidRPr="00077087" w14:paraId="33926ED3" w14:textId="77777777" w:rsidTr="00907D3C">
        <w:trPr>
          <w:trHeight w:val="53"/>
        </w:trPr>
        <w:tc>
          <w:tcPr>
            <w:tcW w:w="2835" w:type="dxa"/>
            <w:shd w:val="clear" w:color="auto" w:fill="auto"/>
          </w:tcPr>
          <w:p w14:paraId="6400BAE0" w14:textId="77777777" w:rsidR="00275196" w:rsidRPr="00077087" w:rsidRDefault="00275196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0E02EA" w14:textId="77777777" w:rsidR="00275196" w:rsidRPr="00E34148" w:rsidRDefault="00275196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275196" w:rsidRPr="00077087" w14:paraId="29C119A5" w14:textId="77777777" w:rsidTr="00907D3C">
        <w:trPr>
          <w:trHeight w:val="53"/>
        </w:trPr>
        <w:tc>
          <w:tcPr>
            <w:tcW w:w="2835" w:type="dxa"/>
            <w:shd w:val="clear" w:color="auto" w:fill="auto"/>
          </w:tcPr>
          <w:p w14:paraId="13B267C0" w14:textId="77777777" w:rsidR="00275196" w:rsidRPr="00077087" w:rsidRDefault="00275196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42F516" w14:textId="77777777" w:rsidR="00275196" w:rsidRPr="00E34148" w:rsidRDefault="00275196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572A" w:rsidRPr="00077087" w14:paraId="72D1ED7C" w14:textId="77777777" w:rsidTr="00907D3C">
        <w:trPr>
          <w:trHeight w:val="751"/>
        </w:trPr>
        <w:tc>
          <w:tcPr>
            <w:tcW w:w="2835" w:type="dxa"/>
            <w:shd w:val="clear" w:color="auto" w:fill="auto"/>
          </w:tcPr>
          <w:p w14:paraId="7001A1CF" w14:textId="77777777" w:rsidR="0065572A" w:rsidRPr="00077087" w:rsidRDefault="0065572A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09A97E5C" w14:textId="77777777"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614226" w14:textId="77777777"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C338486" w14:textId="77777777"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ผลกระทบจาก</w:t>
            </w: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</w:rPr>
              <w:t xml:space="preserve">มาตรฐานการรายงานทางการเงิน </w:t>
            </w: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6FBE8D" w14:textId="77777777"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EE1810" w14:textId="77777777"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</w:rPr>
              <w:t>ผลกระทบจาก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</w:rPr>
              <w:t>มาตรฐานการรายงานทางการเงิน</w:t>
            </w:r>
            <w:r w:rsidRPr="00E34148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</w:rPr>
              <w:t xml:space="preserve">ฉบับที่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1E0CEE" w14:textId="77777777"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E2EEAF" w14:textId="77777777" w:rsidR="00F91E49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E34148">
              <w:rPr>
                <w:rFonts w:asciiTheme="majorBidi" w:eastAsia="Arial Unicode MS" w:hAnsi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28EBA2D1" w14:textId="77777777"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มกราคม</w:t>
            </w:r>
            <w:r w:rsidRPr="00E34148">
              <w:rPr>
                <w:rFonts w:asciiTheme="majorBidi" w:eastAsia="Arial Unicode MS" w:hAnsiTheme="majorBidi" w:cstheme="majorBidi" w:hint="cs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572A" w:rsidRPr="00077087" w14:paraId="64CA9278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7A90ABC6" w14:textId="77777777" w:rsidR="0065572A" w:rsidRPr="00E34148" w:rsidRDefault="006557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1AC358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C4B68C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19BFFCF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B19837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0296507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15785C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5B751D2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65572A" w:rsidRPr="00077087" w14:paraId="330C3472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4A61F3BD" w14:textId="77777777" w:rsidR="0065572A" w:rsidRPr="00077087" w:rsidRDefault="006557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AD073F3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FD0666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AEB37B8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C55E51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AC02669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8E73F1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C02D0AD" w14:textId="77777777"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E9432A" w:rsidRPr="00077087" w14:paraId="58CD2359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7644CAB5" w14:textId="77777777" w:rsidR="00E9432A" w:rsidRPr="00077087" w:rsidRDefault="00E943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Pr="00E34148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8218507" w14:textId="77777777"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779E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258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34" w:type="dxa"/>
          </w:tcPr>
          <w:p w14:paraId="48F94060" w14:textId="77777777"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D276CC2" w14:textId="77777777"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855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C8405B4" w14:textId="77777777"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FDB78D9" w14:textId="77777777"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B7E7FC" w14:textId="77777777"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74B8F81" w14:textId="77777777"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257,243</w:t>
            </w:r>
          </w:p>
        </w:tc>
      </w:tr>
      <w:tr w:rsidR="00E9432A" w:rsidRPr="00077087" w14:paraId="38EA3C07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50D20537" w14:textId="77777777" w:rsidR="00E9432A" w:rsidRPr="00E34148" w:rsidRDefault="00E9432A" w:rsidP="00185446">
            <w:pPr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41F00CC" w14:textId="77777777"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B779E6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34" w:type="dxa"/>
          </w:tcPr>
          <w:p w14:paraId="546E6893" w14:textId="77777777"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AAEC0C5" w14:textId="77777777"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261897" w14:textId="77777777"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98A163A" w14:textId="77777777"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671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183597C" w14:textId="77777777"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70C962D" w14:textId="77777777"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</w:tr>
      <w:tr w:rsidR="00C671F4" w:rsidRPr="00077087" w14:paraId="7A40E610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0D0D9FCE" w14:textId="77777777" w:rsidR="00C671F4" w:rsidRPr="00B779E6" w:rsidRDefault="00C671F4" w:rsidP="00185446">
            <w:pPr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EB84B58" w14:textId="77777777" w:rsidR="00C671F4" w:rsidRPr="00077087" w:rsidRDefault="00C671F4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2F60EF" w14:textId="77777777" w:rsidR="00C671F4" w:rsidRPr="00B779E6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7A6953B" w14:textId="77777777" w:rsidR="00C671F4" w:rsidRPr="00077087" w:rsidRDefault="00C671F4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B7BB33" w14:textId="77777777" w:rsidR="00C671F4" w:rsidRPr="00E34148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F9540EE" w14:textId="77777777"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  <w:tc>
          <w:tcPr>
            <w:tcW w:w="134" w:type="dxa"/>
          </w:tcPr>
          <w:p w14:paraId="1BE8ED83" w14:textId="77777777"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1EC8897" w14:textId="77777777"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</w:tr>
      <w:tr w:rsidR="00E9432A" w:rsidRPr="00077087" w14:paraId="22B05058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26C6F285" w14:textId="77777777"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 w:cstheme="majorBidi"/>
                <w:color w:val="000000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95291CA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12,362</w:t>
            </w:r>
          </w:p>
        </w:tc>
        <w:tc>
          <w:tcPr>
            <w:tcW w:w="134" w:type="dxa"/>
          </w:tcPr>
          <w:p w14:paraId="2FAFB213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024F4585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34" w:type="dxa"/>
          </w:tcPr>
          <w:p w14:paraId="362A9ECA" w14:textId="77777777"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1C1A69F4" w14:textId="77777777"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981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C5F7375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34DD23B9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11,552</w:t>
            </w:r>
          </w:p>
        </w:tc>
      </w:tr>
      <w:tr w:rsidR="00E9432A" w:rsidRPr="00077087" w14:paraId="786554DF" w14:textId="77777777" w:rsidTr="00907D3C">
        <w:trPr>
          <w:trHeight w:val="284"/>
        </w:trPr>
        <w:tc>
          <w:tcPr>
            <w:tcW w:w="2835" w:type="dxa"/>
            <w:shd w:val="clear" w:color="auto" w:fill="auto"/>
          </w:tcPr>
          <w:p w14:paraId="6106F52B" w14:textId="77777777"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E3414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84B1C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1,522,603</w:t>
            </w:r>
          </w:p>
        </w:tc>
        <w:tc>
          <w:tcPr>
            <w:tcW w:w="134" w:type="dxa"/>
          </w:tcPr>
          <w:p w14:paraId="6A665EDD" w14:textId="77777777" w:rsidR="00E9432A" w:rsidRPr="00B779E6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</w:tcPr>
          <w:p w14:paraId="7452417D" w14:textId="77777777"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684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2A74642" w14:textId="77777777" w:rsidR="00E9432A" w:rsidRPr="00E34148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</w:tcPr>
          <w:p w14:paraId="363F108B" w14:textId="77777777" w:rsidR="00E9432A" w:rsidRPr="00267464" w:rsidRDefault="00C671F4" w:rsidP="00267464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267464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16,485</w:t>
            </w:r>
          </w:p>
        </w:tc>
        <w:tc>
          <w:tcPr>
            <w:tcW w:w="134" w:type="dxa"/>
          </w:tcPr>
          <w:p w14:paraId="2C6A71AC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</w:tcPr>
          <w:p w14:paraId="0A97B0C6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</w:t>
            </w:r>
            <w:r w:rsidR="00C671F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538,404</w:t>
            </w:r>
          </w:p>
        </w:tc>
      </w:tr>
      <w:tr w:rsidR="00E9432A" w:rsidRPr="00077087" w14:paraId="42F695D4" w14:textId="77777777" w:rsidTr="00907D3C">
        <w:tc>
          <w:tcPr>
            <w:tcW w:w="2835" w:type="dxa"/>
            <w:shd w:val="clear" w:color="auto" w:fill="auto"/>
          </w:tcPr>
          <w:p w14:paraId="6275F103" w14:textId="77777777"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1ABDF9F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AEC74F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120CE6E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9C3CA9" w14:textId="77777777"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ECFEC0B" w14:textId="77777777"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9F5B3C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17BBC60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</w:tr>
      <w:tr w:rsidR="00E9432A" w:rsidRPr="00077087" w14:paraId="6D099C3B" w14:textId="77777777" w:rsidTr="00907D3C">
        <w:tc>
          <w:tcPr>
            <w:tcW w:w="2835" w:type="dxa"/>
            <w:shd w:val="clear" w:color="auto" w:fill="auto"/>
          </w:tcPr>
          <w:p w14:paraId="08DEAF86" w14:textId="77777777" w:rsidR="00E9432A" w:rsidRPr="00077087" w:rsidRDefault="00E9432A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E34148"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200626C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75,895</w:t>
            </w:r>
          </w:p>
        </w:tc>
        <w:tc>
          <w:tcPr>
            <w:tcW w:w="134" w:type="dxa"/>
          </w:tcPr>
          <w:p w14:paraId="43CCB2A9" w14:textId="77777777" w:rsidR="00E9432A" w:rsidRPr="00B779E6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EEC6AD" w14:textId="77777777"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48A70D" w14:textId="77777777" w:rsidR="00E9432A" w:rsidRPr="00B779E6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33D6D27" w14:textId="77777777" w:rsidR="00E9432A" w:rsidRPr="00226030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22603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4,904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669112F5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6913E22" w14:textId="77777777"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70,991</w:t>
            </w:r>
          </w:p>
        </w:tc>
      </w:tr>
      <w:tr w:rsidR="00185446" w:rsidRPr="00077087" w14:paraId="74A1D190" w14:textId="77777777" w:rsidTr="00907D3C">
        <w:tc>
          <w:tcPr>
            <w:tcW w:w="2835" w:type="dxa"/>
            <w:shd w:val="clear" w:color="auto" w:fill="auto"/>
          </w:tcPr>
          <w:p w14:paraId="24BB6345" w14:textId="77777777" w:rsidR="00185446" w:rsidRPr="00E34148" w:rsidRDefault="00185446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3DC0DD5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1,635</w:t>
            </w:r>
          </w:p>
        </w:tc>
        <w:tc>
          <w:tcPr>
            <w:tcW w:w="134" w:type="dxa"/>
          </w:tcPr>
          <w:p w14:paraId="6C0B6DF5" w14:textId="77777777" w:rsidR="00185446" w:rsidRPr="00B779E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863815" w14:textId="77777777"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223CA4" w14:textId="77777777" w:rsidR="00185446" w:rsidRPr="00E34148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97D5690" w14:textId="77777777" w:rsidR="00185446" w:rsidRPr="0018544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590</w:t>
            </w:r>
          </w:p>
        </w:tc>
        <w:tc>
          <w:tcPr>
            <w:tcW w:w="134" w:type="dxa"/>
          </w:tcPr>
          <w:p w14:paraId="686EBD3C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B5E885A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2,225</w:t>
            </w:r>
          </w:p>
        </w:tc>
      </w:tr>
      <w:tr w:rsidR="00185446" w:rsidRPr="00077087" w14:paraId="3472E933" w14:textId="77777777" w:rsidTr="00907D3C">
        <w:tc>
          <w:tcPr>
            <w:tcW w:w="2835" w:type="dxa"/>
            <w:shd w:val="clear" w:color="auto" w:fill="auto"/>
          </w:tcPr>
          <w:p w14:paraId="7EF17EAA" w14:textId="77777777" w:rsidR="00185446" w:rsidRPr="00E34148" w:rsidRDefault="00185446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</w:rPr>
            </w:pPr>
            <w:r w:rsidRPr="00E34148"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1953B9E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3,244</w:t>
            </w:r>
          </w:p>
        </w:tc>
        <w:tc>
          <w:tcPr>
            <w:tcW w:w="134" w:type="dxa"/>
          </w:tcPr>
          <w:p w14:paraId="251CD99E" w14:textId="77777777" w:rsidR="00185446" w:rsidRPr="00B779E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ED5453C" w14:textId="77777777"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CDE989" w14:textId="77777777" w:rsidR="00185446" w:rsidRPr="00E34148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4850556" w14:textId="77777777" w:rsidR="00185446" w:rsidRPr="00226030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,876</w:t>
            </w:r>
          </w:p>
        </w:tc>
        <w:tc>
          <w:tcPr>
            <w:tcW w:w="134" w:type="dxa"/>
          </w:tcPr>
          <w:p w14:paraId="4E2A828B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DEE137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20,120</w:t>
            </w:r>
          </w:p>
        </w:tc>
      </w:tr>
      <w:tr w:rsidR="00185446" w:rsidRPr="00077087" w14:paraId="169C3088" w14:textId="77777777" w:rsidTr="00907D3C">
        <w:tc>
          <w:tcPr>
            <w:tcW w:w="2835" w:type="dxa"/>
            <w:shd w:val="clear" w:color="auto" w:fill="auto"/>
          </w:tcPr>
          <w:p w14:paraId="37692AC9" w14:textId="77777777" w:rsidR="00185446" w:rsidRPr="00077087" w:rsidRDefault="00185446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89B3204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597,322</w:t>
            </w:r>
          </w:p>
        </w:tc>
        <w:tc>
          <w:tcPr>
            <w:tcW w:w="134" w:type="dxa"/>
          </w:tcPr>
          <w:p w14:paraId="54DAAADA" w14:textId="77777777" w:rsidR="00185446" w:rsidRPr="00B779E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3D96082" w14:textId="77777777"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5849F9" w14:textId="77777777" w:rsidR="00185446" w:rsidRPr="00E34148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71A9AC4" w14:textId="77777777" w:rsidR="00185446" w:rsidRPr="00121112" w:rsidRDefault="00121112" w:rsidP="00E07E45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12,562</w:t>
            </w:r>
          </w:p>
        </w:tc>
        <w:tc>
          <w:tcPr>
            <w:tcW w:w="134" w:type="dxa"/>
          </w:tcPr>
          <w:p w14:paraId="62B02BB7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B89F582" w14:textId="77777777" w:rsidR="00185446" w:rsidRPr="00077087" w:rsidRDefault="00121112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609,884</w:t>
            </w:r>
          </w:p>
        </w:tc>
      </w:tr>
      <w:tr w:rsidR="00185446" w:rsidRPr="00077087" w14:paraId="2C00457C" w14:textId="77777777" w:rsidTr="00907D3C">
        <w:tc>
          <w:tcPr>
            <w:tcW w:w="2835" w:type="dxa"/>
            <w:shd w:val="clear" w:color="auto" w:fill="auto"/>
          </w:tcPr>
          <w:p w14:paraId="00FE7CA5" w14:textId="77777777" w:rsidR="00185446" w:rsidRPr="00077087" w:rsidRDefault="00185446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E3414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-</w:t>
            </w:r>
            <w:r w:rsidRPr="00E3414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E34148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007200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392,199</w:t>
            </w:r>
          </w:p>
        </w:tc>
        <w:tc>
          <w:tcPr>
            <w:tcW w:w="134" w:type="dxa"/>
          </w:tcPr>
          <w:p w14:paraId="32223C59" w14:textId="77777777" w:rsidR="00185446" w:rsidRPr="00B779E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71F92C" w14:textId="77777777" w:rsidR="00185446" w:rsidRPr="00226030" w:rsidRDefault="00185446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(</w:t>
            </w:r>
            <w:r w:rsidRPr="0022603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684</w:t>
            </w:r>
            <w:r w:rsidRPr="00E34148"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D70FAD4" w14:textId="77777777" w:rsidR="00185446" w:rsidRPr="00E34148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2537BCC" w14:textId="77777777" w:rsidR="00185446" w:rsidRPr="00077087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3,923</w:t>
            </w:r>
          </w:p>
        </w:tc>
        <w:tc>
          <w:tcPr>
            <w:tcW w:w="134" w:type="dxa"/>
          </w:tcPr>
          <w:p w14:paraId="47C10059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2373BDC" w14:textId="77777777"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395,438</w:t>
            </w:r>
          </w:p>
        </w:tc>
      </w:tr>
    </w:tbl>
    <w:p w14:paraId="2176625E" w14:textId="77777777" w:rsidR="00597C57" w:rsidRPr="00BC7B40" w:rsidRDefault="00597C57" w:rsidP="005C66C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lastRenderedPageBreak/>
        <w:t>4</w:t>
      </w:r>
      <w:r w:rsidRPr="00E34148">
        <w:rPr>
          <w:rFonts w:asciiTheme="majorBidi" w:eastAsia="Arial Unicode MS" w:hAnsiTheme="majorBidi"/>
          <w:sz w:val="32"/>
          <w:szCs w:val="32"/>
        </w:rPr>
        <w:t>.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55A86C17" w14:textId="77777777" w:rsidR="00597C57" w:rsidRDefault="00597C57" w:rsidP="005C66C5">
      <w:pPr>
        <w:spacing w:line="380" w:lineRule="exact"/>
        <w:ind w:left="567" w:firstLine="851"/>
        <w:jc w:val="thaiDistribute"/>
        <w:rPr>
          <w:rFonts w:asciiTheme="majorBidi" w:hAnsiTheme="majorBidi"/>
          <w:sz w:val="32"/>
          <w:szCs w:val="32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471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4"/>
        <w:gridCol w:w="1418"/>
        <w:gridCol w:w="142"/>
        <w:gridCol w:w="1417"/>
      </w:tblGrid>
      <w:tr w:rsidR="00597C57" w:rsidRPr="00D54260" w14:paraId="21DB94A4" w14:textId="77777777" w:rsidTr="002637A1">
        <w:tc>
          <w:tcPr>
            <w:tcW w:w="5494" w:type="dxa"/>
            <w:noWrap/>
            <w:tcMar>
              <w:left w:w="108" w:type="dxa"/>
              <w:right w:w="108" w:type="dxa"/>
            </w:tcMar>
          </w:tcPr>
          <w:p w14:paraId="3947942F" w14:textId="77777777" w:rsidR="00597C57" w:rsidRPr="00D54260" w:rsidRDefault="00597C57" w:rsidP="006C078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0A0CA326" w14:textId="77777777" w:rsidR="00597C57" w:rsidRPr="00E34148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34148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7C57" w:rsidRPr="00D54260" w14:paraId="73B54B77" w14:textId="77777777" w:rsidTr="002637A1">
        <w:tc>
          <w:tcPr>
            <w:tcW w:w="5494" w:type="dxa"/>
            <w:noWrap/>
            <w:tcMar>
              <w:left w:w="108" w:type="dxa"/>
              <w:right w:w="108" w:type="dxa"/>
            </w:tcMar>
          </w:tcPr>
          <w:p w14:paraId="7FE21504" w14:textId="77777777" w:rsidR="00597C57" w:rsidRPr="00D54260" w:rsidRDefault="00597C57" w:rsidP="006C078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F4D388F" w14:textId="77777777" w:rsidR="00597C57" w:rsidRPr="00D54260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7F9466" w14:textId="77777777" w:rsidR="00597C57" w:rsidRPr="00D54260" w:rsidRDefault="00597C57" w:rsidP="006C0789">
            <w:pPr>
              <w:pStyle w:val="Heading7"/>
              <w:spacing w:line="34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6CEDB6" w14:textId="77777777" w:rsidR="00991BB7" w:rsidRPr="00D54260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งบการเงิน</w:t>
            </w:r>
          </w:p>
          <w:p w14:paraId="12E8453F" w14:textId="77777777" w:rsidR="00597C57" w:rsidRPr="00D54260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597C57" w:rsidRPr="00D54260" w14:paraId="62A811B4" w14:textId="77777777" w:rsidTr="002637A1">
        <w:trPr>
          <w:trHeight w:val="225"/>
        </w:trPr>
        <w:tc>
          <w:tcPr>
            <w:tcW w:w="5494" w:type="dxa"/>
            <w:noWrap/>
            <w:tcMar>
              <w:left w:w="108" w:type="dxa"/>
              <w:right w:w="108" w:type="dxa"/>
            </w:tcMar>
            <w:vAlign w:val="bottom"/>
          </w:tcPr>
          <w:p w14:paraId="0D1CFC4F" w14:textId="77777777" w:rsidR="00597C57" w:rsidRPr="00E34148" w:rsidRDefault="00597C57" w:rsidP="002637A1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กำไรสะสม</w:t>
            </w:r>
            <w:r w:rsidR="00991BB7" w:rsidRPr="00E3414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- 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ยังไม่ได้จัดสรร ณ วันที่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C0821B7" w14:textId="77777777" w:rsidR="00597C57" w:rsidRPr="00D54260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326,02</w:t>
            </w:r>
            <w:r w:rsidR="0058724A" w:rsidRPr="00D54260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2" w:type="dxa"/>
          </w:tcPr>
          <w:p w14:paraId="4F023A1A" w14:textId="77777777" w:rsidR="00597C57" w:rsidRPr="00E34148" w:rsidRDefault="00597C57" w:rsidP="006C0789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37BE25F" w14:textId="77777777" w:rsidR="00597C57" w:rsidRPr="00D54260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392,199</w:t>
            </w:r>
          </w:p>
        </w:tc>
      </w:tr>
      <w:tr w:rsidR="00597C57" w:rsidRPr="00D54260" w14:paraId="425DEBBE" w14:textId="77777777" w:rsidTr="002637A1">
        <w:tc>
          <w:tcPr>
            <w:tcW w:w="5494" w:type="dxa"/>
            <w:noWrap/>
            <w:tcMar>
              <w:left w:w="108" w:type="dxa"/>
              <w:right w:w="108" w:type="dxa"/>
            </w:tcMar>
            <w:vAlign w:val="bottom"/>
          </w:tcPr>
          <w:p w14:paraId="64BC1342" w14:textId="77777777" w:rsidR="00597C57" w:rsidRPr="00D54260" w:rsidRDefault="00597C57" w:rsidP="002637A1">
            <w:pPr>
              <w:spacing w:line="34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3414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991BB7" w:rsidRPr="00E3414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หมุนเวียน</w:t>
            </w:r>
            <w:r w:rsidRPr="00E3414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1E3BC842" w14:textId="77777777" w:rsidR="00597C57" w:rsidRPr="00D54260" w:rsidRDefault="0058724A" w:rsidP="006C0789">
            <w:pPr>
              <w:spacing w:line="34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34148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(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782</w:t>
            </w:r>
            <w:r w:rsidRPr="00E34148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</w:tcPr>
          <w:p w14:paraId="767E5A6C" w14:textId="77777777" w:rsidR="00597C57" w:rsidRPr="00D54260" w:rsidRDefault="00597C57" w:rsidP="006C0789">
            <w:pPr>
              <w:spacing w:line="34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85FE841" w14:textId="77777777" w:rsidR="00597C57" w:rsidRPr="00D54260" w:rsidRDefault="00275196" w:rsidP="006C0789">
            <w:pPr>
              <w:spacing w:line="34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E34148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(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684</w:t>
            </w:r>
            <w:r w:rsidRPr="00E34148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597C57" w:rsidRPr="00D54260" w14:paraId="4D1B33E7" w14:textId="77777777" w:rsidTr="002637A1">
        <w:tc>
          <w:tcPr>
            <w:tcW w:w="5494" w:type="dxa"/>
            <w:noWrap/>
            <w:tcMar>
              <w:left w:w="108" w:type="dxa"/>
              <w:right w:w="108" w:type="dxa"/>
            </w:tcMar>
            <w:vAlign w:val="bottom"/>
          </w:tcPr>
          <w:p w14:paraId="2829A19B" w14:textId="77777777" w:rsidR="00EC1C7C" w:rsidRPr="00D54260" w:rsidRDefault="00597C57" w:rsidP="002637A1">
            <w:pPr>
              <w:spacing w:line="340" w:lineRule="exact"/>
              <w:ind w:left="62" w:hanging="17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กำไรสะสม</w:t>
            </w:r>
            <w:r w:rsidR="00991BB7" w:rsidRPr="00E3414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- 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ยังไม่</w:t>
            </w:r>
            <w:r w:rsidR="00991BB7" w:rsidRPr="00E3414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ได้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จัดสรร ณ วันที่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5B0847" w:rsidRPr="00E3414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991BB7" w:rsidRPr="00E3414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จาก</w:t>
            </w:r>
            <w:r w:rsidR="005B0847" w:rsidRPr="00E3414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การ</w:t>
            </w:r>
            <w:r w:rsidR="00991BB7" w:rsidRPr="00E34148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นำ</w:t>
            </w:r>
          </w:p>
          <w:p w14:paraId="60297905" w14:textId="77777777" w:rsidR="00597C57" w:rsidRPr="00E34148" w:rsidRDefault="00EC1C7C" w:rsidP="002637A1">
            <w:pPr>
              <w:spacing w:line="340" w:lineRule="exact"/>
              <w:ind w:left="62" w:hanging="17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="00597C57"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="00597C57"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597C57" w:rsidRPr="00E3414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149A1F" w14:textId="77777777" w:rsidR="00597C57" w:rsidRPr="00D54260" w:rsidRDefault="0058724A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325,243</w:t>
            </w:r>
          </w:p>
        </w:tc>
        <w:tc>
          <w:tcPr>
            <w:tcW w:w="142" w:type="dxa"/>
            <w:vAlign w:val="bottom"/>
          </w:tcPr>
          <w:p w14:paraId="5B6960EA" w14:textId="77777777" w:rsidR="00597C57" w:rsidRPr="00E34148" w:rsidRDefault="00597C57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B7E00C" w14:textId="77777777" w:rsidR="00597C57" w:rsidRPr="00D54260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D5426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391,515</w:t>
            </w:r>
          </w:p>
        </w:tc>
      </w:tr>
    </w:tbl>
    <w:p w14:paraId="27A31563" w14:textId="77777777" w:rsidR="00597C57" w:rsidRDefault="00597C57" w:rsidP="0080731E">
      <w:pPr>
        <w:tabs>
          <w:tab w:val="clear" w:pos="907"/>
          <w:tab w:val="left" w:pos="900"/>
        </w:tabs>
        <w:spacing w:line="26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784318" w14:textId="77777777" w:rsidR="00597C57" w:rsidRPr="00A535EE" w:rsidRDefault="00597C57" w:rsidP="005C66C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E34148">
        <w:rPr>
          <w:rFonts w:asciiTheme="majorBidi" w:eastAsia="Arial Unicode MS" w:hAnsiTheme="majorBidi"/>
          <w:sz w:val="32"/>
          <w:szCs w:val="32"/>
        </w:rPr>
        <w:t>.</w:t>
      </w: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3EB2B82D" w14:textId="77777777" w:rsidR="00597C57" w:rsidRPr="00E822DC" w:rsidRDefault="00597C57" w:rsidP="00D54260">
      <w:pPr>
        <w:tabs>
          <w:tab w:val="clear" w:pos="454"/>
          <w:tab w:val="clear" w:pos="680"/>
          <w:tab w:val="clear" w:pos="907"/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16 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มาถือปฏิบัติครั้งแรก</w:t>
      </w:r>
      <w:r w:rsidRPr="00E34148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บริษัท</w:t>
      </w:r>
      <w:r w:rsidRPr="00E34148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E34148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โดย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คิดลดด้วยอัตราดอกเบี้ยเงินกู้ยืมส่วนเพิ่ม </w:t>
      </w:r>
      <w:r w:rsidR="00E822DC"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br/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วันที่</w:t>
      </w:r>
      <w:r w:rsidRPr="00E34148">
        <w:rPr>
          <w:rFonts w:asciiTheme="majorBidi" w:eastAsia="Arial Unicode MS" w:hAnsiTheme="majorBidi"/>
          <w:spacing w:val="-2"/>
          <w:sz w:val="32"/>
          <w:szCs w:val="32"/>
        </w:rPr>
        <w:t xml:space="preserve">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 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มกราคม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2563 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E34148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ทางการเงิน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</w:t>
      </w:r>
      <w:r w:rsidRPr="00E34148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บริษัทและบริษัทย่อย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E34148">
        <w:rPr>
          <w:rFonts w:asciiTheme="majorBidi" w:eastAsia="Arial Unicode MS" w:hAnsiTheme="majorBidi"/>
          <w:spacing w:val="-2"/>
          <w:sz w:val="32"/>
          <w:szCs w:val="32"/>
        </w:rPr>
        <w:t xml:space="preserve">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16 </w:t>
      </w:r>
      <w:r w:rsidRPr="00E34148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มาถือปฏิบัติครั้งแรก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43"/>
        <w:gridCol w:w="142"/>
        <w:gridCol w:w="1275"/>
        <w:gridCol w:w="134"/>
        <w:gridCol w:w="1420"/>
      </w:tblGrid>
      <w:tr w:rsidR="00597C57" w:rsidRPr="0080731E" w14:paraId="14D7345B" w14:textId="77777777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0629F" w14:textId="77777777" w:rsidR="00597C57" w:rsidRPr="0080731E" w:rsidRDefault="00597C57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71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BE46A84" w14:textId="77777777"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97C57" w:rsidRPr="0080731E" w14:paraId="1F4B5935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037D7" w14:textId="77777777" w:rsidR="00597C57" w:rsidRPr="0080731E" w:rsidRDefault="00597C57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6AF018" w14:textId="77777777"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F89C361" w14:textId="77777777"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31920FA" w14:textId="77777777" w:rsidR="0007708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0612EE44" w14:textId="77777777"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597C57" w:rsidRPr="0080731E" w14:paraId="786AD3CE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AA0A11" w14:textId="77777777" w:rsidR="00597C57" w:rsidRPr="00E34148" w:rsidRDefault="00597C57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ภาระผูกพันตามสัญญาเช่าดำเนินงาน</w:t>
            </w:r>
            <w:r w:rsidR="00AF6E9C" w:rsidRPr="00E34148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E3414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31</w:t>
            </w:r>
            <w:r w:rsidRPr="00E3414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256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50F06A" w14:textId="77777777" w:rsidR="00597C57" w:rsidRPr="0080731E" w:rsidRDefault="00366BA1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46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23DBDD" w14:textId="77777777" w:rsidR="00597C57" w:rsidRPr="0080731E" w:rsidRDefault="00597C57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4B68074" w14:textId="77777777" w:rsidR="00597C57" w:rsidRPr="0080731E" w:rsidRDefault="00AB66FC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44,827</w:t>
            </w:r>
          </w:p>
        </w:tc>
      </w:tr>
      <w:tr w:rsidR="00B34DBE" w:rsidRPr="0080731E" w14:paraId="28D96CA0" w14:textId="77777777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C74BB" w14:textId="77777777" w:rsidR="00B34DBE" w:rsidRPr="0080731E" w:rsidRDefault="00B34DBE" w:rsidP="00D54260">
            <w:pPr>
              <w:tabs>
                <w:tab w:val="left" w:pos="276"/>
              </w:tabs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="00A31133" w:rsidRPr="00E34148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 </w:t>
            </w:r>
            <w:r w:rsidR="00DB089C" w:rsidRPr="00E34148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 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126FD2E" w14:textId="77777777" w:rsidR="00B34DBE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(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2,270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CB9FFB" w14:textId="77777777" w:rsidR="00B34DBE" w:rsidRPr="0080731E" w:rsidRDefault="00B34DB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14:paraId="21C54AF5" w14:textId="77777777" w:rsidR="00B34DBE" w:rsidRPr="0080731E" w:rsidRDefault="00BC18EF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990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)</w:t>
            </w:r>
          </w:p>
        </w:tc>
      </w:tr>
      <w:tr w:rsidR="00B34DBE" w:rsidRPr="0080731E" w14:paraId="4CAA35BD" w14:textId="77777777" w:rsidTr="00DB089C">
        <w:tc>
          <w:tcPr>
            <w:tcW w:w="55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904E0" w14:textId="77777777" w:rsidR="00B34DBE" w:rsidRPr="00DB089C" w:rsidRDefault="00B34DBE" w:rsidP="00D54260">
            <w:pPr>
              <w:tabs>
                <w:tab w:val="clear" w:pos="227"/>
                <w:tab w:val="clear" w:pos="680"/>
                <w:tab w:val="left" w:pos="285"/>
                <w:tab w:val="left" w:pos="427"/>
              </w:tabs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u w:val="single"/>
                <w:cs/>
              </w:rPr>
              <w:t>หัก</w:t>
            </w:r>
            <w:r w:rsidR="00DB089C" w:rsidRPr="00E34148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cs/>
              </w:rPr>
              <w:t xml:space="preserve">    </w:t>
            </w:r>
            <w:r w:rsidRPr="00E34148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ACDB8C" w14:textId="77777777" w:rsidR="00B34DBE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(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1,308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6F38FD" w14:textId="77777777" w:rsidR="00B34DBE" w:rsidRPr="0080731E" w:rsidRDefault="00B34DB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14:paraId="57EA256A" w14:textId="77777777" w:rsidR="00B34DBE" w:rsidRPr="0080731E" w:rsidRDefault="00BC18EF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308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)</w:t>
            </w:r>
          </w:p>
        </w:tc>
      </w:tr>
      <w:tr w:rsidR="008E2315" w:rsidRPr="0080731E" w14:paraId="687091EB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C7285" w14:textId="77777777" w:rsidR="008E2315" w:rsidRPr="00E34148" w:rsidRDefault="008E2315" w:rsidP="00D54260">
            <w:pPr>
              <w:tabs>
                <w:tab w:val="left" w:pos="276"/>
              </w:tabs>
              <w:spacing w:line="320" w:lineRule="exact"/>
              <w:ind w:left="170" w:hanging="222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C223081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ABBD0C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5805CAF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477</w:t>
            </w:r>
          </w:p>
        </w:tc>
      </w:tr>
      <w:tr w:rsidR="008E2315" w:rsidRPr="0080731E" w14:paraId="09CD2FFA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14:paraId="419AD73D" w14:textId="77777777" w:rsidR="008E2315" w:rsidRPr="0080731E" w:rsidRDefault="008E2315" w:rsidP="00D54260">
            <w:pPr>
              <w:tabs>
                <w:tab w:val="left" w:pos="276"/>
              </w:tabs>
              <w:spacing w:line="320" w:lineRule="exact"/>
              <w:ind w:left="170" w:hanging="222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="0028327E"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</w:t>
            </w: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C400418" w14:textId="77777777" w:rsidR="008E2315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(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12,804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E9EAC0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EDFC675" w14:textId="77777777" w:rsidR="008E2315" w:rsidRPr="0080731E" w:rsidRDefault="008E2315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12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804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)</w:t>
            </w:r>
          </w:p>
        </w:tc>
      </w:tr>
      <w:tr w:rsidR="008E2315" w:rsidRPr="0080731E" w14:paraId="7EAF0EE3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14:paraId="1FB64983" w14:textId="77777777" w:rsidR="008E2315" w:rsidRPr="0080731E" w:rsidRDefault="008E2315" w:rsidP="0080731E">
            <w:pPr>
              <w:tabs>
                <w:tab w:val="left" w:pos="276"/>
              </w:tabs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F2EE934" w14:textId="77777777" w:rsidR="008E2315" w:rsidRPr="0080731E" w:rsidRDefault="000577F6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31,202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5B535BA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3DADF24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31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202</w:t>
            </w:r>
          </w:p>
        </w:tc>
      </w:tr>
      <w:tr w:rsidR="008E2315" w:rsidRPr="0080731E" w14:paraId="3E02E47B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14:paraId="1CDB1E1E" w14:textId="77777777" w:rsidR="008E2315" w:rsidRPr="0080731E" w:rsidRDefault="008E2315" w:rsidP="00D54260">
            <w:pPr>
              <w:tabs>
                <w:tab w:val="left" w:pos="276"/>
                <w:tab w:val="left" w:pos="321"/>
              </w:tabs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="00C34647"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</w:t>
            </w: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D1F1DEC" w14:textId="77777777" w:rsidR="008E2315" w:rsidRPr="0080731E" w:rsidRDefault="008E2315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(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13,736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CBA2FA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8382C29" w14:textId="77777777" w:rsidR="008E2315" w:rsidRPr="0080731E" w:rsidRDefault="008E2315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(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13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736</w:t>
            </w:r>
            <w:r w:rsidRPr="00E34148">
              <w:rPr>
                <w:rFonts w:asciiTheme="majorBidi" w:eastAsia="Arial Unicode MS" w:hAnsiTheme="majorBidi"/>
                <w:sz w:val="28"/>
                <w:szCs w:val="28"/>
              </w:rPr>
              <w:t>)</w:t>
            </w:r>
          </w:p>
        </w:tc>
      </w:tr>
      <w:tr w:rsidR="008E2315" w:rsidRPr="0080731E" w14:paraId="6E6F56BB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41662" w14:textId="77777777"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14:paraId="07DB5CF6" w14:textId="77777777"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ab/>
            </w:r>
            <w:r w:rsidRPr="00E3414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ฉบับที่ </w:t>
            </w:r>
            <w:r w:rsidRPr="0080731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E3414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  <w:t xml:space="preserve"> มาถือปฏิบัติ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589F50E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17,466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8AC998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F6485D7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17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466</w:t>
            </w:r>
          </w:p>
        </w:tc>
      </w:tr>
      <w:tr w:rsidR="008E2315" w:rsidRPr="0080731E" w14:paraId="03CFFD80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F24AB" w14:textId="77777777"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D0E7AC8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12,021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890925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730BD03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879</w:t>
            </w:r>
          </w:p>
        </w:tc>
      </w:tr>
      <w:tr w:rsidR="008E2315" w:rsidRPr="0080731E" w14:paraId="4399DB65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3CD012" w14:textId="77777777"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0721B4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29,487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A49DBB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B43D047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22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B779E6">
              <w:rPr>
                <w:rFonts w:asciiTheme="majorBidi" w:eastAsia="Arial Unicode MS" w:hAnsiTheme="majorBidi" w:cstheme="majorBidi"/>
                <w:sz w:val="28"/>
                <w:szCs w:val="28"/>
              </w:rPr>
              <w:t>345</w:t>
            </w:r>
          </w:p>
        </w:tc>
      </w:tr>
      <w:tr w:rsidR="008E2315" w:rsidRPr="0080731E" w14:paraId="1B56634D" w14:textId="77777777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2783E" w14:textId="77777777"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84B8358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FA8FDF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6E6E5F99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8E2315" w:rsidRPr="0080731E" w14:paraId="778DC74B" w14:textId="77777777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C380B" w14:textId="77777777" w:rsidR="008E2315" w:rsidRPr="0080731E" w:rsidRDefault="008E2315" w:rsidP="00D54260">
            <w:pPr>
              <w:spacing w:line="320" w:lineRule="exact"/>
              <w:ind w:left="170" w:hanging="222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6EEB3E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437CEB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14:paraId="691C2394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8E2315" w:rsidRPr="0080731E" w14:paraId="60D8300D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382FB" w14:textId="77777777"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E649F0B" w14:textId="77777777" w:rsidR="008E2315" w:rsidRPr="0080731E" w:rsidRDefault="004C3DC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5,150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3623E4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90BB2D3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2,225</w:t>
            </w:r>
          </w:p>
        </w:tc>
      </w:tr>
      <w:tr w:rsidR="008E2315" w:rsidRPr="0080731E" w14:paraId="5EB9B9B8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85609" w14:textId="77777777"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34148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AC98604" w14:textId="77777777" w:rsidR="008E2315" w:rsidRPr="0080731E" w:rsidRDefault="004C3DC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24,337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270CC3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5216F5B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20,120</w:t>
            </w:r>
          </w:p>
        </w:tc>
      </w:tr>
      <w:tr w:rsidR="008E2315" w:rsidRPr="0080731E" w14:paraId="0224F8A2" w14:textId="77777777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6A283" w14:textId="77777777"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6526D2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29,487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C8F3F13" w14:textId="77777777"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E738E40" w14:textId="77777777" w:rsidR="008E2315" w:rsidRPr="00E34148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22,345</w:t>
            </w:r>
          </w:p>
        </w:tc>
      </w:tr>
    </w:tbl>
    <w:p w14:paraId="5F6307FC" w14:textId="77777777" w:rsidR="00887FDA" w:rsidRDefault="00887FDA" w:rsidP="00597C57">
      <w:pPr>
        <w:spacing w:line="2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75364409" w14:textId="77777777" w:rsidR="00597C57" w:rsidRPr="00F2722B" w:rsidRDefault="00597C57" w:rsidP="0010509D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34148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สินทรัพย์สิทธิการใช้แบ่งตามประเภทสินทรัพย์</w:t>
      </w:r>
      <w:r w:rsidR="00054457" w:rsidRPr="00E34148">
        <w:rPr>
          <w:rFonts w:asciiTheme="majorBidi" w:eastAsia="Arial Unicode MS" w:hAnsiTheme="majorBidi" w:cstheme="majorBidi"/>
          <w:sz w:val="32"/>
          <w:szCs w:val="32"/>
          <w:cs/>
        </w:rPr>
        <w:t xml:space="preserve"> ณ วันที่</w:t>
      </w:r>
      <w:r w:rsidR="00054457" w:rsidRPr="00E3414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054457" w:rsidRPr="00E34148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</w:rPr>
        <w:t>3</w:t>
      </w:r>
      <w:r w:rsidR="00054457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 w:rsidR="00054457">
        <w:rPr>
          <w:rFonts w:asciiTheme="majorBidi" w:eastAsia="Arial Unicode MS" w:hAnsiTheme="majorBidi" w:cstheme="majorBidi" w:hint="cs"/>
          <w:sz w:val="32"/>
          <w:szCs w:val="32"/>
          <w:cs/>
        </w:rPr>
        <w:t>สรุป</w:t>
      </w:r>
      <w:r w:rsidRPr="00F2722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ได้ดังนี้</w:t>
      </w:r>
    </w:p>
    <w:tbl>
      <w:tblPr>
        <w:tblW w:w="8391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28"/>
      </w:tblGrid>
      <w:tr w:rsidR="00C01B58" w:rsidRPr="00FB1856" w14:paraId="5CD8B487" w14:textId="77777777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CF6EB" w14:textId="77777777" w:rsidR="00C01B58" w:rsidRPr="00FB1856" w:rsidRDefault="00C01B58" w:rsidP="0010509D">
            <w:pPr>
              <w:spacing w:line="38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0F973B4" w14:textId="77777777" w:rsidR="00C01B58" w:rsidRPr="00E34148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E3414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</w:tr>
      <w:tr w:rsidR="00C01B58" w:rsidRPr="00FB1856" w14:paraId="169F4BE3" w14:textId="77777777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28DB7" w14:textId="77777777" w:rsidR="00C01B58" w:rsidRPr="00FB1856" w:rsidRDefault="00C01B58" w:rsidP="0010509D">
            <w:pPr>
              <w:spacing w:line="38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15363D3" w14:textId="77777777" w:rsidR="00C01B58" w:rsidRPr="00FB1856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E3414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/</w:t>
            </w:r>
          </w:p>
          <w:p w14:paraId="47294DED" w14:textId="77777777" w:rsidR="00C01B58" w:rsidRPr="00FB1856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E3414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B58" w:rsidRPr="00FB1856" w14:paraId="4D6A0382" w14:textId="77777777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F09E5" w14:textId="77777777" w:rsidR="00C01B58" w:rsidRPr="00FB1856" w:rsidRDefault="00C01B58" w:rsidP="0010509D">
            <w:pPr>
              <w:tabs>
                <w:tab w:val="left" w:pos="276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3414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92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F9B8C81" w14:textId="77777777" w:rsidR="00C01B58" w:rsidRPr="00FB1856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B1856">
              <w:rPr>
                <w:rFonts w:asciiTheme="majorBidi" w:eastAsia="Arial Unicode MS" w:hAnsiTheme="majorBidi"/>
                <w:sz w:val="30"/>
                <w:szCs w:val="30"/>
              </w:rPr>
              <w:t>15</w:t>
            </w:r>
            <w:r w:rsidRPr="00FB1856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FB1856">
              <w:rPr>
                <w:rFonts w:asciiTheme="majorBidi" w:eastAsia="Arial Unicode MS" w:hAnsiTheme="majorBidi"/>
                <w:sz w:val="30"/>
                <w:szCs w:val="30"/>
              </w:rPr>
              <w:t>463</w:t>
            </w:r>
          </w:p>
        </w:tc>
      </w:tr>
      <w:tr w:rsidR="00C01B58" w:rsidRPr="00FB1856" w14:paraId="3759FDBA" w14:textId="77777777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5797A" w14:textId="77777777" w:rsidR="00C01B58" w:rsidRPr="00FB1856" w:rsidRDefault="00C01B58" w:rsidP="0010509D">
            <w:pPr>
              <w:tabs>
                <w:tab w:val="left" w:pos="276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3414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DE222B4" w14:textId="77777777" w:rsidR="00C01B58" w:rsidRPr="00FB1856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B1856">
              <w:rPr>
                <w:rFonts w:asciiTheme="majorBidi" w:eastAsia="Arial Unicode MS" w:hAnsiTheme="majorBidi" w:cstheme="majorBidi"/>
                <w:sz w:val="30"/>
                <w:szCs w:val="30"/>
              </w:rPr>
              <w:t>2,003</w:t>
            </w:r>
          </w:p>
        </w:tc>
      </w:tr>
      <w:tr w:rsidR="00C01B58" w:rsidRPr="00FB1856" w14:paraId="3EE89533" w14:textId="77777777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</w:tcPr>
          <w:p w14:paraId="1267941A" w14:textId="77777777" w:rsidR="00C01B58" w:rsidRPr="00E34148" w:rsidRDefault="00C01B58" w:rsidP="0010509D">
            <w:pPr>
              <w:tabs>
                <w:tab w:val="left" w:pos="276"/>
                <w:tab w:val="left" w:pos="321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AA96085" w14:textId="77777777" w:rsidR="00C01B58" w:rsidRPr="00FB1856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B1856">
              <w:rPr>
                <w:rFonts w:asciiTheme="majorBidi" w:eastAsia="Arial Unicode MS" w:hAnsiTheme="majorBidi" w:cstheme="majorBidi"/>
                <w:sz w:val="30"/>
                <w:szCs w:val="30"/>
              </w:rPr>
              <w:t>17,466</w:t>
            </w:r>
          </w:p>
        </w:tc>
      </w:tr>
    </w:tbl>
    <w:p w14:paraId="7BB098EB" w14:textId="77777777" w:rsidR="00597C57" w:rsidRDefault="00597C57" w:rsidP="0010509D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40E775F1" w14:textId="77777777" w:rsidR="00442DE0" w:rsidRDefault="00597C57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2DE0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E34148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0AA48116" w14:textId="77777777" w:rsidR="00910EFE" w:rsidRDefault="00910EFE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E34148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E34148">
        <w:rPr>
          <w:rFonts w:asciiTheme="majorBidi" w:hAnsiTheme="majorBidi"/>
          <w:sz w:val="32"/>
          <w:szCs w:val="32"/>
          <w:cs/>
        </w:rPr>
        <w:t>ควบคุม</w:t>
      </w:r>
      <w:r w:rsidRPr="00E34148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E34148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63F8D6FF" w14:textId="77777777" w:rsidR="00910EFE" w:rsidRDefault="00910EFE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</w:t>
      </w:r>
      <w:r w:rsidRPr="00E34148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43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42"/>
        <w:gridCol w:w="3402"/>
        <w:gridCol w:w="141"/>
        <w:gridCol w:w="1862"/>
      </w:tblGrid>
      <w:tr w:rsidR="00910EFE" w:rsidRPr="00077087" w14:paraId="21F5AE95" w14:textId="77777777" w:rsidTr="00077087">
        <w:tc>
          <w:tcPr>
            <w:tcW w:w="2892" w:type="dxa"/>
            <w:tcBorders>
              <w:bottom w:val="single" w:sz="6" w:space="0" w:color="auto"/>
            </w:tcBorders>
          </w:tcPr>
          <w:p w14:paraId="5C5CE2B4" w14:textId="77777777"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ชื่อ</w:t>
            </w: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บุคคลหรือ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72720D12" w14:textId="77777777"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14:paraId="1C6C6B25" w14:textId="77777777" w:rsidR="00910EFE" w:rsidRPr="00E34148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41" w:type="dxa"/>
          </w:tcPr>
          <w:p w14:paraId="06572ACF" w14:textId="77777777" w:rsidR="00910EFE" w:rsidRPr="00077087" w:rsidRDefault="00910EFE" w:rsidP="00887FDA">
            <w:pPr>
              <w:spacing w:line="300" w:lineRule="exact"/>
              <w:ind w:right="1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</w:tcPr>
          <w:p w14:paraId="5911FBCC" w14:textId="77777777"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10EFE" w:rsidRPr="00077087" w14:paraId="26304272" w14:textId="77777777" w:rsidTr="00077087">
        <w:tc>
          <w:tcPr>
            <w:tcW w:w="2892" w:type="dxa"/>
            <w:tcBorders>
              <w:top w:val="single" w:sz="6" w:space="0" w:color="auto"/>
            </w:tcBorders>
            <w:vAlign w:val="center"/>
          </w:tcPr>
          <w:p w14:paraId="69374C10" w14:textId="77777777" w:rsidR="00910EFE" w:rsidRPr="00E34148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096DFC06" w14:textId="77777777"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vAlign w:val="center"/>
          </w:tcPr>
          <w:p w14:paraId="5B6A2F78" w14:textId="77777777" w:rsidR="00910EFE" w:rsidRPr="00E34148" w:rsidRDefault="00910EFE" w:rsidP="006F76AF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41" w:type="dxa"/>
            <w:vAlign w:val="center"/>
          </w:tcPr>
          <w:p w14:paraId="13ABFEC4" w14:textId="77777777" w:rsidR="00910EFE" w:rsidRPr="00077087" w:rsidRDefault="00910EFE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14:paraId="48595575" w14:textId="77777777" w:rsidR="00910EFE" w:rsidRPr="00E34148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910EFE" w:rsidRPr="00077087" w14:paraId="750019FC" w14:textId="77777777" w:rsidTr="00077087">
        <w:tc>
          <w:tcPr>
            <w:tcW w:w="2892" w:type="dxa"/>
          </w:tcPr>
          <w:p w14:paraId="2471DA32" w14:textId="77777777" w:rsidR="00910EFE" w:rsidRPr="00E34148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โซลาร์ พีพีเอ็ม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3ECC6E48" w14:textId="77777777" w:rsidR="00910EFE" w:rsidRPr="00077087" w:rsidRDefault="00910EFE" w:rsidP="00887FDA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3AF89E3" w14:textId="77777777" w:rsidR="00910EFE" w:rsidRPr="00E34148" w:rsidRDefault="00910EFE" w:rsidP="006F76AF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เป็นตัวแทนจำหน่ายและให้บริการ</w:t>
            </w:r>
            <w:r w:rsidR="00217EE5" w:rsidRPr="00E34148">
              <w:rPr>
                <w:rFonts w:ascii="Angsana New" w:hAnsi="Angsana New" w:hint="cs"/>
                <w:sz w:val="24"/>
                <w:szCs w:val="24"/>
                <w:cs/>
              </w:rPr>
              <w:t>ออกแบบจัดหาและ</w:t>
            </w:r>
            <w:r w:rsidR="00217EE5" w:rsidRPr="00E34148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41" w:type="dxa"/>
            <w:vAlign w:val="bottom"/>
          </w:tcPr>
          <w:p w14:paraId="4049991D" w14:textId="77777777" w:rsidR="00910EFE" w:rsidRPr="00077087" w:rsidRDefault="00910EFE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14:paraId="6283CA98" w14:textId="77777777" w:rsidR="00910EFE" w:rsidRPr="00E34148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217EE5" w:rsidRPr="00077087" w14:paraId="44E833F9" w14:textId="77777777" w:rsidTr="00077087">
        <w:tc>
          <w:tcPr>
            <w:tcW w:w="2892" w:type="dxa"/>
          </w:tcPr>
          <w:p w14:paraId="1FF1C08D" w14:textId="77777777"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77087">
              <w:rPr>
                <w:rFonts w:asciiTheme="majorBidi" w:hAnsiTheme="majorBidi" w:cstheme="majorBidi"/>
                <w:sz w:val="24"/>
                <w:szCs w:val="24"/>
              </w:rPr>
              <w:t xml:space="preserve">Vina </w:t>
            </w:r>
            <w:r w:rsidRPr="00077087">
              <w:rPr>
                <w:rFonts w:ascii="Angsana New" w:hAnsi="Angsana New"/>
                <w:sz w:val="24"/>
                <w:szCs w:val="24"/>
              </w:rPr>
              <w:t>Solar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 xml:space="preserve"> Technology</w:t>
            </w:r>
            <w:r w:rsidRPr="00E34148">
              <w:rPr>
                <w:rFonts w:asciiTheme="majorBidi" w:hAnsiTheme="majorBidi" w:hint="cs"/>
                <w:sz w:val="24"/>
                <w:szCs w:val="24"/>
              </w:rPr>
              <w:t xml:space="preserve"> 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Co</w:t>
            </w:r>
            <w:r w:rsidRPr="00E34148">
              <w:rPr>
                <w:rFonts w:asciiTheme="majorBidi" w:hAnsiTheme="majorBidi"/>
                <w:sz w:val="24"/>
                <w:szCs w:val="24"/>
              </w:rPr>
              <w:t>.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E34148">
              <w:rPr>
                <w:rFonts w:asciiTheme="majorBidi" w:hAnsiTheme="majorBidi"/>
                <w:sz w:val="24"/>
                <w:szCs w:val="24"/>
              </w:rPr>
              <w:t xml:space="preserve">. </w:t>
            </w:r>
            <w:r w:rsidRPr="00E34148">
              <w:rPr>
                <w:rFonts w:asciiTheme="majorBidi" w:hAnsiTheme="majorBidi" w:hint="cs"/>
                <w:sz w:val="24"/>
                <w:szCs w:val="24"/>
              </w:rPr>
              <w:t>(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Vie</w:t>
            </w:r>
            <w:r w:rsidR="00764218" w:rsidRPr="00077087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nam</w:t>
            </w:r>
            <w:r w:rsidRPr="00E34148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8749932" w14:textId="77777777"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C25E0F0" w14:textId="77777777" w:rsidR="00217EE5" w:rsidRPr="00E34148" w:rsidRDefault="00217EE5" w:rsidP="006F76AF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ผลิตและจำหน่ายโซลาร์เซลล์</w:t>
            </w:r>
          </w:p>
        </w:tc>
        <w:tc>
          <w:tcPr>
            <w:tcW w:w="141" w:type="dxa"/>
          </w:tcPr>
          <w:p w14:paraId="643345DB" w14:textId="77777777"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14:paraId="1E0BC744" w14:textId="77777777" w:rsidR="00217EE5" w:rsidRPr="00E34148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ผู้ถือหุ้นร่วมในบริษัท</w:t>
            </w:r>
            <w:r w:rsidR="00EF20BF" w:rsidRPr="00E3414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ย่อย</w:t>
            </w:r>
          </w:p>
        </w:tc>
      </w:tr>
      <w:tr w:rsidR="00217EE5" w:rsidRPr="00077087" w14:paraId="4EBCE326" w14:textId="77777777" w:rsidTr="00077087">
        <w:tc>
          <w:tcPr>
            <w:tcW w:w="2892" w:type="dxa"/>
          </w:tcPr>
          <w:p w14:paraId="1B1EC11C" w14:textId="77777777"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บริษัท พรพรหม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ดิสทริบิวชั่น จำกัด</w:t>
            </w:r>
          </w:p>
        </w:tc>
        <w:tc>
          <w:tcPr>
            <w:tcW w:w="142" w:type="dxa"/>
          </w:tcPr>
          <w:p w14:paraId="05E306FF" w14:textId="77777777"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1902479" w14:textId="77777777" w:rsidR="00217EE5" w:rsidRPr="006F76AF" w:rsidRDefault="00217EE5" w:rsidP="006F76AF">
            <w:pPr>
              <w:tabs>
                <w:tab w:val="clear" w:pos="454"/>
                <w:tab w:val="left" w:pos="600"/>
              </w:tabs>
              <w:spacing w:line="300" w:lineRule="exac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34148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41" w:type="dxa"/>
          </w:tcPr>
          <w:p w14:paraId="41D42CDE" w14:textId="77777777"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14:paraId="03CA24AF" w14:textId="77777777" w:rsidR="00217EE5" w:rsidRPr="00077087" w:rsidRDefault="00217EE5" w:rsidP="00887FDA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3414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กรรมการและผู้ถือหุ้น</w:t>
            </w:r>
          </w:p>
          <w:p w14:paraId="7CEDED7E" w14:textId="77777777" w:rsidR="00217EE5" w:rsidRPr="00E34148" w:rsidRDefault="00217EE5" w:rsidP="00887FDA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เป็นเครือญาติกัน</w:t>
            </w:r>
          </w:p>
        </w:tc>
      </w:tr>
      <w:tr w:rsidR="00217EE5" w:rsidRPr="00077087" w14:paraId="68B9FC30" w14:textId="77777777" w:rsidTr="00077087">
        <w:tc>
          <w:tcPr>
            <w:tcW w:w="2892" w:type="dxa"/>
            <w:vAlign w:val="center"/>
          </w:tcPr>
          <w:p w14:paraId="3F6303B1" w14:textId="6BF99856" w:rsidR="00217EE5" w:rsidRPr="00E34148" w:rsidRDefault="0009550B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นาย</w:t>
            </w:r>
            <w:r w:rsidR="00217EE5" w:rsidRPr="00E34148">
              <w:rPr>
                <w:rFonts w:ascii="Angsana New" w:hAnsi="Angsana New" w:hint="cs"/>
                <w:sz w:val="24"/>
                <w:szCs w:val="24"/>
                <w:cs/>
              </w:rPr>
              <w:t>ชำนาญ พรพิไลลักษณ์</w:t>
            </w:r>
          </w:p>
        </w:tc>
        <w:tc>
          <w:tcPr>
            <w:tcW w:w="142" w:type="dxa"/>
            <w:vAlign w:val="center"/>
          </w:tcPr>
          <w:p w14:paraId="549183CD" w14:textId="77777777"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D7A3BE4" w14:textId="77777777" w:rsidR="00217EE5" w:rsidRPr="00E34148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055893AA" w14:textId="77777777"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14:paraId="3225A1B9" w14:textId="77777777" w:rsidR="00217EE5" w:rsidRPr="00E34148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</w:tr>
      <w:tr w:rsidR="00077087" w:rsidRPr="00077087" w14:paraId="7F0FDA60" w14:textId="77777777" w:rsidTr="00077087">
        <w:tc>
          <w:tcPr>
            <w:tcW w:w="2892" w:type="dxa"/>
            <w:shd w:val="clear" w:color="auto" w:fill="auto"/>
            <w:vAlign w:val="center"/>
          </w:tcPr>
          <w:p w14:paraId="420CB04E" w14:textId="1A058ABF" w:rsidR="00845A6B" w:rsidRPr="00E34148" w:rsidRDefault="0009550B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นาย</w:t>
            </w:r>
            <w:r w:rsidR="00845A6B" w:rsidRPr="00E34148">
              <w:rPr>
                <w:rFonts w:ascii="Angsana New" w:hAnsi="Angsana New" w:hint="cs"/>
                <w:sz w:val="24"/>
                <w:szCs w:val="24"/>
                <w:cs/>
              </w:rPr>
              <w:t>กฤษณ์ พรพิไลลักษณ์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BD46544" w14:textId="77777777" w:rsidR="00845A6B" w:rsidRPr="00077087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E3DE61B" w14:textId="77777777" w:rsidR="00845A6B" w:rsidRPr="00E34148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7B14BC9" w14:textId="77777777" w:rsidR="00845A6B" w:rsidRPr="00077087" w:rsidRDefault="00845A6B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shd w:val="clear" w:color="auto" w:fill="auto"/>
          </w:tcPr>
          <w:p w14:paraId="77B53DC6" w14:textId="77777777" w:rsidR="00845A6B" w:rsidRPr="00E34148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</w:tr>
      <w:tr w:rsidR="00217EE5" w:rsidRPr="00077087" w14:paraId="3AE81DA7" w14:textId="77777777" w:rsidTr="00077087">
        <w:tc>
          <w:tcPr>
            <w:tcW w:w="2892" w:type="dxa"/>
            <w:vAlign w:val="center"/>
          </w:tcPr>
          <w:p w14:paraId="1E39820C" w14:textId="77777777" w:rsidR="00217EE5" w:rsidRPr="00E34148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1F3ED2DD" w14:textId="77777777"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82C2D38" w14:textId="77777777" w:rsidR="00217EE5" w:rsidRPr="00E34148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61CF9B61" w14:textId="77777777"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14:paraId="7488B080" w14:textId="77777777"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มารดาของกรรมการ</w:t>
            </w:r>
          </w:p>
        </w:tc>
      </w:tr>
    </w:tbl>
    <w:p w14:paraId="75C672F2" w14:textId="77777777" w:rsidR="00910EFE" w:rsidRDefault="00910EFE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5934A19A" w14:textId="77777777" w:rsidR="00910EFE" w:rsidRDefault="00910EFE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2"/>
        <w:gridCol w:w="142"/>
        <w:gridCol w:w="3969"/>
      </w:tblGrid>
      <w:tr w:rsidR="00FC6FC2" w:rsidRPr="0093305F" w14:paraId="76380891" w14:textId="77777777" w:rsidTr="008F14B3">
        <w:tc>
          <w:tcPr>
            <w:tcW w:w="4252" w:type="dxa"/>
            <w:tcBorders>
              <w:bottom w:val="single" w:sz="6" w:space="0" w:color="auto"/>
            </w:tcBorders>
          </w:tcPr>
          <w:p w14:paraId="53287C2B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533054B0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002DC054" w14:textId="77777777" w:rsidR="00FC6FC2" w:rsidRPr="0093305F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6FC2" w:rsidRPr="0093305F" w14:paraId="63FF81F3" w14:textId="77777777" w:rsidTr="008F14B3">
        <w:tc>
          <w:tcPr>
            <w:tcW w:w="4252" w:type="dxa"/>
            <w:tcBorders>
              <w:top w:val="single" w:sz="6" w:space="0" w:color="auto"/>
            </w:tcBorders>
          </w:tcPr>
          <w:p w14:paraId="5EAD8967" w14:textId="77777777" w:rsidR="00FC6FC2" w:rsidRPr="00E34148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427D1DD8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4EEB0BF" w14:textId="77777777" w:rsidR="00FC6FC2" w:rsidRPr="0093305F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C6FC2" w:rsidRPr="0093305F" w14:paraId="46C52CD1" w14:textId="77777777" w:rsidTr="008F14B3">
        <w:tc>
          <w:tcPr>
            <w:tcW w:w="4252" w:type="dxa"/>
          </w:tcPr>
          <w:p w14:paraId="5C293D10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35187D55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78CFCA6" w14:textId="77777777" w:rsidR="00FC6FC2" w:rsidRPr="00E34148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FC6FC2" w:rsidRPr="0093305F" w14:paraId="199F9436" w14:textId="77777777" w:rsidTr="008F14B3">
        <w:tc>
          <w:tcPr>
            <w:tcW w:w="4252" w:type="dxa"/>
          </w:tcPr>
          <w:p w14:paraId="3CA2C662" w14:textId="77777777" w:rsidR="00FC6FC2" w:rsidRPr="00E34148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4BA179C3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CC917B8" w14:textId="77777777" w:rsidR="00FC6FC2" w:rsidRPr="00E34148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CA2B13" w:rsidRPr="0093305F" w14:paraId="41D495CD" w14:textId="77777777" w:rsidTr="0034796C">
        <w:tc>
          <w:tcPr>
            <w:tcW w:w="4252" w:type="dxa"/>
          </w:tcPr>
          <w:p w14:paraId="27E38537" w14:textId="77777777" w:rsidR="00CA2B13" w:rsidRPr="00E34148" w:rsidRDefault="00CA2B13" w:rsidP="0034796C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2" w:type="dxa"/>
          </w:tcPr>
          <w:p w14:paraId="5E7A660C" w14:textId="77777777" w:rsidR="00CA2B13" w:rsidRPr="0093305F" w:rsidRDefault="00CA2B13" w:rsidP="0034796C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8A9B6C0" w14:textId="77777777" w:rsidR="00CA2B13" w:rsidRPr="00E34148" w:rsidRDefault="00CA2B13" w:rsidP="0034796C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FC6FC2" w:rsidRPr="0093305F" w14:paraId="40DBC712" w14:textId="77777777" w:rsidTr="008F14B3">
        <w:tc>
          <w:tcPr>
            <w:tcW w:w="4252" w:type="dxa"/>
          </w:tcPr>
          <w:p w14:paraId="1A058F18" w14:textId="77777777" w:rsidR="00FC6FC2" w:rsidRPr="00E34148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624F5D64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9BE9EB8" w14:textId="77777777" w:rsidR="00FC6FC2" w:rsidRPr="00E34148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FC6FC2" w:rsidRPr="0093305F" w14:paraId="178D5261" w14:textId="77777777" w:rsidTr="008F14B3">
        <w:tc>
          <w:tcPr>
            <w:tcW w:w="4252" w:type="dxa"/>
          </w:tcPr>
          <w:p w14:paraId="4A70C94B" w14:textId="77777777" w:rsidR="00FC6FC2" w:rsidRPr="00E34148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63E70E39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2198197" w14:textId="77777777" w:rsidR="00FC6FC2" w:rsidRPr="00E34148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FC6FC2" w:rsidRPr="0093305F" w14:paraId="61A5C9E5" w14:textId="77777777" w:rsidTr="008F14B3">
        <w:tc>
          <w:tcPr>
            <w:tcW w:w="4252" w:type="dxa"/>
          </w:tcPr>
          <w:p w14:paraId="239E0285" w14:textId="77777777" w:rsidR="00FC6FC2" w:rsidRPr="00E34148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7FD37364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DFEC3AE" w14:textId="77777777" w:rsidR="00FC6FC2" w:rsidRPr="00E34148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FC6FC2" w:rsidRPr="0093305F" w14:paraId="52F8874C" w14:textId="77777777" w:rsidTr="008F14B3">
        <w:tc>
          <w:tcPr>
            <w:tcW w:w="4252" w:type="dxa"/>
          </w:tcPr>
          <w:p w14:paraId="303F2E62" w14:textId="77777777" w:rsidR="00FC6FC2" w:rsidRPr="00E34148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02E3376D" w14:textId="77777777"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1D2118F" w14:textId="77777777" w:rsidR="00FC6FC2" w:rsidRPr="00E34148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236B521E" w14:textId="77777777" w:rsidR="00FC6FC2" w:rsidRDefault="00FC6FC2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73A04C4" w14:textId="77777777"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37D5B210" w14:textId="77777777"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1C1CE801" w14:textId="77777777"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1BFD4030" w14:textId="77777777" w:rsidR="007C0BF1" w:rsidRDefault="007C0BF1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รายการบัญชีกับบุคคลและกิจการที่เกี่ยวข้องกันที่มีสาระสำคัญสำหรับ</w:t>
      </w:r>
      <w:r w:rsidR="008B0F7F" w:rsidRPr="00E34148">
        <w:rPr>
          <w:rFonts w:asciiTheme="majorBidi" w:hAnsiTheme="majorBidi" w:cstheme="majorBidi"/>
          <w:sz w:val="32"/>
          <w:szCs w:val="32"/>
          <w:cs/>
        </w:rPr>
        <w:t>งวด</w:t>
      </w:r>
      <w:r w:rsidR="005C716B" w:rsidRPr="00E3414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C716B" w:rsidRPr="00E341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84E07" w:rsidRPr="00E34148">
        <w:rPr>
          <w:rFonts w:asciiTheme="majorBidi" w:hAnsiTheme="majorBidi" w:cstheme="majorBidi"/>
          <w:sz w:val="32"/>
          <w:szCs w:val="32"/>
          <w:cs/>
        </w:rPr>
        <w:t>เก้า</w:t>
      </w:r>
      <w:r w:rsidR="005C716B" w:rsidRPr="00E34148">
        <w:rPr>
          <w:rFonts w:asciiTheme="majorBidi" w:hAnsiTheme="majorBidi" w:cstheme="majorBidi"/>
          <w:sz w:val="32"/>
          <w:szCs w:val="32"/>
          <w:cs/>
        </w:rPr>
        <w:t>เดือน</w:t>
      </w:r>
      <w:r w:rsidR="00114B4F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E341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 w:rsidR="007F1DF3" w:rsidRPr="00A05FAF">
        <w:rPr>
          <w:rFonts w:asciiTheme="majorBidi" w:hAnsiTheme="majorBidi" w:cstheme="majorBidi"/>
          <w:sz w:val="32"/>
          <w:szCs w:val="32"/>
        </w:rPr>
        <w:t>3</w:t>
      </w:r>
      <w:r w:rsidR="000C0F61" w:rsidRPr="00A05FAF">
        <w:rPr>
          <w:rFonts w:asciiTheme="majorBidi" w:hAnsiTheme="majorBidi" w:cstheme="majorBidi"/>
          <w:sz w:val="32"/>
          <w:szCs w:val="32"/>
        </w:rPr>
        <w:t xml:space="preserve">0 </w:t>
      </w:r>
      <w:r w:rsidR="00284E07" w:rsidRPr="00E34148">
        <w:rPr>
          <w:rFonts w:asciiTheme="majorBidi" w:hAnsiTheme="majorBidi"/>
          <w:sz w:val="32"/>
          <w:szCs w:val="32"/>
          <w:cs/>
        </w:rPr>
        <w:t>กันยายน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 w:rsidR="007F1DF3" w:rsidRPr="00A05FAF">
        <w:rPr>
          <w:rFonts w:asciiTheme="majorBidi" w:hAnsiTheme="majorBidi" w:cstheme="majorBidi"/>
          <w:sz w:val="32"/>
          <w:szCs w:val="32"/>
        </w:rPr>
        <w:t>256</w:t>
      </w:r>
      <w:r w:rsidR="00446FF1" w:rsidRPr="00A05FAF">
        <w:rPr>
          <w:rFonts w:asciiTheme="majorBidi" w:hAnsiTheme="majorBidi" w:cstheme="majorBidi" w:hint="cs"/>
          <w:sz w:val="32"/>
          <w:szCs w:val="32"/>
        </w:rPr>
        <w:t>3</w:t>
      </w:r>
      <w:r w:rsidRPr="00E34148">
        <w:rPr>
          <w:rFonts w:asciiTheme="majorBidi" w:hAnsiTheme="majorBidi"/>
          <w:sz w:val="32"/>
          <w:szCs w:val="32"/>
          <w:cs/>
        </w:rPr>
        <w:t xml:space="preserve"> และ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 w:rsidR="0081398E" w:rsidRPr="00A05FAF">
        <w:rPr>
          <w:rFonts w:asciiTheme="majorBidi" w:hAnsiTheme="majorBidi" w:cstheme="majorBidi"/>
          <w:sz w:val="32"/>
          <w:szCs w:val="32"/>
        </w:rPr>
        <w:t>256</w:t>
      </w:r>
      <w:r w:rsidR="00B779E6" w:rsidRPr="00A05FAF">
        <w:rPr>
          <w:rFonts w:asciiTheme="majorBidi" w:hAnsiTheme="majorBidi" w:cstheme="majorBidi"/>
          <w:sz w:val="32"/>
          <w:szCs w:val="32"/>
        </w:rPr>
        <w:t>2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FB1A2E" w:rsidRPr="006F76AF" w14:paraId="547EBEEB" w14:textId="77777777" w:rsidTr="00C35C28">
        <w:tc>
          <w:tcPr>
            <w:tcW w:w="2041" w:type="dxa"/>
            <w:vAlign w:val="bottom"/>
          </w:tcPr>
          <w:p w14:paraId="5D943266" w14:textId="77777777" w:rsidR="00FB1A2E" w:rsidRPr="006F76AF" w:rsidRDefault="00FB1A2E" w:rsidP="00C35C28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195E5F67" w14:textId="77777777" w:rsidR="00FB1A2E" w:rsidRPr="006F76AF" w:rsidRDefault="00FB1A2E" w:rsidP="00C35C28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E34148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FB1A2E" w:rsidRPr="006F76AF" w14:paraId="748100C2" w14:textId="77777777" w:rsidTr="00C35C28">
        <w:tc>
          <w:tcPr>
            <w:tcW w:w="2041" w:type="dxa"/>
            <w:vAlign w:val="bottom"/>
          </w:tcPr>
          <w:p w14:paraId="1D6F28AC" w14:textId="77777777" w:rsidR="00FB1A2E" w:rsidRPr="006F76AF" w:rsidRDefault="00FB1A2E" w:rsidP="00C35C28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780628" w14:textId="77777777" w:rsidR="00FB1A2E" w:rsidRPr="006F76AF" w:rsidRDefault="00FB1A2E" w:rsidP="00C35C28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39104CC" w14:textId="77777777" w:rsidR="00FB1A2E" w:rsidRPr="006F76AF" w:rsidRDefault="00FB1A2E" w:rsidP="00C35C28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71DEE6" w14:textId="77777777" w:rsidR="00FB1A2E" w:rsidRPr="00E34148" w:rsidRDefault="00FB1A2E" w:rsidP="00C35C28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B1A2E" w:rsidRPr="006F76AF" w14:paraId="2D69DEEE" w14:textId="77777777" w:rsidTr="00C35C28">
        <w:tc>
          <w:tcPr>
            <w:tcW w:w="2041" w:type="dxa"/>
            <w:vAlign w:val="bottom"/>
          </w:tcPr>
          <w:p w14:paraId="1406FF33" w14:textId="77777777" w:rsidR="00FB1A2E" w:rsidRPr="006F76AF" w:rsidRDefault="00FB1A2E" w:rsidP="00C35C28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791095" w14:textId="77777777" w:rsidR="00FB1A2E" w:rsidRPr="00E34148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1E7E01CB" w14:textId="77777777" w:rsidR="00FB1A2E" w:rsidRPr="00E34148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6F76AF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="00284E07" w:rsidRPr="00E34148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3177E51" w14:textId="77777777" w:rsidR="00FB1A2E" w:rsidRPr="006F76AF" w:rsidRDefault="00FB1A2E" w:rsidP="00C35C28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1755E4C3" w14:textId="77777777" w:rsidR="00FB1A2E" w:rsidRPr="00E34148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="00284E07" w:rsidRPr="00E34148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E34148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6F76AF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="00284E07" w:rsidRPr="00E34148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5535BF91" w14:textId="77777777" w:rsidR="00FB1A2E" w:rsidRPr="006F76AF" w:rsidRDefault="00FB1A2E" w:rsidP="00C35C28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02F665" w14:textId="77777777" w:rsidR="00FB1A2E" w:rsidRPr="00E34148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2EB33691" w14:textId="77777777" w:rsidR="00FB1A2E" w:rsidRPr="00E34148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6F76AF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="00284E07" w:rsidRPr="00E34148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2C412328" w14:textId="77777777" w:rsidR="00FB1A2E" w:rsidRPr="006F76AF" w:rsidRDefault="00FB1A2E" w:rsidP="00C35C28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59EE7E23" w14:textId="77777777" w:rsidR="00FB1A2E" w:rsidRPr="00E34148" w:rsidRDefault="00FB1A2E" w:rsidP="00C35C28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="00284E07" w:rsidRPr="00E34148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E34148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6F76AF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E3414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="00284E07" w:rsidRPr="00E34148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FB1A2E" w:rsidRPr="006F76AF" w14:paraId="14CB5B1D" w14:textId="77777777" w:rsidTr="00C35C28">
        <w:tc>
          <w:tcPr>
            <w:tcW w:w="2041" w:type="dxa"/>
          </w:tcPr>
          <w:p w14:paraId="519A1E9C" w14:textId="77777777" w:rsidR="00FB1A2E" w:rsidRPr="00E34148" w:rsidRDefault="00FB1A2E" w:rsidP="00FB1A2E">
            <w:pPr>
              <w:tabs>
                <w:tab w:val="left" w:pos="540"/>
              </w:tabs>
              <w:spacing w:line="30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209531D2" w14:textId="77777777"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16A51564" w14:textId="77777777" w:rsidR="00FB1A2E" w:rsidRPr="00E34148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56325779" w14:textId="77777777"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14:paraId="645294FF" w14:textId="77777777" w:rsidR="00FB1A2E" w:rsidRPr="00E34148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AE4E2" w14:textId="77777777"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B9BA1AC" w14:textId="77777777" w:rsidR="00FB1A2E" w:rsidRPr="00E34148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C9608B7" w14:textId="77777777"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02D94E65" w14:textId="77777777" w:rsidR="00FB1A2E" w:rsidRPr="006F76AF" w:rsidRDefault="00FB1A2E" w:rsidP="00FB1A2E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65A11A1C" w14:textId="77777777"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70737E76" w14:textId="77777777" w:rsidR="00FB1A2E" w:rsidRPr="00E34148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19C760FE" w14:textId="77777777"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14:paraId="10E0A7F3" w14:textId="77777777" w:rsidR="00FB1A2E" w:rsidRPr="00E34148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97C72F" w14:textId="77777777"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AC1087F" w14:textId="77777777" w:rsidR="00FB1A2E" w:rsidRPr="00E34148" w:rsidRDefault="00FB1A2E" w:rsidP="00FB1A2E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6FF9B4" w14:textId="77777777" w:rsidR="00FB1A2E" w:rsidRPr="006F76AF" w:rsidRDefault="00FB1A2E" w:rsidP="00FB1A2E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6F76AF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</w:tr>
      <w:tr w:rsidR="00FB1A2E" w:rsidRPr="006F76AF" w14:paraId="3888ECE4" w14:textId="77777777" w:rsidTr="00C35C28">
        <w:tc>
          <w:tcPr>
            <w:tcW w:w="2041" w:type="dxa"/>
          </w:tcPr>
          <w:p w14:paraId="58733084" w14:textId="77777777" w:rsidR="00FB1A2E" w:rsidRPr="00E34148" w:rsidRDefault="00FB1A2E" w:rsidP="00FB1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56190EA5" w14:textId="77777777"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A53AFDA" w14:textId="77777777" w:rsidR="00FB1A2E" w:rsidRPr="006F76AF" w:rsidRDefault="00FB1A2E" w:rsidP="00FB1A2E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78E04DB" w14:textId="77777777"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E5D040D" w14:textId="77777777" w:rsidR="00FB1A2E" w:rsidRPr="006F76AF" w:rsidRDefault="00FB1A2E" w:rsidP="00FB1A2E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1712CEF" w14:textId="77777777"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DD587DE" w14:textId="77777777" w:rsidR="00FB1A2E" w:rsidRPr="00E34148" w:rsidRDefault="00FB1A2E" w:rsidP="00FB1A2E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3CA2E95" w14:textId="77777777"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E69E94A" w14:textId="77777777"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0278996" w14:textId="77777777"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7D600D5" w14:textId="77777777" w:rsidR="00FB1A2E" w:rsidRPr="00E34148" w:rsidRDefault="00FB1A2E" w:rsidP="00FB1A2E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7EAADD8" w14:textId="77777777" w:rsidR="00FB1A2E" w:rsidRPr="006F76AF" w:rsidRDefault="00FB1A2E" w:rsidP="00FB1A2E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11BFDBE" w14:textId="77777777" w:rsidR="00FB1A2E" w:rsidRPr="006F76AF" w:rsidRDefault="00FB1A2E" w:rsidP="00FB1A2E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9E23B1C" w14:textId="77777777" w:rsidR="00FB1A2E" w:rsidRPr="006F76AF" w:rsidRDefault="00FB1A2E" w:rsidP="00FB1A2E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702A041" w14:textId="77777777" w:rsidR="00FB1A2E" w:rsidRPr="00E34148" w:rsidRDefault="00FB1A2E" w:rsidP="00FB1A2E">
            <w:pPr>
              <w:spacing w:line="30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ACA937D" w14:textId="77777777" w:rsidR="00FB1A2E" w:rsidRPr="006F76AF" w:rsidRDefault="00FB1A2E" w:rsidP="00FB1A2E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2A68" w:rsidRPr="006F76AF" w14:paraId="48DDE9C6" w14:textId="77777777" w:rsidTr="00C35C28">
        <w:tc>
          <w:tcPr>
            <w:tcW w:w="2041" w:type="dxa"/>
          </w:tcPr>
          <w:p w14:paraId="77F4AF6E" w14:textId="77777777" w:rsidR="008C2A68" w:rsidRPr="006F76AF" w:rsidRDefault="008C2A68" w:rsidP="008C2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b/>
                <w:sz w:val="22"/>
                <w:szCs w:val="22"/>
                <w:cs/>
              </w:rPr>
              <w:t>ขาย - สุทธิ</w:t>
            </w:r>
          </w:p>
        </w:tc>
        <w:tc>
          <w:tcPr>
            <w:tcW w:w="847" w:type="dxa"/>
            <w:vAlign w:val="bottom"/>
          </w:tcPr>
          <w:p w14:paraId="00FB0F8B" w14:textId="77777777"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A8FEF49" w14:textId="77777777"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EDB884E" w14:textId="77777777"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708F3E7" w14:textId="77777777" w:rsidR="008C2A68" w:rsidRPr="006F76AF" w:rsidRDefault="008C2A68" w:rsidP="008C2A68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D81970B" w14:textId="77777777"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F8C6EB0" w14:textId="77777777" w:rsidR="008C2A68" w:rsidRPr="006F76AF" w:rsidRDefault="008C2A68" w:rsidP="008C2A68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97F5324" w14:textId="77777777"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4A57A00" w14:textId="77777777" w:rsidR="008C2A68" w:rsidRPr="006F76AF" w:rsidRDefault="008C2A68" w:rsidP="008C2A68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B461775" w14:textId="77777777" w:rsidR="008C2A68" w:rsidRPr="006F76AF" w:rsidRDefault="000012A3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3</w:t>
            </w:r>
            <w:r w:rsidRPr="000012A3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82</w:t>
            </w:r>
            <w:r w:rsidRPr="00E34148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76" w:type="dxa"/>
            <w:vAlign w:val="bottom"/>
          </w:tcPr>
          <w:p w14:paraId="4AFECBF4" w14:textId="77777777" w:rsidR="008C2A68" w:rsidRPr="00E34148" w:rsidRDefault="008C2A68" w:rsidP="008C2A68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BE33193" w14:textId="77777777" w:rsidR="008C2A68" w:rsidRPr="006F76AF" w:rsidRDefault="00284E07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4E07">
              <w:rPr>
                <w:rFonts w:ascii="Angsana New" w:hAnsi="Angsana New"/>
                <w:sz w:val="22"/>
                <w:szCs w:val="22"/>
              </w:rPr>
              <w:t>6,399</w:t>
            </w:r>
          </w:p>
        </w:tc>
        <w:tc>
          <w:tcPr>
            <w:tcW w:w="76" w:type="dxa"/>
            <w:vAlign w:val="bottom"/>
          </w:tcPr>
          <w:p w14:paraId="45F19763" w14:textId="77777777" w:rsidR="008C2A68" w:rsidRPr="006F76AF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04999A3" w14:textId="77777777" w:rsidR="008C2A68" w:rsidRPr="006F76AF" w:rsidRDefault="003C5553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13</w:t>
            </w:r>
            <w:r w:rsidRPr="003C5553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11</w:t>
            </w:r>
            <w:r w:rsidRPr="00E34148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76" w:type="dxa"/>
            <w:vAlign w:val="bottom"/>
          </w:tcPr>
          <w:p w14:paraId="0297F8E8" w14:textId="77777777" w:rsidR="008C2A68" w:rsidRPr="00E34148" w:rsidRDefault="008C2A68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B3484F8" w14:textId="77777777" w:rsidR="008C2A68" w:rsidRPr="006F76AF" w:rsidRDefault="00284E07" w:rsidP="008C2A68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4E07">
              <w:rPr>
                <w:rFonts w:ascii="Angsana New" w:hAnsi="Angsana New"/>
                <w:sz w:val="22"/>
                <w:szCs w:val="22"/>
              </w:rPr>
              <w:t>12,471</w:t>
            </w:r>
          </w:p>
        </w:tc>
      </w:tr>
      <w:tr w:rsidR="00A43426" w:rsidRPr="006F76AF" w14:paraId="3119309F" w14:textId="77777777" w:rsidTr="00C35C28">
        <w:tc>
          <w:tcPr>
            <w:tcW w:w="2041" w:type="dxa"/>
          </w:tcPr>
          <w:p w14:paraId="045E2CF2" w14:textId="77777777" w:rsidR="00A43426" w:rsidRPr="006F76AF" w:rsidRDefault="00A43426" w:rsidP="00A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b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2BEEF57D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94C9162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9720F54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7C2E23C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A6DCDAB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17809F7" w14:textId="77777777" w:rsidR="00A43426" w:rsidRPr="006F76AF" w:rsidRDefault="00A43426" w:rsidP="00A43426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5231156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D5CEA75" w14:textId="77777777" w:rsidR="00A43426" w:rsidRPr="006F76AF" w:rsidRDefault="00A43426" w:rsidP="00A43426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09B58A8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2A4E9D1" w14:textId="77777777" w:rsidR="00A43426" w:rsidRPr="00E34148" w:rsidRDefault="00A43426" w:rsidP="00A43426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BAAC705" w14:textId="7E276CB9" w:rsidR="00A43426" w:rsidRPr="00BB7F04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1A211B0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8D64FB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867B512" w14:textId="77777777" w:rsidR="00A43426" w:rsidRPr="00E34148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D9A3CBE" w14:textId="77777777" w:rsidR="00A43426" w:rsidRPr="00E34148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498</w:t>
            </w:r>
          </w:p>
        </w:tc>
      </w:tr>
      <w:tr w:rsidR="00A43426" w:rsidRPr="006F76AF" w14:paraId="0EA1AD78" w14:textId="77777777" w:rsidTr="00C35C28">
        <w:tc>
          <w:tcPr>
            <w:tcW w:w="2041" w:type="dxa"/>
          </w:tcPr>
          <w:p w14:paraId="2E6B174F" w14:textId="77777777" w:rsidR="00A43426" w:rsidRPr="006F76AF" w:rsidRDefault="00A43426" w:rsidP="00A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b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5D69F97B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594BDF9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648CE93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229C46D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7618081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28BDF2E" w14:textId="77777777" w:rsidR="00A43426" w:rsidRPr="006F76AF" w:rsidRDefault="00A43426" w:rsidP="00A43426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AFDCD89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5C2FB46" w14:textId="77777777" w:rsidR="00A43426" w:rsidRPr="006F76AF" w:rsidRDefault="00A43426" w:rsidP="00A43426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42EAC08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2</w:t>
            </w:r>
            <w:r w:rsidRPr="000012A3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578</w:t>
            </w:r>
          </w:p>
        </w:tc>
        <w:tc>
          <w:tcPr>
            <w:tcW w:w="76" w:type="dxa"/>
            <w:vAlign w:val="bottom"/>
          </w:tcPr>
          <w:p w14:paraId="1D8A95A3" w14:textId="77777777" w:rsidR="00A43426" w:rsidRPr="00E34148" w:rsidRDefault="00A43426" w:rsidP="00A43426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89B42D0" w14:textId="77777777" w:rsidR="00A43426" w:rsidRPr="00BB7F04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1,819</w:t>
            </w:r>
          </w:p>
        </w:tc>
        <w:tc>
          <w:tcPr>
            <w:tcW w:w="76" w:type="dxa"/>
            <w:vAlign w:val="bottom"/>
          </w:tcPr>
          <w:p w14:paraId="275F1309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56A0236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7</w:t>
            </w:r>
            <w:r w:rsidRPr="009516AD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593</w:t>
            </w:r>
          </w:p>
        </w:tc>
        <w:tc>
          <w:tcPr>
            <w:tcW w:w="76" w:type="dxa"/>
            <w:vAlign w:val="bottom"/>
          </w:tcPr>
          <w:p w14:paraId="4EE37F19" w14:textId="77777777" w:rsidR="00A43426" w:rsidRPr="00E34148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88FC5BE" w14:textId="77777777" w:rsidR="00A43426" w:rsidRPr="00BB7F04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4,608</w:t>
            </w:r>
          </w:p>
        </w:tc>
      </w:tr>
      <w:tr w:rsidR="00A43426" w:rsidRPr="006F76AF" w14:paraId="7B50B9FA" w14:textId="77777777" w:rsidTr="00C35C28">
        <w:tc>
          <w:tcPr>
            <w:tcW w:w="2041" w:type="dxa"/>
          </w:tcPr>
          <w:p w14:paraId="6B8884D8" w14:textId="77777777" w:rsidR="00A43426" w:rsidRPr="006F76AF" w:rsidRDefault="00A43426" w:rsidP="00A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6F5D51C5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A16E3C8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B2D5B2F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60FC049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550A2CA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181D2F0" w14:textId="77777777" w:rsidR="00A43426" w:rsidRPr="006F76AF" w:rsidRDefault="00A43426" w:rsidP="00A43426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6C85F376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9D9F17F" w14:textId="77777777" w:rsidR="00A43426" w:rsidRPr="006F76AF" w:rsidRDefault="00A43426" w:rsidP="00A43426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91295A3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795</w:t>
            </w:r>
          </w:p>
        </w:tc>
        <w:tc>
          <w:tcPr>
            <w:tcW w:w="76" w:type="dxa"/>
            <w:vAlign w:val="bottom"/>
          </w:tcPr>
          <w:p w14:paraId="09037BC4" w14:textId="77777777" w:rsidR="00A43426" w:rsidRPr="00E34148" w:rsidRDefault="00A43426" w:rsidP="00A43426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5AFB0BE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4E07">
              <w:rPr>
                <w:rFonts w:ascii="Angsana New" w:hAnsi="Angsana New"/>
                <w:sz w:val="22"/>
                <w:szCs w:val="22"/>
              </w:rPr>
              <w:t>672</w:t>
            </w:r>
          </w:p>
        </w:tc>
        <w:tc>
          <w:tcPr>
            <w:tcW w:w="76" w:type="dxa"/>
            <w:vAlign w:val="bottom"/>
          </w:tcPr>
          <w:p w14:paraId="201C5F1D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799933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2</w:t>
            </w:r>
            <w:r w:rsidRPr="00CD1F3A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321</w:t>
            </w:r>
          </w:p>
        </w:tc>
        <w:tc>
          <w:tcPr>
            <w:tcW w:w="76" w:type="dxa"/>
            <w:vAlign w:val="bottom"/>
          </w:tcPr>
          <w:p w14:paraId="02F7262D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E804E82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1</w:t>
            </w:r>
            <w:r w:rsidRPr="00284E07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948</w:t>
            </w:r>
          </w:p>
        </w:tc>
      </w:tr>
      <w:tr w:rsidR="00A43426" w:rsidRPr="006F76AF" w14:paraId="43ADAF9A" w14:textId="77777777" w:rsidTr="00C35C28">
        <w:tc>
          <w:tcPr>
            <w:tcW w:w="2041" w:type="dxa"/>
          </w:tcPr>
          <w:p w14:paraId="62FB9A1D" w14:textId="77777777" w:rsidR="00A43426" w:rsidRPr="006F76AF" w:rsidRDefault="00A43426" w:rsidP="00A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14:paraId="695432C2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E2C2FB7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02F6741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5991869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D4A27EC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0EA4FEB" w14:textId="77777777" w:rsidR="00A43426" w:rsidRPr="006F76AF" w:rsidRDefault="00A43426" w:rsidP="00A43426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0808B348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0D27A84" w14:textId="77777777" w:rsidR="00A43426" w:rsidRPr="006F76AF" w:rsidRDefault="00A43426" w:rsidP="00A43426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5B2FDFC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EC672D5" w14:textId="77777777" w:rsidR="00A43426" w:rsidRPr="006F76AF" w:rsidRDefault="00A43426" w:rsidP="00A43426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E301765" w14:textId="77777777" w:rsidR="00A43426" w:rsidRPr="00284E07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6" w:type="dxa"/>
            <w:vAlign w:val="bottom"/>
          </w:tcPr>
          <w:p w14:paraId="65FE3224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D66E9C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45E4737" w14:textId="77777777" w:rsidR="00A43426" w:rsidRPr="00E34148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FDEDC14" w14:textId="77777777" w:rsidR="00A43426" w:rsidRPr="00BB7F04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A43426" w:rsidRPr="006F76AF" w14:paraId="50DA020B" w14:textId="77777777" w:rsidTr="00C35C28">
        <w:tc>
          <w:tcPr>
            <w:tcW w:w="2041" w:type="dxa"/>
          </w:tcPr>
          <w:p w14:paraId="79367398" w14:textId="77777777" w:rsidR="00A43426" w:rsidRPr="006F76AF" w:rsidRDefault="00A43426" w:rsidP="00A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14:paraId="38FD8774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1424315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6146395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73D14C9" w14:textId="77777777" w:rsidR="00A43426" w:rsidRPr="006F76AF" w:rsidRDefault="00A43426" w:rsidP="00A43426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D532BB3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AC05336" w14:textId="77777777" w:rsidR="00A43426" w:rsidRPr="006F76AF" w:rsidRDefault="00A43426" w:rsidP="00A43426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2F4508B9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066C6D57" w14:textId="77777777" w:rsidR="00A43426" w:rsidRPr="006F76AF" w:rsidRDefault="00A43426" w:rsidP="00A43426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8AB44B4" w14:textId="77777777" w:rsidR="00A43426" w:rsidRPr="00BB7F04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311</w:t>
            </w:r>
          </w:p>
        </w:tc>
        <w:tc>
          <w:tcPr>
            <w:tcW w:w="76" w:type="dxa"/>
            <w:vAlign w:val="bottom"/>
          </w:tcPr>
          <w:p w14:paraId="2D77534E" w14:textId="77777777" w:rsidR="00A43426" w:rsidRPr="006F76AF" w:rsidRDefault="00A43426" w:rsidP="00A43426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5C3ADBA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EECA2F8" w14:textId="77777777" w:rsidR="00A43426" w:rsidRPr="006F76AF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34DB3C" w14:textId="77777777" w:rsidR="00A43426" w:rsidRPr="00BB7F04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311</w:t>
            </w:r>
          </w:p>
        </w:tc>
        <w:tc>
          <w:tcPr>
            <w:tcW w:w="76" w:type="dxa"/>
            <w:vAlign w:val="bottom"/>
          </w:tcPr>
          <w:p w14:paraId="71CB7026" w14:textId="77777777" w:rsidR="00A43426" w:rsidRPr="00E34148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49A5C77" w14:textId="77777777" w:rsidR="00A43426" w:rsidRPr="00BB7F04" w:rsidRDefault="00A43426" w:rsidP="00A43426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</w:t>
            </w:r>
          </w:p>
        </w:tc>
      </w:tr>
      <w:tr w:rsidR="001D0BD3" w:rsidRPr="006F76AF" w14:paraId="4F2CFEED" w14:textId="77777777" w:rsidTr="00C35C28">
        <w:tc>
          <w:tcPr>
            <w:tcW w:w="2041" w:type="dxa"/>
          </w:tcPr>
          <w:p w14:paraId="568D3E68" w14:textId="77777777" w:rsidR="001D0BD3" w:rsidRPr="006F76AF" w:rsidRDefault="001D0BD3" w:rsidP="001D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b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14:paraId="039FF087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9DB2F3B" w14:textId="77777777" w:rsidR="001D0BD3" w:rsidRPr="006F76AF" w:rsidRDefault="001D0BD3" w:rsidP="001D0BD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8AFA926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5F8F1EA" w14:textId="77777777" w:rsidR="001D0BD3" w:rsidRPr="006F76AF" w:rsidRDefault="001D0BD3" w:rsidP="001D0BD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A65996B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6BB5791" w14:textId="77777777" w:rsidR="001D0BD3" w:rsidRPr="006F76AF" w:rsidRDefault="001D0BD3" w:rsidP="001D0BD3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1C1B2A46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93175AD" w14:textId="77777777" w:rsidR="001D0BD3" w:rsidRPr="006F76AF" w:rsidRDefault="001D0BD3" w:rsidP="001D0BD3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97C5B2B" w14:textId="326C3885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14:paraId="12C25AFD" w14:textId="77777777" w:rsidR="001D0BD3" w:rsidRPr="006F76AF" w:rsidRDefault="001D0BD3" w:rsidP="001D0BD3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52951A2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D2D96C1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8FD6153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27</w:t>
            </w:r>
          </w:p>
        </w:tc>
        <w:tc>
          <w:tcPr>
            <w:tcW w:w="76" w:type="dxa"/>
            <w:vAlign w:val="bottom"/>
          </w:tcPr>
          <w:p w14:paraId="6B8B869D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2B83097" w14:textId="4E9B0FD0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D0BD3" w:rsidRPr="006F76AF" w14:paraId="431A0EE6" w14:textId="77777777" w:rsidTr="00C35C28">
        <w:tc>
          <w:tcPr>
            <w:tcW w:w="2041" w:type="dxa"/>
          </w:tcPr>
          <w:p w14:paraId="0C3C9D6C" w14:textId="77777777" w:rsidR="001D0BD3" w:rsidRPr="00E34148" w:rsidRDefault="001D0BD3" w:rsidP="001D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0C6FEB1D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C9B77D3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350ADA6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9228489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C433D54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A94BD3F" w14:textId="77777777" w:rsidR="001D0BD3" w:rsidRPr="00E34148" w:rsidRDefault="001D0BD3" w:rsidP="001D0BD3">
            <w:pPr>
              <w:spacing w:line="32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772CEBEE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16405B2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53B376F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BCA78E4" w14:textId="77777777" w:rsidR="001D0BD3" w:rsidRPr="00E34148" w:rsidRDefault="001D0BD3" w:rsidP="001D0BD3">
            <w:pPr>
              <w:spacing w:line="32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18C74F4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46FA256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B39416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944D779" w14:textId="77777777" w:rsidR="001D0BD3" w:rsidRPr="00E34148" w:rsidRDefault="001D0BD3" w:rsidP="001D0BD3">
            <w:pPr>
              <w:spacing w:line="320" w:lineRule="exact"/>
              <w:ind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10B21BD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D0BD3" w:rsidRPr="006F76AF" w14:paraId="2F7A2E2B" w14:textId="77777777" w:rsidTr="007A0F4A">
        <w:tc>
          <w:tcPr>
            <w:tcW w:w="2041" w:type="dxa"/>
          </w:tcPr>
          <w:p w14:paraId="59BA7315" w14:textId="77777777" w:rsidR="001D0BD3" w:rsidRPr="006F76AF" w:rsidRDefault="001D0BD3" w:rsidP="001D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847" w:type="dxa"/>
            <w:vAlign w:val="bottom"/>
          </w:tcPr>
          <w:p w14:paraId="60DDCB30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7C8D31E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E580835" w14:textId="77777777" w:rsidR="001D0BD3" w:rsidRPr="0056689A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23F98B9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CD29EE9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7274936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9304AB2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CAE83B4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DFF5F97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902FD79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2C2C7B9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574E9F6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1404F78" w14:textId="77777777" w:rsidR="001D0BD3" w:rsidRPr="006F76AF" w:rsidRDefault="001D0BD3" w:rsidP="001D0BD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B3584E9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F38C213" w14:textId="0F7ECD7F" w:rsidR="001D0BD3" w:rsidRPr="006F76AF" w:rsidRDefault="003F506F" w:rsidP="003F506F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  <w:tr w:rsidR="001D0BD3" w:rsidRPr="006F76AF" w14:paraId="5E2D0C5F" w14:textId="77777777" w:rsidTr="007A0F4A">
        <w:tc>
          <w:tcPr>
            <w:tcW w:w="2041" w:type="dxa"/>
          </w:tcPr>
          <w:p w14:paraId="7D49E43C" w14:textId="77777777" w:rsidR="001D0BD3" w:rsidRPr="00E34148" w:rsidRDefault="001D0BD3" w:rsidP="001D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16C5CFFB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3DC87F2A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FC343D3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110DE021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C5C09BC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51EE5088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E944613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9512A7B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9D799E3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7F374DD6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7B209AD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5429D9EF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49A867B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172602AA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840EF67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</w:t>
            </w:r>
          </w:p>
        </w:tc>
      </w:tr>
      <w:tr w:rsidR="001D0BD3" w:rsidRPr="006F76AF" w14:paraId="57F7EAC6" w14:textId="77777777" w:rsidTr="00C35C28">
        <w:tc>
          <w:tcPr>
            <w:tcW w:w="2041" w:type="dxa"/>
          </w:tcPr>
          <w:p w14:paraId="01407D12" w14:textId="77777777" w:rsidR="001D0BD3" w:rsidRPr="00E34148" w:rsidRDefault="001D0BD3" w:rsidP="001D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2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220AC5E0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255EDE8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5949FDC" w14:textId="77777777" w:rsidR="001D0BD3" w:rsidRPr="006F76AF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1C56A17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D83C829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3A2C03F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55B60FF8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48F8A30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1B53F42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148AF6E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C7ECA61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726C6A7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59FBF38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C77BD48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8A5493F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D0BD3" w:rsidRPr="006F76AF" w14:paraId="39760ABF" w14:textId="77777777" w:rsidTr="007A0F4A">
        <w:tc>
          <w:tcPr>
            <w:tcW w:w="2041" w:type="dxa"/>
          </w:tcPr>
          <w:p w14:paraId="5CF6958E" w14:textId="77777777" w:rsidR="001D0BD3" w:rsidRPr="00E34148" w:rsidRDefault="001D0BD3" w:rsidP="001D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14:paraId="7AD44A70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2,935</w:t>
            </w:r>
          </w:p>
        </w:tc>
        <w:tc>
          <w:tcPr>
            <w:tcW w:w="76" w:type="dxa"/>
            <w:vAlign w:val="bottom"/>
          </w:tcPr>
          <w:p w14:paraId="3D38B36F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3486FD5" w14:textId="77777777" w:rsidR="001D0BD3" w:rsidRPr="0056689A" w:rsidRDefault="001D0BD3" w:rsidP="001D0BD3">
            <w:pPr>
              <w:spacing w:line="32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3,678</w:t>
            </w:r>
          </w:p>
        </w:tc>
        <w:tc>
          <w:tcPr>
            <w:tcW w:w="76" w:type="dxa"/>
            <w:vAlign w:val="bottom"/>
          </w:tcPr>
          <w:p w14:paraId="4CF7154C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DF8D30F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9,457</w:t>
            </w:r>
          </w:p>
        </w:tc>
        <w:tc>
          <w:tcPr>
            <w:tcW w:w="76" w:type="dxa"/>
            <w:vAlign w:val="bottom"/>
          </w:tcPr>
          <w:p w14:paraId="0DC5C71C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7743CC8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11,585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14CCD07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A624F7F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2</w:t>
            </w:r>
            <w:r w:rsidRPr="000012A3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542</w:t>
            </w:r>
          </w:p>
        </w:tc>
        <w:tc>
          <w:tcPr>
            <w:tcW w:w="76" w:type="dxa"/>
            <w:vAlign w:val="bottom"/>
          </w:tcPr>
          <w:p w14:paraId="68909FB0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F4B1A00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2,518</w:t>
            </w:r>
          </w:p>
        </w:tc>
        <w:tc>
          <w:tcPr>
            <w:tcW w:w="76" w:type="dxa"/>
            <w:vAlign w:val="bottom"/>
          </w:tcPr>
          <w:p w14:paraId="4F313D87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12417B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7</w:t>
            </w:r>
            <w:r w:rsidRPr="000012A3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505</w:t>
            </w:r>
          </w:p>
        </w:tc>
        <w:tc>
          <w:tcPr>
            <w:tcW w:w="76" w:type="dxa"/>
            <w:vAlign w:val="bottom"/>
          </w:tcPr>
          <w:p w14:paraId="6A66D290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5A8D813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7,593</w:t>
            </w:r>
          </w:p>
        </w:tc>
      </w:tr>
      <w:tr w:rsidR="001D0BD3" w:rsidRPr="006F76AF" w14:paraId="7F59C13D" w14:textId="77777777" w:rsidTr="007A0F4A">
        <w:tc>
          <w:tcPr>
            <w:tcW w:w="2041" w:type="dxa"/>
          </w:tcPr>
          <w:p w14:paraId="008723EC" w14:textId="77777777" w:rsidR="001D0BD3" w:rsidRPr="00E34148" w:rsidRDefault="001D0BD3" w:rsidP="001D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5B79C2BD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76" w:type="dxa"/>
            <w:vAlign w:val="bottom"/>
          </w:tcPr>
          <w:p w14:paraId="6930BABB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D7876B9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</w:t>
            </w:r>
          </w:p>
        </w:tc>
        <w:tc>
          <w:tcPr>
            <w:tcW w:w="76" w:type="dxa"/>
            <w:vAlign w:val="bottom"/>
          </w:tcPr>
          <w:p w14:paraId="616F4210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14:paraId="04465C1F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76" w:type="dxa"/>
            <w:vAlign w:val="bottom"/>
          </w:tcPr>
          <w:p w14:paraId="1A48D1DA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76A761B2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0E5BF123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783E8EC6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148</w:t>
            </w:r>
          </w:p>
        </w:tc>
        <w:tc>
          <w:tcPr>
            <w:tcW w:w="76" w:type="dxa"/>
            <w:vAlign w:val="bottom"/>
          </w:tcPr>
          <w:p w14:paraId="12F83193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5692A0C1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76" w:type="dxa"/>
            <w:vAlign w:val="bottom"/>
          </w:tcPr>
          <w:p w14:paraId="522DE979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4662AD3C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 w:hint="cs"/>
                <w:sz w:val="22"/>
                <w:szCs w:val="22"/>
              </w:rPr>
              <w:t>445</w:t>
            </w:r>
          </w:p>
        </w:tc>
        <w:tc>
          <w:tcPr>
            <w:tcW w:w="76" w:type="dxa"/>
            <w:vAlign w:val="bottom"/>
          </w:tcPr>
          <w:p w14:paraId="529CAE50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5FD812E5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489</w:t>
            </w:r>
          </w:p>
        </w:tc>
      </w:tr>
      <w:tr w:rsidR="001D0BD3" w:rsidRPr="006F76AF" w14:paraId="43114702" w14:textId="77777777" w:rsidTr="007A0F4A">
        <w:tc>
          <w:tcPr>
            <w:tcW w:w="2041" w:type="dxa"/>
          </w:tcPr>
          <w:p w14:paraId="31575080" w14:textId="77777777" w:rsidR="001D0BD3" w:rsidRPr="00E34148" w:rsidRDefault="001D0BD3" w:rsidP="001D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F76AF">
              <w:rPr>
                <w:rFonts w:asciiTheme="majorBidi" w:hAnsiTheme="majorBidi" w:cstheme="majorBidi"/>
                <w:b/>
                <w:sz w:val="22"/>
                <w:szCs w:val="22"/>
              </w:rPr>
              <w:tab/>
            </w:r>
            <w:r w:rsidRPr="00E3414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B80468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3,088</w:t>
            </w:r>
          </w:p>
        </w:tc>
        <w:tc>
          <w:tcPr>
            <w:tcW w:w="76" w:type="dxa"/>
            <w:vAlign w:val="bottom"/>
          </w:tcPr>
          <w:p w14:paraId="178DF5AE" w14:textId="77777777" w:rsidR="001D0BD3" w:rsidRPr="006F76AF" w:rsidRDefault="001D0BD3" w:rsidP="001D0BD3">
            <w:pPr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16DD44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3,962</w:t>
            </w:r>
          </w:p>
        </w:tc>
        <w:tc>
          <w:tcPr>
            <w:tcW w:w="76" w:type="dxa"/>
            <w:vAlign w:val="bottom"/>
          </w:tcPr>
          <w:p w14:paraId="5433575D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AB6692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9,916</w:t>
            </w:r>
          </w:p>
        </w:tc>
        <w:tc>
          <w:tcPr>
            <w:tcW w:w="76" w:type="dxa"/>
            <w:vAlign w:val="bottom"/>
          </w:tcPr>
          <w:p w14:paraId="5A8ADC6F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376FA9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12,356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5C35800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13B4EC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2</w:t>
            </w:r>
            <w:r w:rsidRPr="000012A3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690</w:t>
            </w:r>
          </w:p>
        </w:tc>
        <w:tc>
          <w:tcPr>
            <w:tcW w:w="76" w:type="dxa"/>
            <w:vAlign w:val="bottom"/>
          </w:tcPr>
          <w:p w14:paraId="491068B2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8D5FE4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2,681</w:t>
            </w:r>
          </w:p>
        </w:tc>
        <w:tc>
          <w:tcPr>
            <w:tcW w:w="76" w:type="dxa"/>
            <w:vAlign w:val="bottom"/>
          </w:tcPr>
          <w:p w14:paraId="6BA47588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DDC18" w14:textId="77777777" w:rsidR="001D0BD3" w:rsidRPr="006F76AF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7</w:t>
            </w:r>
            <w:r w:rsidRPr="000012A3">
              <w:rPr>
                <w:rFonts w:ascii="Angsana New" w:hAnsi="Angsana New"/>
                <w:sz w:val="22"/>
                <w:szCs w:val="22"/>
              </w:rPr>
              <w:t>,</w:t>
            </w:r>
            <w:r w:rsidRPr="00E34148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76" w:type="dxa"/>
            <w:vAlign w:val="bottom"/>
          </w:tcPr>
          <w:p w14:paraId="23313799" w14:textId="77777777" w:rsidR="001D0BD3" w:rsidRPr="00E34148" w:rsidRDefault="001D0BD3" w:rsidP="001D0BD3">
            <w:pPr>
              <w:tabs>
                <w:tab w:val="clear" w:pos="680"/>
              </w:tabs>
              <w:spacing w:line="32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2EA8DF" w14:textId="77777777" w:rsidR="001D0BD3" w:rsidRPr="0056689A" w:rsidRDefault="001D0BD3" w:rsidP="001D0BD3">
            <w:pPr>
              <w:tabs>
                <w:tab w:val="clear" w:pos="680"/>
              </w:tabs>
              <w:spacing w:line="32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8,082</w:t>
            </w:r>
          </w:p>
        </w:tc>
      </w:tr>
    </w:tbl>
    <w:p w14:paraId="08DDE2F5" w14:textId="77777777" w:rsidR="000C30B5" w:rsidRDefault="000C30B5" w:rsidP="00E70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3589291" w14:textId="77777777" w:rsidR="00123D48" w:rsidRPr="00E34148" w:rsidRDefault="008E737B" w:rsidP="00E70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CD6184">
        <w:rPr>
          <w:rFonts w:asciiTheme="majorBidi" w:hAnsiTheme="majorBidi" w:cstheme="majorBidi"/>
          <w:sz w:val="32"/>
          <w:szCs w:val="32"/>
        </w:rPr>
        <w:t>3</w:t>
      </w:r>
      <w:r w:rsidR="00FB1A2E">
        <w:rPr>
          <w:rFonts w:asciiTheme="majorBidi" w:hAnsiTheme="majorBidi" w:cstheme="majorBidi"/>
          <w:sz w:val="32"/>
          <w:szCs w:val="32"/>
        </w:rPr>
        <w:t xml:space="preserve">0 </w:t>
      </w:r>
      <w:r w:rsidR="00572310" w:rsidRPr="00E34148">
        <w:rPr>
          <w:rFonts w:asciiTheme="majorBidi" w:hAnsiTheme="majorBidi"/>
          <w:sz w:val="32"/>
          <w:szCs w:val="32"/>
          <w:cs/>
        </w:rPr>
        <w:t>กันยายน</w:t>
      </w:r>
      <w:r w:rsidRPr="00E34148">
        <w:rPr>
          <w:rFonts w:asciiTheme="majorBidi" w:hAnsiTheme="majorBidi" w:cstheme="majorBidi"/>
          <w:sz w:val="32"/>
          <w:szCs w:val="32"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446FF1" w:rsidRPr="00B779E6">
        <w:rPr>
          <w:rFonts w:asciiTheme="majorBidi" w:hAnsiTheme="majorBidi" w:cstheme="majorBidi" w:hint="cs"/>
          <w:sz w:val="32"/>
          <w:szCs w:val="32"/>
        </w:rPr>
        <w:t>3</w:t>
      </w:r>
      <w:r w:rsidRPr="00E34148">
        <w:rPr>
          <w:rFonts w:asciiTheme="majorBidi" w:hAnsiTheme="majorBidi"/>
          <w:sz w:val="32"/>
          <w:szCs w:val="32"/>
          <w:cs/>
        </w:rPr>
        <w:t xml:space="preserve"> และวันที่</w:t>
      </w:r>
      <w:r w:rsidRPr="00E34148">
        <w:rPr>
          <w:rFonts w:asciiTheme="majorBidi" w:hAnsiTheme="majorBidi" w:cstheme="majorBidi"/>
          <w:sz w:val="32"/>
          <w:szCs w:val="32"/>
        </w:rPr>
        <w:t xml:space="preserve">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E3414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</w:t>
      </w:r>
      <w:r w:rsidR="00446FF1" w:rsidRPr="00B779E6">
        <w:rPr>
          <w:rFonts w:asciiTheme="majorBidi" w:hAnsiTheme="majorBidi" w:cstheme="majorBidi" w:hint="cs"/>
          <w:sz w:val="32"/>
          <w:szCs w:val="32"/>
        </w:rPr>
        <w:t>2</w:t>
      </w:r>
      <w:r w:rsidR="00C61095"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E34148">
        <w:rPr>
          <w:rFonts w:asciiTheme="majorBidi" w:hAnsiTheme="majorBidi"/>
          <w:sz w:val="32"/>
          <w:szCs w:val="32"/>
          <w:cs/>
        </w:rPr>
        <w:t>มีดังนี้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43"/>
        <w:gridCol w:w="1235"/>
      </w:tblGrid>
      <w:tr w:rsidR="00377F02" w:rsidRPr="006A5726" w14:paraId="2FD3D020" w14:textId="77777777" w:rsidTr="00446FF1">
        <w:trPr>
          <w:trHeight w:val="62"/>
        </w:trPr>
        <w:tc>
          <w:tcPr>
            <w:tcW w:w="3057" w:type="dxa"/>
          </w:tcPr>
          <w:p w14:paraId="37FB9C0B" w14:textId="77777777" w:rsidR="00377F02" w:rsidRPr="006A5726" w:rsidRDefault="00123D48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4A9E23E4" w14:textId="77777777"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6A5726" w14:paraId="2D06738E" w14:textId="77777777" w:rsidTr="00446FF1">
        <w:trPr>
          <w:trHeight w:val="62"/>
        </w:trPr>
        <w:tc>
          <w:tcPr>
            <w:tcW w:w="3057" w:type="dxa"/>
          </w:tcPr>
          <w:p w14:paraId="6BE41D7C" w14:textId="77777777"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C114A" w14:textId="77777777"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400571" w14:textId="77777777"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1DBDC8" w14:textId="77777777" w:rsidR="00377F02" w:rsidRPr="006A5726" w:rsidRDefault="00377F0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342" w:rsidRPr="006A5726" w14:paraId="7CB3EF3D" w14:textId="77777777" w:rsidTr="00446FF1">
        <w:trPr>
          <w:trHeight w:val="62"/>
        </w:trPr>
        <w:tc>
          <w:tcPr>
            <w:tcW w:w="3057" w:type="dxa"/>
          </w:tcPr>
          <w:p w14:paraId="6B8BD684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6EB16E2D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="00FB1A2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27DCA7AA" w14:textId="77777777" w:rsidR="00357342" w:rsidRPr="006A5726" w:rsidRDefault="00572310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357342" w:rsidRPr="00E3414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357342"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 w:rsidRPr="00B779E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718ED36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72512341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DC2715F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 w:rsidRPr="00B779E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17840DA0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00B6ADF" w14:textId="77777777" w:rsidR="00FB1A2E" w:rsidRPr="006A5726" w:rsidRDefault="00FB1A2E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110FCC40" w14:textId="77777777" w:rsidR="00357342" w:rsidRPr="006A5726" w:rsidRDefault="00572310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  <w:r w:rsidR="00FB1A2E" w:rsidRPr="00E3414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357342"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 w:rsidRPr="00B779E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3" w:type="dxa"/>
          </w:tcPr>
          <w:p w14:paraId="261B618F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037A682B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9FAFC76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 w:rsidRPr="00B779E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357342" w:rsidRPr="006A5726" w14:paraId="43B2E545" w14:textId="77777777" w:rsidTr="00446FF1">
        <w:trPr>
          <w:trHeight w:val="62"/>
        </w:trPr>
        <w:tc>
          <w:tcPr>
            <w:tcW w:w="3057" w:type="dxa"/>
          </w:tcPr>
          <w:p w14:paraId="1DEDF617" w14:textId="77777777" w:rsidR="00357342" w:rsidRPr="00E34148" w:rsidRDefault="007B3C63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4D069ECE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14:paraId="1207257F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2" w:type="dxa"/>
          </w:tcPr>
          <w:p w14:paraId="373638C0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14:paraId="362BFFC2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0FF7F6E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</w:tcPr>
          <w:p w14:paraId="74C88383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4B6A2FA7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57342" w:rsidRPr="006A5726" w14:paraId="7AD52EA2" w14:textId="77777777" w:rsidTr="00446FF1">
        <w:trPr>
          <w:trHeight w:val="62"/>
        </w:trPr>
        <w:tc>
          <w:tcPr>
            <w:tcW w:w="3057" w:type="dxa"/>
          </w:tcPr>
          <w:p w14:paraId="41126C78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14:paraId="7AD820B7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506C069D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B4691DF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D56F3E0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14:paraId="4BD6A660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04B98E17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D8CBA55" w14:textId="77777777" w:rsidR="00357342" w:rsidRPr="006A5726" w:rsidRDefault="00357342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2B6AA7" w:rsidRPr="006A5726" w14:paraId="5CCD145E" w14:textId="77777777" w:rsidTr="00446FF1">
        <w:trPr>
          <w:trHeight w:val="62"/>
        </w:trPr>
        <w:tc>
          <w:tcPr>
            <w:tcW w:w="3057" w:type="dxa"/>
          </w:tcPr>
          <w:p w14:paraId="5F6B024C" w14:textId="77777777" w:rsidR="002B6AA7" w:rsidRPr="00B779E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E3414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E34148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14:paraId="27440AC8" w14:textId="77777777" w:rsidR="002B6AA7" w:rsidRPr="00954DB7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85E6714" w14:textId="77777777" w:rsidR="002B6AA7" w:rsidRPr="00954DB7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8A574F5" w14:textId="77777777" w:rsidR="002B6AA7" w:rsidRPr="00954DB7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84BD3C" w14:textId="77777777"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14:paraId="255C85A8" w14:textId="77777777" w:rsidR="002B6AA7" w:rsidRPr="007A68DD" w:rsidRDefault="007F6133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A68DD">
              <w:rPr>
                <w:rFonts w:asciiTheme="majorBidi" w:hAnsiTheme="majorBidi"/>
                <w:bCs/>
                <w:sz w:val="24"/>
                <w:szCs w:val="24"/>
              </w:rPr>
              <w:t>9</w:t>
            </w:r>
            <w:r w:rsidRPr="007A68DD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7A68DD">
              <w:rPr>
                <w:rFonts w:asciiTheme="majorBidi" w:hAnsiTheme="majorBidi"/>
                <w:bCs/>
                <w:sz w:val="24"/>
                <w:szCs w:val="24"/>
              </w:rPr>
              <w:t>0</w:t>
            </w:r>
            <w:r w:rsidRPr="007A68DD">
              <w:rPr>
                <w:rFonts w:asciiTheme="majorBidi" w:hAnsiTheme="majorBidi" w:hint="cs"/>
                <w:bCs/>
                <w:sz w:val="24"/>
                <w:szCs w:val="24"/>
              </w:rPr>
              <w:t>70</w:t>
            </w:r>
          </w:p>
        </w:tc>
        <w:tc>
          <w:tcPr>
            <w:tcW w:w="143" w:type="dxa"/>
          </w:tcPr>
          <w:p w14:paraId="69805638" w14:textId="77777777"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14:paraId="7B789A87" w14:textId="77777777" w:rsidR="002B6AA7" w:rsidRPr="006A5726" w:rsidRDefault="002B6AA7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435</w:t>
            </w:r>
          </w:p>
        </w:tc>
      </w:tr>
      <w:tr w:rsidR="007F6133" w:rsidRPr="006A5726" w14:paraId="506F8C66" w14:textId="77777777" w:rsidTr="00446FF1">
        <w:trPr>
          <w:trHeight w:val="62"/>
        </w:trPr>
        <w:tc>
          <w:tcPr>
            <w:tcW w:w="3057" w:type="dxa"/>
          </w:tcPr>
          <w:p w14:paraId="42934692" w14:textId="77777777" w:rsidR="007F6133" w:rsidRPr="00B779E6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E34148">
              <w:rPr>
                <w:rFonts w:asciiTheme="majorBidi" w:hAnsi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</w:tcPr>
          <w:p w14:paraId="27072283" w14:textId="77777777" w:rsidR="007F6133" w:rsidRPr="00954DB7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7C3BC67" w14:textId="77777777" w:rsidR="007F6133" w:rsidRPr="00954DB7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B1F99D5" w14:textId="77777777" w:rsidR="007F6133" w:rsidRPr="00954DB7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5D2EC2" w14:textId="77777777" w:rsidR="007F6133" w:rsidRPr="006A5726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14:paraId="4FD7B306" w14:textId="77777777" w:rsidR="007F6133" w:rsidRPr="007A68DD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A68DD">
              <w:rPr>
                <w:rFonts w:asciiTheme="majorBidi" w:hAnsiTheme="majorBidi" w:cstheme="majorBidi" w:hint="cs"/>
                <w:bCs/>
                <w:sz w:val="24"/>
                <w:szCs w:val="24"/>
              </w:rPr>
              <w:t>1</w:t>
            </w:r>
          </w:p>
        </w:tc>
        <w:tc>
          <w:tcPr>
            <w:tcW w:w="143" w:type="dxa"/>
          </w:tcPr>
          <w:p w14:paraId="20FBD243" w14:textId="77777777" w:rsidR="007F6133" w:rsidRPr="006A5726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14:paraId="77BE0916" w14:textId="77777777" w:rsidR="007F6133" w:rsidRPr="00B10CCB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10CCB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</w:tr>
      <w:tr w:rsidR="007F6133" w:rsidRPr="006A5726" w14:paraId="1C2FC168" w14:textId="77777777" w:rsidTr="00446FF1">
        <w:trPr>
          <w:trHeight w:val="62"/>
        </w:trPr>
        <w:tc>
          <w:tcPr>
            <w:tcW w:w="3057" w:type="dxa"/>
          </w:tcPr>
          <w:p w14:paraId="626A0530" w14:textId="77777777" w:rsidR="007F6133" w:rsidRPr="00B779E6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1855DE01" w14:textId="77777777" w:rsidR="007F6133" w:rsidRPr="00954DB7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1327E7E" w14:textId="77777777" w:rsidR="007F6133" w:rsidRPr="00954DB7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92B6F1A" w14:textId="77777777" w:rsidR="007F6133" w:rsidRPr="00954DB7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5235A7" w14:textId="77777777" w:rsidR="007F6133" w:rsidRPr="006A5726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E10F39" w14:textId="77777777" w:rsidR="007F6133" w:rsidRPr="007A68DD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A68DD">
              <w:rPr>
                <w:rFonts w:asciiTheme="majorBidi" w:hAnsiTheme="majorBidi" w:cstheme="majorBidi" w:hint="cs"/>
                <w:bCs/>
                <w:sz w:val="24"/>
                <w:szCs w:val="24"/>
              </w:rPr>
              <w:t>9</w:t>
            </w:r>
            <w:r w:rsidRPr="007A68DD">
              <w:rPr>
                <w:rFonts w:asciiTheme="majorBidi" w:hAnsiTheme="majorBidi" w:cstheme="majorBidi"/>
                <w:bCs/>
                <w:sz w:val="24"/>
                <w:szCs w:val="24"/>
              </w:rPr>
              <w:t>,071</w:t>
            </w:r>
          </w:p>
        </w:tc>
        <w:tc>
          <w:tcPr>
            <w:tcW w:w="143" w:type="dxa"/>
          </w:tcPr>
          <w:p w14:paraId="3311E974" w14:textId="77777777" w:rsidR="007F6133" w:rsidRPr="006A5726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5135E8C5" w14:textId="77777777" w:rsidR="007F6133" w:rsidRPr="006A5726" w:rsidRDefault="007F6133" w:rsidP="007F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79E6">
              <w:rPr>
                <w:rFonts w:asciiTheme="majorBidi" w:hAnsiTheme="majorBidi" w:cstheme="majorBidi" w:hint="cs"/>
                <w:sz w:val="24"/>
                <w:szCs w:val="24"/>
              </w:rPr>
              <w:t>435</w:t>
            </w:r>
          </w:p>
        </w:tc>
      </w:tr>
      <w:tr w:rsidR="000C200E" w:rsidRPr="006A5726" w14:paraId="4C70AA29" w14:textId="77777777" w:rsidTr="00887532">
        <w:tc>
          <w:tcPr>
            <w:tcW w:w="3057" w:type="dxa"/>
          </w:tcPr>
          <w:p w14:paraId="6F1B8593" w14:textId="77777777" w:rsidR="000C200E" w:rsidRPr="00E34148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3" w:type="dxa"/>
          </w:tcPr>
          <w:p w14:paraId="0DE04D98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710D76FD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C9ABFA6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7B700F8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2AD16BD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554E3909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4EEE915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200E" w:rsidRPr="006A5726" w14:paraId="31CF6EC5" w14:textId="77777777" w:rsidTr="00887532">
        <w:tc>
          <w:tcPr>
            <w:tcW w:w="3057" w:type="dxa"/>
          </w:tcPr>
          <w:p w14:paraId="193CD771" w14:textId="77777777" w:rsidR="000C200E" w:rsidRPr="00E34148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14:paraId="4E21B6C8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7E6E015A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D36CCB5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A583511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4F88393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0CDC734D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03FFCBC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200E" w:rsidRPr="006A5726" w14:paraId="1593E8C4" w14:textId="77777777" w:rsidTr="00887532">
        <w:tc>
          <w:tcPr>
            <w:tcW w:w="3057" w:type="dxa"/>
          </w:tcPr>
          <w:p w14:paraId="7DD9576D" w14:textId="77777777" w:rsidR="000C200E" w:rsidRPr="00B779E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E3414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E34148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14:paraId="15FBF35A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DB375D2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8BBE6FB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992864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DAF4BD0" w14:textId="77777777" w:rsidR="000C200E" w:rsidRPr="006D0662" w:rsidRDefault="00AF05DC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5DC">
              <w:rPr>
                <w:rFonts w:asciiTheme="majorBidi" w:hAnsiTheme="majorBidi" w:cstheme="majorBidi"/>
                <w:sz w:val="24"/>
                <w:szCs w:val="24"/>
              </w:rPr>
              <w:t>86,500</w:t>
            </w:r>
          </w:p>
        </w:tc>
        <w:tc>
          <w:tcPr>
            <w:tcW w:w="143" w:type="dxa"/>
          </w:tcPr>
          <w:p w14:paraId="18FC28FB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1CBCE46D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92,750</w:t>
            </w:r>
          </w:p>
        </w:tc>
      </w:tr>
      <w:tr w:rsidR="000C200E" w:rsidRPr="006A5726" w14:paraId="6596291D" w14:textId="77777777" w:rsidTr="00887532">
        <w:tc>
          <w:tcPr>
            <w:tcW w:w="3057" w:type="dxa"/>
          </w:tcPr>
          <w:p w14:paraId="66555F66" w14:textId="77777777" w:rsidR="000C200E" w:rsidRPr="00B779E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E34148">
              <w:rPr>
                <w:rFonts w:asciiTheme="majorBidi" w:hAnsi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7439AEBB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3F1449A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39E1ADC6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D45900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A672732" w14:textId="77777777" w:rsidR="000C200E" w:rsidRPr="006D0662" w:rsidRDefault="00AF05DC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5DC">
              <w:rPr>
                <w:rFonts w:asciiTheme="majorBidi" w:hAnsiTheme="majorBidi" w:cstheme="majorBidi"/>
                <w:sz w:val="24"/>
                <w:szCs w:val="24"/>
              </w:rPr>
              <w:t>145,000</w:t>
            </w:r>
          </w:p>
        </w:tc>
        <w:tc>
          <w:tcPr>
            <w:tcW w:w="143" w:type="dxa"/>
          </w:tcPr>
          <w:p w14:paraId="12578CF9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shd w:val="clear" w:color="auto" w:fill="auto"/>
          </w:tcPr>
          <w:p w14:paraId="43C7DDD6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121,500</w:t>
            </w:r>
          </w:p>
        </w:tc>
      </w:tr>
      <w:tr w:rsidR="000C200E" w:rsidRPr="006A5726" w14:paraId="687844B1" w14:textId="77777777" w:rsidTr="00887532">
        <w:tc>
          <w:tcPr>
            <w:tcW w:w="3057" w:type="dxa"/>
          </w:tcPr>
          <w:p w14:paraId="4CB43D96" w14:textId="77777777" w:rsidR="000C200E" w:rsidRPr="00B779E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9E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39AB8D97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563BB7E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5E1C77E2" w14:textId="77777777" w:rsidR="000C200E" w:rsidRPr="00954DB7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4DB7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301244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9632B" w14:textId="77777777" w:rsidR="000C200E" w:rsidRPr="006A5726" w:rsidRDefault="00AF05DC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5DC">
              <w:rPr>
                <w:rFonts w:asciiTheme="majorBidi" w:hAnsiTheme="majorBidi" w:cstheme="majorBidi"/>
                <w:sz w:val="24"/>
                <w:szCs w:val="24"/>
              </w:rPr>
              <w:t>231,500</w:t>
            </w:r>
          </w:p>
        </w:tc>
        <w:tc>
          <w:tcPr>
            <w:tcW w:w="143" w:type="dxa"/>
          </w:tcPr>
          <w:p w14:paraId="549E1F65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273710" w14:textId="77777777" w:rsidR="000C200E" w:rsidRPr="006A5726" w:rsidRDefault="000C200E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214,250</w:t>
            </w:r>
          </w:p>
        </w:tc>
      </w:tr>
    </w:tbl>
    <w:p w14:paraId="68F01902" w14:textId="77777777" w:rsidR="003E4166" w:rsidRDefault="003E4166"/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34"/>
        <w:gridCol w:w="9"/>
        <w:gridCol w:w="1235"/>
      </w:tblGrid>
      <w:tr w:rsidR="00200361" w:rsidRPr="00FB1856" w14:paraId="12A61D7C" w14:textId="77777777" w:rsidTr="00887532">
        <w:trPr>
          <w:trHeight w:val="62"/>
        </w:trPr>
        <w:tc>
          <w:tcPr>
            <w:tcW w:w="3057" w:type="dxa"/>
          </w:tcPr>
          <w:p w14:paraId="5DFC5258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b/>
                <w:bCs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  <w:vAlign w:val="bottom"/>
          </w:tcPr>
          <w:p w14:paraId="33EFD409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00361" w:rsidRPr="00FB1856" w14:paraId="0A2027ED" w14:textId="77777777" w:rsidTr="00887532">
        <w:trPr>
          <w:trHeight w:val="62"/>
        </w:trPr>
        <w:tc>
          <w:tcPr>
            <w:tcW w:w="3057" w:type="dxa"/>
          </w:tcPr>
          <w:p w14:paraId="09C5EB14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D80741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9B09CD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3D85C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0361" w:rsidRPr="00FB1856" w14:paraId="499FC0C0" w14:textId="77777777" w:rsidTr="00887532">
        <w:trPr>
          <w:trHeight w:val="62"/>
        </w:trPr>
        <w:tc>
          <w:tcPr>
            <w:tcW w:w="3057" w:type="dxa"/>
          </w:tcPr>
          <w:p w14:paraId="0EA87529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6FA35300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</w:p>
          <w:p w14:paraId="67B40E2D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</w:rPr>
              <w:t xml:space="preserve">กันยายน 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B185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190B2D6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7297118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BE465C8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B185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04219A9D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83538F4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</w:p>
          <w:p w14:paraId="4CD699CB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</w:rPr>
              <w:t xml:space="preserve">กันยายน 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B1856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43" w:type="dxa"/>
            <w:gridSpan w:val="2"/>
          </w:tcPr>
          <w:p w14:paraId="5FD6E094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517273D1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ED201E7" w14:textId="77777777" w:rsidR="00200361" w:rsidRPr="00FB1856" w:rsidRDefault="00200361" w:rsidP="0088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B1856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776729" w:rsidRPr="00FB1856" w14:paraId="09170458" w14:textId="77777777" w:rsidTr="00845A6B">
        <w:tc>
          <w:tcPr>
            <w:tcW w:w="3057" w:type="dxa"/>
          </w:tcPr>
          <w:p w14:paraId="10B26AAE" w14:textId="77777777" w:rsidR="00776729" w:rsidRPr="00E34148" w:rsidRDefault="007B3C63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3" w:type="dxa"/>
            <w:shd w:val="clear" w:color="auto" w:fill="auto"/>
          </w:tcPr>
          <w:p w14:paraId="27B36264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27D24D41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49EA6F8F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1C69C96" w14:textId="77777777" w:rsidR="00776729" w:rsidRPr="00E34148" w:rsidRDefault="00776729" w:rsidP="006F76A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7B7205F3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5B24DA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23A1967D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729" w:rsidRPr="00FB1856" w14:paraId="75B4C851" w14:textId="77777777" w:rsidTr="00AB0368">
        <w:tc>
          <w:tcPr>
            <w:tcW w:w="3057" w:type="dxa"/>
          </w:tcPr>
          <w:p w14:paraId="530E49A8" w14:textId="77777777" w:rsidR="00776729" w:rsidRPr="00E34148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14:paraId="662C99E1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58184380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35E25B85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DDC4DF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1D68AC3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9615F5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1ED53DE9" w14:textId="77777777" w:rsidR="00776729" w:rsidRPr="00FB1856" w:rsidRDefault="00776729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6356" w:rsidRPr="00FB1856" w14:paraId="1E14D802" w14:textId="77777777" w:rsidTr="00AB0368">
        <w:tc>
          <w:tcPr>
            <w:tcW w:w="3057" w:type="dxa"/>
          </w:tcPr>
          <w:p w14:paraId="3375BFDE" w14:textId="77777777" w:rsidR="007F6356" w:rsidRPr="00FB1856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hint="cs"/>
                <w:sz w:val="24"/>
                <w:szCs w:val="24"/>
              </w:rPr>
              <w:t xml:space="preserve">- 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>Vina Solar Technology Co</w:t>
            </w:r>
            <w:r w:rsidRPr="00E34148">
              <w:rPr>
                <w:rFonts w:asciiTheme="majorBidi" w:hAnsiTheme="majorBidi"/>
                <w:sz w:val="24"/>
                <w:szCs w:val="24"/>
              </w:rPr>
              <w:t>.</w:t>
            </w:r>
            <w:r w:rsidRPr="00FB1856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E34148">
              <w:rPr>
                <w:rFonts w:asciiTheme="majorBidi" w:hAnsiTheme="majorBidi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14:paraId="474E659D" w14:textId="77777777" w:rsidR="007F6356" w:rsidRPr="00B10CCB" w:rsidRDefault="00B10CC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138" w:type="dxa"/>
            <w:shd w:val="clear" w:color="auto" w:fill="auto"/>
          </w:tcPr>
          <w:p w14:paraId="259D1A31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1702A1B2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42" w:type="dxa"/>
            <w:shd w:val="clear" w:color="auto" w:fill="auto"/>
          </w:tcPr>
          <w:p w14:paraId="5B01DF9C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1EC5B7B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7E6889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737D0424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7F6356" w:rsidRPr="00FB1856" w14:paraId="62886458" w14:textId="77777777" w:rsidTr="00AB0368">
        <w:tc>
          <w:tcPr>
            <w:tcW w:w="3057" w:type="dxa"/>
          </w:tcPr>
          <w:p w14:paraId="20AF932E" w14:textId="77777777" w:rsidR="007F6356" w:rsidRPr="00E34148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E0602" w14:textId="77777777" w:rsidR="007F6356" w:rsidRPr="00B10CCB" w:rsidRDefault="00B10CC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138" w:type="dxa"/>
            <w:shd w:val="clear" w:color="auto" w:fill="auto"/>
          </w:tcPr>
          <w:p w14:paraId="51293A57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AFFD9D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42" w:type="dxa"/>
            <w:shd w:val="clear" w:color="auto" w:fill="auto"/>
          </w:tcPr>
          <w:p w14:paraId="3BA139FD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33A8377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D23CED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7841FE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7F6356" w:rsidRPr="00FB1856" w14:paraId="759DE93E" w14:textId="77777777" w:rsidTr="00AB0368">
        <w:tc>
          <w:tcPr>
            <w:tcW w:w="3057" w:type="dxa"/>
          </w:tcPr>
          <w:p w14:paraId="257E7137" w14:textId="77777777" w:rsidR="007F6356" w:rsidRPr="00E34148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7ECA1E5F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2AFC2916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</w:tcPr>
          <w:p w14:paraId="26C0ED29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571243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648268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7EBC977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6B9CB378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6356" w:rsidRPr="00FB1856" w14:paraId="49B4ECB0" w14:textId="77777777" w:rsidTr="00845A6B">
        <w:tc>
          <w:tcPr>
            <w:tcW w:w="3057" w:type="dxa"/>
          </w:tcPr>
          <w:p w14:paraId="4609EA08" w14:textId="7C07D9C4" w:rsidR="007F6356" w:rsidRPr="00E34148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hint="cs"/>
                <w:sz w:val="24"/>
                <w:szCs w:val="24"/>
              </w:rPr>
              <w:t xml:space="preserve">- </w:t>
            </w:r>
            <w:r w:rsidR="0091431D">
              <w:rPr>
                <w:rFonts w:ascii="Angsana New" w:hAnsi="Angsana New" w:hint="cs"/>
                <w:sz w:val="24"/>
                <w:szCs w:val="24"/>
                <w:cs/>
              </w:rPr>
              <w:t>นาย</w:t>
            </w:r>
            <w:r w:rsidRPr="00E34148">
              <w:rPr>
                <w:rFonts w:asciiTheme="majorBidi" w:hAnsiTheme="majorBidi"/>
                <w:sz w:val="24"/>
                <w:szCs w:val="24"/>
                <w:cs/>
              </w:rPr>
              <w:t>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14:paraId="05640E26" w14:textId="77777777" w:rsidR="007F6356" w:rsidRPr="00B10CCB" w:rsidRDefault="00B10CCB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38" w:type="dxa"/>
            <w:shd w:val="clear" w:color="auto" w:fill="auto"/>
          </w:tcPr>
          <w:p w14:paraId="6A7F8817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3994D4B7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14:paraId="1DB13BB6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34C76AE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71C895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0328A7AB" w14:textId="77777777" w:rsidR="007F6356" w:rsidRPr="00B10CCB" w:rsidRDefault="007F6356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B10CCB" w:rsidRPr="00FB1856" w14:paraId="2094F728" w14:textId="77777777" w:rsidTr="003E4166">
        <w:tc>
          <w:tcPr>
            <w:tcW w:w="3057" w:type="dxa"/>
          </w:tcPr>
          <w:p w14:paraId="3CE9042A" w14:textId="554D2A4E" w:rsidR="00B10CCB" w:rsidRPr="00E34148" w:rsidRDefault="00B10CCB" w:rsidP="00B1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hint="cs"/>
                <w:sz w:val="24"/>
                <w:szCs w:val="24"/>
              </w:rPr>
              <w:t xml:space="preserve">- </w:t>
            </w:r>
            <w:r w:rsidR="0091431D">
              <w:rPr>
                <w:rFonts w:ascii="Angsana New" w:hAnsi="Angsana New" w:hint="cs"/>
                <w:sz w:val="24"/>
                <w:szCs w:val="24"/>
                <w:cs/>
              </w:rPr>
              <w:t>นาย</w:t>
            </w:r>
            <w:r w:rsidRPr="00E34148">
              <w:rPr>
                <w:rFonts w:asciiTheme="majorBidi" w:hAnsiTheme="majorBidi" w:hint="cs"/>
                <w:sz w:val="24"/>
                <w:szCs w:val="24"/>
                <w:cs/>
              </w:rPr>
              <w:t>กฤษณ์</w:t>
            </w:r>
            <w:r w:rsidRPr="00E34148">
              <w:rPr>
                <w:rFonts w:asciiTheme="majorBidi" w:hAnsiTheme="majorBidi"/>
                <w:sz w:val="24"/>
                <w:szCs w:val="24"/>
                <w:cs/>
              </w:rPr>
              <w:t xml:space="preserve"> พรพิไลลักษณ์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251A323" w14:textId="77777777" w:rsidR="00B10CCB" w:rsidRPr="006F76AF" w:rsidRDefault="00B10CCB" w:rsidP="00B10CCB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0EC546D" w14:textId="77777777" w:rsidR="00B10CCB" w:rsidRPr="00B10CCB" w:rsidRDefault="00B10CCB" w:rsidP="00B1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256FA3DB" w14:textId="77777777" w:rsidR="00B10CCB" w:rsidRPr="00B10CCB" w:rsidRDefault="00B10CCB" w:rsidP="00B1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 w:cstheme="majorBidi" w:hint="cs"/>
                <w:sz w:val="24"/>
                <w:szCs w:val="24"/>
              </w:rPr>
              <w:t>69</w:t>
            </w:r>
          </w:p>
        </w:tc>
        <w:tc>
          <w:tcPr>
            <w:tcW w:w="142" w:type="dxa"/>
            <w:shd w:val="clear" w:color="auto" w:fill="auto"/>
          </w:tcPr>
          <w:p w14:paraId="46EDBC42" w14:textId="77777777" w:rsidR="00B10CCB" w:rsidRPr="00B10CCB" w:rsidRDefault="00B10CCB" w:rsidP="00B1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95C168E" w14:textId="77777777" w:rsidR="00B10CCB" w:rsidRPr="00B10CCB" w:rsidRDefault="00B10CCB" w:rsidP="00B1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DA129D" w14:textId="77777777" w:rsidR="00B10CCB" w:rsidRPr="00B10CCB" w:rsidRDefault="00B10CCB" w:rsidP="00B1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6508E062" w14:textId="77777777" w:rsidR="00B10CCB" w:rsidRPr="00B10CCB" w:rsidRDefault="00B10CCB" w:rsidP="00B1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D0082C" w:rsidRPr="00FB1856" w14:paraId="69299400" w14:textId="77777777" w:rsidTr="003E4166">
        <w:tc>
          <w:tcPr>
            <w:tcW w:w="3057" w:type="dxa"/>
          </w:tcPr>
          <w:p w14:paraId="0DDA6E0F" w14:textId="634D5B43" w:rsidR="00D0082C" w:rsidRPr="00E34148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- </w:t>
            </w:r>
            <w:r w:rsidR="0091431D">
              <w:rPr>
                <w:rFonts w:ascii="Angsana New" w:hAnsi="Angsana New" w:hint="cs"/>
                <w:sz w:val="24"/>
                <w:szCs w:val="24"/>
                <w:cs/>
              </w:rPr>
              <w:t>นาย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กานต์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E34148">
              <w:rPr>
                <w:rFonts w:asciiTheme="majorBidi" w:hAnsiTheme="majorBidi"/>
                <w:sz w:val="24"/>
                <w:szCs w:val="24"/>
                <w:cs/>
              </w:rPr>
              <w:t>พรพิไลลักษณ์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BCF597" w14:textId="77777777" w:rsidR="00D0082C" w:rsidRPr="00D0082C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082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38" w:type="dxa"/>
            <w:shd w:val="clear" w:color="auto" w:fill="auto"/>
          </w:tcPr>
          <w:p w14:paraId="5F2667E9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6D4F7A" w14:textId="77777777" w:rsidR="00D0082C" w:rsidRPr="006F76AF" w:rsidRDefault="00D0082C" w:rsidP="00D0082C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8EE27E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94008C" w14:textId="77777777" w:rsidR="00D0082C" w:rsidRPr="006F76AF" w:rsidRDefault="00D0082C" w:rsidP="00D0082C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E5CF9A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5A317E" w14:textId="77777777" w:rsidR="00D0082C" w:rsidRPr="006F76AF" w:rsidRDefault="00D0082C" w:rsidP="00D0082C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0082C" w:rsidRPr="00FB1856" w14:paraId="3F9869C1" w14:textId="77777777" w:rsidTr="003E4166">
        <w:tc>
          <w:tcPr>
            <w:tcW w:w="3057" w:type="dxa"/>
          </w:tcPr>
          <w:p w14:paraId="7B1FAD0C" w14:textId="77777777" w:rsidR="00D0082C" w:rsidRPr="00E34148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1856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3E9887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38" w:type="dxa"/>
            <w:shd w:val="clear" w:color="auto" w:fill="auto"/>
          </w:tcPr>
          <w:p w14:paraId="416E2D90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D6C1D5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 w:cstheme="majorBidi" w:hint="cs"/>
                <w:sz w:val="24"/>
                <w:szCs w:val="24"/>
              </w:rPr>
              <w:t>127</w:t>
            </w:r>
          </w:p>
        </w:tc>
        <w:tc>
          <w:tcPr>
            <w:tcW w:w="142" w:type="dxa"/>
            <w:shd w:val="clear" w:color="auto" w:fill="auto"/>
          </w:tcPr>
          <w:p w14:paraId="5BD6DE05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105742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6F058F7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1DB56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D0082C" w:rsidRPr="00FB1856" w14:paraId="224F3F32" w14:textId="77777777" w:rsidTr="00EB242C">
        <w:tc>
          <w:tcPr>
            <w:tcW w:w="3057" w:type="dxa"/>
          </w:tcPr>
          <w:p w14:paraId="551DE016" w14:textId="77777777" w:rsidR="00D0082C" w:rsidRPr="00E34148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185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2A9710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38" w:type="dxa"/>
          </w:tcPr>
          <w:p w14:paraId="5AF2304E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183404F8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 w:cstheme="majorBidi" w:hint="cs"/>
                <w:sz w:val="24"/>
                <w:szCs w:val="24"/>
              </w:rPr>
              <w:t>600</w:t>
            </w:r>
          </w:p>
        </w:tc>
        <w:tc>
          <w:tcPr>
            <w:tcW w:w="142" w:type="dxa"/>
          </w:tcPr>
          <w:p w14:paraId="1EAF4F66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85C376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A863AE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B04CD93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D0082C" w:rsidRPr="00FB1856" w14:paraId="5BF52D87" w14:textId="77777777" w:rsidTr="00845A6B">
        <w:tc>
          <w:tcPr>
            <w:tcW w:w="3057" w:type="dxa"/>
          </w:tcPr>
          <w:p w14:paraId="55381CE2" w14:textId="77777777" w:rsidR="00D0082C" w:rsidRPr="00E34148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3" w:type="dxa"/>
            <w:tcBorders>
              <w:top w:val="double" w:sz="6" w:space="0" w:color="auto"/>
            </w:tcBorders>
            <w:shd w:val="clear" w:color="auto" w:fill="auto"/>
          </w:tcPr>
          <w:p w14:paraId="64B8DB06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22B7559D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double" w:sz="6" w:space="0" w:color="auto"/>
            </w:tcBorders>
            <w:shd w:val="clear" w:color="auto" w:fill="auto"/>
          </w:tcPr>
          <w:p w14:paraId="6E5C391B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307AF2D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38D8409E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33BD1F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6AEB324A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82C" w:rsidRPr="00FB1856" w14:paraId="57987FEE" w14:textId="77777777" w:rsidTr="00845A6B">
        <w:tc>
          <w:tcPr>
            <w:tcW w:w="3057" w:type="dxa"/>
          </w:tcPr>
          <w:p w14:paraId="67E07C91" w14:textId="77777777" w:rsidR="00D0082C" w:rsidRPr="00E34148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14:paraId="2A17AF6D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69B1BFE3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31B58C1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B28D688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8BAE0E4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528198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3C4253E0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82C" w:rsidRPr="00FB1856" w14:paraId="0D8C7D9C" w14:textId="77777777" w:rsidTr="00EB242C">
        <w:tc>
          <w:tcPr>
            <w:tcW w:w="3057" w:type="dxa"/>
          </w:tcPr>
          <w:p w14:paraId="1070B936" w14:textId="5624781B" w:rsidR="00D0082C" w:rsidRPr="00FB1856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hint="cs"/>
                <w:sz w:val="24"/>
                <w:szCs w:val="24"/>
              </w:rPr>
              <w:t xml:space="preserve">- </w:t>
            </w:r>
            <w:r w:rsidR="00394763">
              <w:rPr>
                <w:rFonts w:ascii="Angsana New" w:hAnsi="Angsana New" w:hint="cs"/>
                <w:sz w:val="24"/>
                <w:szCs w:val="24"/>
                <w:cs/>
              </w:rPr>
              <w:t>นาย</w:t>
            </w:r>
            <w:r w:rsidRPr="00E34148">
              <w:rPr>
                <w:rFonts w:asciiTheme="majorBidi" w:hAnsiTheme="majorBidi"/>
                <w:sz w:val="24"/>
                <w:szCs w:val="24"/>
                <w:cs/>
              </w:rPr>
              <w:t>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14:paraId="4F7E07BC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0FB9D33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3FCA8891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14:paraId="57E5F0C0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B51D9EE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2253AD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14:paraId="05F11A59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D0082C" w:rsidRPr="00FB1856" w14:paraId="55F9DC29" w14:textId="77777777" w:rsidTr="00EB242C">
        <w:tc>
          <w:tcPr>
            <w:tcW w:w="3057" w:type="dxa"/>
          </w:tcPr>
          <w:p w14:paraId="61BB82C4" w14:textId="77777777" w:rsidR="00D0082C" w:rsidRPr="00FB1856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1856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482C6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969E382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49DC8D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14:paraId="129EDD66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3A0532A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A36C8A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87D4C1" w14:textId="77777777" w:rsidR="00D0082C" w:rsidRPr="00B10CCB" w:rsidRDefault="00D0082C" w:rsidP="00D0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0CC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</w:tbl>
    <w:p w14:paraId="6D7FE7E2" w14:textId="77777777" w:rsidR="00B86EBD" w:rsidRDefault="00B86EBD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contextualSpacing/>
        <w:rPr>
          <w:rFonts w:asciiTheme="majorBidi" w:hAnsiTheme="majorBidi" w:cstheme="majorBidi"/>
          <w:sz w:val="32"/>
          <w:szCs w:val="32"/>
        </w:rPr>
      </w:pPr>
    </w:p>
    <w:p w14:paraId="5EEFC4E2" w14:textId="77777777" w:rsidR="004C008B" w:rsidRDefault="004C008B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>รายการเคลื่อนไหวระหว่างงวด</w:t>
      </w:r>
      <w:r w:rsidR="0013535F" w:rsidRPr="00E34148">
        <w:rPr>
          <w:rFonts w:asciiTheme="majorBidi" w:hAnsiTheme="majorBidi"/>
          <w:sz w:val="32"/>
          <w:szCs w:val="32"/>
          <w:cs/>
        </w:rPr>
        <w:t>เก้า</w:t>
      </w:r>
      <w:r w:rsidRPr="00E34148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 w:rsidRPr="004C008B">
        <w:rPr>
          <w:rFonts w:asciiTheme="majorBidi" w:hAnsiTheme="majorBidi" w:cstheme="majorBidi"/>
          <w:sz w:val="32"/>
          <w:szCs w:val="32"/>
        </w:rPr>
        <w:t xml:space="preserve">30 </w:t>
      </w:r>
      <w:r w:rsidR="0013535F" w:rsidRPr="00E34148">
        <w:rPr>
          <w:rFonts w:asciiTheme="majorBidi" w:hAnsiTheme="majorBidi"/>
          <w:sz w:val="32"/>
          <w:szCs w:val="32"/>
          <w:cs/>
        </w:rPr>
        <w:t>กันยายน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 w:rsidRPr="004C008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E34148">
        <w:rPr>
          <w:rFonts w:asciiTheme="majorBidi" w:hAnsiTheme="majorBidi"/>
          <w:sz w:val="32"/>
          <w:szCs w:val="32"/>
          <w:cs/>
        </w:rPr>
        <w:t xml:space="preserve"> และ </w:t>
      </w:r>
      <w:r w:rsidRPr="004C008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E34148">
        <w:rPr>
          <w:rFonts w:asciiTheme="majorBidi" w:hAnsiTheme="majorBidi"/>
          <w:sz w:val="32"/>
          <w:szCs w:val="32"/>
          <w:cs/>
        </w:rPr>
        <w:t xml:space="preserve"> ของบัญชีเงินให้กู้ยืมและเงินกู้ยืมจากบุคคลและกิจการที่เกี่ยวข้องกัน มีดังนี้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4"/>
        <w:gridCol w:w="138"/>
        <w:gridCol w:w="1243"/>
        <w:gridCol w:w="140"/>
        <w:gridCol w:w="1248"/>
        <w:gridCol w:w="143"/>
        <w:gridCol w:w="1245"/>
        <w:gridCol w:w="14"/>
      </w:tblGrid>
      <w:tr w:rsidR="004C008B" w:rsidRPr="00746D0F" w14:paraId="56D49E29" w14:textId="77777777" w:rsidTr="00C35C28">
        <w:trPr>
          <w:gridAfter w:val="1"/>
          <w:wAfter w:w="14" w:type="dxa"/>
          <w:trHeight w:val="62"/>
        </w:trPr>
        <w:tc>
          <w:tcPr>
            <w:tcW w:w="3034" w:type="dxa"/>
          </w:tcPr>
          <w:p w14:paraId="2F60EEA4" w14:textId="77777777"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4148">
              <w:rPr>
                <w:rFonts w:asciiTheme="majorBidi" w:hAnsi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401" w:type="dxa"/>
            <w:gridSpan w:val="7"/>
            <w:tcBorders>
              <w:bottom w:val="single" w:sz="6" w:space="0" w:color="auto"/>
            </w:tcBorders>
            <w:vAlign w:val="bottom"/>
          </w:tcPr>
          <w:p w14:paraId="34AFC991" w14:textId="77777777"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C008B" w:rsidRPr="00746D0F" w14:paraId="45673868" w14:textId="77777777" w:rsidTr="00C35C28">
        <w:trPr>
          <w:gridAfter w:val="1"/>
          <w:wAfter w:w="14" w:type="dxa"/>
          <w:trHeight w:val="62"/>
        </w:trPr>
        <w:tc>
          <w:tcPr>
            <w:tcW w:w="3034" w:type="dxa"/>
          </w:tcPr>
          <w:p w14:paraId="35C4669C" w14:textId="77777777"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A12EBC" w14:textId="77777777"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48AC7C0" w14:textId="77777777"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1DE857" w14:textId="77777777" w:rsidR="004C008B" w:rsidRPr="00746D0F" w:rsidRDefault="004C008B" w:rsidP="00C35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008B" w:rsidRPr="00746D0F" w14:paraId="64396996" w14:textId="77777777" w:rsidTr="00C35C28">
        <w:trPr>
          <w:gridAfter w:val="1"/>
          <w:wAfter w:w="14" w:type="dxa"/>
          <w:trHeight w:val="62"/>
        </w:trPr>
        <w:tc>
          <w:tcPr>
            <w:tcW w:w="3034" w:type="dxa"/>
          </w:tcPr>
          <w:p w14:paraId="23EBCFB7" w14:textId="77777777" w:rsidR="004C008B" w:rsidRPr="00E34148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288C6278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CAA57E8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1DFB2F9B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14:paraId="485E1C5C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5D72C119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3" w:type="dxa"/>
          </w:tcPr>
          <w:p w14:paraId="1666C775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FFE9224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C008B" w:rsidRPr="00746D0F" w14:paraId="71709C7F" w14:textId="77777777" w:rsidTr="00C35C28">
        <w:tc>
          <w:tcPr>
            <w:tcW w:w="3034" w:type="dxa"/>
          </w:tcPr>
          <w:p w14:paraId="099478BC" w14:textId="77777777" w:rsidR="004C008B" w:rsidRPr="00E34148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4" w:type="dxa"/>
          </w:tcPr>
          <w:p w14:paraId="1FE88496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14:paraId="3633427D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14:paraId="678A80A3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14:paraId="4775D524" w14:textId="77777777" w:rsidR="004C008B" w:rsidRPr="00E34148" w:rsidRDefault="004C008B" w:rsidP="004C008B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E7E9D73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14:paraId="2A6AF050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14:paraId="6391F4FE" w14:textId="77777777" w:rsidR="004C008B" w:rsidRPr="00746D0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</w:tr>
      <w:tr w:rsidR="0013535F" w:rsidRPr="00746D0F" w14:paraId="0E0D88CC" w14:textId="77777777" w:rsidTr="007A0F4A">
        <w:tc>
          <w:tcPr>
            <w:tcW w:w="3034" w:type="dxa"/>
          </w:tcPr>
          <w:p w14:paraId="0830A761" w14:textId="77777777" w:rsidR="0013535F" w:rsidRPr="003D3672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14:paraId="4D91F5CD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38F90D6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14:paraId="65B45A00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2EDA05E" w14:textId="77777777" w:rsidR="0013535F" w:rsidRPr="00E34148" w:rsidRDefault="0013535F" w:rsidP="0013535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12E2559" w14:textId="77777777" w:rsidR="0013535F" w:rsidRPr="00746D0F" w:rsidRDefault="00F52A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F52A5F">
              <w:rPr>
                <w:rFonts w:ascii="Angsana New" w:hAnsi="Angsana New"/>
                <w:bCs/>
                <w:sz w:val="24"/>
                <w:szCs w:val="24"/>
              </w:rPr>
              <w:t>214,250</w:t>
            </w:r>
          </w:p>
        </w:tc>
        <w:tc>
          <w:tcPr>
            <w:tcW w:w="143" w:type="dxa"/>
          </w:tcPr>
          <w:p w14:paraId="625B69B9" w14:textId="77777777" w:rsidR="0013535F" w:rsidRPr="006C602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7F3C65B" w14:textId="77777777" w:rsidR="0013535F" w:rsidRPr="00746D0F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122,250</w:t>
            </w:r>
          </w:p>
        </w:tc>
      </w:tr>
      <w:tr w:rsidR="0013535F" w:rsidRPr="00746D0F" w14:paraId="6019C8D1" w14:textId="77777777" w:rsidTr="00EB242C">
        <w:tc>
          <w:tcPr>
            <w:tcW w:w="3034" w:type="dxa"/>
          </w:tcPr>
          <w:p w14:paraId="3845B7A0" w14:textId="77777777" w:rsidR="0013535F" w:rsidRPr="003D3672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14:paraId="65A253D5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F770300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14:paraId="33BACAB4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FFF1B9B" w14:textId="77777777" w:rsidR="0013535F" w:rsidRPr="00E34148" w:rsidRDefault="0013535F" w:rsidP="0013535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18D2D656" w14:textId="77777777" w:rsidR="0013535F" w:rsidRPr="00B95872" w:rsidRDefault="00F52A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F52A5F">
              <w:rPr>
                <w:rFonts w:ascii="Angsana New" w:hAnsi="Angsana New"/>
                <w:bCs/>
                <w:sz w:val="24"/>
                <w:szCs w:val="24"/>
              </w:rPr>
              <w:t>23,500</w:t>
            </w:r>
          </w:p>
        </w:tc>
        <w:tc>
          <w:tcPr>
            <w:tcW w:w="143" w:type="dxa"/>
          </w:tcPr>
          <w:p w14:paraId="6B757097" w14:textId="77777777" w:rsidR="0013535F" w:rsidRPr="006C602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136D3869" w14:textId="77777777" w:rsidR="0013535F" w:rsidRPr="00A50A52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50A52">
              <w:rPr>
                <w:rFonts w:ascii="Angsana New" w:hAnsi="Angsana New"/>
                <w:bCs/>
                <w:sz w:val="24"/>
                <w:szCs w:val="24"/>
              </w:rPr>
              <w:t>63,000</w:t>
            </w:r>
          </w:p>
        </w:tc>
      </w:tr>
      <w:tr w:rsidR="0013535F" w:rsidRPr="00746D0F" w14:paraId="590CFCEB" w14:textId="77777777" w:rsidTr="007A0F4A">
        <w:tc>
          <w:tcPr>
            <w:tcW w:w="3034" w:type="dxa"/>
          </w:tcPr>
          <w:p w14:paraId="5839EE5D" w14:textId="77777777" w:rsidR="0013535F" w:rsidRPr="003D3672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</w:tcPr>
          <w:p w14:paraId="417A49F7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B745CF4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14:paraId="0A1EB66A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748B5B5" w14:textId="77777777" w:rsidR="0013535F" w:rsidRPr="003D3672" w:rsidRDefault="0013535F" w:rsidP="0013535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1B6FB93F" w14:textId="77777777" w:rsidR="0013535F" w:rsidRPr="00B95872" w:rsidRDefault="00F52A5F" w:rsidP="001353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80" w:lineRule="exact"/>
              <w:ind w:right="10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34148">
              <w:rPr>
                <w:rFonts w:ascii="Angsana New" w:hAnsi="Angsana New"/>
                <w:bCs/>
                <w:sz w:val="24"/>
                <w:szCs w:val="24"/>
              </w:rPr>
              <w:t>(</w:t>
            </w:r>
            <w:r w:rsidRPr="00F52A5F">
              <w:rPr>
                <w:rFonts w:ascii="Angsana New" w:hAnsi="Angsana New"/>
                <w:bCs/>
                <w:sz w:val="24"/>
                <w:szCs w:val="24"/>
              </w:rPr>
              <w:t>6,250</w:t>
            </w:r>
            <w:r w:rsidRPr="00E34148">
              <w:rPr>
                <w:rFonts w:ascii="Angsana New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28226D38" w14:textId="77777777" w:rsidR="0013535F" w:rsidRPr="006C602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BC4D42F" w14:textId="77777777" w:rsidR="0013535F" w:rsidRPr="00F52A5F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34148">
              <w:rPr>
                <w:rFonts w:asciiTheme="majorBidi" w:hAnsiTheme="majorBidi" w:hint="cs"/>
                <w:b/>
                <w:sz w:val="24"/>
                <w:szCs w:val="24"/>
              </w:rPr>
              <w:t>-</w:t>
            </w:r>
          </w:p>
        </w:tc>
      </w:tr>
      <w:tr w:rsidR="0013535F" w:rsidRPr="00746D0F" w14:paraId="08CF9213" w14:textId="77777777" w:rsidTr="00C35C28">
        <w:tc>
          <w:tcPr>
            <w:tcW w:w="3034" w:type="dxa"/>
          </w:tcPr>
          <w:p w14:paraId="624FA826" w14:textId="77777777" w:rsidR="0013535F" w:rsidRPr="003D3672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24F29F69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ADA3E50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71953B42" w14:textId="77777777" w:rsidR="0013535F" w:rsidRPr="0085679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50F35A9" w14:textId="77777777" w:rsidR="0013535F" w:rsidRPr="00E34148" w:rsidRDefault="0013535F" w:rsidP="0013535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8A506A" w14:textId="77777777" w:rsidR="0013535F" w:rsidRPr="00B95872" w:rsidRDefault="00F52A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F52A5F">
              <w:rPr>
                <w:rFonts w:ascii="Angsana New" w:hAnsi="Angsana New"/>
                <w:bCs/>
                <w:sz w:val="24"/>
                <w:szCs w:val="24"/>
              </w:rPr>
              <w:t>231,500</w:t>
            </w:r>
          </w:p>
        </w:tc>
        <w:tc>
          <w:tcPr>
            <w:tcW w:w="143" w:type="dxa"/>
          </w:tcPr>
          <w:p w14:paraId="5C3BB8F0" w14:textId="77777777" w:rsidR="0013535F" w:rsidRPr="006C6020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32C57F" w14:textId="77777777" w:rsidR="0013535F" w:rsidRPr="00A50A52" w:rsidRDefault="0013535F" w:rsidP="00135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50A52">
              <w:rPr>
                <w:rFonts w:ascii="Angsana New" w:hAnsi="Angsana New"/>
                <w:bCs/>
                <w:sz w:val="24"/>
                <w:szCs w:val="24"/>
              </w:rPr>
              <w:t>185,250</w:t>
            </w:r>
          </w:p>
        </w:tc>
      </w:tr>
      <w:tr w:rsidR="006F76AF" w:rsidRPr="00746D0F" w14:paraId="4FF62DA3" w14:textId="77777777" w:rsidTr="00C35C28">
        <w:tc>
          <w:tcPr>
            <w:tcW w:w="3034" w:type="dxa"/>
          </w:tcPr>
          <w:p w14:paraId="1E239CF9" w14:textId="77777777" w:rsidR="006F76AF" w:rsidRPr="00E34148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4" w:type="dxa"/>
          </w:tcPr>
          <w:p w14:paraId="5749CD87" w14:textId="77777777"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14:paraId="455EA26A" w14:textId="77777777"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14:paraId="5A898556" w14:textId="77777777"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14:paraId="68CD235C" w14:textId="77777777" w:rsidR="006F76AF" w:rsidRPr="00E34148" w:rsidRDefault="006F76AF" w:rsidP="006F76A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0D26893" w14:textId="77777777"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14:paraId="43029550" w14:textId="77777777"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14:paraId="5526E398" w14:textId="77777777" w:rsidR="006F76AF" w:rsidRPr="00746D0F" w:rsidRDefault="006F76AF" w:rsidP="006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</w:tr>
      <w:tr w:rsidR="00AB3772" w:rsidRPr="00746D0F" w14:paraId="19BC04EC" w14:textId="77777777" w:rsidTr="007A0F4A">
        <w:tc>
          <w:tcPr>
            <w:tcW w:w="3034" w:type="dxa"/>
          </w:tcPr>
          <w:p w14:paraId="3241A3E0" w14:textId="77777777" w:rsidR="00AB3772" w:rsidRPr="00E34148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14:paraId="1B38A42A" w14:textId="77777777" w:rsidR="00AB3772" w:rsidRPr="00746D0F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38" w:type="dxa"/>
          </w:tcPr>
          <w:p w14:paraId="66FEA64A" w14:textId="77777777" w:rsidR="00AB3772" w:rsidRPr="00746D0F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14:paraId="523E4637" w14:textId="77777777" w:rsidR="00AB3772" w:rsidRPr="00746D0F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40" w:type="dxa"/>
          </w:tcPr>
          <w:p w14:paraId="3A1883F2" w14:textId="77777777" w:rsidR="00AB3772" w:rsidRPr="003D3672" w:rsidRDefault="00AB3772" w:rsidP="00AB3772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</w:tcPr>
          <w:p w14:paraId="598ABE31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AAF517E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14:paraId="72D613A1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</w:tr>
      <w:tr w:rsidR="00AB3772" w:rsidRPr="00746D0F" w14:paraId="67CF6C1B" w14:textId="77777777" w:rsidTr="007A0F4A">
        <w:tc>
          <w:tcPr>
            <w:tcW w:w="3034" w:type="dxa"/>
          </w:tcPr>
          <w:p w14:paraId="5D1587E8" w14:textId="77777777" w:rsidR="00AB3772" w:rsidRPr="003D3672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14:paraId="1E0BB5A3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243E656" w14:textId="77777777" w:rsidR="00AB3772" w:rsidRPr="00746D0F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14:paraId="41E84CF4" w14:textId="77777777" w:rsidR="00AB3772" w:rsidRPr="00746D0F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1,400</w:t>
            </w:r>
          </w:p>
        </w:tc>
        <w:tc>
          <w:tcPr>
            <w:tcW w:w="140" w:type="dxa"/>
          </w:tcPr>
          <w:p w14:paraId="07DD1312" w14:textId="77777777" w:rsidR="00AB3772" w:rsidRPr="003D3672" w:rsidRDefault="00AB3772" w:rsidP="00AB3772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</w:tcPr>
          <w:p w14:paraId="473158A1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4B21F014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14:paraId="70041611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</w:tr>
      <w:tr w:rsidR="00AB3772" w:rsidRPr="00746D0F" w14:paraId="6E07B3C5" w14:textId="77777777" w:rsidTr="007A0F4A">
        <w:tc>
          <w:tcPr>
            <w:tcW w:w="3034" w:type="dxa"/>
          </w:tcPr>
          <w:p w14:paraId="1B73313C" w14:textId="77777777" w:rsidR="00AB3772" w:rsidRPr="003D3672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D349414" w14:textId="77777777" w:rsidR="00AB3772" w:rsidRPr="00746D0F" w:rsidRDefault="00AB3772" w:rsidP="00AB377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280" w:lineRule="exact"/>
              <w:ind w:right="10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(</w:t>
            </w: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  <w:r w:rsidRPr="00E34148">
              <w:rPr>
                <w:rFonts w:ascii="Angsana New" w:hAnsi="Angsana New"/>
                <w:b/>
                <w:sz w:val="24"/>
                <w:szCs w:val="24"/>
              </w:rPr>
              <w:t>)</w:t>
            </w:r>
          </w:p>
        </w:tc>
        <w:tc>
          <w:tcPr>
            <w:tcW w:w="138" w:type="dxa"/>
          </w:tcPr>
          <w:p w14:paraId="55218F77" w14:textId="77777777" w:rsidR="00AB3772" w:rsidRPr="00746D0F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389BE06" w14:textId="77777777" w:rsidR="00AB3772" w:rsidRPr="00746D0F" w:rsidRDefault="00AB3772" w:rsidP="00AB377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left" w:pos="615"/>
                <w:tab w:val="left" w:pos="1800"/>
                <w:tab w:val="left" w:pos="1980"/>
              </w:tabs>
              <w:spacing w:line="300" w:lineRule="exact"/>
              <w:ind w:right="10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(</w:t>
            </w:r>
            <w:r w:rsidRPr="0013535F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,400</w:t>
            </w:r>
            <w:r w:rsidRPr="00E34148">
              <w:rPr>
                <w:rFonts w:ascii="Angsana New" w:hAnsi="Angsana New"/>
                <w:b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564B8DF9" w14:textId="77777777" w:rsidR="00AB3772" w:rsidRPr="003D3672" w:rsidRDefault="00AB3772" w:rsidP="00AB3772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2B92603A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9825196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14:paraId="0780AA08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</w:tr>
      <w:tr w:rsidR="00AB3772" w:rsidRPr="00746D0F" w14:paraId="2C2C7EA3" w14:textId="77777777" w:rsidTr="007A0F4A">
        <w:tc>
          <w:tcPr>
            <w:tcW w:w="3034" w:type="dxa"/>
          </w:tcPr>
          <w:p w14:paraId="3888759E" w14:textId="77777777" w:rsidR="00AB3772" w:rsidRPr="003D3672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9474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6614FB59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DFB7413" w14:textId="77777777" w:rsidR="00AB3772" w:rsidRPr="00746D0F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42A0E893" w14:textId="77777777" w:rsidR="00AB3772" w:rsidRPr="00746D0F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40" w:type="dxa"/>
          </w:tcPr>
          <w:p w14:paraId="320729EB" w14:textId="77777777" w:rsidR="00AB3772" w:rsidRPr="003D3672" w:rsidRDefault="00AB3772" w:rsidP="00AB3772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57DFE008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42A26D92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524BA2" w14:textId="77777777" w:rsidR="00AB3772" w:rsidRPr="00856790" w:rsidRDefault="00AB3772" w:rsidP="00AB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34148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</w:tr>
    </w:tbl>
    <w:p w14:paraId="42030590" w14:textId="77777777" w:rsidR="00FB1856" w:rsidRDefault="00FB1856" w:rsidP="00887FDA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F930B2" w14:textId="77777777" w:rsidR="0096024C" w:rsidRPr="00B25B09" w:rsidRDefault="0096024C" w:rsidP="00FB1856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  <w:tab w:val="left" w:pos="851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3414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5ACDC5CC" w14:textId="77777777" w:rsidR="00776729" w:rsidRPr="00FC2303" w:rsidRDefault="001D707C" w:rsidP="00536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E34148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FC2303">
        <w:rPr>
          <w:rFonts w:asciiTheme="majorBidi" w:hAnsiTheme="majorBidi"/>
          <w:sz w:val="32"/>
          <w:szCs w:val="32"/>
        </w:rPr>
        <w:t xml:space="preserve">3 </w:t>
      </w:r>
      <w:r w:rsidRPr="00E34148">
        <w:rPr>
          <w:rFonts w:asciiTheme="majorBidi" w:hAnsiTheme="majorBidi"/>
          <w:sz w:val="32"/>
          <w:szCs w:val="32"/>
          <w:cs/>
        </w:rPr>
        <w:t xml:space="preserve">ปี สิ้นสุดวันที่ </w:t>
      </w:r>
      <w:r w:rsidRPr="00FC2303">
        <w:rPr>
          <w:rFonts w:asciiTheme="majorBidi" w:hAnsiTheme="majorBidi"/>
          <w:sz w:val="32"/>
          <w:szCs w:val="32"/>
        </w:rPr>
        <w:t>1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F25701" w:rsidRPr="00E34148">
        <w:rPr>
          <w:rFonts w:asciiTheme="majorBidi" w:hAnsiTheme="majorBidi" w:hint="cs"/>
          <w:sz w:val="32"/>
          <w:szCs w:val="32"/>
          <w:cs/>
        </w:rPr>
        <w:t>สิงหาคม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FC2303">
        <w:rPr>
          <w:rFonts w:asciiTheme="majorBidi" w:hAnsiTheme="majorBidi"/>
          <w:sz w:val="32"/>
          <w:szCs w:val="32"/>
        </w:rPr>
        <w:t>256</w:t>
      </w:r>
      <w:r w:rsidR="00FC2303" w:rsidRPr="00FC2303">
        <w:rPr>
          <w:rFonts w:asciiTheme="majorBidi" w:hAnsiTheme="majorBidi"/>
          <w:sz w:val="32"/>
          <w:szCs w:val="32"/>
        </w:rPr>
        <w:t>6</w:t>
      </w:r>
      <w:r w:rsidRPr="00E34148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="00FC2303" w:rsidRPr="00FC2303">
        <w:rPr>
          <w:rFonts w:asciiTheme="majorBidi" w:hAnsiTheme="majorBidi"/>
          <w:sz w:val="32"/>
          <w:szCs w:val="32"/>
        </w:rPr>
        <w:t>95,000</w:t>
      </w:r>
      <w:r w:rsidR="00FC2303" w:rsidRPr="00E34148">
        <w:rPr>
          <w:rFonts w:asciiTheme="majorBidi" w:hAnsiTheme="majorBidi"/>
          <w:sz w:val="32"/>
          <w:szCs w:val="32"/>
        </w:rPr>
        <w:t>.</w:t>
      </w:r>
      <w:r w:rsidR="00FC2303" w:rsidRPr="00FC2303">
        <w:rPr>
          <w:rFonts w:asciiTheme="majorBidi" w:hAnsiTheme="majorBidi"/>
          <w:sz w:val="32"/>
          <w:szCs w:val="32"/>
        </w:rPr>
        <w:t>00</w:t>
      </w:r>
      <w:r w:rsidR="00FC2303"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E34148">
        <w:rPr>
          <w:rFonts w:asciiTheme="majorBidi" w:hAnsiTheme="majorBidi"/>
          <w:sz w:val="32"/>
          <w:szCs w:val="32"/>
          <w:cs/>
        </w:rPr>
        <w:t xml:space="preserve">บาท </w:t>
      </w:r>
    </w:p>
    <w:p w14:paraId="232A1899" w14:textId="77777777" w:rsidR="007F3E23" w:rsidRDefault="007F3E23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0FE783B" w14:textId="77777777" w:rsidR="000358BC" w:rsidRDefault="008F14B3" w:rsidP="00887FDA">
      <w:pPr>
        <w:tabs>
          <w:tab w:val="clear" w:pos="227"/>
          <w:tab w:val="left" w:pos="284"/>
        </w:tabs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37A35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A37A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D573052" w14:textId="77777777" w:rsidR="00A37A35" w:rsidRPr="00E34148" w:rsidRDefault="00A37A35" w:rsidP="00887FDA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779E6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7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6"/>
        <w:gridCol w:w="1245"/>
        <w:gridCol w:w="142"/>
        <w:gridCol w:w="1246"/>
        <w:gridCol w:w="139"/>
        <w:gridCol w:w="1246"/>
        <w:gridCol w:w="136"/>
        <w:gridCol w:w="1243"/>
        <w:gridCol w:w="6"/>
      </w:tblGrid>
      <w:tr w:rsidR="00B34281" w:rsidRPr="00B34281" w14:paraId="3C8E0672" w14:textId="77777777" w:rsidTr="00DE3A04">
        <w:trPr>
          <w:gridAfter w:val="1"/>
          <w:wAfter w:w="6" w:type="dxa"/>
        </w:trPr>
        <w:tc>
          <w:tcPr>
            <w:tcW w:w="2976" w:type="dxa"/>
          </w:tcPr>
          <w:p w14:paraId="74E59F2A" w14:textId="77777777" w:rsidR="00B34281" w:rsidRPr="00B34281" w:rsidRDefault="00A37A35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2818053F" w14:textId="77777777" w:rsidR="00B34281" w:rsidRPr="00E34148" w:rsidRDefault="00B34281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14:paraId="0A41FED9" w14:textId="77777777" w:rsidTr="00DE3A04">
        <w:tc>
          <w:tcPr>
            <w:tcW w:w="2976" w:type="dxa"/>
          </w:tcPr>
          <w:p w14:paraId="2F9A24F9" w14:textId="77777777" w:rsidR="00B34281" w:rsidRPr="00B34281" w:rsidRDefault="00B34281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92AF7" w14:textId="77777777" w:rsidR="00B34281" w:rsidRPr="00B34281" w:rsidRDefault="00B34281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4421CA5" w14:textId="77777777" w:rsidR="00B34281" w:rsidRPr="00B34281" w:rsidRDefault="00B34281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751DAC2" w14:textId="77777777" w:rsidR="00B34281" w:rsidRPr="00B34281" w:rsidRDefault="00B34281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08B" w:rsidRPr="00B34281" w14:paraId="4033BECE" w14:textId="77777777" w:rsidTr="00DE3A04">
        <w:tc>
          <w:tcPr>
            <w:tcW w:w="2976" w:type="dxa"/>
          </w:tcPr>
          <w:p w14:paraId="20DA916B" w14:textId="77777777" w:rsidR="004C008B" w:rsidRPr="00B34281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7C096D64" w14:textId="77777777" w:rsidR="004C008B" w:rsidRPr="00B34281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B68606" w14:textId="77777777" w:rsidR="004C008B" w:rsidRPr="00B34281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5404ED9" w14:textId="77777777" w:rsidR="004C008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F1DBD4A" w14:textId="77777777" w:rsidR="004C008B" w:rsidRPr="00B34281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</w:tcPr>
          <w:p w14:paraId="42F38D49" w14:textId="77777777" w:rsidR="004C008B" w:rsidRPr="00B34281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14:paraId="147FF55A" w14:textId="77777777" w:rsidR="004C008B" w:rsidRPr="00B34281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0BF42A48" w14:textId="77777777" w:rsidR="004C008B" w:rsidRPr="00B34281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3106C28E" w14:textId="77777777" w:rsidR="004C008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B62967A" w14:textId="77777777" w:rsidR="004C008B" w:rsidRPr="00B34281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323538" w:rsidRPr="00B34281" w14:paraId="1A188F24" w14:textId="77777777" w:rsidTr="00DE3A04">
        <w:tc>
          <w:tcPr>
            <w:tcW w:w="2976" w:type="dxa"/>
          </w:tcPr>
          <w:p w14:paraId="1C2BC1AD" w14:textId="77777777" w:rsidR="00323538" w:rsidRPr="00E34148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55B1BF58" w14:textId="77777777" w:rsidR="00323538" w:rsidRPr="00C60E29" w:rsidRDefault="00D0082C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142" w:type="dxa"/>
          </w:tcPr>
          <w:p w14:paraId="1F068756" w14:textId="77777777" w:rsidR="00323538" w:rsidRPr="00B3428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5882A517" w14:textId="77777777" w:rsidR="00323538" w:rsidRPr="00B01B9E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39" w:type="dxa"/>
          </w:tcPr>
          <w:p w14:paraId="27043BB3" w14:textId="77777777" w:rsidR="00323538" w:rsidRPr="00E34148" w:rsidRDefault="00323538" w:rsidP="005C382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872FB6C" w14:textId="77777777" w:rsidR="00323538" w:rsidRPr="00323538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538">
              <w:rPr>
                <w:rFonts w:asciiTheme="majorBidi" w:hAnsiTheme="majorBidi" w:cstheme="majorBidi"/>
                <w:sz w:val="26"/>
                <w:szCs w:val="26"/>
              </w:rPr>
              <w:t xml:space="preserve"> 335 </w:t>
            </w:r>
          </w:p>
        </w:tc>
        <w:tc>
          <w:tcPr>
            <w:tcW w:w="136" w:type="dxa"/>
          </w:tcPr>
          <w:p w14:paraId="1E243D52" w14:textId="77777777" w:rsidR="00323538" w:rsidRPr="00B3428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6F513985" w14:textId="77777777" w:rsidR="00323538" w:rsidRPr="004C008B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08B">
              <w:rPr>
                <w:rFonts w:asciiTheme="majorBidi" w:hAnsiTheme="majorBidi" w:cstheme="majorBidi" w:hint="cs"/>
                <w:sz w:val="26"/>
                <w:szCs w:val="26"/>
              </w:rPr>
              <w:t>363</w:t>
            </w:r>
          </w:p>
        </w:tc>
      </w:tr>
      <w:tr w:rsidR="00323538" w:rsidRPr="00B34281" w14:paraId="1BEE0C03" w14:textId="77777777" w:rsidTr="00DE3A04">
        <w:tc>
          <w:tcPr>
            <w:tcW w:w="2976" w:type="dxa"/>
          </w:tcPr>
          <w:p w14:paraId="3B381A3E" w14:textId="77777777" w:rsidR="00323538" w:rsidRPr="00B3428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45" w:type="dxa"/>
            <w:shd w:val="clear" w:color="auto" w:fill="auto"/>
          </w:tcPr>
          <w:p w14:paraId="72537EE8" w14:textId="77777777" w:rsidR="00323538" w:rsidRPr="00C60E29" w:rsidRDefault="00D0082C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24,348</w:t>
            </w:r>
          </w:p>
        </w:tc>
        <w:tc>
          <w:tcPr>
            <w:tcW w:w="142" w:type="dxa"/>
          </w:tcPr>
          <w:p w14:paraId="083887F1" w14:textId="77777777" w:rsidR="00323538" w:rsidRPr="00B3428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shd w:val="clear" w:color="auto" w:fill="auto"/>
          </w:tcPr>
          <w:p w14:paraId="7BC3CD30" w14:textId="77777777" w:rsidR="00323538" w:rsidRPr="00B01B9E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29,211</w:t>
            </w:r>
          </w:p>
        </w:tc>
        <w:tc>
          <w:tcPr>
            <w:tcW w:w="139" w:type="dxa"/>
          </w:tcPr>
          <w:p w14:paraId="21A3A3D3" w14:textId="77777777" w:rsidR="00323538" w:rsidRPr="00E34148" w:rsidRDefault="00323538" w:rsidP="005C382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1DD09305" w14:textId="77777777" w:rsidR="00323538" w:rsidRPr="00323538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538">
              <w:rPr>
                <w:rFonts w:asciiTheme="majorBidi" w:hAnsiTheme="majorBidi" w:cstheme="majorBidi"/>
                <w:sz w:val="26"/>
                <w:szCs w:val="26"/>
              </w:rPr>
              <w:t xml:space="preserve"> 17,808 </w:t>
            </w:r>
          </w:p>
        </w:tc>
        <w:tc>
          <w:tcPr>
            <w:tcW w:w="136" w:type="dxa"/>
          </w:tcPr>
          <w:p w14:paraId="65A4F796" w14:textId="77777777" w:rsidR="00323538" w:rsidRPr="00823F5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04BB2E5B" w14:textId="77777777" w:rsidR="00323538" w:rsidRPr="004C008B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008B">
              <w:rPr>
                <w:rFonts w:asciiTheme="majorBidi" w:hAnsiTheme="majorBidi" w:cstheme="majorBidi" w:hint="cs"/>
                <w:sz w:val="26"/>
                <w:szCs w:val="26"/>
              </w:rPr>
              <w:t>19</w:t>
            </w:r>
            <w:r w:rsidRPr="004C00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008B">
              <w:rPr>
                <w:rFonts w:asciiTheme="majorBidi" w:hAnsiTheme="majorBidi" w:cstheme="majorBidi" w:hint="cs"/>
                <w:sz w:val="26"/>
                <w:szCs w:val="26"/>
              </w:rPr>
              <w:t>487</w:t>
            </w:r>
          </w:p>
        </w:tc>
      </w:tr>
      <w:tr w:rsidR="00323538" w:rsidRPr="00B34281" w14:paraId="1F6C343F" w14:textId="77777777" w:rsidTr="00DE3A04">
        <w:tc>
          <w:tcPr>
            <w:tcW w:w="2976" w:type="dxa"/>
          </w:tcPr>
          <w:p w14:paraId="164F9659" w14:textId="77777777" w:rsidR="00323538" w:rsidRPr="003A2D1E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45" w:type="dxa"/>
            <w:shd w:val="clear" w:color="auto" w:fill="auto"/>
          </w:tcPr>
          <w:p w14:paraId="0647A436" w14:textId="77777777" w:rsidR="00323538" w:rsidRPr="00C60E29" w:rsidRDefault="00D0082C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6,319</w:t>
            </w:r>
          </w:p>
        </w:tc>
        <w:tc>
          <w:tcPr>
            <w:tcW w:w="142" w:type="dxa"/>
          </w:tcPr>
          <w:p w14:paraId="057350DC" w14:textId="77777777" w:rsidR="00323538" w:rsidRPr="00B3428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shd w:val="clear" w:color="auto" w:fill="auto"/>
          </w:tcPr>
          <w:p w14:paraId="33F1C5F7" w14:textId="77777777" w:rsidR="00323538" w:rsidRPr="00B01B9E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6,873</w:t>
            </w:r>
          </w:p>
        </w:tc>
        <w:tc>
          <w:tcPr>
            <w:tcW w:w="139" w:type="dxa"/>
          </w:tcPr>
          <w:p w14:paraId="5D44577D" w14:textId="77777777" w:rsidR="00323538" w:rsidRPr="00E34148" w:rsidRDefault="00323538" w:rsidP="005C382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21DD508C" w14:textId="77777777" w:rsidR="00323538" w:rsidRPr="00323538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538">
              <w:rPr>
                <w:rFonts w:asciiTheme="majorBidi" w:hAnsiTheme="majorBidi" w:cstheme="majorBidi"/>
                <w:sz w:val="26"/>
                <w:szCs w:val="26"/>
              </w:rPr>
              <w:t xml:space="preserve"> 3,851 </w:t>
            </w:r>
          </w:p>
        </w:tc>
        <w:tc>
          <w:tcPr>
            <w:tcW w:w="136" w:type="dxa"/>
          </w:tcPr>
          <w:p w14:paraId="4267C12F" w14:textId="77777777" w:rsidR="00323538" w:rsidRPr="00823F5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216AF600" w14:textId="77777777" w:rsidR="00323538" w:rsidRPr="004C008B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08B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4C008B">
              <w:rPr>
                <w:rFonts w:ascii="Angsana New" w:hAnsi="Angsana New"/>
                <w:sz w:val="26"/>
                <w:szCs w:val="26"/>
              </w:rPr>
              <w:t>,</w:t>
            </w:r>
            <w:r w:rsidRPr="004C008B">
              <w:rPr>
                <w:rFonts w:ascii="Angsana New" w:hAnsi="Angsana New" w:hint="cs"/>
                <w:sz w:val="26"/>
                <w:szCs w:val="26"/>
              </w:rPr>
              <w:t>596</w:t>
            </w:r>
          </w:p>
        </w:tc>
      </w:tr>
      <w:tr w:rsidR="00323538" w:rsidRPr="00B34281" w14:paraId="3B07A114" w14:textId="77777777" w:rsidTr="00DE3A04">
        <w:tc>
          <w:tcPr>
            <w:tcW w:w="2976" w:type="dxa"/>
          </w:tcPr>
          <w:p w14:paraId="151D0AFD" w14:textId="77777777" w:rsidR="00323538" w:rsidRPr="00E34148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163B44EF" w14:textId="77777777" w:rsidR="00323538" w:rsidRPr="00C60E29" w:rsidRDefault="00D0082C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1,316</w:t>
            </w:r>
          </w:p>
        </w:tc>
        <w:tc>
          <w:tcPr>
            <w:tcW w:w="142" w:type="dxa"/>
          </w:tcPr>
          <w:p w14:paraId="7AD04110" w14:textId="77777777" w:rsidR="00323538" w:rsidRPr="00B3428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225D0484" w14:textId="77777777" w:rsidR="00323538" w:rsidRPr="00762712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5,955</w:t>
            </w:r>
          </w:p>
        </w:tc>
        <w:tc>
          <w:tcPr>
            <w:tcW w:w="139" w:type="dxa"/>
          </w:tcPr>
          <w:p w14:paraId="6582FF9D" w14:textId="77777777" w:rsidR="00323538" w:rsidRPr="00E34148" w:rsidRDefault="00323538" w:rsidP="005C382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D9504B2" w14:textId="77777777" w:rsidR="00323538" w:rsidRPr="00323538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538">
              <w:rPr>
                <w:rFonts w:asciiTheme="majorBidi" w:hAnsiTheme="majorBidi" w:cstheme="majorBidi"/>
                <w:sz w:val="26"/>
                <w:szCs w:val="26"/>
              </w:rPr>
              <w:t xml:space="preserve"> 1,316 </w:t>
            </w:r>
          </w:p>
        </w:tc>
        <w:tc>
          <w:tcPr>
            <w:tcW w:w="136" w:type="dxa"/>
          </w:tcPr>
          <w:p w14:paraId="08E218A1" w14:textId="77777777" w:rsidR="00323538" w:rsidRPr="00823F51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4D7849E" w14:textId="77777777" w:rsidR="00323538" w:rsidRPr="004C008B" w:rsidRDefault="00323538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08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C008B">
              <w:rPr>
                <w:rFonts w:ascii="Angsana New" w:hAnsi="Angsana New"/>
                <w:sz w:val="26"/>
                <w:szCs w:val="26"/>
              </w:rPr>
              <w:t>,</w:t>
            </w:r>
            <w:r w:rsidRPr="004C008B">
              <w:rPr>
                <w:rFonts w:ascii="Angsana New" w:hAnsi="Angsana New" w:hint="cs"/>
                <w:sz w:val="26"/>
                <w:szCs w:val="26"/>
              </w:rPr>
              <w:t>722</w:t>
            </w:r>
          </w:p>
        </w:tc>
      </w:tr>
      <w:tr w:rsidR="00B552CD" w:rsidRPr="00B34281" w14:paraId="7CE9F57C" w14:textId="77777777" w:rsidTr="00DE3A04">
        <w:tc>
          <w:tcPr>
            <w:tcW w:w="2976" w:type="dxa"/>
          </w:tcPr>
          <w:p w14:paraId="2EBB4386" w14:textId="77777777" w:rsidR="00B552CD" w:rsidRPr="00E34148" w:rsidRDefault="00B552CD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  <w:r w:rsidR="00B32164" w:rsidRPr="00E3414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A3B8D" w14:textId="77777777" w:rsidR="00B552CD" w:rsidRPr="00C60E29" w:rsidRDefault="00D0082C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32,396</w:t>
            </w:r>
          </w:p>
        </w:tc>
        <w:tc>
          <w:tcPr>
            <w:tcW w:w="142" w:type="dxa"/>
          </w:tcPr>
          <w:p w14:paraId="466B8230" w14:textId="77777777" w:rsidR="00B552CD" w:rsidRPr="00B34281" w:rsidRDefault="00B552CD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6E4FD8" w14:textId="77777777" w:rsidR="00B552CD" w:rsidRPr="00B01B9E" w:rsidRDefault="00184394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42,468</w:t>
            </w:r>
          </w:p>
        </w:tc>
        <w:tc>
          <w:tcPr>
            <w:tcW w:w="139" w:type="dxa"/>
          </w:tcPr>
          <w:p w14:paraId="13F9D43C" w14:textId="77777777" w:rsidR="00B552CD" w:rsidRPr="00E34148" w:rsidRDefault="00B552CD" w:rsidP="005C382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4FAF33" w14:textId="77777777" w:rsidR="00B552CD" w:rsidRPr="00823F51" w:rsidRDefault="00C52C9D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2C9D">
              <w:rPr>
                <w:rFonts w:asciiTheme="majorBidi" w:hAnsiTheme="majorBidi" w:cstheme="majorBidi"/>
                <w:sz w:val="26"/>
                <w:szCs w:val="26"/>
              </w:rPr>
              <w:t>23,310</w:t>
            </w:r>
          </w:p>
        </w:tc>
        <w:tc>
          <w:tcPr>
            <w:tcW w:w="136" w:type="dxa"/>
          </w:tcPr>
          <w:p w14:paraId="76013A93" w14:textId="77777777" w:rsidR="00B552CD" w:rsidRPr="00823F51" w:rsidRDefault="00B552CD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10DC5" w14:textId="77777777" w:rsidR="00B552CD" w:rsidRPr="004C008B" w:rsidRDefault="004F4B44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008B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4C008B">
              <w:rPr>
                <w:rFonts w:ascii="Angsana New" w:hAnsi="Angsana New"/>
                <w:sz w:val="26"/>
                <w:szCs w:val="26"/>
              </w:rPr>
              <w:t>,</w:t>
            </w:r>
            <w:r w:rsidRPr="004C008B">
              <w:rPr>
                <w:rFonts w:ascii="Angsana New" w:hAnsi="Angsana New" w:hint="cs"/>
                <w:sz w:val="26"/>
                <w:szCs w:val="26"/>
              </w:rPr>
              <w:t>168</w:t>
            </w:r>
          </w:p>
        </w:tc>
      </w:tr>
    </w:tbl>
    <w:p w14:paraId="367B9BB8" w14:textId="77777777" w:rsidR="00B32164" w:rsidRDefault="00B32164" w:rsidP="00E90DD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F11BD7B" w14:textId="77777777" w:rsidR="00B43E5F" w:rsidRDefault="008F14B3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43E5F" w:rsidRPr="00E34148">
        <w:rPr>
          <w:rFonts w:ascii="Angsana New" w:hAnsi="Angsana New"/>
          <w:b/>
          <w:bCs/>
          <w:sz w:val="32"/>
          <w:szCs w:val="32"/>
        </w:rPr>
        <w:t>.</w:t>
      </w:r>
      <w:r w:rsidR="00B43E5F" w:rsidRPr="005F32B2">
        <w:rPr>
          <w:rFonts w:ascii="Angsana New" w:hAnsi="Angsana New"/>
          <w:b/>
          <w:bCs/>
          <w:sz w:val="32"/>
          <w:szCs w:val="32"/>
        </w:rPr>
        <w:tab/>
      </w:r>
      <w:r w:rsidR="006B73E2" w:rsidRPr="00E3414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269EF725" w14:textId="77777777" w:rsidR="006C6020" w:rsidRPr="00E34148" w:rsidRDefault="006C6020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779E6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31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2"/>
        <w:gridCol w:w="1252"/>
        <w:gridCol w:w="134"/>
        <w:gridCol w:w="1247"/>
        <w:gridCol w:w="134"/>
        <w:gridCol w:w="1247"/>
        <w:gridCol w:w="138"/>
        <w:gridCol w:w="1247"/>
      </w:tblGrid>
      <w:tr w:rsidR="00B43E5F" w:rsidRPr="00EE35FB" w14:paraId="14C6226E" w14:textId="77777777" w:rsidTr="00A94204"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14:paraId="3B7C09A7" w14:textId="77777777" w:rsidR="00B43E5F" w:rsidRPr="00EE35FB" w:rsidRDefault="00B43E5F" w:rsidP="005C3827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8B22E3" w14:textId="77777777" w:rsidR="00B43E5F" w:rsidRPr="00EE35FB" w:rsidRDefault="00B43E5F" w:rsidP="005C382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43E5F" w:rsidRPr="00EE35FB" w14:paraId="28970C89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10237FC6" w14:textId="77777777" w:rsidR="00B43E5F" w:rsidRPr="00EE35FB" w:rsidRDefault="00B43E5F" w:rsidP="005C3827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E9900B" w14:textId="77777777" w:rsidR="00B43E5F" w:rsidRPr="00EE35FB" w:rsidRDefault="00B43E5F" w:rsidP="005C3827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47C9EA" w14:textId="77777777" w:rsidR="00B43E5F" w:rsidRPr="00EE35FB" w:rsidRDefault="00B43E5F" w:rsidP="005C3827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1A00A1" w14:textId="77777777" w:rsidR="00B43E5F" w:rsidRPr="00EE35FB" w:rsidRDefault="00B43E5F" w:rsidP="005C382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08B" w:rsidRPr="00EE35FB" w14:paraId="3BB3846D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45C8BAC3" w14:textId="77777777" w:rsidR="004C008B" w:rsidRPr="00EE35FB" w:rsidRDefault="004C008B" w:rsidP="005C3827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0B1A042" w14:textId="77777777" w:rsidR="004C008B" w:rsidRPr="00EE35F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5DE083" w14:textId="77777777" w:rsidR="004C008B" w:rsidRPr="00EE35F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17AE7F2" w14:textId="77777777" w:rsidR="004C008B" w:rsidRPr="00EE35F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320E730" w14:textId="77777777" w:rsidR="004C008B" w:rsidRPr="00EE35F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2051DFBA" w14:textId="77777777" w:rsidR="004C008B" w:rsidRPr="00EE35FB" w:rsidRDefault="004C008B" w:rsidP="005C3827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0009A66" w14:textId="77777777" w:rsidR="004C008B" w:rsidRPr="00EE35F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22FEB89" w14:textId="77777777" w:rsidR="004C008B" w:rsidRPr="00EE35F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6BAE40" w14:textId="77777777" w:rsidR="004C008B" w:rsidRPr="00EE35F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508BFD2" w14:textId="77777777" w:rsidR="004C008B" w:rsidRPr="00EE35FB" w:rsidRDefault="004C008B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B552CD" w:rsidRPr="00EE35FB" w14:paraId="7193F113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70EC18B8" w14:textId="77777777" w:rsidR="00B552CD" w:rsidRPr="00E34148" w:rsidRDefault="00B552CD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2C7D43DB" w14:textId="77777777" w:rsidR="00B552CD" w:rsidRPr="00EE35FB" w:rsidRDefault="00B552CD" w:rsidP="005C3827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A0E985" w14:textId="77777777" w:rsidR="00B552CD" w:rsidRPr="00EE35FB" w:rsidRDefault="00B552CD" w:rsidP="005C382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42B7FAA" w14:textId="77777777" w:rsidR="00B552CD" w:rsidRPr="00E34148" w:rsidRDefault="00B552CD" w:rsidP="005C3827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CD6943" w14:textId="77777777" w:rsidR="00B552CD" w:rsidRPr="00EE35FB" w:rsidRDefault="00B552CD" w:rsidP="005C382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4BF446" w14:textId="77777777" w:rsidR="00B552CD" w:rsidRPr="00EE35FB" w:rsidRDefault="00B552CD" w:rsidP="005C382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EE6FF76" w14:textId="77777777" w:rsidR="00B552CD" w:rsidRPr="00EE35FB" w:rsidRDefault="00B552CD" w:rsidP="005C382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EE3507E" w14:textId="77777777" w:rsidR="00B552CD" w:rsidRPr="00EE35FB" w:rsidRDefault="00B552CD" w:rsidP="005C382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2F1" w:rsidRPr="00EE35FB" w14:paraId="4C316E93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5394571E" w14:textId="77777777" w:rsidR="00CD22F1" w:rsidRPr="00EE35FB" w:rsidRDefault="00CD22F1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52" w:type="dxa"/>
            <w:shd w:val="clear" w:color="auto" w:fill="auto"/>
          </w:tcPr>
          <w:p w14:paraId="7CDF056B" w14:textId="77777777" w:rsidR="00CD22F1" w:rsidRPr="00EE35FB" w:rsidRDefault="00D0082C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232,670</w:t>
            </w:r>
          </w:p>
        </w:tc>
        <w:tc>
          <w:tcPr>
            <w:tcW w:w="134" w:type="dxa"/>
          </w:tcPr>
          <w:p w14:paraId="12DFCCD0" w14:textId="77777777" w:rsidR="00CD22F1" w:rsidRPr="00EE35FB" w:rsidRDefault="00CD22F1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EC1139E" w14:textId="77777777" w:rsidR="00CD22F1" w:rsidRPr="00EE35FB" w:rsidRDefault="00CD22F1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192,202</w:t>
            </w:r>
          </w:p>
        </w:tc>
        <w:tc>
          <w:tcPr>
            <w:tcW w:w="134" w:type="dxa"/>
          </w:tcPr>
          <w:p w14:paraId="401A55E3" w14:textId="77777777" w:rsidR="00CD22F1" w:rsidRPr="00EE35FB" w:rsidRDefault="00CD22F1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D5DB5DD" w14:textId="77777777" w:rsidR="00CD22F1" w:rsidRPr="00E34148" w:rsidRDefault="001F154A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175,088</w:t>
            </w:r>
          </w:p>
        </w:tc>
        <w:tc>
          <w:tcPr>
            <w:tcW w:w="138" w:type="dxa"/>
          </w:tcPr>
          <w:p w14:paraId="1F16B54E" w14:textId="77777777" w:rsidR="00CD22F1" w:rsidRPr="00EE35FB" w:rsidRDefault="00CD22F1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53638E4" w14:textId="77777777" w:rsidR="00CD22F1" w:rsidRPr="00EE35FB" w:rsidRDefault="00CD22F1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186,935</w:t>
            </w:r>
          </w:p>
        </w:tc>
      </w:tr>
      <w:tr w:rsidR="00CD22F1" w:rsidRPr="00EE35FB" w14:paraId="3A0B01CC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1F6BDEE3" w14:textId="77777777" w:rsidR="00CD22F1" w:rsidRPr="00EE35FB" w:rsidRDefault="00CD22F1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52" w:type="dxa"/>
            <w:shd w:val="clear" w:color="auto" w:fill="auto"/>
          </w:tcPr>
          <w:p w14:paraId="08526A02" w14:textId="77777777" w:rsidR="00CD22F1" w:rsidRPr="00EE35FB" w:rsidRDefault="00CD22F1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B98366" w14:textId="77777777" w:rsidR="00CD22F1" w:rsidRPr="00EE35FB" w:rsidRDefault="00CD22F1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3F2D47E" w14:textId="77777777" w:rsidR="00CD22F1" w:rsidRPr="00EE35FB" w:rsidRDefault="00CD22F1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5CEC9F4" w14:textId="77777777" w:rsidR="00CD22F1" w:rsidRPr="00EE35FB" w:rsidRDefault="00CD22F1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92669DD" w14:textId="77777777" w:rsidR="00CD22F1" w:rsidRPr="00EE35FB" w:rsidRDefault="00CD22F1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21B7FD0F" w14:textId="77777777" w:rsidR="00CD22F1" w:rsidRPr="00EE35FB" w:rsidRDefault="00CD22F1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A73DDA6" w14:textId="77777777" w:rsidR="00CD22F1" w:rsidRPr="00EE35FB" w:rsidRDefault="00CD22F1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1424" w:rsidRPr="00EE35FB" w14:paraId="453F752F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5350B671" w14:textId="77777777" w:rsidR="003A1424" w:rsidRPr="00EE35FB" w:rsidRDefault="003A1424" w:rsidP="005C3827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14:paraId="5A73E3E4" w14:textId="77777777" w:rsidR="003A1424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62,566</w:t>
            </w:r>
          </w:p>
        </w:tc>
        <w:tc>
          <w:tcPr>
            <w:tcW w:w="134" w:type="dxa"/>
          </w:tcPr>
          <w:p w14:paraId="2AFA8FAD" w14:textId="77777777" w:rsidR="003A1424" w:rsidRPr="00EE35FB" w:rsidRDefault="003A142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9669E43" w14:textId="77777777" w:rsidR="003A1424" w:rsidRPr="00EE35FB" w:rsidRDefault="003A142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72,965</w:t>
            </w:r>
          </w:p>
        </w:tc>
        <w:tc>
          <w:tcPr>
            <w:tcW w:w="134" w:type="dxa"/>
          </w:tcPr>
          <w:p w14:paraId="20D255F2" w14:textId="77777777" w:rsidR="003A1424" w:rsidRPr="00EE35FB" w:rsidRDefault="003A142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037E414" w14:textId="77777777" w:rsidR="003A1424" w:rsidRPr="00EE35FB" w:rsidRDefault="001F154A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55,643</w:t>
            </w:r>
          </w:p>
        </w:tc>
        <w:tc>
          <w:tcPr>
            <w:tcW w:w="138" w:type="dxa"/>
          </w:tcPr>
          <w:p w14:paraId="3B35B1D3" w14:textId="77777777" w:rsidR="003A1424" w:rsidRPr="00EE35FB" w:rsidRDefault="003A142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5F3CE56" w14:textId="77777777" w:rsidR="003A1424" w:rsidRPr="00EE35FB" w:rsidRDefault="003A142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60,969</w:t>
            </w:r>
          </w:p>
        </w:tc>
      </w:tr>
      <w:tr w:rsidR="003A1424" w:rsidRPr="00EE35FB" w14:paraId="2890EC3E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2E7F71E7" w14:textId="77777777" w:rsidR="003A1424" w:rsidRPr="00EE35FB" w:rsidRDefault="003A1424" w:rsidP="005C3827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14:paraId="6A417EFC" w14:textId="77777777" w:rsidR="003A1424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1,416</w:t>
            </w:r>
          </w:p>
        </w:tc>
        <w:tc>
          <w:tcPr>
            <w:tcW w:w="134" w:type="dxa"/>
          </w:tcPr>
          <w:p w14:paraId="6DB1821B" w14:textId="77777777" w:rsidR="003A1424" w:rsidRPr="00EE35FB" w:rsidRDefault="003A142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DD9299D" w14:textId="77777777" w:rsidR="003A1424" w:rsidRPr="00EE35FB" w:rsidRDefault="003A142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1,597</w:t>
            </w:r>
          </w:p>
        </w:tc>
        <w:tc>
          <w:tcPr>
            <w:tcW w:w="134" w:type="dxa"/>
          </w:tcPr>
          <w:p w14:paraId="1F1E43C7" w14:textId="77777777" w:rsidR="003A1424" w:rsidRPr="00EE35FB" w:rsidRDefault="003A142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71AF7AA" w14:textId="77777777" w:rsidR="003A1424" w:rsidRPr="00EE35FB" w:rsidRDefault="001F154A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1,109</w:t>
            </w:r>
          </w:p>
        </w:tc>
        <w:tc>
          <w:tcPr>
            <w:tcW w:w="138" w:type="dxa"/>
          </w:tcPr>
          <w:p w14:paraId="109C34D0" w14:textId="77777777" w:rsidR="003A1424" w:rsidRPr="00EE35FB" w:rsidRDefault="003A142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3A2D34C" w14:textId="77777777" w:rsidR="003A1424" w:rsidRPr="00EE35FB" w:rsidRDefault="003A142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</w:tr>
      <w:tr w:rsidR="003A1424" w:rsidRPr="00EE35FB" w14:paraId="57FE3A45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5AC3D3FF" w14:textId="77777777" w:rsidR="003A1424" w:rsidRPr="00E34148" w:rsidRDefault="003A1424" w:rsidP="005C3827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E35FB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14:paraId="25A8D6CC" w14:textId="77777777" w:rsidR="003A1424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34" w:type="dxa"/>
          </w:tcPr>
          <w:p w14:paraId="59451EEF" w14:textId="77777777" w:rsidR="003A1424" w:rsidRPr="00EE35FB" w:rsidRDefault="003A142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BC093F6" w14:textId="77777777" w:rsidR="003A1424" w:rsidRPr="00EE35FB" w:rsidRDefault="003A142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3,168</w:t>
            </w:r>
          </w:p>
        </w:tc>
        <w:tc>
          <w:tcPr>
            <w:tcW w:w="134" w:type="dxa"/>
          </w:tcPr>
          <w:p w14:paraId="35F915BE" w14:textId="77777777" w:rsidR="003A1424" w:rsidRPr="00EE35FB" w:rsidRDefault="003A142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FC3D78A" w14:textId="77777777" w:rsidR="003A1424" w:rsidRPr="00EE35FB" w:rsidRDefault="001F154A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38" w:type="dxa"/>
          </w:tcPr>
          <w:p w14:paraId="0730A7D9" w14:textId="77777777" w:rsidR="003A1424" w:rsidRPr="00EE35FB" w:rsidRDefault="003A142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0A3D3B8" w14:textId="77777777" w:rsidR="003A1424" w:rsidRPr="00EE35FB" w:rsidRDefault="003A142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1,237</w:t>
            </w:r>
          </w:p>
        </w:tc>
      </w:tr>
      <w:tr w:rsidR="003A1424" w:rsidRPr="00EE35FB" w14:paraId="3692F7B4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4F0E4FCB" w14:textId="77777777" w:rsidR="003A1424" w:rsidRPr="00E34148" w:rsidRDefault="003A1424" w:rsidP="005C3827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EE35FB">
              <w:rPr>
                <w:rFonts w:ascii="Angsana New" w:hAnsi="Angsana New"/>
                <w:sz w:val="26"/>
                <w:szCs w:val="26"/>
              </w:rPr>
              <w:t>12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14:paraId="7317F9B5" w14:textId="77777777" w:rsidR="003A1424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20,614</w:t>
            </w:r>
          </w:p>
        </w:tc>
        <w:tc>
          <w:tcPr>
            <w:tcW w:w="134" w:type="dxa"/>
          </w:tcPr>
          <w:p w14:paraId="79D38239" w14:textId="77777777" w:rsidR="003A1424" w:rsidRPr="00EE35FB" w:rsidRDefault="003A142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237AD15" w14:textId="77777777" w:rsidR="003A1424" w:rsidRPr="00EE35FB" w:rsidRDefault="003A142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21,054</w:t>
            </w:r>
          </w:p>
        </w:tc>
        <w:tc>
          <w:tcPr>
            <w:tcW w:w="134" w:type="dxa"/>
          </w:tcPr>
          <w:p w14:paraId="6CF7D984" w14:textId="77777777" w:rsidR="003A1424" w:rsidRPr="00EE35FB" w:rsidRDefault="003A142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B608374" w14:textId="77777777" w:rsidR="003A1424" w:rsidRPr="00EE35FB" w:rsidRDefault="001F154A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8,805</w:t>
            </w:r>
          </w:p>
        </w:tc>
        <w:tc>
          <w:tcPr>
            <w:tcW w:w="138" w:type="dxa"/>
          </w:tcPr>
          <w:p w14:paraId="409FE590" w14:textId="77777777" w:rsidR="003A1424" w:rsidRPr="00EE35FB" w:rsidRDefault="003A142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13698DB" w14:textId="77777777" w:rsidR="003A1424" w:rsidRPr="00EE35FB" w:rsidRDefault="003A142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10,671</w:t>
            </w:r>
          </w:p>
        </w:tc>
      </w:tr>
      <w:tr w:rsidR="00CD22F1" w:rsidRPr="00EE35FB" w14:paraId="0BB7B286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3F358EAE" w14:textId="77777777" w:rsidR="00CD22F1" w:rsidRPr="00EE35FB" w:rsidRDefault="00CD22F1" w:rsidP="005C3827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04AF7E55" w14:textId="77777777" w:rsidR="00CD22F1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318,106</w:t>
            </w:r>
          </w:p>
        </w:tc>
        <w:tc>
          <w:tcPr>
            <w:tcW w:w="134" w:type="dxa"/>
          </w:tcPr>
          <w:p w14:paraId="5B8E438A" w14:textId="77777777" w:rsidR="00CD22F1" w:rsidRPr="00EE35FB" w:rsidRDefault="00CD22F1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C1FBF7" w14:textId="77777777" w:rsidR="00CD22F1" w:rsidRPr="00EE35FB" w:rsidRDefault="00CD22F1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290,98</w:t>
            </w:r>
            <w:r w:rsidR="00F931DB" w:rsidRPr="00EE35F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BEC3614" w14:textId="77777777" w:rsidR="00CD22F1" w:rsidRPr="00EE35FB" w:rsidRDefault="00CD22F1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38724" w14:textId="77777777" w:rsidR="00CD22F1" w:rsidRPr="00EE35FB" w:rsidRDefault="00A94204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4204">
              <w:rPr>
                <w:rFonts w:asciiTheme="majorBidi" w:hAnsiTheme="majorBidi" w:cstheme="majorBidi"/>
                <w:sz w:val="26"/>
                <w:szCs w:val="26"/>
              </w:rPr>
              <w:t>241,485</w:t>
            </w:r>
          </w:p>
        </w:tc>
        <w:tc>
          <w:tcPr>
            <w:tcW w:w="138" w:type="dxa"/>
          </w:tcPr>
          <w:p w14:paraId="26C43CCE" w14:textId="77777777" w:rsidR="00CD22F1" w:rsidRPr="00EE35FB" w:rsidRDefault="00CD22F1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15D84AD" w14:textId="77777777" w:rsidR="00CD22F1" w:rsidRPr="00EE35FB" w:rsidRDefault="00CD22F1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260,</w:t>
            </w:r>
            <w:r w:rsidR="00FF4B07" w:rsidRPr="00EE35FB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</w:tr>
      <w:tr w:rsidR="002E71E0" w:rsidRPr="00EE35FB" w14:paraId="41A5D01B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214871B5" w14:textId="77777777" w:rsidR="002E71E0" w:rsidRPr="00E34148" w:rsidRDefault="002E71E0" w:rsidP="005C3827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มูลค่างานที่ยังไม่เรียกเก็บจากลูกค้า</w:t>
            </w: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733EFAFA" w14:textId="77777777" w:rsidR="002E71E0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5,398</w:t>
            </w:r>
          </w:p>
        </w:tc>
        <w:tc>
          <w:tcPr>
            <w:tcW w:w="134" w:type="dxa"/>
          </w:tcPr>
          <w:p w14:paraId="522F3AEF" w14:textId="77777777" w:rsidR="002E71E0" w:rsidRPr="00EE35FB" w:rsidRDefault="002E71E0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8F4D53D" w14:textId="77777777" w:rsidR="002E71E0" w:rsidRPr="00EE35FB" w:rsidRDefault="002E71E0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43,598</w:t>
            </w:r>
          </w:p>
        </w:tc>
        <w:tc>
          <w:tcPr>
            <w:tcW w:w="134" w:type="dxa"/>
          </w:tcPr>
          <w:p w14:paraId="63A56D02" w14:textId="77777777" w:rsidR="002E71E0" w:rsidRPr="00EE35FB" w:rsidRDefault="002E71E0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C53DCA3" w14:textId="77777777" w:rsidR="002E71E0" w:rsidRPr="00D0082C" w:rsidRDefault="002E71E0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0082C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8443D2C" w14:textId="77777777" w:rsidR="002E71E0" w:rsidRPr="00D0082C" w:rsidRDefault="002E71E0" w:rsidP="005C382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EB804D" w14:textId="77777777" w:rsidR="002E71E0" w:rsidRPr="00D0082C" w:rsidRDefault="002E71E0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0082C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</w:tr>
      <w:tr w:rsidR="002E71E0" w:rsidRPr="00EE35FB" w14:paraId="5A830034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112D7640" w14:textId="77777777" w:rsidR="002E71E0" w:rsidRPr="00E34148" w:rsidRDefault="002E71E0" w:rsidP="005C3827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181E31F2" w14:textId="77777777" w:rsidR="002E71E0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323,504</w:t>
            </w:r>
          </w:p>
        </w:tc>
        <w:tc>
          <w:tcPr>
            <w:tcW w:w="134" w:type="dxa"/>
          </w:tcPr>
          <w:p w14:paraId="596EC955" w14:textId="77777777" w:rsidR="002E71E0" w:rsidRPr="00EE35FB" w:rsidRDefault="002E71E0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A2EB978" w14:textId="77777777" w:rsidR="002E71E0" w:rsidRPr="00EE35FB" w:rsidRDefault="002E71E0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334,584</w:t>
            </w:r>
          </w:p>
        </w:tc>
        <w:tc>
          <w:tcPr>
            <w:tcW w:w="134" w:type="dxa"/>
          </w:tcPr>
          <w:p w14:paraId="3D8DE02C" w14:textId="77777777" w:rsidR="002E71E0" w:rsidRPr="00EE35FB" w:rsidRDefault="002E71E0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6DDDEF1" w14:textId="77777777" w:rsidR="002E71E0" w:rsidRPr="00EE35FB" w:rsidRDefault="00A94204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4204">
              <w:rPr>
                <w:rFonts w:asciiTheme="majorBidi" w:hAnsiTheme="majorBidi" w:cstheme="majorBidi"/>
                <w:sz w:val="26"/>
                <w:szCs w:val="26"/>
              </w:rPr>
              <w:t>241,485</w:t>
            </w:r>
          </w:p>
        </w:tc>
        <w:tc>
          <w:tcPr>
            <w:tcW w:w="138" w:type="dxa"/>
          </w:tcPr>
          <w:p w14:paraId="08BE66B2" w14:textId="77777777" w:rsidR="002E71E0" w:rsidRPr="00EE35FB" w:rsidRDefault="002E71E0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B767569" w14:textId="77777777" w:rsidR="002E71E0" w:rsidRPr="00EE35FB" w:rsidRDefault="002E71E0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260,857</w:t>
            </w:r>
          </w:p>
        </w:tc>
      </w:tr>
      <w:tr w:rsidR="00A94204" w:rsidRPr="00EE35FB" w14:paraId="4E38F148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6EABBA88" w14:textId="77777777" w:rsidR="00A94204" w:rsidRPr="00EE35FB" w:rsidRDefault="00A94204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4D1FE5F9" w14:textId="77777777" w:rsidR="00A94204" w:rsidRPr="00EE35FB" w:rsidRDefault="00D0082C" w:rsidP="005C3827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(21,382)</w:t>
            </w:r>
          </w:p>
        </w:tc>
        <w:tc>
          <w:tcPr>
            <w:tcW w:w="134" w:type="dxa"/>
          </w:tcPr>
          <w:p w14:paraId="5BC650F4" w14:textId="77777777" w:rsidR="00A94204" w:rsidRPr="00EE35FB" w:rsidRDefault="00A94204" w:rsidP="005C3827">
            <w:pPr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1C9620" w14:textId="77777777" w:rsidR="00A94204" w:rsidRPr="00EE35FB" w:rsidRDefault="00A94204" w:rsidP="005C3827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/>
                <w:sz w:val="26"/>
                <w:szCs w:val="26"/>
              </w:rPr>
              <w:t>(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21,482</w:t>
            </w:r>
            <w:r w:rsidRPr="00E34148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DB842A1" w14:textId="77777777" w:rsidR="00A94204" w:rsidRPr="00EE35FB" w:rsidRDefault="00A94204" w:rsidP="005C3827">
            <w:pPr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E1281B" w14:textId="77777777" w:rsidR="00A94204" w:rsidRPr="00EE35FB" w:rsidRDefault="00A94204" w:rsidP="005C3827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/>
                <w:sz w:val="26"/>
                <w:szCs w:val="26"/>
              </w:rPr>
              <w:t>(</w:t>
            </w:r>
            <w:r w:rsidRPr="00A94204">
              <w:rPr>
                <w:rFonts w:asciiTheme="majorBidi" w:hAnsiTheme="majorBidi" w:cstheme="majorBidi"/>
                <w:sz w:val="26"/>
                <w:szCs w:val="26"/>
              </w:rPr>
              <w:t>9,715</w:t>
            </w:r>
            <w:r w:rsidRPr="00E34148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78CC52F8" w14:textId="77777777" w:rsidR="00A94204" w:rsidRPr="00EE35FB" w:rsidRDefault="00A94204" w:rsidP="005C382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197F904" w14:textId="77777777" w:rsidR="00A94204" w:rsidRPr="00EE35FB" w:rsidRDefault="00A94204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34148">
              <w:rPr>
                <w:rFonts w:asciiTheme="majorBidi" w:hAnsiTheme="majorBidi"/>
                <w:sz w:val="26"/>
                <w:szCs w:val="26"/>
              </w:rPr>
              <w:t>(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11,063</w:t>
            </w:r>
            <w:r w:rsidRPr="00E34148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A94204" w:rsidRPr="00EE35FB" w14:paraId="5A69E280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2" w:type="dxa"/>
          </w:tcPr>
          <w:p w14:paraId="798D4765" w14:textId="77777777" w:rsidR="00A94204" w:rsidRPr="00EE35FB" w:rsidRDefault="00A94204" w:rsidP="005C3827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3BF8F1A4" w14:textId="77777777" w:rsidR="00A94204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302,122</w:t>
            </w:r>
          </w:p>
        </w:tc>
        <w:tc>
          <w:tcPr>
            <w:tcW w:w="134" w:type="dxa"/>
          </w:tcPr>
          <w:p w14:paraId="585AF579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487F514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313,102</w:t>
            </w:r>
          </w:p>
        </w:tc>
        <w:tc>
          <w:tcPr>
            <w:tcW w:w="134" w:type="dxa"/>
          </w:tcPr>
          <w:p w14:paraId="5ED1DD1A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41C0A4F" w14:textId="77777777" w:rsidR="00A94204" w:rsidRPr="00EE35FB" w:rsidRDefault="00A94204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4204">
              <w:rPr>
                <w:rFonts w:asciiTheme="majorBidi" w:hAnsiTheme="majorBidi" w:cstheme="majorBidi"/>
                <w:sz w:val="26"/>
                <w:szCs w:val="26"/>
              </w:rPr>
              <w:t>231,770</w:t>
            </w:r>
          </w:p>
        </w:tc>
        <w:tc>
          <w:tcPr>
            <w:tcW w:w="138" w:type="dxa"/>
          </w:tcPr>
          <w:p w14:paraId="32C446B3" w14:textId="77777777" w:rsidR="00A94204" w:rsidRPr="00EE35FB" w:rsidRDefault="00A9420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D91E3D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249,794</w:t>
            </w:r>
          </w:p>
        </w:tc>
      </w:tr>
      <w:tr w:rsidR="00A94204" w:rsidRPr="00EE35FB" w14:paraId="38A7868A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2" w:type="dxa"/>
          </w:tcPr>
          <w:p w14:paraId="2B232843" w14:textId="77777777" w:rsidR="00A94204" w:rsidRPr="00E34148" w:rsidRDefault="00A94204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52" w:type="dxa"/>
          </w:tcPr>
          <w:p w14:paraId="7ECC4B0F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E686B8B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F29F52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4D6CEF4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FCE2907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0308C8D7" w14:textId="77777777" w:rsidR="00A94204" w:rsidRPr="00EE35FB" w:rsidRDefault="00A9420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30D84AD" w14:textId="77777777" w:rsidR="00A94204" w:rsidRPr="00E34148" w:rsidRDefault="00A94204" w:rsidP="005C3827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94204" w:rsidRPr="00EE35FB" w14:paraId="5DF43714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2" w:type="dxa"/>
          </w:tcPr>
          <w:p w14:paraId="0DE1349F" w14:textId="77777777" w:rsidR="00A94204" w:rsidRPr="00EE35FB" w:rsidRDefault="00A94204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52" w:type="dxa"/>
            <w:shd w:val="clear" w:color="auto" w:fill="auto"/>
          </w:tcPr>
          <w:p w14:paraId="13AC7774" w14:textId="77777777" w:rsidR="00A94204" w:rsidRPr="00E34148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1,973</w:t>
            </w:r>
          </w:p>
        </w:tc>
        <w:tc>
          <w:tcPr>
            <w:tcW w:w="134" w:type="dxa"/>
          </w:tcPr>
          <w:p w14:paraId="5A6F5FC0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DB934F1" w14:textId="77777777" w:rsidR="00A94204" w:rsidRPr="00E34148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2,007</w:t>
            </w:r>
          </w:p>
        </w:tc>
        <w:tc>
          <w:tcPr>
            <w:tcW w:w="134" w:type="dxa"/>
          </w:tcPr>
          <w:p w14:paraId="45310CD8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5C687B9" w14:textId="77777777" w:rsidR="00A94204" w:rsidRPr="00EE35FB" w:rsidRDefault="00CE7F88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7F88">
              <w:rPr>
                <w:rFonts w:asciiTheme="majorBidi" w:hAnsiTheme="majorBidi" w:cstheme="majorBidi"/>
                <w:sz w:val="26"/>
                <w:szCs w:val="26"/>
              </w:rPr>
              <w:t>1,273</w:t>
            </w:r>
          </w:p>
        </w:tc>
        <w:tc>
          <w:tcPr>
            <w:tcW w:w="138" w:type="dxa"/>
          </w:tcPr>
          <w:p w14:paraId="2C518219" w14:textId="77777777" w:rsidR="00A94204" w:rsidRPr="00EE35FB" w:rsidRDefault="00A9420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F8D445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  <w:tr w:rsidR="00A94204" w:rsidRPr="00EE35FB" w14:paraId="2FCD940E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2" w:type="dxa"/>
          </w:tcPr>
          <w:p w14:paraId="7CF1D633" w14:textId="77777777" w:rsidR="00A94204" w:rsidRPr="00EE35FB" w:rsidRDefault="00A94204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52" w:type="dxa"/>
            <w:shd w:val="clear" w:color="auto" w:fill="auto"/>
          </w:tcPr>
          <w:p w14:paraId="64B35DDB" w14:textId="77777777" w:rsidR="00A94204" w:rsidRPr="00E34148" w:rsidRDefault="00D0082C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1,566</w:t>
            </w:r>
          </w:p>
        </w:tc>
        <w:tc>
          <w:tcPr>
            <w:tcW w:w="134" w:type="dxa"/>
          </w:tcPr>
          <w:p w14:paraId="50249A29" w14:textId="77777777" w:rsidR="00A94204" w:rsidRPr="00EE35FB" w:rsidRDefault="00A9420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73AFD8C" w14:textId="77777777" w:rsidR="00A94204" w:rsidRPr="00E34148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7,153</w:t>
            </w:r>
          </w:p>
        </w:tc>
        <w:tc>
          <w:tcPr>
            <w:tcW w:w="134" w:type="dxa"/>
          </w:tcPr>
          <w:p w14:paraId="1D1DB7DB" w14:textId="77777777" w:rsidR="00A94204" w:rsidRPr="00EE35FB" w:rsidRDefault="00A9420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82317CA" w14:textId="77777777" w:rsidR="00A94204" w:rsidRPr="00EE35FB" w:rsidRDefault="00CE7F88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7F88">
              <w:rPr>
                <w:rFonts w:asciiTheme="majorBidi" w:hAnsiTheme="majorBidi" w:cstheme="majorBidi"/>
                <w:sz w:val="26"/>
                <w:szCs w:val="26"/>
              </w:rPr>
              <w:t>1,538</w:t>
            </w:r>
          </w:p>
        </w:tc>
        <w:tc>
          <w:tcPr>
            <w:tcW w:w="138" w:type="dxa"/>
          </w:tcPr>
          <w:p w14:paraId="155461F3" w14:textId="77777777" w:rsidR="00A94204" w:rsidRPr="00EE35FB" w:rsidRDefault="00A9420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3E5847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6,804</w:t>
            </w:r>
          </w:p>
        </w:tc>
      </w:tr>
      <w:tr w:rsidR="00A94204" w:rsidRPr="00EE35FB" w14:paraId="3669FDF3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2" w:type="dxa"/>
          </w:tcPr>
          <w:p w14:paraId="7CB5A504" w14:textId="77777777" w:rsidR="00A94204" w:rsidRPr="00EE35FB" w:rsidRDefault="00A94204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35FB">
              <w:rPr>
                <w:rFonts w:ascii="Angsana New" w:hAnsi="Angsana New"/>
                <w:sz w:val="26"/>
                <w:szCs w:val="26"/>
              </w:rPr>
              <w:tab/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14:paraId="5F8872AD" w14:textId="77777777" w:rsidR="00A94204" w:rsidRPr="00E34148" w:rsidRDefault="00D0082C" w:rsidP="005C3827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7,451</w:t>
            </w:r>
          </w:p>
        </w:tc>
        <w:tc>
          <w:tcPr>
            <w:tcW w:w="134" w:type="dxa"/>
          </w:tcPr>
          <w:p w14:paraId="10A44A2A" w14:textId="77777777" w:rsidR="00A94204" w:rsidRPr="00EE35FB" w:rsidRDefault="00A9420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BDF5A4" w14:textId="77777777" w:rsidR="00A94204" w:rsidRPr="00E34148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1,722</w:t>
            </w:r>
          </w:p>
        </w:tc>
        <w:tc>
          <w:tcPr>
            <w:tcW w:w="134" w:type="dxa"/>
          </w:tcPr>
          <w:p w14:paraId="578559E3" w14:textId="77777777" w:rsidR="00A94204" w:rsidRPr="00EE35FB" w:rsidRDefault="00A9420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D633FB" w14:textId="77777777" w:rsidR="00A94204" w:rsidRPr="00E34148" w:rsidRDefault="001F154A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4,446</w:t>
            </w:r>
          </w:p>
        </w:tc>
        <w:tc>
          <w:tcPr>
            <w:tcW w:w="138" w:type="dxa"/>
          </w:tcPr>
          <w:p w14:paraId="0194E7D9" w14:textId="77777777" w:rsidR="00A94204" w:rsidRPr="00EE35FB" w:rsidRDefault="00A9420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88F2422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</w:tr>
      <w:tr w:rsidR="00A94204" w:rsidRPr="00EE35FB" w14:paraId="2C7EED60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2" w:type="dxa"/>
          </w:tcPr>
          <w:p w14:paraId="1B40312A" w14:textId="77777777" w:rsidR="00A94204" w:rsidRPr="00EE35FB" w:rsidRDefault="00A94204" w:rsidP="005C3827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</w:tcPr>
          <w:p w14:paraId="08AAE297" w14:textId="77777777" w:rsidR="00A94204" w:rsidRPr="00E34148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10,990</w:t>
            </w:r>
          </w:p>
        </w:tc>
        <w:tc>
          <w:tcPr>
            <w:tcW w:w="134" w:type="dxa"/>
          </w:tcPr>
          <w:p w14:paraId="1EC37587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B807823" w14:textId="77777777" w:rsidR="00A94204" w:rsidRPr="00E34148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10,882</w:t>
            </w:r>
          </w:p>
        </w:tc>
        <w:tc>
          <w:tcPr>
            <w:tcW w:w="134" w:type="dxa"/>
          </w:tcPr>
          <w:p w14:paraId="1A8DA41E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6DDDEBA" w14:textId="77777777" w:rsidR="00A94204" w:rsidRPr="00EE35FB" w:rsidRDefault="001F154A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7,257</w:t>
            </w:r>
          </w:p>
        </w:tc>
        <w:tc>
          <w:tcPr>
            <w:tcW w:w="138" w:type="dxa"/>
          </w:tcPr>
          <w:p w14:paraId="48B65884" w14:textId="77777777" w:rsidR="00A94204" w:rsidRPr="00EE35FB" w:rsidRDefault="00A9420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66E9CB8" w14:textId="77777777" w:rsidR="00A94204" w:rsidRPr="00EE35FB" w:rsidRDefault="00A94204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374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8,304</w:t>
            </w:r>
          </w:p>
        </w:tc>
      </w:tr>
      <w:tr w:rsidR="00A94204" w:rsidRPr="00EE35FB" w14:paraId="09BBC58F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2" w:type="dxa"/>
          </w:tcPr>
          <w:p w14:paraId="1C654E00" w14:textId="77777777" w:rsidR="00A94204" w:rsidRPr="00EE35FB" w:rsidRDefault="00A94204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14:paraId="756E0C78" w14:textId="77777777" w:rsidR="00A94204" w:rsidRPr="00E34148" w:rsidRDefault="00D0082C" w:rsidP="005C3827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19E159D2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53F9B70" w14:textId="77777777" w:rsidR="00A94204" w:rsidRPr="00EE35FB" w:rsidRDefault="00A94204" w:rsidP="005C3827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/>
                <w:sz w:val="26"/>
                <w:szCs w:val="26"/>
              </w:rPr>
              <w:t xml:space="preserve"> (</w:t>
            </w:r>
            <w:r w:rsidRPr="00EE35FB">
              <w:rPr>
                <w:rFonts w:asciiTheme="majorBidi" w:hAnsiTheme="majorBidi" w:cstheme="majorBidi"/>
                <w:sz w:val="26"/>
                <w:szCs w:val="26"/>
              </w:rPr>
              <w:t>365</w:t>
            </w:r>
            <w:r w:rsidRPr="00E34148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43B02D6" w14:textId="77777777" w:rsidR="00A94204" w:rsidRPr="00EE35FB" w:rsidRDefault="00A94204" w:rsidP="005C3827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6E89BFF" w14:textId="77777777" w:rsidR="00A94204" w:rsidRPr="00D0082C" w:rsidRDefault="00A94204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0082C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4B5275B" w14:textId="77777777" w:rsidR="00A94204" w:rsidRPr="00D0082C" w:rsidRDefault="00A94204" w:rsidP="005C382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4B39DDB" w14:textId="77777777" w:rsidR="00A94204" w:rsidRPr="00D0082C" w:rsidRDefault="00A94204" w:rsidP="005C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0082C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</w:tr>
      <w:tr w:rsidR="00A94204" w:rsidRPr="00EE35FB" w14:paraId="14EEB722" w14:textId="77777777" w:rsidTr="00A94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2" w:type="dxa"/>
          </w:tcPr>
          <w:p w14:paraId="0396C11D" w14:textId="77777777" w:rsidR="00A94204" w:rsidRPr="00E34148" w:rsidRDefault="00A94204" w:rsidP="005C38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7B37EC" w14:textId="77777777" w:rsidR="00A94204" w:rsidRPr="00EE35FB" w:rsidRDefault="00D0082C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10,625</w:t>
            </w:r>
          </w:p>
        </w:tc>
        <w:tc>
          <w:tcPr>
            <w:tcW w:w="134" w:type="dxa"/>
          </w:tcPr>
          <w:p w14:paraId="171D3007" w14:textId="77777777" w:rsidR="00A94204" w:rsidRPr="00EE35FB" w:rsidRDefault="00A9420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5C84778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10,517</w:t>
            </w:r>
          </w:p>
        </w:tc>
        <w:tc>
          <w:tcPr>
            <w:tcW w:w="134" w:type="dxa"/>
          </w:tcPr>
          <w:p w14:paraId="7F6AB901" w14:textId="77777777" w:rsidR="00A94204" w:rsidRPr="00EE35FB" w:rsidRDefault="00A94204" w:rsidP="005C382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C486994" w14:textId="77777777" w:rsidR="00A94204" w:rsidRPr="00E34148" w:rsidRDefault="001F154A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7,257</w:t>
            </w:r>
          </w:p>
        </w:tc>
        <w:tc>
          <w:tcPr>
            <w:tcW w:w="138" w:type="dxa"/>
          </w:tcPr>
          <w:p w14:paraId="41072350" w14:textId="77777777" w:rsidR="00A94204" w:rsidRPr="00EE35FB" w:rsidRDefault="00A94204" w:rsidP="005C382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9E29804" w14:textId="77777777" w:rsidR="00A94204" w:rsidRPr="00EE35FB" w:rsidRDefault="00A94204" w:rsidP="005C3827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8,304</w:t>
            </w:r>
          </w:p>
        </w:tc>
      </w:tr>
      <w:tr w:rsidR="00A94204" w:rsidRPr="00EE35FB" w14:paraId="515FC6D8" w14:textId="77777777" w:rsidTr="006D0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032" w:type="dxa"/>
          </w:tcPr>
          <w:p w14:paraId="24F4597D" w14:textId="77777777" w:rsidR="006D0541" w:rsidRDefault="006D0541" w:rsidP="005C3827">
            <w:pPr>
              <w:tabs>
                <w:tab w:val="clear" w:pos="907"/>
                <w:tab w:val="clear" w:pos="28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14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A94204" w:rsidRPr="00E34148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A94204" w:rsidRPr="00E3414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การค้าและลูกหนี้หมุนเวียนอื่น</w:t>
            </w:r>
            <w:r w:rsidR="00A94204" w:rsidRPr="00E341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D19C47C" w14:textId="77777777" w:rsidR="00A94204" w:rsidRPr="00EE35FB" w:rsidRDefault="006D0541" w:rsidP="005C3827">
            <w:pPr>
              <w:tabs>
                <w:tab w:val="clear" w:pos="907"/>
                <w:tab w:val="clear" w:pos="28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14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4204" w:rsidRPr="00E34148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93AC19" w14:textId="77777777" w:rsidR="00A94204" w:rsidRPr="00EE35FB" w:rsidRDefault="00D0082C" w:rsidP="006D0541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312,747</w:t>
            </w:r>
          </w:p>
        </w:tc>
        <w:tc>
          <w:tcPr>
            <w:tcW w:w="134" w:type="dxa"/>
            <w:vAlign w:val="bottom"/>
          </w:tcPr>
          <w:p w14:paraId="6C3E403A" w14:textId="77777777" w:rsidR="00A94204" w:rsidRPr="00EE35FB" w:rsidRDefault="00A94204" w:rsidP="006D054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32E8BB" w14:textId="77777777" w:rsidR="00A94204" w:rsidRPr="00EE35FB" w:rsidRDefault="00A94204" w:rsidP="006D0541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 xml:space="preserve"> 323,619</w:t>
            </w:r>
          </w:p>
        </w:tc>
        <w:tc>
          <w:tcPr>
            <w:tcW w:w="134" w:type="dxa"/>
            <w:vAlign w:val="bottom"/>
          </w:tcPr>
          <w:p w14:paraId="5B172AEB" w14:textId="77777777" w:rsidR="00A94204" w:rsidRPr="00EE35FB" w:rsidRDefault="00A94204" w:rsidP="006D054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D6632C" w14:textId="77777777" w:rsidR="00A94204" w:rsidRPr="00EE35FB" w:rsidRDefault="001F154A" w:rsidP="006D0541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239,027</w:t>
            </w:r>
          </w:p>
        </w:tc>
        <w:tc>
          <w:tcPr>
            <w:tcW w:w="138" w:type="dxa"/>
            <w:vAlign w:val="bottom"/>
          </w:tcPr>
          <w:p w14:paraId="15A754BF" w14:textId="77777777" w:rsidR="00A94204" w:rsidRPr="00EE35FB" w:rsidRDefault="00A94204" w:rsidP="006D054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6ADAFC" w14:textId="77777777" w:rsidR="00A94204" w:rsidRPr="00EE35FB" w:rsidRDefault="00A94204" w:rsidP="006D0541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35FB">
              <w:rPr>
                <w:rFonts w:asciiTheme="majorBidi" w:hAnsiTheme="majorBidi" w:cstheme="majorBidi"/>
                <w:sz w:val="26"/>
                <w:szCs w:val="26"/>
              </w:rPr>
              <w:t>258,098</w:t>
            </w:r>
          </w:p>
        </w:tc>
      </w:tr>
    </w:tbl>
    <w:p w14:paraId="625C2961" w14:textId="77777777" w:rsidR="005C3827" w:rsidRDefault="005C3827" w:rsidP="007F3E2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14:paraId="04AC5113" w14:textId="77777777" w:rsidR="007F3E23" w:rsidRPr="007F3E23" w:rsidRDefault="007F3E23" w:rsidP="007F3E2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E34148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รายการเคลื่อนไหวของบัญชีค่าเผื่อหนี้สงสัยจะสูญของลูกหนี้การค้าและลูกหนี้</w:t>
      </w:r>
      <w:r w:rsidR="00BC7A48">
        <w:rPr>
          <w:rFonts w:asciiTheme="majorBidi" w:hAnsiTheme="majorBidi" w:cstheme="majorBidi" w:hint="cs"/>
          <w:color w:val="000000"/>
          <w:sz w:val="32"/>
          <w:szCs w:val="32"/>
          <w:cs/>
        </w:rPr>
        <w:t>หมุนเวียน</w:t>
      </w:r>
      <w:r w:rsidRPr="00E34148">
        <w:rPr>
          <w:rFonts w:asciiTheme="majorBidi" w:hAnsiTheme="majorBidi" w:cstheme="majorBidi" w:hint="cs"/>
          <w:color w:val="000000"/>
          <w:sz w:val="32"/>
          <w:szCs w:val="32"/>
          <w:cs/>
        </w:rPr>
        <w:t>อื่น มีดังนี้</w:t>
      </w:r>
    </w:p>
    <w:tbl>
      <w:tblPr>
        <w:tblW w:w="8571" w:type="dxa"/>
        <w:tblInd w:w="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250"/>
        <w:gridCol w:w="166"/>
        <w:gridCol w:w="1286"/>
        <w:gridCol w:w="134"/>
        <w:gridCol w:w="1277"/>
        <w:gridCol w:w="138"/>
        <w:gridCol w:w="1277"/>
        <w:gridCol w:w="9"/>
      </w:tblGrid>
      <w:tr w:rsidR="007F3E23" w:rsidRPr="00D10B35" w14:paraId="6A1BDC52" w14:textId="77777777" w:rsidTr="00393F9C">
        <w:trPr>
          <w:gridAfter w:val="1"/>
          <w:wAfter w:w="9" w:type="dxa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14:paraId="61AEE96B" w14:textId="77777777"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3D8B76" w14:textId="77777777" w:rsidR="007F3E23" w:rsidRPr="00D10B35" w:rsidRDefault="007F3E23" w:rsidP="00393F9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F3E23" w:rsidRPr="00D10B35" w14:paraId="21B4B0BE" w14:textId="77777777" w:rsidTr="00393F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3034" w:type="dxa"/>
          </w:tcPr>
          <w:p w14:paraId="49E0274E" w14:textId="77777777"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50BC4B" w14:textId="77777777"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5464BC" w14:textId="77777777"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A951D1" w14:textId="77777777"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3E23" w:rsidRPr="00D10B35" w14:paraId="60AFC8E8" w14:textId="77777777" w:rsidTr="00393F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14:paraId="2BED3F7E" w14:textId="77777777"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7A98FC7" w14:textId="77777777"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14:paraId="4EFD9850" w14:textId="77777777"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71C918CA" w14:textId="77777777"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AC8F485" w14:textId="77777777"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1A5964F7" w14:textId="77777777" w:rsidR="007F3E23" w:rsidRPr="00D10B35" w:rsidRDefault="007F3E23" w:rsidP="00393F9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283189E" w14:textId="77777777"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A544AC7" w14:textId="77777777"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14:paraId="7EC584FD" w14:textId="77777777"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8BCFCC" w14:textId="77777777" w:rsidR="007F3E23" w:rsidRPr="00D10B35" w:rsidRDefault="007F3E23" w:rsidP="0039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10B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F3E23" w:rsidRPr="00D10B35" w14:paraId="28266394" w14:textId="77777777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14:paraId="52BB599A" w14:textId="56D67250" w:rsidR="007F3E23" w:rsidRPr="00E34148" w:rsidRDefault="007F3E23" w:rsidP="00393F9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ยอดยกมาต้นงวด</w:t>
            </w:r>
            <w:r w:rsidR="009C5E0B">
              <w:rPr>
                <w:rFonts w:ascii="Angsana New" w:hAnsi="Angsana New" w:hint="cs"/>
                <w:sz w:val="26"/>
                <w:szCs w:val="26"/>
                <w:cs/>
              </w:rPr>
              <w:t xml:space="preserve"> - ก่อนปรับปรุง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7869434E" w14:textId="77777777" w:rsidR="007F3E23" w:rsidRPr="00D10B35" w:rsidRDefault="007F3E23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21,847</w:t>
            </w:r>
          </w:p>
        </w:tc>
        <w:tc>
          <w:tcPr>
            <w:tcW w:w="166" w:type="dxa"/>
            <w:vAlign w:val="bottom"/>
          </w:tcPr>
          <w:p w14:paraId="794809C8" w14:textId="77777777"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BAC4700" w14:textId="77777777" w:rsidR="007F3E23" w:rsidRPr="00E34148" w:rsidRDefault="007F3E23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17,062</w:t>
            </w:r>
          </w:p>
        </w:tc>
        <w:tc>
          <w:tcPr>
            <w:tcW w:w="134" w:type="dxa"/>
            <w:vAlign w:val="bottom"/>
          </w:tcPr>
          <w:p w14:paraId="7B2CA2E3" w14:textId="77777777"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A71E123" w14:textId="77777777"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11,063</w:t>
            </w:r>
          </w:p>
        </w:tc>
        <w:tc>
          <w:tcPr>
            <w:tcW w:w="138" w:type="dxa"/>
            <w:vAlign w:val="bottom"/>
          </w:tcPr>
          <w:p w14:paraId="7DD6F386" w14:textId="77777777"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3A49469A" w14:textId="77777777" w:rsidR="007F3E23" w:rsidRPr="00D10B35" w:rsidRDefault="007F3E23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10,926</w:t>
            </w:r>
          </w:p>
        </w:tc>
      </w:tr>
      <w:tr w:rsidR="00FC22A4" w:rsidRPr="00D10B35" w14:paraId="2342B632" w14:textId="77777777" w:rsidTr="00951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14:paraId="63C6F23D" w14:textId="77777777" w:rsidR="00FC22A4" w:rsidRPr="00D10B35" w:rsidRDefault="00FC22A4" w:rsidP="00FC22A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170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รายการปรับปรุงค่าเผื่อหนี้สงสัยจะสูญจากการนำมาตรฐานการรายงานทางการเงิน ฉบับที่ </w:t>
            </w:r>
            <w:r w:rsidRPr="00D10B35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62480751" w14:textId="77777777" w:rsidR="00FC22A4" w:rsidRPr="00D10B35" w:rsidRDefault="00FC22A4" w:rsidP="00FC22A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977</w:t>
            </w:r>
          </w:p>
        </w:tc>
        <w:tc>
          <w:tcPr>
            <w:tcW w:w="166" w:type="dxa"/>
            <w:vAlign w:val="bottom"/>
          </w:tcPr>
          <w:p w14:paraId="004DA39E" w14:textId="77777777" w:rsidR="00FC22A4" w:rsidRPr="00D10B35" w:rsidRDefault="00FC22A4" w:rsidP="00FC22A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3D8A9B2C" w14:textId="77777777" w:rsidR="00FC22A4" w:rsidRPr="00D10B35" w:rsidRDefault="00FC22A4" w:rsidP="00FC22A4">
            <w:pPr>
              <w:spacing w:line="300" w:lineRule="exact"/>
              <w:ind w:left="-57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96FB85D" w14:textId="77777777" w:rsidR="00FC22A4" w:rsidRPr="00D10B35" w:rsidRDefault="00FC22A4" w:rsidP="00FC22A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E006D54" w14:textId="77777777" w:rsidR="00FC22A4" w:rsidRPr="00E34148" w:rsidRDefault="00FC22A4" w:rsidP="00FC22A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</w:rPr>
              <w:t>855</w:t>
            </w:r>
          </w:p>
        </w:tc>
        <w:tc>
          <w:tcPr>
            <w:tcW w:w="138" w:type="dxa"/>
            <w:vAlign w:val="bottom"/>
          </w:tcPr>
          <w:p w14:paraId="116EE312" w14:textId="77777777" w:rsidR="00FC22A4" w:rsidRPr="00D10B35" w:rsidRDefault="00FC22A4" w:rsidP="00FC22A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  <w:vAlign w:val="bottom"/>
          </w:tcPr>
          <w:p w14:paraId="6609DBD0" w14:textId="77777777" w:rsidR="00FC22A4" w:rsidRPr="00D10B35" w:rsidRDefault="00FC22A4" w:rsidP="00FC22A4">
            <w:pPr>
              <w:spacing w:line="300" w:lineRule="exact"/>
              <w:ind w:left="-57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22A4" w:rsidRPr="00D10B35" w14:paraId="2072AFE7" w14:textId="77777777" w:rsidTr="00951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14:paraId="51546AC3" w14:textId="2247E9C9" w:rsidR="00FC22A4" w:rsidRPr="00D10B35" w:rsidRDefault="009C5E0B" w:rsidP="009C5E0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170" w:hanging="1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</w:t>
            </w:r>
            <w:r w:rsidR="00FC22A4"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คงเหลือ ณ วันที่ </w:t>
            </w:r>
            <w:r w:rsidR="00FC22A4" w:rsidRPr="00D10B3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FC22A4"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FC22A4" w:rsidRPr="00D10B35">
              <w:rPr>
                <w:rFonts w:ascii="Angsana New" w:hAnsi="Angsana New"/>
                <w:sz w:val="26"/>
                <w:szCs w:val="26"/>
              </w:rPr>
              <w:t>2563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 หลังปรับปรุง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2E90A96F" w14:textId="77777777" w:rsidR="00FC22A4" w:rsidRPr="00D10B35" w:rsidRDefault="00FC22A4" w:rsidP="00FC22A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22</w:t>
            </w:r>
            <w:r w:rsidRPr="00FC22A4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166" w:type="dxa"/>
            <w:vAlign w:val="bottom"/>
          </w:tcPr>
          <w:p w14:paraId="7EC0E50E" w14:textId="77777777" w:rsidR="00FC22A4" w:rsidRPr="00D10B35" w:rsidRDefault="00FC22A4" w:rsidP="00FC22A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49205334" w14:textId="77777777" w:rsidR="00FC22A4" w:rsidRPr="00D10B35" w:rsidRDefault="00FC22A4" w:rsidP="00FC22A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17,062</w:t>
            </w:r>
          </w:p>
        </w:tc>
        <w:tc>
          <w:tcPr>
            <w:tcW w:w="134" w:type="dxa"/>
            <w:vAlign w:val="bottom"/>
          </w:tcPr>
          <w:p w14:paraId="7824DB50" w14:textId="77777777" w:rsidR="00FC22A4" w:rsidRPr="00D10B35" w:rsidRDefault="00FC22A4" w:rsidP="00FC22A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8FE7BB5" w14:textId="77777777" w:rsidR="00FC22A4" w:rsidRPr="00E34148" w:rsidRDefault="00FC22A4" w:rsidP="00FC22A4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AA7D31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 w:hint="cs"/>
                <w:sz w:val="26"/>
                <w:szCs w:val="26"/>
              </w:rPr>
              <w:t>918</w:t>
            </w:r>
          </w:p>
        </w:tc>
        <w:tc>
          <w:tcPr>
            <w:tcW w:w="138" w:type="dxa"/>
            <w:vAlign w:val="bottom"/>
          </w:tcPr>
          <w:p w14:paraId="15DC9B1C" w14:textId="77777777" w:rsidR="00FC22A4" w:rsidRPr="00D10B35" w:rsidRDefault="00FC22A4" w:rsidP="00FC22A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4B37382B" w14:textId="77777777" w:rsidR="00FC22A4" w:rsidRPr="00D10B35" w:rsidRDefault="00FC22A4" w:rsidP="00FC22A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10,926</w:t>
            </w:r>
          </w:p>
        </w:tc>
      </w:tr>
      <w:tr w:rsidR="00D10B35" w:rsidRPr="00D10B35" w14:paraId="44953B1B" w14:textId="77777777" w:rsidTr="00D10B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14:paraId="6AD2E212" w14:textId="77777777" w:rsidR="00D10B35" w:rsidRPr="00E34148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ค่าเผื่อเพิ่มขึ้นระหว่างงวด</w:t>
            </w:r>
          </w:p>
        </w:tc>
        <w:tc>
          <w:tcPr>
            <w:tcW w:w="1250" w:type="dxa"/>
            <w:vAlign w:val="bottom"/>
          </w:tcPr>
          <w:p w14:paraId="3737AC60" w14:textId="77777777" w:rsidR="00D10B35" w:rsidRPr="00D10B35" w:rsidRDefault="00D0082C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1,780</w:t>
            </w:r>
          </w:p>
        </w:tc>
        <w:tc>
          <w:tcPr>
            <w:tcW w:w="166" w:type="dxa"/>
            <w:vAlign w:val="bottom"/>
          </w:tcPr>
          <w:p w14:paraId="6DDC9EA3" w14:textId="77777777"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3BEC328" w14:textId="77777777"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8,383</w:t>
            </w:r>
          </w:p>
        </w:tc>
        <w:tc>
          <w:tcPr>
            <w:tcW w:w="134" w:type="dxa"/>
            <w:vAlign w:val="bottom"/>
          </w:tcPr>
          <w:p w14:paraId="0851BDC3" w14:textId="77777777"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2E9885A" w14:textId="77777777" w:rsidR="00D10B35" w:rsidRPr="00D10B35" w:rsidRDefault="00D0082C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138" w:type="dxa"/>
            <w:vAlign w:val="bottom"/>
          </w:tcPr>
          <w:p w14:paraId="1420CC79" w14:textId="77777777"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49510763" w14:textId="77777777"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1,237</w:t>
            </w:r>
          </w:p>
        </w:tc>
      </w:tr>
      <w:tr w:rsidR="00D10B35" w:rsidRPr="00D10B35" w14:paraId="5B506488" w14:textId="77777777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14:paraId="2C0941FE" w14:textId="77777777" w:rsidR="00D10B35" w:rsidRPr="00E34148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745FE"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ค่าเผื่อโอนกลับระหว่างงวด</w:t>
            </w:r>
          </w:p>
        </w:tc>
        <w:tc>
          <w:tcPr>
            <w:tcW w:w="1250" w:type="dxa"/>
            <w:vAlign w:val="bottom"/>
          </w:tcPr>
          <w:p w14:paraId="7A35762D" w14:textId="77777777" w:rsidR="00D10B35" w:rsidRPr="00D10B35" w:rsidRDefault="00D0082C" w:rsidP="00D10B35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66" w:type="dxa"/>
            <w:vAlign w:val="bottom"/>
          </w:tcPr>
          <w:p w14:paraId="7003926F" w14:textId="77777777"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415905A" w14:textId="77777777" w:rsidR="00D10B35" w:rsidRPr="00D10B35" w:rsidRDefault="00D10B35" w:rsidP="00D10B35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</w:t>
            </w:r>
            <w:r w:rsidRPr="00D10B35">
              <w:rPr>
                <w:rFonts w:ascii="Angsana New" w:hAnsi="Angsana New"/>
                <w:sz w:val="26"/>
                <w:szCs w:val="26"/>
              </w:rPr>
              <w:t>3,202</w:t>
            </w:r>
            <w:r w:rsidRPr="00E341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5A4FB96A" w14:textId="77777777"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F8906DA" w14:textId="77777777" w:rsidR="00D10B35" w:rsidRPr="00D10B35" w:rsidRDefault="00D10B35" w:rsidP="00D10B35">
            <w:pPr>
              <w:spacing w:line="300" w:lineRule="exact"/>
              <w:ind w:left="-57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06D8AFE4" w14:textId="77777777"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41E07760" w14:textId="77777777"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</w:t>
            </w:r>
            <w:r w:rsidRPr="00D10B35">
              <w:rPr>
                <w:rFonts w:ascii="Angsana New" w:hAnsi="Angsana New"/>
                <w:sz w:val="26"/>
                <w:szCs w:val="26"/>
              </w:rPr>
              <w:t>704</w:t>
            </w:r>
            <w:r w:rsidRPr="00E3414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0B35" w:rsidRPr="00D10B35" w14:paraId="3FFBA27A" w14:textId="77777777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14:paraId="362D9A43" w14:textId="77777777" w:rsidR="00D10B35" w:rsidRPr="00E34148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745FE" w:rsidRPr="00E34148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ตัดหนี้สูญระหว่างงวด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0E83C28D" w14:textId="77777777" w:rsidR="00D10B35" w:rsidRPr="00D10B35" w:rsidRDefault="00D0082C" w:rsidP="00D10B35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(2,845)</w:t>
            </w:r>
          </w:p>
        </w:tc>
        <w:tc>
          <w:tcPr>
            <w:tcW w:w="166" w:type="dxa"/>
            <w:vAlign w:val="bottom"/>
          </w:tcPr>
          <w:p w14:paraId="6FCB5643" w14:textId="77777777"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66B94DA3" w14:textId="77777777" w:rsidR="00D10B35" w:rsidRPr="00D10B35" w:rsidRDefault="00D10B35" w:rsidP="00D10B35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</w:t>
            </w:r>
            <w:r w:rsidRPr="00D10B35">
              <w:rPr>
                <w:rFonts w:ascii="Angsana New" w:hAnsi="Angsana New"/>
                <w:sz w:val="26"/>
                <w:szCs w:val="26"/>
              </w:rPr>
              <w:t>396</w:t>
            </w:r>
            <w:r w:rsidRPr="00E341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6DE44572" w14:textId="77777777"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69492172" w14:textId="77777777" w:rsidR="00D10B35" w:rsidRPr="00D10B35" w:rsidRDefault="00D0082C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(2,845)</w:t>
            </w:r>
          </w:p>
        </w:tc>
        <w:tc>
          <w:tcPr>
            <w:tcW w:w="138" w:type="dxa"/>
            <w:vAlign w:val="bottom"/>
          </w:tcPr>
          <w:p w14:paraId="3594F625" w14:textId="77777777"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  <w:vAlign w:val="bottom"/>
          </w:tcPr>
          <w:p w14:paraId="2EB3BA37" w14:textId="77777777" w:rsidR="00D10B35" w:rsidRPr="00D10B35" w:rsidRDefault="00D10B35" w:rsidP="00D10B3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</w:t>
            </w:r>
            <w:r w:rsidRPr="00D10B35">
              <w:rPr>
                <w:rFonts w:ascii="Angsana New" w:hAnsi="Angsana New"/>
                <w:sz w:val="26"/>
                <w:szCs w:val="26"/>
              </w:rPr>
              <w:t>396</w:t>
            </w:r>
            <w:r w:rsidRPr="00E3414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0B35" w:rsidRPr="00D10B35" w14:paraId="09499955" w14:textId="77777777" w:rsidTr="00275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34" w:type="dxa"/>
          </w:tcPr>
          <w:p w14:paraId="3394FBA3" w14:textId="77777777" w:rsidR="00D10B35" w:rsidRPr="00D10B35" w:rsidRDefault="00D10B35" w:rsidP="00D10B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ยอดค</w:t>
            </w:r>
            <w:r w:rsidR="00BC7A48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เหลือสิ้นงวด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866378" w14:textId="77777777" w:rsidR="00D10B35" w:rsidRPr="00D10B35" w:rsidRDefault="00D0082C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21,747</w:t>
            </w:r>
          </w:p>
        </w:tc>
        <w:tc>
          <w:tcPr>
            <w:tcW w:w="166" w:type="dxa"/>
            <w:vAlign w:val="bottom"/>
          </w:tcPr>
          <w:p w14:paraId="3FA2E8D5" w14:textId="77777777"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AFF21" w14:textId="77777777" w:rsidR="00D10B35" w:rsidRPr="00D10B35" w:rsidRDefault="00D10B35" w:rsidP="00D10B35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21,847</w:t>
            </w:r>
          </w:p>
        </w:tc>
        <w:tc>
          <w:tcPr>
            <w:tcW w:w="134" w:type="dxa"/>
            <w:vAlign w:val="bottom"/>
          </w:tcPr>
          <w:p w14:paraId="71AA8753" w14:textId="77777777"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168266" w14:textId="77777777" w:rsidR="00D10B35" w:rsidRPr="00D10B35" w:rsidRDefault="00FA4429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9</w:t>
            </w:r>
            <w:r w:rsidRPr="00FA4429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138" w:type="dxa"/>
            <w:vAlign w:val="bottom"/>
          </w:tcPr>
          <w:p w14:paraId="189557A7" w14:textId="77777777"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5057EB" w14:textId="77777777" w:rsidR="00D10B35" w:rsidRPr="00D10B35" w:rsidRDefault="00D10B35" w:rsidP="00D10B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0B35">
              <w:rPr>
                <w:rFonts w:ascii="Angsana New" w:hAnsi="Angsana New"/>
                <w:sz w:val="26"/>
                <w:szCs w:val="26"/>
              </w:rPr>
              <w:t>11,063</w:t>
            </w:r>
          </w:p>
        </w:tc>
      </w:tr>
    </w:tbl>
    <w:p w14:paraId="678C05E1" w14:textId="77777777" w:rsidR="007F3E23" w:rsidRDefault="007F3E23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1CA64D4" w14:textId="77777777" w:rsidR="005A40FD" w:rsidRDefault="002E28A2" w:rsidP="00A14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779E6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8</w:t>
      </w:r>
      <w:r w:rsidR="005A40FD" w:rsidRPr="00E34148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5A40FD"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A40FD" w:rsidRPr="00E3414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สินค้าคงเหลือ </w:t>
      </w:r>
    </w:p>
    <w:p w14:paraId="4C8AD58F" w14:textId="77777777" w:rsidR="005A40FD" w:rsidRPr="00E34148" w:rsidRDefault="005A40FD" w:rsidP="00B3028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34148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6F76AF" w14:paraId="4B040AE4" w14:textId="77777777" w:rsidTr="00AD61B4">
        <w:tc>
          <w:tcPr>
            <w:tcW w:w="2891" w:type="dxa"/>
          </w:tcPr>
          <w:p w14:paraId="052F9FCE" w14:textId="77777777" w:rsidR="005A40FD" w:rsidRPr="006F76AF" w:rsidRDefault="005A40FD" w:rsidP="00FF4B07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F124594" w14:textId="77777777" w:rsidR="005A40FD" w:rsidRPr="00E34148" w:rsidRDefault="005A40FD" w:rsidP="00FF4B07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6F76AF" w14:paraId="02059068" w14:textId="77777777" w:rsidTr="00AD61B4">
        <w:tc>
          <w:tcPr>
            <w:tcW w:w="2891" w:type="dxa"/>
          </w:tcPr>
          <w:p w14:paraId="7522BBA5" w14:textId="77777777" w:rsidR="005A40FD" w:rsidRPr="006F76AF" w:rsidRDefault="005A40FD" w:rsidP="00FF4B07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859B95" w14:textId="77777777" w:rsidR="005A40FD" w:rsidRPr="006F76AF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30AE79AC" w14:textId="77777777" w:rsidR="005A40FD" w:rsidRPr="006F76AF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7E8D75" w14:textId="77777777" w:rsidR="005A40FD" w:rsidRPr="006F76AF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08B" w:rsidRPr="006F76AF" w14:paraId="2F5702D5" w14:textId="77777777" w:rsidTr="008F14B3">
        <w:tc>
          <w:tcPr>
            <w:tcW w:w="2891" w:type="dxa"/>
          </w:tcPr>
          <w:p w14:paraId="2A81A386" w14:textId="77777777" w:rsidR="004C008B" w:rsidRPr="006F76AF" w:rsidRDefault="004C008B" w:rsidP="004C008B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A6B18EF" w14:textId="77777777" w:rsidR="004C008B" w:rsidRPr="006F76A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9A85DB9" w14:textId="77777777"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B202DF8" w14:textId="77777777"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3C903991" w14:textId="77777777"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76A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5" w:type="dxa"/>
          </w:tcPr>
          <w:p w14:paraId="03FD4B8B" w14:textId="77777777"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747BB23" w14:textId="77777777" w:rsidR="004C008B" w:rsidRPr="006F76AF" w:rsidRDefault="004C008B" w:rsidP="004C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E2E491" w14:textId="77777777"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C6740A7" w14:textId="77777777"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028266D" w14:textId="77777777" w:rsidR="004C008B" w:rsidRPr="006F76AF" w:rsidRDefault="004C008B" w:rsidP="004C008B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76A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1315B" w:rsidRPr="006F76AF" w14:paraId="6FB42D98" w14:textId="77777777" w:rsidTr="00AD61B4">
        <w:tc>
          <w:tcPr>
            <w:tcW w:w="2891" w:type="dxa"/>
          </w:tcPr>
          <w:p w14:paraId="38147A0C" w14:textId="77777777" w:rsidR="0041315B" w:rsidRPr="00E34148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49B01F1" w14:textId="77777777" w:rsidR="0041315B" w:rsidRPr="006F76AF" w:rsidRDefault="00D0082C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404,694</w:t>
            </w:r>
          </w:p>
        </w:tc>
        <w:tc>
          <w:tcPr>
            <w:tcW w:w="143" w:type="dxa"/>
          </w:tcPr>
          <w:p w14:paraId="49A63D63" w14:textId="77777777" w:rsidR="0041315B" w:rsidRPr="006F76AF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98DD9B5" w14:textId="77777777" w:rsidR="0041315B" w:rsidRPr="006F76AF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503,73</w:t>
            </w:r>
            <w:r w:rsidR="00740AC9" w:rsidRPr="006F76A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5" w:type="dxa"/>
          </w:tcPr>
          <w:p w14:paraId="21E5A6F5" w14:textId="77777777" w:rsidR="0041315B" w:rsidRPr="006F76AF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242D34F" w14:textId="77777777" w:rsidR="0041315B" w:rsidRPr="006F76AF" w:rsidRDefault="00114A28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395</w:t>
            </w:r>
            <w:r w:rsidRPr="00114A28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142" w:type="dxa"/>
          </w:tcPr>
          <w:p w14:paraId="58B12A0E" w14:textId="77777777" w:rsidR="0041315B" w:rsidRPr="006F76AF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FA7494F" w14:textId="77777777" w:rsidR="0041315B" w:rsidRPr="006F76AF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494,105</w:t>
            </w:r>
          </w:p>
        </w:tc>
      </w:tr>
      <w:tr w:rsidR="0041315B" w:rsidRPr="006F76AF" w14:paraId="0EDAB645" w14:textId="77777777" w:rsidTr="00AD61B4">
        <w:tc>
          <w:tcPr>
            <w:tcW w:w="2891" w:type="dxa"/>
          </w:tcPr>
          <w:p w14:paraId="6E460E83" w14:textId="77777777" w:rsidR="0041315B" w:rsidRPr="006F76AF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10A79FD1" w14:textId="77777777" w:rsidR="0041315B" w:rsidRPr="006F76AF" w:rsidRDefault="00D0082C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27,746</w:t>
            </w:r>
          </w:p>
        </w:tc>
        <w:tc>
          <w:tcPr>
            <w:tcW w:w="143" w:type="dxa"/>
          </w:tcPr>
          <w:p w14:paraId="09AAE1E1" w14:textId="77777777" w:rsidR="0041315B" w:rsidRPr="006F76AF" w:rsidRDefault="0041315B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BA83D1E" w14:textId="77777777" w:rsidR="0041315B" w:rsidRPr="006F76AF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47,145</w:t>
            </w:r>
          </w:p>
        </w:tc>
        <w:tc>
          <w:tcPr>
            <w:tcW w:w="145" w:type="dxa"/>
          </w:tcPr>
          <w:p w14:paraId="003D9393" w14:textId="77777777" w:rsidR="0041315B" w:rsidRPr="006F76AF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5322A0" w14:textId="77777777" w:rsidR="0041315B" w:rsidRPr="006F76AF" w:rsidRDefault="00114A28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24</w:t>
            </w:r>
            <w:r w:rsidRPr="00114A28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42" w:type="dxa"/>
          </w:tcPr>
          <w:p w14:paraId="7164451E" w14:textId="77777777" w:rsidR="0041315B" w:rsidRPr="006F76AF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EBC74D4" w14:textId="77777777" w:rsidR="0041315B" w:rsidRPr="006F76AF" w:rsidRDefault="0041315B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41,898</w:t>
            </w:r>
          </w:p>
        </w:tc>
      </w:tr>
      <w:tr w:rsidR="0029251B" w:rsidRPr="006F76AF" w14:paraId="0C2111E6" w14:textId="77777777" w:rsidTr="00AD61B4">
        <w:tc>
          <w:tcPr>
            <w:tcW w:w="2891" w:type="dxa"/>
          </w:tcPr>
          <w:p w14:paraId="778F32F4" w14:textId="77777777" w:rsidR="0029251B" w:rsidRPr="00E34148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4BA2BC31" w14:textId="77777777" w:rsidR="0029251B" w:rsidRPr="006F76AF" w:rsidRDefault="00D0082C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38,841</w:t>
            </w:r>
          </w:p>
        </w:tc>
        <w:tc>
          <w:tcPr>
            <w:tcW w:w="143" w:type="dxa"/>
          </w:tcPr>
          <w:p w14:paraId="3D1A7FE3" w14:textId="77777777" w:rsidR="0029251B" w:rsidRPr="006F76AF" w:rsidRDefault="0029251B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CA90A5F" w14:textId="77777777"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42,656</w:t>
            </w:r>
          </w:p>
        </w:tc>
        <w:tc>
          <w:tcPr>
            <w:tcW w:w="145" w:type="dxa"/>
          </w:tcPr>
          <w:p w14:paraId="3BFFAF5C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AF735E3" w14:textId="77777777"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8DB1AA8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89A8D06" w14:textId="77777777"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251B" w:rsidRPr="006F76AF" w14:paraId="41782250" w14:textId="77777777" w:rsidTr="00AD61B4">
        <w:tc>
          <w:tcPr>
            <w:tcW w:w="2891" w:type="dxa"/>
          </w:tcPr>
          <w:p w14:paraId="6BB85B8D" w14:textId="77777777" w:rsidR="0029251B" w:rsidRPr="00E34148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1A9D1681" w14:textId="77777777" w:rsidR="0029251B" w:rsidRPr="006F76AF" w:rsidRDefault="00D0082C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10,759</w:t>
            </w:r>
          </w:p>
        </w:tc>
        <w:tc>
          <w:tcPr>
            <w:tcW w:w="143" w:type="dxa"/>
          </w:tcPr>
          <w:p w14:paraId="17750418" w14:textId="77777777" w:rsidR="0029251B" w:rsidRPr="006F76AF" w:rsidRDefault="0029251B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2ACD27" w14:textId="77777777"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8,522</w:t>
            </w:r>
          </w:p>
        </w:tc>
        <w:tc>
          <w:tcPr>
            <w:tcW w:w="145" w:type="dxa"/>
          </w:tcPr>
          <w:p w14:paraId="280D5977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32DED4B" w14:textId="77777777"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3F51F87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DC74A3E" w14:textId="77777777"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251B" w:rsidRPr="006F76AF" w14:paraId="69809569" w14:textId="77777777" w:rsidTr="00AD61B4">
        <w:tc>
          <w:tcPr>
            <w:tcW w:w="2891" w:type="dxa"/>
          </w:tcPr>
          <w:p w14:paraId="38C91F38" w14:textId="77777777" w:rsidR="0029251B" w:rsidRPr="00E34148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16BF7E1D" w14:textId="77777777" w:rsidR="0029251B" w:rsidRPr="006F76AF" w:rsidRDefault="00D0082C" w:rsidP="0029251B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20,709</w:t>
            </w:r>
          </w:p>
        </w:tc>
        <w:tc>
          <w:tcPr>
            <w:tcW w:w="143" w:type="dxa"/>
          </w:tcPr>
          <w:p w14:paraId="4B55DF0C" w14:textId="77777777" w:rsidR="0029251B" w:rsidRPr="006F76AF" w:rsidRDefault="0029251B" w:rsidP="0029251B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85AB843" w14:textId="77777777"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29,920</w:t>
            </w:r>
          </w:p>
        </w:tc>
        <w:tc>
          <w:tcPr>
            <w:tcW w:w="145" w:type="dxa"/>
          </w:tcPr>
          <w:p w14:paraId="0B5BA135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4430F0" w14:textId="77777777"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4165A5A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8950F80" w14:textId="77777777"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251B" w:rsidRPr="006F76AF" w14:paraId="6D7E02F7" w14:textId="77777777" w:rsidTr="00AD61B4">
        <w:tc>
          <w:tcPr>
            <w:tcW w:w="2891" w:type="dxa"/>
          </w:tcPr>
          <w:p w14:paraId="04F0DD47" w14:textId="77777777" w:rsidR="0029251B" w:rsidRPr="00E34148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7659123" w14:textId="77777777" w:rsidR="0029251B" w:rsidRPr="006F76AF" w:rsidRDefault="00D0082C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1,888</w:t>
            </w:r>
          </w:p>
        </w:tc>
        <w:tc>
          <w:tcPr>
            <w:tcW w:w="143" w:type="dxa"/>
          </w:tcPr>
          <w:p w14:paraId="7E7DA2DC" w14:textId="77777777" w:rsidR="0029251B" w:rsidRPr="006F76AF" w:rsidRDefault="0029251B" w:rsidP="0029251B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4DDC623" w14:textId="77777777"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1,812</w:t>
            </w:r>
          </w:p>
        </w:tc>
        <w:tc>
          <w:tcPr>
            <w:tcW w:w="145" w:type="dxa"/>
          </w:tcPr>
          <w:p w14:paraId="3B06FC11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600D95E" w14:textId="77777777"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99F9FAD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BBD6FFD" w14:textId="77777777" w:rsidR="0029251B" w:rsidRPr="006F76AF" w:rsidRDefault="0029251B" w:rsidP="0029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9251B" w:rsidRPr="006F76AF" w14:paraId="67E5ECC3" w14:textId="77777777" w:rsidTr="00AD61B4">
        <w:tc>
          <w:tcPr>
            <w:tcW w:w="2891" w:type="dxa"/>
          </w:tcPr>
          <w:p w14:paraId="1644B791" w14:textId="77777777" w:rsidR="0029251B" w:rsidRPr="006F76AF" w:rsidRDefault="0029251B" w:rsidP="0029251B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42F6A3" w14:textId="77777777" w:rsidR="0029251B" w:rsidRPr="006F76AF" w:rsidRDefault="00D0082C" w:rsidP="0029251B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504,637</w:t>
            </w:r>
          </w:p>
        </w:tc>
        <w:tc>
          <w:tcPr>
            <w:tcW w:w="143" w:type="dxa"/>
          </w:tcPr>
          <w:p w14:paraId="54FCB78F" w14:textId="77777777" w:rsidR="0029251B" w:rsidRPr="006F76AF" w:rsidRDefault="0029251B" w:rsidP="0029251B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E1ADBD0" w14:textId="77777777"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633,789</w:t>
            </w:r>
          </w:p>
        </w:tc>
        <w:tc>
          <w:tcPr>
            <w:tcW w:w="145" w:type="dxa"/>
          </w:tcPr>
          <w:p w14:paraId="676FA5DC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13AC6F5" w14:textId="77777777" w:rsidR="0029251B" w:rsidRPr="006F76AF" w:rsidRDefault="00114A28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420</w:t>
            </w:r>
            <w:r w:rsidRPr="00114A28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42" w:type="dxa"/>
          </w:tcPr>
          <w:p w14:paraId="06EF7D46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CA598DC" w14:textId="77777777" w:rsidR="0029251B" w:rsidRPr="006F76AF" w:rsidRDefault="0029251B" w:rsidP="0029251B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536,003</w:t>
            </w:r>
          </w:p>
        </w:tc>
      </w:tr>
      <w:tr w:rsidR="0029251B" w:rsidRPr="006F76AF" w14:paraId="68C14537" w14:textId="77777777" w:rsidTr="000D39A1">
        <w:tc>
          <w:tcPr>
            <w:tcW w:w="2891" w:type="dxa"/>
          </w:tcPr>
          <w:p w14:paraId="7AB8E18F" w14:textId="77777777" w:rsidR="0029251B" w:rsidRPr="006F76AF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1B21A4B" w14:textId="77777777" w:rsidR="0029251B" w:rsidRPr="006F76AF" w:rsidRDefault="00D0082C" w:rsidP="0029251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(56,396)</w:t>
            </w:r>
          </w:p>
        </w:tc>
        <w:tc>
          <w:tcPr>
            <w:tcW w:w="143" w:type="dxa"/>
          </w:tcPr>
          <w:p w14:paraId="48A78616" w14:textId="77777777" w:rsidR="0029251B" w:rsidRPr="006F76AF" w:rsidRDefault="0029251B" w:rsidP="0029251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CFE7D6" w14:textId="77777777" w:rsidR="0029251B" w:rsidRPr="006F76AF" w:rsidRDefault="0029251B" w:rsidP="0029251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48,747</w:t>
            </w:r>
            <w:r w:rsidRPr="00E341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</w:tcPr>
          <w:p w14:paraId="0BFDE186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5C190EC" w14:textId="77777777" w:rsidR="0029251B" w:rsidRPr="00E34148" w:rsidRDefault="00114A28" w:rsidP="0029251B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(46</w:t>
            </w:r>
            <w:r w:rsidRPr="00114A28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392)</w:t>
            </w:r>
          </w:p>
        </w:tc>
        <w:tc>
          <w:tcPr>
            <w:tcW w:w="142" w:type="dxa"/>
          </w:tcPr>
          <w:p w14:paraId="0DE16CE7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1B921E" w14:textId="77777777" w:rsidR="0029251B" w:rsidRPr="00E34148" w:rsidRDefault="0029251B" w:rsidP="0029251B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33,834</w:t>
            </w:r>
            <w:r w:rsidRPr="00E3414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251B" w:rsidRPr="006F76AF" w14:paraId="688E9576" w14:textId="77777777" w:rsidTr="000D39A1">
        <w:tc>
          <w:tcPr>
            <w:tcW w:w="2891" w:type="dxa"/>
          </w:tcPr>
          <w:p w14:paraId="59893149" w14:textId="77777777" w:rsidR="0029251B" w:rsidRPr="006F76AF" w:rsidRDefault="0029251B" w:rsidP="0029251B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  <w:r w:rsidR="00BC7A4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BC7A4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F34A358" w14:textId="77777777" w:rsidR="0029251B" w:rsidRPr="006F76AF" w:rsidRDefault="00D0082C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448,241</w:t>
            </w:r>
          </w:p>
        </w:tc>
        <w:tc>
          <w:tcPr>
            <w:tcW w:w="143" w:type="dxa"/>
          </w:tcPr>
          <w:p w14:paraId="216B6167" w14:textId="77777777"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F847EC4" w14:textId="77777777"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585,042</w:t>
            </w:r>
          </w:p>
        </w:tc>
        <w:tc>
          <w:tcPr>
            <w:tcW w:w="145" w:type="dxa"/>
          </w:tcPr>
          <w:p w14:paraId="08FFF096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BD53A0" w14:textId="77777777" w:rsidR="0029251B" w:rsidRPr="006F76AF" w:rsidRDefault="00114A28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373</w:t>
            </w:r>
            <w:r w:rsidRPr="00114A28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42" w:type="dxa"/>
          </w:tcPr>
          <w:p w14:paraId="433E169D" w14:textId="77777777" w:rsidR="0029251B" w:rsidRPr="006F76AF" w:rsidRDefault="0029251B" w:rsidP="0029251B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F657AE" w14:textId="77777777" w:rsidR="0029251B" w:rsidRPr="006F76AF" w:rsidRDefault="0029251B" w:rsidP="0029251B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502,169</w:t>
            </w:r>
          </w:p>
        </w:tc>
      </w:tr>
    </w:tbl>
    <w:p w14:paraId="4108B53F" w14:textId="77777777" w:rsidR="005A40FD" w:rsidRDefault="005A40FD" w:rsidP="00530B3E">
      <w:pPr>
        <w:tabs>
          <w:tab w:val="clear" w:pos="227"/>
          <w:tab w:val="clear" w:pos="454"/>
          <w:tab w:val="clear" w:pos="680"/>
          <w:tab w:val="left" w:pos="567"/>
        </w:tabs>
        <w:spacing w:line="28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61E0283" w14:textId="77777777" w:rsidR="005A40FD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1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4052CA" w:rsidRPr="006F76AF" w14:paraId="3A903D4B" w14:textId="77777777" w:rsidTr="00710C63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14:paraId="48532026" w14:textId="77777777" w:rsidR="004052CA" w:rsidRPr="006F76AF" w:rsidRDefault="004052CA" w:rsidP="00530B3E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05335D" w14:textId="77777777" w:rsidR="004052CA" w:rsidRPr="006F76AF" w:rsidRDefault="004052CA" w:rsidP="00530B3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3414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6F76AF" w14:paraId="05DCB6BC" w14:textId="77777777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14:paraId="4A8C3D2A" w14:textId="77777777" w:rsidR="004052CA" w:rsidRPr="006F76AF" w:rsidRDefault="004052CA" w:rsidP="00530B3E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1342B6" w14:textId="77777777" w:rsidR="004052CA" w:rsidRPr="006F76AF" w:rsidRDefault="004052CA" w:rsidP="00530B3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5AF2FA69" w14:textId="77777777" w:rsidR="004052CA" w:rsidRPr="006F76AF" w:rsidRDefault="004052CA" w:rsidP="00530B3E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D7420" w14:textId="77777777" w:rsidR="004052CA" w:rsidRPr="006F76AF" w:rsidRDefault="004052CA" w:rsidP="00530B3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008B" w:rsidRPr="006F76AF" w14:paraId="470E0D20" w14:textId="77777777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14:paraId="7F5B0C3B" w14:textId="77777777" w:rsidR="004C008B" w:rsidRPr="006F76AF" w:rsidRDefault="004C008B" w:rsidP="004C008B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2F12DA4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="002A1782" w:rsidRPr="00E34148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5970D04E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7F43779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F00EF74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76A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8" w:type="dxa"/>
          </w:tcPr>
          <w:p w14:paraId="71EF0E74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0A65C2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A1782" w:rsidRPr="00E341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F76A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EEB9CA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595A4D07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76AF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849ECCB" w14:textId="77777777" w:rsidR="004C008B" w:rsidRPr="006F76AF" w:rsidRDefault="004C008B" w:rsidP="004C008B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76A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40AC9" w:rsidRPr="006F76AF" w14:paraId="4F2CE5FC" w14:textId="77777777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14:paraId="011A5554" w14:textId="77777777" w:rsidR="00740AC9" w:rsidRPr="006F76AF" w:rsidRDefault="00740AC9" w:rsidP="00530B3E">
            <w:pPr>
              <w:spacing w:line="28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481CAE" w14:textId="77777777" w:rsidR="00740AC9" w:rsidRPr="006F76AF" w:rsidRDefault="009656FA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65" w:type="dxa"/>
          </w:tcPr>
          <w:p w14:paraId="6B811CA5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334DEA6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38" w:type="dxa"/>
          </w:tcPr>
          <w:p w14:paraId="2E4E781F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6313BB" w14:textId="77777777" w:rsidR="00740AC9" w:rsidRPr="006F76AF" w:rsidRDefault="00E314E1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  <w:tc>
          <w:tcPr>
            <w:tcW w:w="134" w:type="dxa"/>
          </w:tcPr>
          <w:p w14:paraId="5AF8B7EF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12B54536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</w:tr>
      <w:tr w:rsidR="00740AC9" w:rsidRPr="006F76AF" w14:paraId="56117B26" w14:textId="77777777" w:rsidTr="002A1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14:paraId="087FC553" w14:textId="77777777" w:rsidR="00740AC9" w:rsidRPr="00E34148" w:rsidRDefault="00740AC9" w:rsidP="00530B3E">
            <w:pPr>
              <w:spacing w:line="28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ค่าเผื่อเพิ่มระหว่างงวด</w:t>
            </w:r>
          </w:p>
        </w:tc>
        <w:tc>
          <w:tcPr>
            <w:tcW w:w="1250" w:type="dxa"/>
          </w:tcPr>
          <w:p w14:paraId="28C1AD49" w14:textId="77777777" w:rsidR="00740AC9" w:rsidRPr="006F76AF" w:rsidRDefault="00D0082C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13,373</w:t>
            </w:r>
          </w:p>
        </w:tc>
        <w:tc>
          <w:tcPr>
            <w:tcW w:w="165" w:type="dxa"/>
          </w:tcPr>
          <w:p w14:paraId="2921A2D6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A70B301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 w:hint="cs"/>
                <w:sz w:val="26"/>
                <w:szCs w:val="26"/>
              </w:rPr>
              <w:t>36</w:t>
            </w:r>
            <w:r w:rsidRPr="006F76AF">
              <w:rPr>
                <w:rFonts w:ascii="Angsana New" w:hAnsi="Angsana New"/>
                <w:sz w:val="26"/>
                <w:szCs w:val="26"/>
              </w:rPr>
              <w:t>,</w:t>
            </w:r>
            <w:r w:rsidRPr="006F76AF">
              <w:rPr>
                <w:rFonts w:ascii="Angsana New" w:hAnsi="Angsana New" w:hint="cs"/>
                <w:sz w:val="26"/>
                <w:szCs w:val="26"/>
              </w:rPr>
              <w:t>36</w:t>
            </w:r>
            <w:r w:rsidR="007E6E6E" w:rsidRPr="006F76AF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208FD6E0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9331AFA" w14:textId="77777777" w:rsidR="00740AC9" w:rsidRPr="006F76AF" w:rsidRDefault="008406AB" w:rsidP="005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left="-108" w:right="72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12</w:t>
            </w:r>
            <w:r w:rsidRPr="008406AB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134" w:type="dxa"/>
          </w:tcPr>
          <w:p w14:paraId="489ECD39" w14:textId="77777777" w:rsidR="00740AC9" w:rsidRPr="006F76AF" w:rsidRDefault="00740AC9" w:rsidP="00530B3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F33ECD6" w14:textId="77777777" w:rsidR="00740AC9" w:rsidRPr="006F76AF" w:rsidRDefault="00740AC9" w:rsidP="005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left="-108" w:right="72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27,264</w:t>
            </w:r>
          </w:p>
        </w:tc>
      </w:tr>
      <w:tr w:rsidR="00B60500" w:rsidRPr="006F76AF" w14:paraId="78A63D6A" w14:textId="77777777" w:rsidTr="00FA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14:paraId="77AE3D7D" w14:textId="77777777" w:rsidR="00B60500" w:rsidRPr="006F76AF" w:rsidRDefault="00B60500" w:rsidP="00530B3E">
            <w:pPr>
              <w:spacing w:line="28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34148">
              <w:rPr>
                <w:rFonts w:ascii="Angsana New" w:hAnsi="Angsana New" w:hint="cs"/>
                <w:sz w:val="26"/>
                <w:szCs w:val="26"/>
                <w:cs/>
              </w:rPr>
              <w:t xml:space="preserve">    ค่าเผื่อโอนกลับระหว่างงวด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79D8B2" w14:textId="77777777" w:rsidR="00B60500" w:rsidRPr="006F76AF" w:rsidRDefault="00D0082C" w:rsidP="00530B3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(5,724)</w:t>
            </w:r>
          </w:p>
        </w:tc>
        <w:tc>
          <w:tcPr>
            <w:tcW w:w="165" w:type="dxa"/>
          </w:tcPr>
          <w:p w14:paraId="477B2145" w14:textId="77777777" w:rsidR="00B60500" w:rsidRPr="006F76AF" w:rsidRDefault="00B60500" w:rsidP="00530B3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9B8309A" w14:textId="77777777" w:rsidR="00B60500" w:rsidRPr="006F76AF" w:rsidRDefault="00B60500" w:rsidP="00530B3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1,52</w:t>
            </w:r>
            <w:r w:rsidR="00072670" w:rsidRPr="006F76AF">
              <w:rPr>
                <w:rFonts w:ascii="Angsana New" w:hAnsi="Angsana New"/>
                <w:sz w:val="26"/>
                <w:szCs w:val="26"/>
              </w:rPr>
              <w:t>0</w:t>
            </w:r>
            <w:r w:rsidRPr="00E341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14:paraId="0A2D6A4D" w14:textId="77777777" w:rsidR="00B60500" w:rsidRPr="006F76AF" w:rsidRDefault="00B60500" w:rsidP="00530B3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B53C419" w14:textId="77777777" w:rsidR="00B60500" w:rsidRPr="00472641" w:rsidRDefault="00640406" w:rsidP="005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8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72641">
              <w:rPr>
                <w:rFonts w:ascii="Angsana New" w:hAnsi="Angsana New"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134" w:type="dxa"/>
          </w:tcPr>
          <w:p w14:paraId="2796A86F" w14:textId="77777777" w:rsidR="00B60500" w:rsidRPr="006F76AF" w:rsidRDefault="00B60500" w:rsidP="00530B3E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9C86A63" w14:textId="77777777" w:rsidR="00B60500" w:rsidRPr="006F76AF" w:rsidRDefault="00B60500" w:rsidP="00530B3E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(</w:t>
            </w:r>
            <w:r w:rsidRPr="006F76AF">
              <w:rPr>
                <w:rFonts w:ascii="Angsana New" w:hAnsi="Angsana New"/>
                <w:sz w:val="26"/>
                <w:szCs w:val="26"/>
              </w:rPr>
              <w:t>1,52</w:t>
            </w:r>
            <w:r w:rsidR="004B2055" w:rsidRPr="006F76AF">
              <w:rPr>
                <w:rFonts w:ascii="Angsana New" w:hAnsi="Angsana New"/>
                <w:sz w:val="26"/>
                <w:szCs w:val="26"/>
              </w:rPr>
              <w:t>0</w:t>
            </w:r>
            <w:r w:rsidRPr="00E3414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60500" w:rsidRPr="006F76AF" w14:paraId="225570E0" w14:textId="77777777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14:paraId="1C8F0977" w14:textId="77777777" w:rsidR="00B60500" w:rsidRPr="006F76AF" w:rsidRDefault="00B60500" w:rsidP="00B60500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66ADABF" w14:textId="77777777" w:rsidR="00B60500" w:rsidRPr="006F76AF" w:rsidRDefault="00D0082C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56,396</w:t>
            </w:r>
          </w:p>
        </w:tc>
        <w:tc>
          <w:tcPr>
            <w:tcW w:w="165" w:type="dxa"/>
          </w:tcPr>
          <w:p w14:paraId="3C5693EC" w14:textId="77777777"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6075A9F6" w14:textId="77777777"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38" w:type="dxa"/>
          </w:tcPr>
          <w:p w14:paraId="1D062B6B" w14:textId="77777777"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0BC74AD" w14:textId="77777777" w:rsidR="00B60500" w:rsidRPr="006F76AF" w:rsidRDefault="008406AB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="Angsana New" w:hAnsi="Angsana New"/>
                <w:sz w:val="26"/>
                <w:szCs w:val="26"/>
              </w:rPr>
              <w:t>46</w:t>
            </w:r>
            <w:r w:rsidRPr="008406AB">
              <w:rPr>
                <w:rFonts w:ascii="Angsana New" w:hAnsi="Angsana New"/>
                <w:sz w:val="26"/>
                <w:szCs w:val="26"/>
              </w:rPr>
              <w:t>,</w:t>
            </w:r>
            <w:r w:rsidRPr="00E34148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34" w:type="dxa"/>
          </w:tcPr>
          <w:p w14:paraId="28D4CB4B" w14:textId="77777777"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0687C9CD" w14:textId="77777777" w:rsidR="00B60500" w:rsidRPr="006F76AF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76AF"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</w:tr>
    </w:tbl>
    <w:p w14:paraId="755438C6" w14:textId="77777777" w:rsidR="005A40FD" w:rsidRPr="002E2D96" w:rsidRDefault="00AD16E8" w:rsidP="006E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A40FD" w:rsidRPr="00E34148">
        <w:rPr>
          <w:rFonts w:asciiTheme="majorBidi" w:hAnsiTheme="majorBidi"/>
          <w:b/>
          <w:bCs/>
          <w:sz w:val="32"/>
          <w:szCs w:val="32"/>
        </w:rPr>
        <w:t xml:space="preserve">. </w:t>
      </w:r>
      <w:r w:rsidR="002E2D96" w:rsidRPr="00E34148">
        <w:rPr>
          <w:rFonts w:asciiTheme="majorBidi" w:hAnsiTheme="majorBidi" w:hint="cs"/>
          <w:b/>
          <w:bCs/>
          <w:sz w:val="32"/>
          <w:szCs w:val="32"/>
        </w:rPr>
        <w:t xml:space="preserve"> </w:t>
      </w:r>
      <w:r w:rsidR="00702CB5" w:rsidRPr="00B779E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B12F825" w14:textId="77777777" w:rsidR="005A40FD" w:rsidRPr="0074674C" w:rsidRDefault="005A40FD" w:rsidP="00836A36">
      <w:pPr>
        <w:tabs>
          <w:tab w:val="clear" w:pos="227"/>
          <w:tab w:val="clear" w:pos="680"/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9656FA">
        <w:rPr>
          <w:rFonts w:asciiTheme="majorBidi" w:hAnsiTheme="majorBidi" w:cstheme="majorBidi"/>
          <w:spacing w:val="-4"/>
          <w:sz w:val="32"/>
          <w:szCs w:val="32"/>
          <w:lang w:val="en-GB"/>
        </w:rPr>
        <w:t>30</w:t>
      </w:r>
      <w:r w:rsidR="004C008B" w:rsidRPr="00E341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30B3E" w:rsidRPr="00E3414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284FEF">
        <w:rPr>
          <w:rFonts w:asciiTheme="majorBidi" w:hAnsiTheme="majorBidi" w:cstheme="majorBidi"/>
          <w:spacing w:val="-4"/>
          <w:sz w:val="32"/>
          <w:szCs w:val="32"/>
          <w:lang w:val="en-GB"/>
        </w:rPr>
        <w:t>3</w:t>
      </w:r>
      <w:r w:rsidRPr="00E34148">
        <w:rPr>
          <w:rFonts w:asciiTheme="majorBidi" w:hAnsiTheme="majorBidi"/>
          <w:spacing w:val="-4"/>
          <w:sz w:val="32"/>
          <w:szCs w:val="32"/>
          <w:cs/>
        </w:rPr>
        <w:t xml:space="preserve"> และวันที่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284FEF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E3414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บริษัทมีเงินฝากประจำกับธนาคารในประเทศ</w:t>
      </w:r>
      <w:r w:rsidRPr="0074674C">
        <w:rPr>
          <w:rFonts w:asciiTheme="majorBidi" w:hAnsiTheme="majorBidi" w:cstheme="majorBidi"/>
          <w:spacing w:val="-2"/>
          <w:sz w:val="32"/>
          <w:szCs w:val="32"/>
          <w:cs/>
        </w:rPr>
        <w:t>หลายแห่ง</w:t>
      </w:r>
      <w:r w:rsidR="000C58EB" w:rsidRPr="0074674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4674C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FD08D4" w:rsidRPr="0074674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 </w:t>
      </w:r>
      <w:r w:rsidR="0066029D" w:rsidRPr="0074674C">
        <w:rPr>
          <w:rFonts w:asciiTheme="majorBidi" w:hAnsiTheme="majorBidi" w:cstheme="majorBidi"/>
          <w:spacing w:val="-2"/>
          <w:sz w:val="32"/>
          <w:szCs w:val="32"/>
        </w:rPr>
        <w:t>76</w:t>
      </w:r>
      <w:r w:rsidR="00D91D8F" w:rsidRPr="0074674C">
        <w:rPr>
          <w:rFonts w:asciiTheme="majorBidi" w:hAnsiTheme="majorBidi"/>
          <w:spacing w:val="-2"/>
          <w:sz w:val="32"/>
          <w:szCs w:val="32"/>
        </w:rPr>
        <w:t>.</w:t>
      </w:r>
      <w:r w:rsidR="00D91D8F" w:rsidRPr="0074674C">
        <w:rPr>
          <w:rFonts w:asciiTheme="majorBidi" w:hAnsiTheme="majorBidi" w:cstheme="majorBidi"/>
          <w:spacing w:val="-2"/>
          <w:sz w:val="32"/>
          <w:szCs w:val="32"/>
        </w:rPr>
        <w:t xml:space="preserve">16 </w:t>
      </w:r>
      <w:r w:rsidRPr="0074674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3E41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E4166" w:rsidRPr="0074674C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อัตราดอกเบี้ยร้อยละ </w:t>
      </w:r>
      <w:r w:rsidR="003E4166" w:rsidRPr="0074674C">
        <w:rPr>
          <w:rFonts w:asciiTheme="majorBidi" w:hAnsiTheme="majorBidi" w:cstheme="majorBidi"/>
          <w:spacing w:val="-2"/>
          <w:sz w:val="32"/>
          <w:szCs w:val="32"/>
          <w:lang w:val="en-GB"/>
        </w:rPr>
        <w:t>0</w:t>
      </w:r>
      <w:r w:rsidR="003E4166" w:rsidRPr="0074674C">
        <w:rPr>
          <w:rFonts w:asciiTheme="majorBidi" w:hAnsiTheme="majorBidi"/>
          <w:spacing w:val="-2"/>
          <w:sz w:val="32"/>
          <w:szCs w:val="32"/>
        </w:rPr>
        <w:t>.</w:t>
      </w:r>
      <w:r w:rsidR="003E4166" w:rsidRPr="0074674C">
        <w:rPr>
          <w:rFonts w:asciiTheme="majorBidi" w:hAnsiTheme="majorBidi" w:cstheme="majorBidi"/>
          <w:spacing w:val="-2"/>
          <w:sz w:val="32"/>
          <w:szCs w:val="32"/>
          <w:lang w:val="en-GB"/>
        </w:rPr>
        <w:t>15</w:t>
      </w:r>
      <w:r w:rsidR="003E4166" w:rsidRPr="0074674C">
        <w:rPr>
          <w:rFonts w:asciiTheme="majorBidi" w:hAnsiTheme="majorBidi"/>
          <w:spacing w:val="-2"/>
          <w:sz w:val="32"/>
          <w:szCs w:val="32"/>
        </w:rPr>
        <w:t xml:space="preserve"> </w:t>
      </w:r>
      <w:r w:rsidR="003E4166" w:rsidRPr="0074674C">
        <w:rPr>
          <w:rFonts w:asciiTheme="majorBidi" w:hAnsiTheme="majorBidi" w:hint="cs"/>
          <w:spacing w:val="-2"/>
          <w:sz w:val="32"/>
          <w:szCs w:val="32"/>
        </w:rPr>
        <w:t>-</w:t>
      </w:r>
      <w:r w:rsidR="003E4166" w:rsidRPr="0074674C">
        <w:rPr>
          <w:rFonts w:asciiTheme="majorBidi" w:hAnsiTheme="majorBidi"/>
          <w:spacing w:val="-2"/>
          <w:sz w:val="32"/>
          <w:szCs w:val="32"/>
        </w:rPr>
        <w:t xml:space="preserve"> </w:t>
      </w:r>
      <w:r w:rsidR="003E4166" w:rsidRPr="0074674C">
        <w:rPr>
          <w:rFonts w:asciiTheme="majorBidi" w:hAnsiTheme="majorBidi" w:cstheme="majorBidi"/>
          <w:spacing w:val="-2"/>
          <w:sz w:val="32"/>
          <w:szCs w:val="32"/>
          <w:lang w:val="en-GB"/>
        </w:rPr>
        <w:t>1</w:t>
      </w:r>
      <w:r w:rsidR="003E4166" w:rsidRPr="0074674C">
        <w:rPr>
          <w:rFonts w:asciiTheme="majorBidi" w:hAnsiTheme="majorBidi"/>
          <w:spacing w:val="-2"/>
          <w:sz w:val="32"/>
          <w:szCs w:val="32"/>
        </w:rPr>
        <w:t>.</w:t>
      </w:r>
      <w:r w:rsidR="003E4166" w:rsidRPr="0074674C">
        <w:rPr>
          <w:rFonts w:asciiTheme="majorBidi" w:hAnsiTheme="majorBidi" w:cstheme="majorBidi"/>
          <w:spacing w:val="-2"/>
          <w:sz w:val="32"/>
          <w:szCs w:val="32"/>
          <w:lang w:val="en-GB"/>
        </w:rPr>
        <w:t>35</w:t>
      </w:r>
      <w:r w:rsidR="003E4166" w:rsidRPr="0074674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</w:t>
      </w:r>
      <w:r w:rsidRPr="0074674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4674C" w:rsidRPr="0074674C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3E4166" w:rsidRPr="0074674C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3E4166" w:rsidRPr="0074674C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="0074674C" w:rsidRPr="0074674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4674C" w:rsidRPr="0074674C">
        <w:rPr>
          <w:rFonts w:asciiTheme="majorBidi" w:hAnsiTheme="majorBidi" w:cstheme="majorBidi"/>
          <w:spacing w:val="-2"/>
          <w:sz w:val="32"/>
          <w:szCs w:val="32"/>
        </w:rPr>
        <w:t xml:space="preserve">81.16 </w:t>
      </w:r>
      <w:r w:rsidR="0074674C" w:rsidRPr="0074674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FD08D4" w:rsidRPr="0074674C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อัตราดอกเบี้ยร้อยละ </w:t>
      </w:r>
      <w:r w:rsidR="00FD08D4" w:rsidRPr="0074674C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FD08D4" w:rsidRPr="0074674C">
        <w:rPr>
          <w:rFonts w:asciiTheme="majorBidi" w:hAnsiTheme="majorBidi"/>
          <w:sz w:val="32"/>
          <w:szCs w:val="32"/>
        </w:rPr>
        <w:t>.</w:t>
      </w:r>
      <w:r w:rsidR="00E86DAA" w:rsidRPr="0074674C">
        <w:rPr>
          <w:rFonts w:asciiTheme="majorBidi" w:hAnsiTheme="majorBidi" w:cstheme="majorBidi" w:hint="cs"/>
          <w:sz w:val="32"/>
          <w:szCs w:val="32"/>
        </w:rPr>
        <w:t>60</w:t>
      </w:r>
      <w:r w:rsidR="00FD08D4" w:rsidRPr="0074674C">
        <w:rPr>
          <w:rFonts w:asciiTheme="majorBidi" w:hAnsiTheme="majorBidi"/>
          <w:sz w:val="32"/>
          <w:szCs w:val="32"/>
        </w:rPr>
        <w:t xml:space="preserve"> </w:t>
      </w:r>
      <w:r w:rsidR="00EB358F" w:rsidRPr="0074674C">
        <w:rPr>
          <w:rFonts w:asciiTheme="majorBidi" w:hAnsiTheme="majorBidi" w:hint="cs"/>
          <w:sz w:val="32"/>
          <w:szCs w:val="32"/>
        </w:rPr>
        <w:t>-</w:t>
      </w:r>
      <w:r w:rsidR="00FD08D4" w:rsidRPr="0074674C">
        <w:rPr>
          <w:rFonts w:asciiTheme="majorBidi" w:hAnsiTheme="majorBidi"/>
          <w:sz w:val="32"/>
          <w:szCs w:val="32"/>
        </w:rPr>
        <w:t xml:space="preserve"> </w:t>
      </w:r>
      <w:r w:rsidR="00FD08D4" w:rsidRPr="0074674C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FD08D4" w:rsidRPr="0074674C">
        <w:rPr>
          <w:rFonts w:asciiTheme="majorBidi" w:hAnsiTheme="majorBidi"/>
          <w:sz w:val="32"/>
          <w:szCs w:val="32"/>
        </w:rPr>
        <w:t>.</w:t>
      </w:r>
      <w:r w:rsidR="00FD08D4" w:rsidRPr="0074674C">
        <w:rPr>
          <w:rFonts w:asciiTheme="majorBidi" w:hAnsiTheme="majorBidi" w:cstheme="majorBidi"/>
          <w:sz w:val="32"/>
          <w:szCs w:val="32"/>
          <w:lang w:val="en-GB"/>
        </w:rPr>
        <w:t>35</w:t>
      </w:r>
      <w:r w:rsidR="00FD08D4" w:rsidRPr="0074674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71653F" w:rsidRPr="0074674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6FDB" w:rsidRPr="0074674C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74674C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="00FD08D4" w:rsidRPr="0074674C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74674C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5944AE">
        <w:rPr>
          <w:rFonts w:asciiTheme="majorBidi" w:hAnsiTheme="majorBidi" w:cstheme="majorBidi"/>
          <w:sz w:val="32"/>
          <w:szCs w:val="32"/>
          <w:cs/>
        </w:rPr>
        <w:br/>
      </w:r>
      <w:r w:rsidRPr="0074674C">
        <w:rPr>
          <w:rFonts w:asciiTheme="majorBidi" w:hAnsiTheme="majorBidi" w:cstheme="majorBidi"/>
          <w:sz w:val="32"/>
          <w:szCs w:val="32"/>
          <w:cs/>
        </w:rPr>
        <w:t xml:space="preserve">ในประเทศดังกล่าว (ดูหมายเหตุ </w:t>
      </w:r>
      <w:r w:rsidR="00BC7A48">
        <w:rPr>
          <w:rFonts w:asciiTheme="majorBidi" w:hAnsiTheme="majorBidi" w:cstheme="majorBidi"/>
          <w:sz w:val="32"/>
          <w:szCs w:val="32"/>
          <w:lang w:val="en-GB"/>
        </w:rPr>
        <w:t>16</w:t>
      </w:r>
      <w:r w:rsidRPr="0074674C">
        <w:rPr>
          <w:rFonts w:asciiTheme="majorBidi" w:hAnsiTheme="majorBidi"/>
          <w:sz w:val="32"/>
          <w:szCs w:val="32"/>
        </w:rPr>
        <w:t>)</w:t>
      </w:r>
    </w:p>
    <w:p w14:paraId="61C672CA" w14:textId="77777777" w:rsidR="000C58EB" w:rsidRPr="00E34148" w:rsidRDefault="000C58EB" w:rsidP="00836A36">
      <w:pPr>
        <w:tabs>
          <w:tab w:val="clear" w:pos="227"/>
          <w:tab w:val="clear" w:pos="680"/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52E96F0" w14:textId="77777777" w:rsidR="00D82471" w:rsidRPr="002E2D96" w:rsidRDefault="00345782" w:rsidP="0083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2E2D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16E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82471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D82471" w:rsidRPr="002E2D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E3414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76129B7" w14:textId="77777777" w:rsidR="00D82471" w:rsidRPr="00005122" w:rsidRDefault="00D82471" w:rsidP="00836A36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12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71653F" w:rsidRPr="00EB358F" w14:paraId="4DEFA8B6" w14:textId="77777777" w:rsidTr="007547F3">
        <w:trPr>
          <w:cantSplit/>
        </w:trPr>
        <w:tc>
          <w:tcPr>
            <w:tcW w:w="2296" w:type="dxa"/>
          </w:tcPr>
          <w:p w14:paraId="258A119F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" w:name="_Hlk513644543"/>
          </w:p>
        </w:tc>
        <w:tc>
          <w:tcPr>
            <w:tcW w:w="76" w:type="dxa"/>
          </w:tcPr>
          <w:p w14:paraId="3CD2C6D2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7D2239C1" w14:textId="77777777" w:rsidR="0071653F" w:rsidRPr="00E34148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250EAEA8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14:paraId="3F4F1B27" w14:textId="77777777" w:rsidR="0071653F" w:rsidRPr="00E34148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8D182E1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7896D82A" w14:textId="77777777" w:rsidR="0071653F" w:rsidRPr="00E34148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71653F" w:rsidRPr="00EB358F" w14:paraId="05CF4BD8" w14:textId="77777777" w:rsidTr="007547F3">
        <w:trPr>
          <w:cantSplit/>
        </w:trPr>
        <w:tc>
          <w:tcPr>
            <w:tcW w:w="2296" w:type="dxa"/>
          </w:tcPr>
          <w:p w14:paraId="7E2825DB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541374C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1F33874" w14:textId="77777777" w:rsidR="0071653F" w:rsidRPr="00E34148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3AC96573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14:paraId="5B45C62A" w14:textId="77777777" w:rsidR="0071653F" w:rsidRPr="00E34148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4148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1ED02DD9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BA996" w14:textId="77777777" w:rsidR="0071653F" w:rsidRPr="00E34148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25AB79" w14:textId="77777777"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FFB7B" w14:textId="77777777" w:rsidR="0071653F" w:rsidRPr="00E34148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E3414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BE23DE" w:rsidRPr="00EB358F" w14:paraId="7E6041E9" w14:textId="77777777" w:rsidTr="007547F3">
        <w:trPr>
          <w:cantSplit/>
        </w:trPr>
        <w:tc>
          <w:tcPr>
            <w:tcW w:w="2296" w:type="dxa"/>
            <w:tcBorders>
              <w:bottom w:val="single" w:sz="6" w:space="0" w:color="auto"/>
            </w:tcBorders>
          </w:tcPr>
          <w:p w14:paraId="7C9D4CBF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9643D3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4148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B4B75D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3EB5017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34148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9F438C" w:rsidRPr="00E34148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6C4C02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6ACD7C6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FDE81C0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8" w:type="dxa"/>
          </w:tcPr>
          <w:p w14:paraId="06246CC8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14:paraId="3E6DF9D1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34148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9F438C" w:rsidRPr="00E34148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159381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14:paraId="02C887C5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620D441E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</w:tcPr>
          <w:p w14:paraId="31FB0B8B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06F69968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E34148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9F438C" w:rsidRPr="00E34148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67F051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577B1C7B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9007858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</w:tcPr>
          <w:p w14:paraId="1215A3C2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381082" w14:textId="77777777" w:rsidR="00BE23DE" w:rsidRPr="00E86DAA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สำหรับงวด</w:t>
            </w:r>
            <w:r w:rsidR="009F438C" w:rsidRPr="00E34148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เก้า</w:t>
            </w:r>
            <w:r w:rsidRPr="00E34148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เดือน</w:t>
            </w:r>
          </w:p>
          <w:p w14:paraId="78DE2C8E" w14:textId="77777777" w:rsidR="00BE23DE" w:rsidRPr="00EB358F" w:rsidRDefault="00BE23DE" w:rsidP="00BE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EB358F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0"/>
                <w:szCs w:val="20"/>
              </w:rPr>
              <w:t>0</w:t>
            </w:r>
            <w:r w:rsidRPr="00E34148">
              <w:rPr>
                <w:rFonts w:asciiTheme="majorBidi" w:hAnsiTheme="majorBidi"/>
                <w:spacing w:val="-4"/>
                <w:sz w:val="20"/>
                <w:szCs w:val="20"/>
                <w:cs/>
              </w:rPr>
              <w:t xml:space="preserve"> </w:t>
            </w:r>
            <w:r w:rsidR="009F438C" w:rsidRPr="00E34148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  <w:tr w:rsidR="005B1365" w:rsidRPr="00EB358F" w14:paraId="263F67BB" w14:textId="77777777" w:rsidTr="007547F3">
        <w:trPr>
          <w:cantSplit/>
        </w:trPr>
        <w:tc>
          <w:tcPr>
            <w:tcW w:w="2296" w:type="dxa"/>
            <w:tcBorders>
              <w:top w:val="single" w:sz="6" w:space="0" w:color="auto"/>
            </w:tcBorders>
          </w:tcPr>
          <w:p w14:paraId="4DCD9170" w14:textId="77777777"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62515106" w14:textId="77777777"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49E3D20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259BEEAF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A20854A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7CA6604A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14:paraId="15C8F31E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E4E0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59237FAB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14:paraId="41E59EAF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21057811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69DBEB81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34E6B112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1123C706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496EF99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4D727FD2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9E80D1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7C0B07D" w14:textId="77777777" w:rsidR="005B1365" w:rsidRPr="006E4E0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AB0682" w:rsidRPr="00EB358F" w14:paraId="6A130926" w14:textId="77777777" w:rsidTr="007547F3">
        <w:trPr>
          <w:cantSplit/>
        </w:trPr>
        <w:tc>
          <w:tcPr>
            <w:tcW w:w="2296" w:type="dxa"/>
            <w:vAlign w:val="center"/>
          </w:tcPr>
          <w:p w14:paraId="697B2CE0" w14:textId="77777777"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</w:t>
            </w:r>
            <w:r w:rsidRPr="00E3414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35757334" w14:textId="77777777"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5D165F5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7D41608F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50225831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509E2E96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5F6E01B6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6E4E0F">
              <w:rPr>
                <w:rFonts w:asciiTheme="majorBidi" w:hAnsiTheme="majorBidi"/>
                <w:sz w:val="20"/>
                <w:szCs w:val="20"/>
              </w:rPr>
              <w:t>.</w:t>
            </w:r>
            <w:r w:rsidRPr="006E4E0F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1A449F6D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14:paraId="55A4D92F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6E4E0F">
              <w:rPr>
                <w:rFonts w:asciiTheme="majorBidi" w:hAnsiTheme="majorBidi"/>
                <w:sz w:val="20"/>
                <w:szCs w:val="20"/>
              </w:rPr>
              <w:t>.</w:t>
            </w:r>
            <w:r w:rsidRPr="006E4E0F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302CCFF2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423231A8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1AA7E375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35CDC8C9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329C9339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BC8C122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E4E0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1FA5FD83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FB3AFE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E4E0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AB0682" w:rsidRPr="00EB358F" w14:paraId="7D7FF8D9" w14:textId="77777777" w:rsidTr="007547F3">
        <w:trPr>
          <w:cantSplit/>
          <w:trHeight w:val="63"/>
        </w:trPr>
        <w:tc>
          <w:tcPr>
            <w:tcW w:w="2296" w:type="dxa"/>
          </w:tcPr>
          <w:p w14:paraId="7752DFB4" w14:textId="77777777" w:rsidR="00AB0682" w:rsidRPr="00E34148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414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415CE19E" w14:textId="77777777"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23485386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28B90F74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5E928B76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36FD2228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28142EC7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6E4E0F">
              <w:rPr>
                <w:rFonts w:asciiTheme="majorBidi" w:hAnsiTheme="majorBidi"/>
                <w:sz w:val="20"/>
                <w:szCs w:val="20"/>
              </w:rPr>
              <w:t>.</w:t>
            </w:r>
            <w:r w:rsidRPr="006E4E0F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14:paraId="29533E65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14:paraId="798D61B5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6E4E0F">
              <w:rPr>
                <w:rFonts w:asciiTheme="majorBidi" w:hAnsiTheme="majorBidi"/>
                <w:sz w:val="20"/>
                <w:szCs w:val="20"/>
              </w:rPr>
              <w:t>.</w:t>
            </w:r>
            <w:r w:rsidRPr="006E4E0F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14:paraId="3FEA65B9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1E4D458C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14:paraId="1571CF73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4A301C1C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14:paraId="32B333E4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1FDA83E0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E4E0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1D01FE3F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837081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E4E0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AB0682" w:rsidRPr="00EB358F" w14:paraId="567546E4" w14:textId="77777777" w:rsidTr="007547F3">
        <w:trPr>
          <w:cantSplit/>
        </w:trPr>
        <w:tc>
          <w:tcPr>
            <w:tcW w:w="2296" w:type="dxa"/>
            <w:vAlign w:val="center"/>
          </w:tcPr>
          <w:p w14:paraId="317AA3EE" w14:textId="77777777"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3414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48EFA81E" w14:textId="77777777" w:rsidR="00AB0682" w:rsidRPr="00EB358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D116BC1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105F9153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3D56D832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7B0D519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14:paraId="65EBFF3D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9ABBB3A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14:paraId="3C3A6169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6B7BB9C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50791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14:paraId="632032D8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54B7B55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E4E0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14:paraId="1BC7572E" w14:textId="77777777" w:rsidR="00AB0682" w:rsidRPr="006E4E0F" w:rsidRDefault="00AB0682" w:rsidP="00AB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49683762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E4E0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2182DE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26A65771" w14:textId="77777777" w:rsidR="00AB0682" w:rsidRPr="006E4E0F" w:rsidRDefault="00AB0682" w:rsidP="00AB0682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E4E0F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bookmarkEnd w:id="1"/>
    </w:tbl>
    <w:p w14:paraId="6C2D858C" w14:textId="77777777" w:rsidR="00393F9C" w:rsidRDefault="00393F9C" w:rsidP="0083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9693B34" w14:textId="77777777" w:rsidR="0014719F" w:rsidRPr="002E2D96" w:rsidRDefault="0014719F" w:rsidP="0083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9119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2E2D96" w:rsidRPr="00E34148">
        <w:rPr>
          <w:rFonts w:asciiTheme="majorBidi" w:hAnsiTheme="majorBidi" w:cstheme="majorBidi" w:hint="cs"/>
          <w:b/>
          <w:bCs/>
          <w:sz w:val="32"/>
          <w:szCs w:val="32"/>
        </w:rPr>
        <w:t xml:space="preserve">  </w:t>
      </w:r>
      <w:r w:rsidR="00D54260" w:rsidRPr="00E3414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4148">
        <w:rPr>
          <w:rFonts w:asciiTheme="majorBidi" w:hAnsi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51110BC" w14:textId="142A6660" w:rsidR="0014719F" w:rsidRPr="00FB087F" w:rsidRDefault="0014719F" w:rsidP="0074674C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32508438"/>
      <w:r w:rsidRPr="00E34148">
        <w:rPr>
          <w:rFonts w:asciiTheme="majorBidi" w:hAnsiTheme="majorBidi"/>
          <w:sz w:val="32"/>
          <w:szCs w:val="32"/>
          <w:cs/>
        </w:rPr>
        <w:t xml:space="preserve">ณ </w:t>
      </w:r>
      <w:r w:rsidR="00C608AB" w:rsidRPr="00E34148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C608AB" w:rsidRPr="00567B96">
        <w:rPr>
          <w:rFonts w:asciiTheme="majorBidi" w:hAnsiTheme="majorBidi" w:cstheme="majorBidi"/>
          <w:sz w:val="32"/>
          <w:szCs w:val="32"/>
        </w:rPr>
        <w:t>3</w:t>
      </w:r>
      <w:r w:rsidR="00AA72C0">
        <w:rPr>
          <w:rFonts w:asciiTheme="majorBidi" w:hAnsiTheme="majorBidi" w:cstheme="majorBidi"/>
          <w:sz w:val="32"/>
          <w:szCs w:val="32"/>
        </w:rPr>
        <w:t>0</w:t>
      </w:r>
      <w:r w:rsidR="00C608AB" w:rsidRPr="00E341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0F4A" w:rsidRPr="00E3414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608AB" w:rsidRPr="00E341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08AB" w:rsidRPr="00567B96">
        <w:rPr>
          <w:rFonts w:asciiTheme="majorBidi" w:hAnsiTheme="majorBidi" w:cstheme="majorBidi"/>
          <w:sz w:val="32"/>
          <w:szCs w:val="32"/>
        </w:rPr>
        <w:t>256</w:t>
      </w:r>
      <w:r w:rsidR="00C608AB">
        <w:rPr>
          <w:rFonts w:asciiTheme="majorBidi" w:hAnsiTheme="majorBidi" w:cstheme="majorBidi"/>
          <w:sz w:val="32"/>
          <w:szCs w:val="32"/>
        </w:rPr>
        <w:t xml:space="preserve">3 </w:t>
      </w:r>
      <w:r w:rsidR="00C608AB" w:rsidRPr="00E341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/>
          <w:sz w:val="32"/>
          <w:szCs w:val="32"/>
        </w:rPr>
        <w:t xml:space="preserve">31 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sz w:val="32"/>
          <w:szCs w:val="32"/>
        </w:rPr>
        <w:t>2562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อสังหาริมทรัพย์เพื่อการลงทุนเป็นที่ดินที่ยังไม่ใช้ดำเนินงานของบริษัทจำนวน </w:t>
      </w:r>
      <w:r w:rsidRPr="00FB087F">
        <w:rPr>
          <w:rFonts w:asciiTheme="majorBidi" w:hAnsiTheme="majorBidi"/>
          <w:sz w:val="32"/>
          <w:szCs w:val="32"/>
        </w:rPr>
        <w:t xml:space="preserve">2 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Pr="00FB087F">
        <w:rPr>
          <w:rFonts w:asciiTheme="majorBidi" w:hAnsiTheme="majorBidi"/>
          <w:sz w:val="32"/>
          <w:szCs w:val="32"/>
        </w:rPr>
        <w:t>11</w:t>
      </w:r>
      <w:r w:rsidRPr="00E34148">
        <w:rPr>
          <w:rFonts w:asciiTheme="majorBidi" w:hAnsiTheme="majorBidi"/>
          <w:sz w:val="32"/>
          <w:szCs w:val="32"/>
        </w:rPr>
        <w:t>.</w:t>
      </w:r>
      <w:r w:rsidR="002939B2">
        <w:rPr>
          <w:rFonts w:asciiTheme="majorBidi" w:hAnsiTheme="majorBidi"/>
          <w:sz w:val="32"/>
          <w:szCs w:val="32"/>
        </w:rPr>
        <w:t>1</w:t>
      </w:r>
      <w:r w:rsidRPr="00FB087F">
        <w:rPr>
          <w:rFonts w:asciiTheme="majorBidi" w:hAnsiTheme="majorBidi"/>
          <w:sz w:val="32"/>
          <w:szCs w:val="32"/>
        </w:rPr>
        <w:t xml:space="preserve">5 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ล้านบาท โดยเมื่อวันที่ </w:t>
      </w:r>
      <w:r w:rsidRPr="00FB087F">
        <w:rPr>
          <w:rFonts w:asciiTheme="majorBidi" w:hAnsiTheme="majorBidi"/>
          <w:sz w:val="32"/>
          <w:szCs w:val="32"/>
        </w:rPr>
        <w:t>21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กุมภาพันธ์ </w:t>
      </w:r>
      <w:r w:rsidRPr="00FB087F">
        <w:rPr>
          <w:rFonts w:asciiTheme="majorBidi" w:hAnsiTheme="majorBidi"/>
          <w:sz w:val="32"/>
          <w:szCs w:val="32"/>
        </w:rPr>
        <w:t>2560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บริษัทได้ประเมินราคาที่ดินแปลงที่ </w:t>
      </w:r>
      <w:r w:rsidRPr="00FB087F">
        <w:rPr>
          <w:rFonts w:asciiTheme="majorBidi" w:hAnsiTheme="majorBidi"/>
          <w:sz w:val="32"/>
          <w:szCs w:val="32"/>
        </w:rPr>
        <w:t xml:space="preserve">1 </w:t>
      </w:r>
      <w:r w:rsidRPr="00E34148">
        <w:rPr>
          <w:rFonts w:asciiTheme="majorBidi" w:hAnsiTheme="majorBidi" w:hint="cs"/>
          <w:sz w:val="32"/>
          <w:szCs w:val="32"/>
          <w:cs/>
        </w:rPr>
        <w:t>โดยผู้ประเมินราคาอิสระใช้วิธีเปรียบเทียบกับราคาตลาด มีมูลค่าประเมินเป็นจำนวนเงิน</w:t>
      </w:r>
      <w:r w:rsidRPr="00FB087F">
        <w:rPr>
          <w:rFonts w:asciiTheme="majorBidi" w:hAnsiTheme="majorBidi"/>
          <w:sz w:val="32"/>
          <w:szCs w:val="32"/>
        </w:rPr>
        <w:t xml:space="preserve"> 4</w:t>
      </w:r>
      <w:r w:rsidRPr="00E34148">
        <w:rPr>
          <w:rFonts w:asciiTheme="majorBidi" w:hAnsiTheme="majorBidi"/>
          <w:sz w:val="32"/>
          <w:szCs w:val="32"/>
        </w:rPr>
        <w:t>.</w:t>
      </w:r>
      <w:r w:rsidRPr="00FB087F">
        <w:rPr>
          <w:rFonts w:asciiTheme="majorBidi" w:hAnsiTheme="majorBidi"/>
          <w:sz w:val="32"/>
          <w:szCs w:val="32"/>
        </w:rPr>
        <w:t>80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ล้านบาท และวันที่ </w:t>
      </w:r>
      <w:r w:rsidRPr="00FB087F">
        <w:rPr>
          <w:rFonts w:asciiTheme="majorBidi" w:hAnsiTheme="majorBidi"/>
          <w:sz w:val="32"/>
          <w:szCs w:val="32"/>
        </w:rPr>
        <w:t>2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 w:rsidRPr="00FB087F">
        <w:rPr>
          <w:rFonts w:asciiTheme="majorBidi" w:hAnsiTheme="majorBidi"/>
          <w:sz w:val="32"/>
          <w:szCs w:val="32"/>
        </w:rPr>
        <w:t>2561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บริษัทได้มีการประเมินราคาที่ดินแปลงที่ </w:t>
      </w:r>
      <w:r w:rsidRPr="00FB087F">
        <w:rPr>
          <w:rFonts w:asciiTheme="majorBidi" w:hAnsiTheme="majorBidi"/>
          <w:sz w:val="32"/>
          <w:szCs w:val="32"/>
        </w:rPr>
        <w:t xml:space="preserve">2 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โดยใช้วิธีเปรียบเทียบกับราคาตลาด มีมูลค่าประเมินเป็นจำนวนเงิน </w:t>
      </w:r>
      <w:r w:rsidRPr="00FB087F">
        <w:rPr>
          <w:rFonts w:asciiTheme="majorBidi" w:hAnsiTheme="majorBidi"/>
          <w:sz w:val="32"/>
          <w:szCs w:val="32"/>
        </w:rPr>
        <w:t>48</w:t>
      </w:r>
      <w:r w:rsidRPr="00E34148">
        <w:rPr>
          <w:rFonts w:asciiTheme="majorBidi" w:hAnsiTheme="majorBidi"/>
          <w:sz w:val="32"/>
          <w:szCs w:val="32"/>
        </w:rPr>
        <w:t>.</w:t>
      </w:r>
      <w:r w:rsidRPr="00FB087F">
        <w:rPr>
          <w:rFonts w:asciiTheme="majorBidi" w:hAnsiTheme="majorBidi"/>
          <w:sz w:val="32"/>
          <w:szCs w:val="32"/>
        </w:rPr>
        <w:t>20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ล้านบาท รวมอสังหาริมทรัพย์เพื่อการลงทุนมีมูลค่าประเมินทั้งสิ้นเป็นจำนวนเงิน </w:t>
      </w:r>
      <w:r w:rsidRPr="00FB087F">
        <w:rPr>
          <w:rFonts w:asciiTheme="majorBidi" w:hAnsiTheme="majorBidi"/>
          <w:sz w:val="32"/>
          <w:szCs w:val="32"/>
        </w:rPr>
        <w:t>53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bookmarkEnd w:id="2"/>
    </w:p>
    <w:p w14:paraId="3ABBC3C7" w14:textId="77777777" w:rsidR="005123F3" w:rsidRPr="000F47AE" w:rsidRDefault="005123F3" w:rsidP="0083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50528E12" w14:textId="77777777" w:rsidR="00CE21F0" w:rsidRPr="00A16885" w:rsidRDefault="00AC588C" w:rsidP="0083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738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E34148">
        <w:rPr>
          <w:rFonts w:asciiTheme="majorBidi" w:hAnsi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E3414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E341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0A212E25" w14:textId="77777777" w:rsidR="00CE21F0" w:rsidRPr="00E34148" w:rsidRDefault="00CE21F0" w:rsidP="0083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A0F4A" w:rsidRPr="00E34148">
        <w:rPr>
          <w:rFonts w:asciiTheme="majorBidi" w:hAnsiTheme="majorBidi" w:cstheme="majorBidi"/>
          <w:sz w:val="32"/>
          <w:szCs w:val="32"/>
          <w:cs/>
        </w:rPr>
        <w:t>เก้า</w:t>
      </w:r>
      <w:r w:rsidRPr="00E3414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34148">
        <w:rPr>
          <w:rFonts w:asciiTheme="majorBidi" w:hAnsiTheme="majorBidi" w:cstheme="majorBidi"/>
          <w:sz w:val="32"/>
          <w:szCs w:val="32"/>
        </w:rPr>
        <w:t xml:space="preserve"> </w:t>
      </w:r>
      <w:r w:rsidRPr="00567B96">
        <w:rPr>
          <w:rFonts w:asciiTheme="majorBidi" w:hAnsiTheme="majorBidi" w:cstheme="majorBidi"/>
          <w:sz w:val="32"/>
          <w:szCs w:val="32"/>
        </w:rPr>
        <w:t>3</w:t>
      </w:r>
      <w:r w:rsidR="00AA72C0">
        <w:rPr>
          <w:rFonts w:asciiTheme="majorBidi" w:hAnsiTheme="majorBidi" w:cstheme="majorBidi"/>
          <w:sz w:val="32"/>
          <w:szCs w:val="32"/>
        </w:rPr>
        <w:t>0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0F4A" w:rsidRPr="00E3414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A72C0" w:rsidRPr="00E3414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50E4F">
        <w:rPr>
          <w:rFonts w:asciiTheme="majorBidi" w:hAnsiTheme="majorBidi" w:cstheme="majorBidi"/>
          <w:sz w:val="32"/>
          <w:szCs w:val="32"/>
        </w:rPr>
        <w:t>2563</w:t>
      </w:r>
      <w:r w:rsidRPr="00E34148">
        <w:rPr>
          <w:rFonts w:asciiTheme="majorBidi" w:hAnsiTheme="majorBidi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CE21F0" w:rsidRPr="00F2757C" w14:paraId="536EDF54" w14:textId="77777777" w:rsidTr="00F968F6">
        <w:tc>
          <w:tcPr>
            <w:tcW w:w="4479" w:type="dxa"/>
          </w:tcPr>
          <w:p w14:paraId="35F4009B" w14:textId="77777777" w:rsidR="00CE21F0" w:rsidRPr="00F2757C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6CC818DE" w14:textId="77777777" w:rsidR="00CE21F0" w:rsidRPr="00E34148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CE21F0" w:rsidRPr="00F2757C" w14:paraId="6C38E0ED" w14:textId="77777777" w:rsidTr="002B5093">
        <w:tc>
          <w:tcPr>
            <w:tcW w:w="4479" w:type="dxa"/>
          </w:tcPr>
          <w:p w14:paraId="5F7A7BE5" w14:textId="77777777" w:rsidR="00CE21F0" w:rsidRPr="00F2757C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8EFECFC" w14:textId="77777777" w:rsidR="00CE21F0" w:rsidRPr="00F2757C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6375DC" w14:textId="77777777" w:rsidR="00CE21F0" w:rsidRPr="00F2757C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2DAD4B92" w14:textId="77777777" w:rsidR="00CE21F0" w:rsidRPr="00E34148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F2757C" w14:paraId="33D1CEAA" w14:textId="77777777" w:rsidTr="002B5093">
        <w:tc>
          <w:tcPr>
            <w:tcW w:w="4479" w:type="dxa"/>
          </w:tcPr>
          <w:p w14:paraId="5D19C979" w14:textId="77777777" w:rsidR="00CE21F0" w:rsidRPr="00F2757C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9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1531E05" w14:textId="77777777" w:rsidR="00CE21F0" w:rsidRPr="00F2757C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2CB37158" w14:textId="77777777" w:rsidR="00CE21F0" w:rsidRPr="00F2757C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7B101A67" w14:textId="77777777" w:rsidR="00CE21F0" w:rsidRPr="00F2757C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CE21F0" w:rsidRPr="00F2757C" w14:paraId="31A1087C" w14:textId="77777777" w:rsidTr="002B5093">
        <w:tc>
          <w:tcPr>
            <w:tcW w:w="4479" w:type="dxa"/>
          </w:tcPr>
          <w:p w14:paraId="12F2234E" w14:textId="77777777" w:rsidR="00CE21F0" w:rsidRPr="00E34148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9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FA65BB"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</w:tcPr>
          <w:p w14:paraId="6E412F1D" w14:textId="77777777" w:rsidR="00CE21F0" w:rsidRPr="00F2757C" w:rsidRDefault="00E046E5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762,232</w:t>
            </w:r>
          </w:p>
        </w:tc>
        <w:tc>
          <w:tcPr>
            <w:tcW w:w="142" w:type="dxa"/>
          </w:tcPr>
          <w:p w14:paraId="55B96C30" w14:textId="77777777" w:rsidR="00CE21F0" w:rsidRPr="00E34148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457842A2" w14:textId="77777777" w:rsidR="00CE21F0" w:rsidRPr="00E34148" w:rsidRDefault="00C04E92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470,034</w:t>
            </w:r>
          </w:p>
        </w:tc>
      </w:tr>
      <w:tr w:rsidR="00CE21F0" w:rsidRPr="00F2757C" w14:paraId="7B5B0478" w14:textId="77777777" w:rsidTr="002B5093">
        <w:tc>
          <w:tcPr>
            <w:tcW w:w="4479" w:type="dxa"/>
          </w:tcPr>
          <w:p w14:paraId="09CF4967" w14:textId="77777777" w:rsidR="00CE21F0" w:rsidRPr="00E34148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9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14:paraId="703FAB6A" w14:textId="77777777" w:rsidR="00CE21F0" w:rsidRPr="00F2757C" w:rsidRDefault="00240128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15,171</w:t>
            </w:r>
          </w:p>
        </w:tc>
        <w:tc>
          <w:tcPr>
            <w:tcW w:w="142" w:type="dxa"/>
          </w:tcPr>
          <w:p w14:paraId="559FE7C9" w14:textId="77777777" w:rsidR="00CE21F0" w:rsidRPr="00E34148" w:rsidRDefault="00CE21F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728BE19C" w14:textId="77777777" w:rsidR="00CE21F0" w:rsidRPr="00F2757C" w:rsidRDefault="00967494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11,373</w:t>
            </w:r>
          </w:p>
        </w:tc>
      </w:tr>
      <w:tr w:rsidR="00343D59" w:rsidRPr="00F2757C" w14:paraId="3B0F3E31" w14:textId="77777777" w:rsidTr="002B5093">
        <w:tc>
          <w:tcPr>
            <w:tcW w:w="4479" w:type="dxa"/>
          </w:tcPr>
          <w:p w14:paraId="6DC777E3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9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184F28E4" w14:textId="77777777" w:rsidR="00343D59" w:rsidRPr="00F2757C" w:rsidRDefault="00240128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(1,785)</w:t>
            </w:r>
          </w:p>
        </w:tc>
        <w:tc>
          <w:tcPr>
            <w:tcW w:w="142" w:type="dxa"/>
          </w:tcPr>
          <w:p w14:paraId="2FE07C2F" w14:textId="77777777" w:rsidR="00343D59" w:rsidRPr="00B779E6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5208EA3E" w14:textId="77777777" w:rsidR="00343D59" w:rsidRPr="00F2757C" w:rsidRDefault="00967494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4148">
              <w:rPr>
                <w:rFonts w:asciiTheme="majorBidi" w:hAnsiTheme="majorBidi"/>
                <w:position w:val="2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1,510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</w:rPr>
              <w:t>)</w:t>
            </w:r>
          </w:p>
        </w:tc>
      </w:tr>
      <w:tr w:rsidR="00343D59" w:rsidRPr="00F2757C" w14:paraId="49CBE15A" w14:textId="77777777" w:rsidTr="002B5093">
        <w:tc>
          <w:tcPr>
            <w:tcW w:w="4479" w:type="dxa"/>
          </w:tcPr>
          <w:p w14:paraId="52D1A655" w14:textId="77777777" w:rsidR="00343D59" w:rsidRPr="00AA72C0" w:rsidRDefault="00AA72C0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9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="007A0F4A"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กันยายน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4FE6DE20" w14:textId="77777777" w:rsidR="00343D59" w:rsidRPr="00F2757C" w:rsidRDefault="00240128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775,618</w:t>
            </w:r>
          </w:p>
        </w:tc>
        <w:tc>
          <w:tcPr>
            <w:tcW w:w="142" w:type="dxa"/>
          </w:tcPr>
          <w:p w14:paraId="66E443E5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0D92F6" w14:textId="77777777" w:rsidR="00343D59" w:rsidRPr="00E34148" w:rsidRDefault="00967494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479,897</w:t>
            </w:r>
          </w:p>
        </w:tc>
      </w:tr>
    </w:tbl>
    <w:p w14:paraId="2D910872" w14:textId="77777777" w:rsidR="00836A36" w:rsidRDefault="00836A36"/>
    <w:p w14:paraId="2FFDD395" w14:textId="77777777" w:rsidR="00836A36" w:rsidRDefault="00836A36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836A36" w:rsidRPr="00F2757C" w14:paraId="290B29EB" w14:textId="77777777" w:rsidTr="00730AC7">
        <w:tc>
          <w:tcPr>
            <w:tcW w:w="4479" w:type="dxa"/>
          </w:tcPr>
          <w:p w14:paraId="6B44DDEF" w14:textId="77777777" w:rsidR="00836A36" w:rsidRPr="00F2757C" w:rsidRDefault="00836A36" w:rsidP="0073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4C02F8AF" w14:textId="77777777" w:rsidR="00836A36" w:rsidRPr="00E34148" w:rsidRDefault="00836A36" w:rsidP="0073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836A36" w:rsidRPr="00F2757C" w14:paraId="54A3C402" w14:textId="77777777" w:rsidTr="00730AC7">
        <w:tc>
          <w:tcPr>
            <w:tcW w:w="4479" w:type="dxa"/>
          </w:tcPr>
          <w:p w14:paraId="2C53D5C5" w14:textId="77777777" w:rsidR="00836A36" w:rsidRPr="00F2757C" w:rsidRDefault="00836A36" w:rsidP="0073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73C9F4A" w14:textId="77777777" w:rsidR="00836A36" w:rsidRPr="00F2757C" w:rsidRDefault="00836A36" w:rsidP="0073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B7A09D" w14:textId="77777777" w:rsidR="00836A36" w:rsidRPr="00F2757C" w:rsidRDefault="00836A36" w:rsidP="0073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9992DC" w14:textId="77777777" w:rsidR="00836A36" w:rsidRPr="00E34148" w:rsidRDefault="00836A36" w:rsidP="0073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3D59" w:rsidRPr="00F2757C" w14:paraId="495DA310" w14:textId="77777777" w:rsidTr="002B5093">
        <w:tc>
          <w:tcPr>
            <w:tcW w:w="4479" w:type="dxa"/>
          </w:tcPr>
          <w:p w14:paraId="29A36282" w14:textId="77777777" w:rsidR="00343D59" w:rsidRPr="00F2757C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9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7C06F0A3" w14:textId="77777777" w:rsidR="00343D59" w:rsidRPr="00F2757C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4A8E22" w14:textId="77777777" w:rsidR="00343D59" w:rsidRPr="00F2757C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143B7E01" w14:textId="77777777" w:rsidR="00343D59" w:rsidRPr="00F2757C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343D59" w:rsidRPr="00F2757C" w14:paraId="6EBA1006" w14:textId="77777777" w:rsidTr="002B5093">
        <w:tc>
          <w:tcPr>
            <w:tcW w:w="4479" w:type="dxa"/>
          </w:tcPr>
          <w:p w14:paraId="28456738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9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</w:tcPr>
          <w:p w14:paraId="099590FC" w14:textId="77777777" w:rsidR="00343D59" w:rsidRPr="00F2757C" w:rsidRDefault="00E046E5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300,319</w:t>
            </w:r>
          </w:p>
        </w:tc>
        <w:tc>
          <w:tcPr>
            <w:tcW w:w="142" w:type="dxa"/>
          </w:tcPr>
          <w:p w14:paraId="49E7CB85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C777B17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189,676</w:t>
            </w:r>
          </w:p>
        </w:tc>
      </w:tr>
      <w:tr w:rsidR="00343D59" w:rsidRPr="00F2757C" w14:paraId="6F514C2C" w14:textId="77777777" w:rsidTr="002B5093">
        <w:tc>
          <w:tcPr>
            <w:tcW w:w="4479" w:type="dxa"/>
          </w:tcPr>
          <w:p w14:paraId="73059AE1" w14:textId="77777777" w:rsidR="00343D59" w:rsidRPr="00B779E6" w:rsidRDefault="00343D59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14:paraId="3913AEBD" w14:textId="77777777" w:rsidR="00343D59" w:rsidRPr="00F2757C" w:rsidRDefault="00240128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43,689</w:t>
            </w:r>
          </w:p>
        </w:tc>
        <w:tc>
          <w:tcPr>
            <w:tcW w:w="142" w:type="dxa"/>
          </w:tcPr>
          <w:p w14:paraId="43234C05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3C2840F8" w14:textId="77777777" w:rsidR="00343D59" w:rsidRPr="00E34148" w:rsidRDefault="00967494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19,875</w:t>
            </w:r>
          </w:p>
        </w:tc>
      </w:tr>
      <w:tr w:rsidR="00343D59" w:rsidRPr="00F2757C" w14:paraId="10E3DCB8" w14:textId="77777777" w:rsidTr="002B5093">
        <w:tc>
          <w:tcPr>
            <w:tcW w:w="4479" w:type="dxa"/>
          </w:tcPr>
          <w:p w14:paraId="1CE42B46" w14:textId="77777777" w:rsidR="00343D59" w:rsidRPr="00B779E6" w:rsidRDefault="00343D59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85CD67F" w14:textId="77777777" w:rsidR="00343D59" w:rsidRPr="00F2757C" w:rsidRDefault="00240128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(1,673)</w:t>
            </w:r>
          </w:p>
        </w:tc>
        <w:tc>
          <w:tcPr>
            <w:tcW w:w="142" w:type="dxa"/>
          </w:tcPr>
          <w:p w14:paraId="1C9DBD93" w14:textId="77777777" w:rsidR="00343D59" w:rsidRPr="00B779E6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A7E788E" w14:textId="77777777" w:rsidR="00343D59" w:rsidRPr="00E34148" w:rsidRDefault="00967494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/>
                <w:position w:val="2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1,482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</w:rPr>
              <w:t>)</w:t>
            </w:r>
          </w:p>
        </w:tc>
      </w:tr>
      <w:tr w:rsidR="00343D59" w:rsidRPr="00F2757C" w14:paraId="2595C3DA" w14:textId="77777777" w:rsidTr="002B5093">
        <w:tc>
          <w:tcPr>
            <w:tcW w:w="4479" w:type="dxa"/>
          </w:tcPr>
          <w:p w14:paraId="10973F5C" w14:textId="77777777" w:rsidR="00343D59" w:rsidRPr="00AA72C0" w:rsidRDefault="00AA72C0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="007A0F4A"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กันยายน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15666EF6" w14:textId="77777777" w:rsidR="00343D59" w:rsidRPr="00F2757C" w:rsidRDefault="00240128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342,335</w:t>
            </w:r>
          </w:p>
        </w:tc>
        <w:tc>
          <w:tcPr>
            <w:tcW w:w="142" w:type="dxa"/>
          </w:tcPr>
          <w:p w14:paraId="15BB923C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E5CA7B" w14:textId="77777777" w:rsidR="00343D59" w:rsidRPr="00E34148" w:rsidRDefault="00967494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208,069</w:t>
            </w:r>
          </w:p>
        </w:tc>
      </w:tr>
      <w:tr w:rsidR="00343D59" w:rsidRPr="00F2757C" w14:paraId="0483FB55" w14:textId="77777777" w:rsidTr="00AC588C">
        <w:tc>
          <w:tcPr>
            <w:tcW w:w="4479" w:type="dxa"/>
          </w:tcPr>
          <w:p w14:paraId="7D873CA3" w14:textId="77777777" w:rsidR="00343D59" w:rsidRPr="00F2757C" w:rsidRDefault="00343D59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82E2D21" w14:textId="77777777" w:rsidR="00343D59" w:rsidRPr="00F2757C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E8624D4" w14:textId="77777777" w:rsidR="00343D59" w:rsidRPr="00F2757C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6B3FAAAF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343D59" w:rsidRPr="00F2757C" w14:paraId="74F25609" w14:textId="77777777" w:rsidTr="00AC588C">
        <w:tc>
          <w:tcPr>
            <w:tcW w:w="4479" w:type="dxa"/>
          </w:tcPr>
          <w:p w14:paraId="564D93D1" w14:textId="77777777" w:rsidR="00343D59" w:rsidRPr="00F2757C" w:rsidRDefault="00343D59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</w:tcPr>
          <w:p w14:paraId="792C8BA5" w14:textId="77777777" w:rsidR="00343D59" w:rsidRPr="00F2757C" w:rsidRDefault="00E046E5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1,866</w:t>
            </w:r>
          </w:p>
        </w:tc>
        <w:tc>
          <w:tcPr>
            <w:tcW w:w="142" w:type="dxa"/>
          </w:tcPr>
          <w:p w14:paraId="3CF62729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4A49313A" w14:textId="77777777" w:rsidR="00343D59" w:rsidRPr="00E34148" w:rsidRDefault="00343D59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1,592 </w:t>
            </w:r>
          </w:p>
        </w:tc>
      </w:tr>
      <w:tr w:rsidR="00EB19EF" w:rsidRPr="00F2757C" w14:paraId="74F43B41" w14:textId="77777777" w:rsidTr="002B5093">
        <w:tc>
          <w:tcPr>
            <w:tcW w:w="4479" w:type="dxa"/>
          </w:tcPr>
          <w:p w14:paraId="0FDB7A8E" w14:textId="77777777" w:rsidR="00EB19EF" w:rsidRPr="00F2757C" w:rsidRDefault="00EB19EF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 w:rsidR="00AA72C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="007A0F4A"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กันยายน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1F9409F" w14:textId="77777777" w:rsidR="00EB19EF" w:rsidRPr="00F2757C" w:rsidRDefault="00393F9C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</w:t>
            </w:r>
            <w:r w:rsidR="0024012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866</w:t>
            </w:r>
          </w:p>
        </w:tc>
        <w:tc>
          <w:tcPr>
            <w:tcW w:w="142" w:type="dxa"/>
          </w:tcPr>
          <w:p w14:paraId="023105F5" w14:textId="77777777" w:rsidR="00EB19EF" w:rsidRPr="00E34148" w:rsidRDefault="00EB19E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BE3496" w14:textId="77777777" w:rsidR="00EB19EF" w:rsidRPr="00E34148" w:rsidRDefault="005D29D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D29DF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EB19EF" w:rsidRPr="00F2757C" w14:paraId="5614BF12" w14:textId="77777777" w:rsidTr="00C25F01">
        <w:tc>
          <w:tcPr>
            <w:tcW w:w="4479" w:type="dxa"/>
          </w:tcPr>
          <w:p w14:paraId="58921882" w14:textId="77777777" w:rsidR="00EB19EF" w:rsidRPr="00F2757C" w:rsidRDefault="00EB19EF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14:paraId="77C322A4" w14:textId="77777777" w:rsidR="00EB19EF" w:rsidRPr="00F2757C" w:rsidRDefault="00EB19E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14F19B" w14:textId="77777777" w:rsidR="00EB19EF" w:rsidRPr="00F2757C" w:rsidRDefault="00EB19E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02857CE3" w14:textId="77777777" w:rsidR="00EB19EF" w:rsidRPr="00F2757C" w:rsidRDefault="00EB19E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EB19EF" w:rsidRPr="00F2757C" w14:paraId="2E1BF257" w14:textId="77777777" w:rsidTr="002B5093">
        <w:tc>
          <w:tcPr>
            <w:tcW w:w="4479" w:type="dxa"/>
          </w:tcPr>
          <w:p w14:paraId="74F2EEA1" w14:textId="77777777" w:rsidR="00EB19EF" w:rsidRPr="00F2757C" w:rsidRDefault="00EB19EF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14:paraId="26B98635" w14:textId="77777777" w:rsidR="00EB19EF" w:rsidRPr="00F2757C" w:rsidRDefault="00EB19E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460,047</w:t>
            </w:r>
          </w:p>
        </w:tc>
        <w:tc>
          <w:tcPr>
            <w:tcW w:w="142" w:type="dxa"/>
          </w:tcPr>
          <w:p w14:paraId="365E7280" w14:textId="77777777" w:rsidR="00EB19EF" w:rsidRPr="00E34148" w:rsidRDefault="00EB19E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14:paraId="605B6AC5" w14:textId="77777777" w:rsidR="00EB19EF" w:rsidRPr="00E34148" w:rsidRDefault="00EB19E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278,766</w:t>
            </w:r>
          </w:p>
        </w:tc>
      </w:tr>
      <w:tr w:rsidR="00EB19EF" w:rsidRPr="00F2757C" w14:paraId="0F644F4B" w14:textId="77777777" w:rsidTr="002B5093">
        <w:tc>
          <w:tcPr>
            <w:tcW w:w="4479" w:type="dxa"/>
          </w:tcPr>
          <w:p w14:paraId="012CC73B" w14:textId="77777777" w:rsidR="00EB19EF" w:rsidRPr="00F2757C" w:rsidRDefault="00AA72C0" w:rsidP="0029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56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="007A0F4A"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กันยายน</w:t>
            </w:r>
            <w:r w:rsidRPr="00E34148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B779E6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14:paraId="2DE3CAD2" w14:textId="77777777" w:rsidR="00EB19EF" w:rsidRPr="00F2757C" w:rsidRDefault="00240128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431,417</w:t>
            </w:r>
          </w:p>
        </w:tc>
        <w:tc>
          <w:tcPr>
            <w:tcW w:w="142" w:type="dxa"/>
          </w:tcPr>
          <w:p w14:paraId="16E8B076" w14:textId="77777777" w:rsidR="00EB19EF" w:rsidRPr="00E34148" w:rsidRDefault="00EB19EF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7C6597F" w14:textId="77777777" w:rsidR="00EB19EF" w:rsidRPr="00E34148" w:rsidRDefault="00967494" w:rsidP="0083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967494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270,236</w:t>
            </w:r>
          </w:p>
        </w:tc>
      </w:tr>
    </w:tbl>
    <w:p w14:paraId="1642AC91" w14:textId="77777777" w:rsidR="00393F9C" w:rsidRDefault="00393F9C" w:rsidP="0083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</w:p>
    <w:p w14:paraId="16E2F29F" w14:textId="77777777" w:rsidR="00B16F00" w:rsidRPr="002E2D96" w:rsidRDefault="00B16F00" w:rsidP="00836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E34148">
        <w:rPr>
          <w:rFonts w:asciiTheme="majorBidi" w:hAnsiTheme="majorBidi"/>
          <w:color w:val="000000"/>
          <w:spacing w:val="-2"/>
          <w:sz w:val="32"/>
          <w:szCs w:val="32"/>
          <w:cs/>
        </w:rPr>
        <w:t>ณ</w:t>
      </w:r>
      <w:r w:rsidR="00891454" w:rsidRPr="00E34148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</w:t>
      </w:r>
      <w:r w:rsidR="002E2D96" w:rsidRPr="00E34148">
        <w:rPr>
          <w:rFonts w:asciiTheme="majorBidi" w:hAnsiTheme="majorBidi"/>
          <w:sz w:val="32"/>
          <w:szCs w:val="32"/>
          <w:cs/>
        </w:rPr>
        <w:t>วันที่</w:t>
      </w:r>
      <w:r w:rsidR="002E2D96" w:rsidRPr="00466F80">
        <w:rPr>
          <w:rFonts w:asciiTheme="majorBidi" w:hAnsiTheme="majorBidi" w:cstheme="majorBidi"/>
          <w:sz w:val="32"/>
          <w:szCs w:val="32"/>
        </w:rPr>
        <w:t xml:space="preserve"> 3</w:t>
      </w:r>
      <w:r w:rsidR="00AA72C0">
        <w:rPr>
          <w:rFonts w:asciiTheme="majorBidi" w:hAnsiTheme="majorBidi" w:cstheme="majorBidi"/>
          <w:sz w:val="32"/>
          <w:szCs w:val="32"/>
        </w:rPr>
        <w:t xml:space="preserve">0 </w:t>
      </w:r>
      <w:r w:rsidR="00627F15" w:rsidRPr="00E34148">
        <w:rPr>
          <w:rFonts w:asciiTheme="majorBidi" w:hAnsiTheme="majorBidi"/>
          <w:sz w:val="32"/>
          <w:szCs w:val="32"/>
          <w:cs/>
        </w:rPr>
        <w:t>กันยายน</w:t>
      </w:r>
      <w:r w:rsidR="002E2D96" w:rsidRPr="00E34148">
        <w:rPr>
          <w:rFonts w:asciiTheme="majorBidi" w:hAnsiTheme="majorBidi" w:hint="cs"/>
          <w:sz w:val="32"/>
          <w:szCs w:val="32"/>
          <w:cs/>
        </w:rPr>
        <w:t xml:space="preserve"> </w:t>
      </w:r>
      <w:r w:rsidR="002E2D96" w:rsidRPr="00466F80">
        <w:rPr>
          <w:rFonts w:asciiTheme="majorBidi" w:hAnsiTheme="majorBidi" w:cstheme="majorBidi"/>
          <w:sz w:val="32"/>
          <w:szCs w:val="32"/>
        </w:rPr>
        <w:t>256</w:t>
      </w:r>
      <w:r w:rsidR="002E2D96" w:rsidRPr="00B779E6">
        <w:rPr>
          <w:rFonts w:asciiTheme="majorBidi" w:hAnsiTheme="majorBidi" w:cstheme="majorBidi" w:hint="cs"/>
          <w:sz w:val="32"/>
          <w:szCs w:val="32"/>
        </w:rPr>
        <w:t>3</w:t>
      </w:r>
      <w:r w:rsidR="002E2D96"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2E2D96" w:rsidRPr="00E34148">
        <w:rPr>
          <w:rFonts w:asciiTheme="majorBidi" w:hAnsiTheme="majorBidi" w:hint="cs"/>
          <w:sz w:val="32"/>
          <w:szCs w:val="32"/>
          <w:cs/>
        </w:rPr>
        <w:t>และ</w:t>
      </w:r>
      <w:r w:rsidRPr="00E34148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วันที่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 xml:space="preserve">31 </w:t>
      </w:r>
      <w:r w:rsidRPr="00E34148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ธันวาคม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>2562</w:t>
      </w:r>
      <w:r w:rsidRPr="00E34148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E34148">
        <w:rPr>
          <w:rFonts w:asciiTheme="majorBidi" w:hAnsiTheme="majorBidi"/>
          <w:color w:val="000000"/>
          <w:sz w:val="32"/>
          <w:szCs w:val="32"/>
          <w:cs/>
        </w:rPr>
        <w:t xml:space="preserve">แห่งหนึ่ง เครื่องจักรและอุปกรณ์ของบริษัทย่อยอีกแห่งหนึ่ง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E34148">
        <w:rPr>
          <w:rFonts w:asciiTheme="majorBidi" w:hAnsiTheme="majorBidi"/>
          <w:sz w:val="32"/>
          <w:szCs w:val="32"/>
          <w:cs/>
        </w:rPr>
        <w:t xml:space="preserve">(ดูหมายเหตุ </w:t>
      </w:r>
      <w:r w:rsidR="00BC7A48">
        <w:rPr>
          <w:rFonts w:asciiTheme="majorBidi" w:hAnsiTheme="majorBidi"/>
          <w:sz w:val="32"/>
          <w:szCs w:val="32"/>
        </w:rPr>
        <w:t>16</w:t>
      </w:r>
      <w:r w:rsidRPr="00E34148">
        <w:rPr>
          <w:rFonts w:asciiTheme="majorBidi" w:hAnsiTheme="majorBidi"/>
          <w:sz w:val="32"/>
          <w:szCs w:val="32"/>
          <w:cs/>
        </w:rPr>
        <w:t xml:space="preserve"> และ </w:t>
      </w:r>
      <w:r w:rsidR="00BC7A48">
        <w:rPr>
          <w:rFonts w:asciiTheme="majorBidi" w:hAnsiTheme="majorBidi"/>
          <w:sz w:val="32"/>
          <w:szCs w:val="32"/>
        </w:rPr>
        <w:t>19</w:t>
      </w:r>
      <w:r w:rsidRPr="00E34148">
        <w:rPr>
          <w:rFonts w:asciiTheme="majorBidi" w:hAnsiTheme="majorBidi"/>
          <w:sz w:val="32"/>
          <w:szCs w:val="32"/>
        </w:rPr>
        <w:t xml:space="preserve">) </w:t>
      </w:r>
    </w:p>
    <w:p w14:paraId="1B827D3B" w14:textId="77777777" w:rsidR="00BC7A48" w:rsidRDefault="00BC7A48" w:rsidP="0065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14:paraId="780AEE23" w14:textId="77777777" w:rsidR="00AB2305" w:rsidRPr="002D1A53" w:rsidRDefault="0049130C" w:rsidP="0065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13</w:t>
      </w:r>
      <w:r w:rsidR="00AB2305" w:rsidRPr="00E34148">
        <w:rPr>
          <w:rFonts w:ascii="Angsana New" w:eastAsia="Calibri" w:hAnsi="Angsana New"/>
          <w:b/>
          <w:bCs/>
          <w:sz w:val="32"/>
          <w:szCs w:val="32"/>
        </w:rPr>
        <w:t>.</w:t>
      </w:r>
      <w:r w:rsidR="00AB2305"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="00AB2305" w:rsidRPr="00E34148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AB2305" w:rsidRPr="00E34148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65EAD46" w14:textId="77777777" w:rsidR="00AB2305" w:rsidRPr="00E34148" w:rsidRDefault="00AB2305" w:rsidP="0065535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3414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27F15" w:rsidRPr="00E34148">
        <w:rPr>
          <w:rFonts w:ascii="Angsana New" w:hAnsi="Angsana New" w:hint="cs"/>
          <w:sz w:val="32"/>
          <w:szCs w:val="32"/>
          <w:cs/>
        </w:rPr>
        <w:t>เก้า</w:t>
      </w:r>
      <w:r w:rsidRPr="00E3414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3414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AA72C0">
        <w:rPr>
          <w:rFonts w:ascii="Angsana New" w:hAnsi="Angsana New"/>
          <w:sz w:val="32"/>
          <w:szCs w:val="32"/>
        </w:rPr>
        <w:t xml:space="preserve">0 </w:t>
      </w:r>
      <w:r w:rsidR="00627F15" w:rsidRPr="00E34148">
        <w:rPr>
          <w:rFonts w:ascii="Angsana New" w:hAnsi="Angsana New"/>
          <w:sz w:val="32"/>
          <w:szCs w:val="32"/>
          <w:cs/>
        </w:rPr>
        <w:t>กันยายน</w:t>
      </w:r>
      <w:r w:rsidRPr="00E3414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E3414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06"/>
        <w:gridCol w:w="1984"/>
      </w:tblGrid>
      <w:tr w:rsidR="00BC58CA" w:rsidRPr="003F6DFA" w14:paraId="42EDD166" w14:textId="77777777" w:rsidTr="00655355">
        <w:tc>
          <w:tcPr>
            <w:tcW w:w="6406" w:type="dxa"/>
          </w:tcPr>
          <w:p w14:paraId="092A3A50" w14:textId="77777777" w:rsidR="00BC58CA" w:rsidRPr="003F6DFA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</w:tcPr>
          <w:p w14:paraId="340BC769" w14:textId="77777777" w:rsidR="00BC58CA" w:rsidRPr="00E34148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BC58CA" w:rsidRPr="003F6DFA" w14:paraId="54DF63AE" w14:textId="77777777" w:rsidTr="00655355">
        <w:tc>
          <w:tcPr>
            <w:tcW w:w="6406" w:type="dxa"/>
          </w:tcPr>
          <w:p w14:paraId="3887101F" w14:textId="77777777" w:rsidR="00BC58CA" w:rsidRPr="003F6DFA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82357A" w14:textId="77777777" w:rsidR="00BC58CA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E34148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E34148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0E4A565A" w14:textId="77777777" w:rsidR="00BC58CA" w:rsidRPr="00E34148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58CA" w:rsidRPr="003F6DFA" w14:paraId="1D24E613" w14:textId="77777777" w:rsidTr="00655355">
        <w:tc>
          <w:tcPr>
            <w:tcW w:w="6406" w:type="dxa"/>
          </w:tcPr>
          <w:p w14:paraId="18FFF1C4" w14:textId="77777777" w:rsidR="00BC58CA" w:rsidRPr="002D1A53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4148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E34148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2563</w:t>
            </w:r>
          </w:p>
        </w:tc>
        <w:tc>
          <w:tcPr>
            <w:tcW w:w="1984" w:type="dxa"/>
            <w:tcBorders>
              <w:left w:val="nil"/>
            </w:tcBorders>
          </w:tcPr>
          <w:p w14:paraId="2DEAA0BB" w14:textId="77777777" w:rsidR="00BC58CA" w:rsidRPr="0071653F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E0E23">
              <w:rPr>
                <w:rFonts w:asciiTheme="majorBidi" w:hAnsiTheme="majorBidi" w:cstheme="majorBidi"/>
                <w:sz w:val="32"/>
                <w:szCs w:val="32"/>
              </w:rPr>
              <w:t>37,671</w:t>
            </w:r>
          </w:p>
        </w:tc>
      </w:tr>
      <w:tr w:rsidR="00BC58CA" w:rsidRPr="003F6DFA" w14:paraId="58B139DB" w14:textId="77777777" w:rsidTr="00655355">
        <w:tc>
          <w:tcPr>
            <w:tcW w:w="6406" w:type="dxa"/>
          </w:tcPr>
          <w:p w14:paraId="2B9B2CF6" w14:textId="77777777" w:rsidR="00BC58CA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279" w:hanging="279"/>
              <w:contextualSpacing/>
              <w:textAlignment w:val="baseline"/>
              <w:rPr>
                <w:rFonts w:asciiTheme="majorBidi" w:eastAsia="Calibri" w:hAnsiTheme="majorBidi"/>
                <w:sz w:val="32"/>
                <w:szCs w:val="32"/>
              </w:rPr>
            </w:pP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</w:p>
          <w:p w14:paraId="7B18ACD6" w14:textId="77777777" w:rsidR="00BC58CA" w:rsidRPr="002D1A53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279" w:hanging="279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/>
                <w:sz w:val="32"/>
                <w:szCs w:val="32"/>
              </w:rPr>
              <w:tab/>
            </w: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ทางการเงิน ฉบับที่ </w:t>
            </w:r>
            <w:r>
              <w:rPr>
                <w:rFonts w:asciiTheme="majorBidi" w:eastAsia="Calibri" w:hAnsiTheme="majorBidi"/>
                <w:sz w:val="32"/>
                <w:szCs w:val="32"/>
              </w:rPr>
              <w:t>16</w:t>
            </w: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vAlign w:val="bottom"/>
          </w:tcPr>
          <w:p w14:paraId="7CAB74EA" w14:textId="77777777" w:rsidR="00BC58CA" w:rsidRPr="002D1A53" w:rsidRDefault="00BC58CA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C1F04">
              <w:rPr>
                <w:rFonts w:asciiTheme="majorBidi" w:eastAsia="Calibri" w:hAnsiTheme="majorBidi" w:cstheme="majorBidi"/>
                <w:sz w:val="32"/>
                <w:szCs w:val="32"/>
              </w:rPr>
              <w:t>17,466</w:t>
            </w:r>
          </w:p>
        </w:tc>
      </w:tr>
      <w:tr w:rsidR="00F22BA7" w:rsidRPr="003F6DFA" w14:paraId="21794C1F" w14:textId="77777777" w:rsidTr="00655355">
        <w:tc>
          <w:tcPr>
            <w:tcW w:w="6406" w:type="dxa"/>
          </w:tcPr>
          <w:p w14:paraId="22056259" w14:textId="77777777" w:rsidR="00F22BA7" w:rsidRPr="00E34148" w:rsidRDefault="00F22BA7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</w:pPr>
            <w:r w:rsidRPr="00E34148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E34148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2563</w:t>
            </w:r>
            <w:r w:rsidRPr="00E34148">
              <w:rPr>
                <w:rFonts w:asciiTheme="majorBidi" w:eastAsia="Calibri" w:hAnsiTheme="majorBidi"/>
                <w:bCs/>
                <w:sz w:val="32"/>
                <w:szCs w:val="32"/>
              </w:rPr>
              <w:t xml:space="preserve"> </w:t>
            </w:r>
            <w:r w:rsidRPr="00E34148">
              <w:rPr>
                <w:rFonts w:asciiTheme="majorBidi" w:eastAsia="Calibri" w:hAnsiTheme="majorBidi"/>
                <w:b/>
                <w:bCs/>
                <w:sz w:val="32"/>
                <w:szCs w:val="32"/>
              </w:rPr>
              <w:t xml:space="preserve">- </w:t>
            </w:r>
            <w:r w:rsidRPr="00E34148">
              <w:rPr>
                <w:rFonts w:asciiTheme="majorBidi" w:eastAsia="Calibri" w:hAnsiTheme="majorBidi" w:hint="cs"/>
                <w:bCs/>
                <w:sz w:val="32"/>
                <w:szCs w:val="32"/>
                <w:cs/>
              </w:rPr>
              <w:t>หลังปรับปรุง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</w:tcBorders>
            <w:vAlign w:val="bottom"/>
          </w:tcPr>
          <w:p w14:paraId="439AB75D" w14:textId="77777777" w:rsidR="00F22BA7" w:rsidRPr="004C1F04" w:rsidRDefault="00420459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55,137</w:t>
            </w:r>
          </w:p>
        </w:tc>
      </w:tr>
      <w:tr w:rsidR="00AE3D65" w:rsidRPr="003F6DFA" w14:paraId="14D7E701" w14:textId="77777777" w:rsidTr="00655355">
        <w:tc>
          <w:tcPr>
            <w:tcW w:w="6406" w:type="dxa"/>
          </w:tcPr>
          <w:p w14:paraId="4569F2DD" w14:textId="77777777" w:rsidR="00AE3D65" w:rsidRPr="00E34148" w:rsidRDefault="00AE3D65" w:rsidP="00AE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</w:tcBorders>
            <w:vAlign w:val="bottom"/>
          </w:tcPr>
          <w:p w14:paraId="0C96EB92" w14:textId="77777777" w:rsidR="00AE3D65" w:rsidRDefault="00AE3D65" w:rsidP="00AE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9,975</w:t>
            </w:r>
          </w:p>
        </w:tc>
      </w:tr>
      <w:tr w:rsidR="00AE3D65" w:rsidRPr="003F6DFA" w14:paraId="33A7CB51" w14:textId="77777777" w:rsidTr="00655355">
        <w:tc>
          <w:tcPr>
            <w:tcW w:w="6406" w:type="dxa"/>
          </w:tcPr>
          <w:p w14:paraId="39C5D639" w14:textId="77777777" w:rsidR="00AE3D65" w:rsidRPr="00121303" w:rsidRDefault="00AE3D65" w:rsidP="00AE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</w:tcPr>
          <w:p w14:paraId="75B81FC5" w14:textId="77777777" w:rsidR="00AE3D65" w:rsidRPr="002D1A53" w:rsidRDefault="00214829" w:rsidP="001F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14829">
              <w:rPr>
                <w:rFonts w:asciiTheme="majorBidi" w:eastAsia="Calibri" w:hAnsiTheme="majorBidi" w:cstheme="majorBidi"/>
                <w:sz w:val="32"/>
                <w:szCs w:val="32"/>
              </w:rPr>
              <w:t>2,873</w:t>
            </w:r>
          </w:p>
        </w:tc>
      </w:tr>
      <w:tr w:rsidR="00AE3D65" w:rsidRPr="003F6DFA" w14:paraId="0216203D" w14:textId="77777777" w:rsidTr="00655355">
        <w:tc>
          <w:tcPr>
            <w:tcW w:w="6406" w:type="dxa"/>
          </w:tcPr>
          <w:p w14:paraId="472FBAEA" w14:textId="77777777" w:rsidR="00AE3D65" w:rsidRPr="00121303" w:rsidRDefault="00AE3D65" w:rsidP="00AE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21303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3</w:t>
            </w:r>
            <w:r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 xml:space="preserve">0 </w:t>
            </w:r>
            <w:r w:rsidRPr="00E34148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กันยายน </w:t>
            </w:r>
            <w:r w:rsidRPr="00121303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2563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2290B5" w14:textId="77777777" w:rsidR="00AE3D65" w:rsidRPr="002D1A53" w:rsidRDefault="00497606" w:rsidP="00AE3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97606">
              <w:rPr>
                <w:rFonts w:asciiTheme="majorBidi" w:eastAsia="Calibri" w:hAnsiTheme="majorBidi" w:cstheme="majorBidi"/>
                <w:sz w:val="32"/>
                <w:szCs w:val="32"/>
              </w:rPr>
              <w:t>62,239</w:t>
            </w:r>
          </w:p>
        </w:tc>
      </w:tr>
    </w:tbl>
    <w:p w14:paraId="25DF6548" w14:textId="77777777" w:rsidR="00655355" w:rsidRDefault="00655355" w:rsidP="00655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14:paraId="063D3994" w14:textId="77777777" w:rsidR="00BC7A48" w:rsidRPr="00E34148" w:rsidRDefault="00BC7A48" w:rsidP="00A74BB2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E34148">
        <w:rPr>
          <w:rFonts w:asciiTheme="majorBidi" w:hAnsiTheme="majorBidi" w:hint="cs"/>
          <w:color w:val="000000"/>
          <w:sz w:val="32"/>
          <w:szCs w:val="32"/>
          <w:cs/>
        </w:rPr>
        <w:lastRenderedPageBreak/>
        <w:t>บริษัทสัญญาเช่าที่ดินกับสำนักงานทรัพย์สิน</w:t>
      </w:r>
      <w:r w:rsidRPr="00E341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พระมหากษัตริย์จำนวน</w:t>
      </w:r>
      <w:r w:rsidR="00AE351A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หนึ่ง</w:t>
      </w:r>
      <w:r w:rsidRPr="00E341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ฉบับเพื่อปลูกสร้างอาคารโครงการเดอะศาลายา (คอมมูนิตี้ มอลล์) มีกำหนดเวลา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>25</w:t>
      </w:r>
      <w:r w:rsidRPr="00E341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ปี สิ้นสุดวันที่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>28</w:t>
      </w:r>
      <w:r w:rsidRPr="00E341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กุมภาพันธ์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 xml:space="preserve">2582 </w:t>
      </w:r>
      <w:r w:rsidRPr="00E341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</w:t>
      </w:r>
      <w:r w:rsidRPr="00E34148">
        <w:rPr>
          <w:rFonts w:asciiTheme="majorBidi" w:hAnsiTheme="majorBidi" w:hint="cs"/>
          <w:color w:val="000000"/>
          <w:sz w:val="32"/>
          <w:szCs w:val="32"/>
          <w:cs/>
        </w:rPr>
        <w:t>คงสภาพดีดังเดิมเมื่อครบกำหนดส่งคืน</w:t>
      </w:r>
    </w:p>
    <w:p w14:paraId="75D692A4" w14:textId="77777777" w:rsidR="00BC7A48" w:rsidRDefault="00BC7A48" w:rsidP="00A74BB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 w:cstheme="majorBidi" w:hint="cs"/>
          <w:sz w:val="32"/>
          <w:szCs w:val="32"/>
          <w:cs/>
        </w:rPr>
        <w:t>และบริษัทมี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Pr="00E34148">
        <w:rPr>
          <w:rFonts w:ascii="Angsana New" w:hAnsi="Angsana New" w:cstheme="majorBidi"/>
          <w:sz w:val="32"/>
          <w:szCs w:val="32"/>
          <w:cs/>
        </w:rPr>
        <w:t xml:space="preserve"> </w:t>
      </w:r>
      <w:r w:rsidRPr="00E34148">
        <w:rPr>
          <w:rFonts w:ascii="Angsana New" w:hAnsi="Angsana New" w:cstheme="majorBidi" w:hint="cs"/>
          <w:sz w:val="32"/>
          <w:szCs w:val="32"/>
          <w:cs/>
        </w:rPr>
        <w:t xml:space="preserve">มีกำหนดเวลา </w:t>
      </w:r>
      <w:r w:rsidR="00AE351A">
        <w:rPr>
          <w:rFonts w:ascii="Angsana New" w:hAnsi="Angsana New"/>
          <w:sz w:val="32"/>
          <w:szCs w:val="32"/>
        </w:rPr>
        <w:t>3</w:t>
      </w:r>
      <w:r w:rsidRPr="00003F5F">
        <w:rPr>
          <w:rFonts w:ascii="Angsana New" w:hAnsi="Angsana New"/>
          <w:sz w:val="32"/>
          <w:szCs w:val="32"/>
        </w:rPr>
        <w:t xml:space="preserve"> </w:t>
      </w:r>
      <w:r w:rsidRPr="00E34148">
        <w:rPr>
          <w:rFonts w:ascii="Angsana New" w:hAnsi="Angsana New" w:hint="cs"/>
          <w:sz w:val="32"/>
          <w:szCs w:val="32"/>
          <w:cs/>
        </w:rPr>
        <w:t>ปี สิ้นสุด</w:t>
      </w:r>
      <w:r w:rsidR="00AE351A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Pr="003B4951">
        <w:rPr>
          <w:rFonts w:ascii="Angsana New" w:hAnsi="Angsana New"/>
          <w:spacing w:val="-6"/>
          <w:sz w:val="32"/>
          <w:szCs w:val="32"/>
        </w:rPr>
        <w:t>256</w:t>
      </w:r>
      <w:r w:rsidR="00AE351A">
        <w:rPr>
          <w:rFonts w:ascii="Angsana New" w:hAnsi="Angsana New"/>
          <w:spacing w:val="-6"/>
          <w:sz w:val="32"/>
          <w:szCs w:val="32"/>
        </w:rPr>
        <w:t>5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 </w:t>
      </w:r>
      <w:r w:rsidR="00AE351A">
        <w:rPr>
          <w:rFonts w:ascii="Angsana New" w:hAnsi="Angsana New"/>
          <w:spacing w:val="-6"/>
          <w:sz w:val="32"/>
          <w:szCs w:val="32"/>
        </w:rPr>
        <w:br/>
      </w:r>
      <w:r w:rsidRPr="00E34148">
        <w:rPr>
          <w:rFonts w:ascii="Angsana New" w:hAnsi="Angsana New" w:hint="cs"/>
          <w:spacing w:val="-6"/>
          <w:sz w:val="32"/>
          <w:szCs w:val="32"/>
          <w:cs/>
        </w:rPr>
        <w:t>ซึ่งบริษัทโอน</w:t>
      </w:r>
      <w:r w:rsidRPr="00E34148">
        <w:rPr>
          <w:rFonts w:ascii="Angsana New" w:hAnsi="Angsana New"/>
          <w:spacing w:val="-6"/>
          <w:sz w:val="32"/>
          <w:szCs w:val="32"/>
          <w:cs/>
        </w:rPr>
        <w:t>กรรมสิทธิ์</w:t>
      </w:r>
      <w:r w:rsidRPr="00E34148">
        <w:rPr>
          <w:rFonts w:ascii="Angsana New" w:hAnsi="Angsana New" w:hint="cs"/>
          <w:spacing w:val="-6"/>
          <w:sz w:val="32"/>
          <w:szCs w:val="32"/>
          <w:cs/>
        </w:rPr>
        <w:t>อาคารและส่วนปรับปรุงอาคารที่บริษัทสร้างบนที่ดินเช่า</w:t>
      </w:r>
      <w:r w:rsidRPr="00E34148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E34148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</w:t>
      </w:r>
      <w:r w:rsidRPr="00E34148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Pr="00E34148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14:paraId="43C4A067" w14:textId="77777777" w:rsidR="00BC7A48" w:rsidRDefault="00BC7A48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94A6EF3" w14:textId="77777777" w:rsidR="002D1A53" w:rsidRPr="002D1A53" w:rsidRDefault="0049130C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14</w:t>
      </w:r>
      <w:r w:rsidR="002D1A53" w:rsidRPr="00E34148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E34148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2D1A53" w:rsidRPr="00E34148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78F50D1" w14:textId="77777777" w:rsidR="002D1A53" w:rsidRDefault="002D1A53" w:rsidP="00A74BB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610585">
        <w:rPr>
          <w:rFonts w:ascii="Angsana New" w:hAnsi="Angsana New" w:hint="cs"/>
          <w:sz w:val="32"/>
          <w:szCs w:val="32"/>
          <w:cs/>
        </w:rPr>
        <w:t>เก้า</w:t>
      </w:r>
      <w:r w:rsidR="00AA72C0">
        <w:rPr>
          <w:rFonts w:ascii="Angsana New" w:hAnsi="Angsana New" w:hint="cs"/>
          <w:sz w:val="32"/>
          <w:szCs w:val="32"/>
          <w:cs/>
        </w:rPr>
        <w:t>เ</w:t>
      </w:r>
      <w:r w:rsidRPr="00B779E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Pr="002D1A53">
        <w:rPr>
          <w:rFonts w:ascii="Angsana New" w:hAnsi="Angsana New"/>
          <w:sz w:val="32"/>
          <w:szCs w:val="32"/>
        </w:rPr>
        <w:t xml:space="preserve"> 3</w:t>
      </w:r>
      <w:r w:rsidR="00AA72C0">
        <w:rPr>
          <w:rFonts w:ascii="Angsana New" w:hAnsi="Angsana New"/>
          <w:sz w:val="32"/>
          <w:szCs w:val="32"/>
        </w:rPr>
        <w:t>0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="00610585" w:rsidRPr="00E34148">
        <w:rPr>
          <w:rFonts w:ascii="Angsana New" w:hAnsi="Angsana New"/>
          <w:sz w:val="32"/>
          <w:szCs w:val="32"/>
          <w:cs/>
        </w:rPr>
        <w:t>กันยายน</w:t>
      </w:r>
      <w:r w:rsidRPr="002D1A53">
        <w:rPr>
          <w:rFonts w:ascii="Angsana New" w:hAnsi="Angsana New"/>
          <w:sz w:val="32"/>
          <w:szCs w:val="32"/>
        </w:rPr>
        <w:t xml:space="preserve"> 256</w:t>
      </w:r>
      <w:r w:rsidR="00A14C87">
        <w:rPr>
          <w:rFonts w:ascii="Angsana New" w:hAnsi="Angsana New"/>
          <w:sz w:val="32"/>
          <w:szCs w:val="32"/>
        </w:rPr>
        <w:t>3</w:t>
      </w:r>
      <w:r w:rsidRPr="00E3414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28"/>
        <w:gridCol w:w="142"/>
        <w:gridCol w:w="1928"/>
      </w:tblGrid>
      <w:tr w:rsidR="002D1A53" w:rsidRPr="003F6DFA" w14:paraId="776DBB9F" w14:textId="77777777" w:rsidTr="00655355">
        <w:tc>
          <w:tcPr>
            <w:tcW w:w="4365" w:type="dxa"/>
          </w:tcPr>
          <w:p w14:paraId="001C5B64" w14:textId="77777777" w:rsidR="002D1A53" w:rsidRPr="003F6DFA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14:paraId="5AEAA94C" w14:textId="77777777" w:rsidR="002D1A53" w:rsidRPr="00E34148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14:paraId="13C3C54A" w14:textId="77777777" w:rsidTr="00655355">
        <w:tc>
          <w:tcPr>
            <w:tcW w:w="4365" w:type="dxa"/>
          </w:tcPr>
          <w:p w14:paraId="47C3CA62" w14:textId="77777777" w:rsidR="002D1A53" w:rsidRPr="003F6DFA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3D37E2C0" w14:textId="77777777" w:rsidR="002D1A53" w:rsidRPr="003F6DFA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02AEBA" w14:textId="77777777" w:rsidR="002D1A53" w:rsidRPr="003F6DFA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15F5DA48" w14:textId="77777777" w:rsidR="002D1A53" w:rsidRPr="00E34148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14:paraId="1C0E0DF2" w14:textId="77777777" w:rsidTr="00655355">
        <w:tc>
          <w:tcPr>
            <w:tcW w:w="4365" w:type="dxa"/>
          </w:tcPr>
          <w:p w14:paraId="58746626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47F977A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14:paraId="2DE2C45D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6F940198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14:paraId="15656C6E" w14:textId="77777777" w:rsidTr="00655355">
        <w:tc>
          <w:tcPr>
            <w:tcW w:w="4365" w:type="dxa"/>
          </w:tcPr>
          <w:p w14:paraId="6239BBC7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14:paraId="5BE5AA57" w14:textId="77777777" w:rsidR="002D1A53" w:rsidRPr="002D1A53" w:rsidRDefault="00582DC8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14:paraId="14C4BEC6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AD76C5F" w14:textId="77777777" w:rsidR="002D1A53" w:rsidRPr="002D1A53" w:rsidRDefault="005369E5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14:paraId="4118A7A8" w14:textId="77777777" w:rsidTr="00655355">
        <w:tc>
          <w:tcPr>
            <w:tcW w:w="4365" w:type="dxa"/>
          </w:tcPr>
          <w:p w14:paraId="6EFD6B5C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="00AA72C0"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="00015E9F"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>กันยายน</w:t>
            </w: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0B0C997E" w14:textId="77777777" w:rsidR="002D1A53" w:rsidRPr="00AA72C0" w:rsidRDefault="00655355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14:paraId="7D692DFE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66475" w14:textId="77777777" w:rsidR="002D1A53" w:rsidRPr="002D1A53" w:rsidRDefault="00C2494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4943"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14:paraId="20AA2AD0" w14:textId="77777777" w:rsidTr="00655355">
        <w:tc>
          <w:tcPr>
            <w:tcW w:w="4365" w:type="dxa"/>
          </w:tcPr>
          <w:p w14:paraId="69E4B8FC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6999D67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E382393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5AB9B038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14:paraId="2DCB77BA" w14:textId="77777777" w:rsidTr="00655355">
        <w:tc>
          <w:tcPr>
            <w:tcW w:w="4365" w:type="dxa"/>
          </w:tcPr>
          <w:p w14:paraId="3B393891" w14:textId="77777777" w:rsidR="002D1A53" w:rsidRPr="00E34148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928" w:type="dxa"/>
          </w:tcPr>
          <w:p w14:paraId="1D3BE5B3" w14:textId="77777777" w:rsidR="002D1A53" w:rsidRPr="002D1A53" w:rsidRDefault="00582DC8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2,374</w:t>
            </w:r>
          </w:p>
        </w:tc>
        <w:tc>
          <w:tcPr>
            <w:tcW w:w="142" w:type="dxa"/>
          </w:tcPr>
          <w:p w14:paraId="1DE7C165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EF31076" w14:textId="77777777" w:rsidR="002D1A53" w:rsidRPr="00E34148" w:rsidRDefault="005369E5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1,371</w:t>
            </w:r>
          </w:p>
        </w:tc>
      </w:tr>
      <w:tr w:rsidR="002D1A53" w:rsidRPr="003F6DFA" w14:paraId="5B717D99" w14:textId="77777777" w:rsidTr="00655355">
        <w:tc>
          <w:tcPr>
            <w:tcW w:w="4365" w:type="dxa"/>
          </w:tcPr>
          <w:p w14:paraId="71BCF3E2" w14:textId="77777777" w:rsidR="002D1A53" w:rsidRPr="00E34148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78E512B8" w14:textId="77777777" w:rsidR="002D1A53" w:rsidRPr="002D1A53" w:rsidRDefault="001F02AB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255</w:t>
            </w:r>
          </w:p>
        </w:tc>
        <w:tc>
          <w:tcPr>
            <w:tcW w:w="142" w:type="dxa"/>
          </w:tcPr>
          <w:p w14:paraId="070C1329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7547B82D" w14:textId="77777777" w:rsidR="002D1A53" w:rsidRPr="002D1A53" w:rsidRDefault="00E933A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19</w:t>
            </w:r>
          </w:p>
        </w:tc>
      </w:tr>
      <w:tr w:rsidR="002D1A53" w:rsidRPr="003F6DFA" w14:paraId="7126886E" w14:textId="77777777" w:rsidTr="00655355">
        <w:tc>
          <w:tcPr>
            <w:tcW w:w="4365" w:type="dxa"/>
          </w:tcPr>
          <w:p w14:paraId="2BEC3C1D" w14:textId="77777777" w:rsidR="002D1A53" w:rsidRPr="002D1A53" w:rsidRDefault="00AA72C0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="00015E9F"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>กันยายน</w:t>
            </w: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20CADCBC" w14:textId="77777777" w:rsidR="002D1A53" w:rsidRPr="002D1A53" w:rsidRDefault="001F02AB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2,629</w:t>
            </w:r>
          </w:p>
        </w:tc>
        <w:tc>
          <w:tcPr>
            <w:tcW w:w="142" w:type="dxa"/>
          </w:tcPr>
          <w:p w14:paraId="2182D49E" w14:textId="77777777" w:rsidR="002D1A53" w:rsidRPr="00E34148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236D58" w14:textId="77777777" w:rsidR="002D1A53" w:rsidRPr="00E34148" w:rsidRDefault="00E933A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1,390</w:t>
            </w:r>
          </w:p>
        </w:tc>
      </w:tr>
      <w:tr w:rsidR="002D1A53" w:rsidRPr="003F6DFA" w14:paraId="1DA5BDDF" w14:textId="77777777" w:rsidTr="00655355">
        <w:tc>
          <w:tcPr>
            <w:tcW w:w="4365" w:type="dxa"/>
          </w:tcPr>
          <w:p w14:paraId="6E4CDE64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15FC9B0A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D49A17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75281475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14:paraId="31C15C56" w14:textId="77777777" w:rsidTr="00655355">
        <w:tc>
          <w:tcPr>
            <w:tcW w:w="4365" w:type="dxa"/>
          </w:tcPr>
          <w:p w14:paraId="7A71E71B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2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14:paraId="7EBBE181" w14:textId="77777777" w:rsidR="002D1A53" w:rsidRPr="002D1A53" w:rsidRDefault="005369E5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/>
                <w:sz w:val="32"/>
                <w:szCs w:val="32"/>
              </w:rPr>
              <w:t>1</w:t>
            </w:r>
            <w:r w:rsidRPr="005369E5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B779E6">
              <w:rPr>
                <w:rFonts w:asciiTheme="majorBidi" w:eastAsia="Calibri" w:hAnsiTheme="majorBidi"/>
                <w:sz w:val="32"/>
                <w:szCs w:val="32"/>
              </w:rPr>
              <w:t>832</w:t>
            </w:r>
          </w:p>
        </w:tc>
        <w:tc>
          <w:tcPr>
            <w:tcW w:w="142" w:type="dxa"/>
          </w:tcPr>
          <w:p w14:paraId="08C704E2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14:paraId="5612FEAF" w14:textId="77777777" w:rsidR="002D1A53" w:rsidRPr="002D1A53" w:rsidRDefault="005369E5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eastAsia="Calibri" w:hAnsiTheme="majorBidi"/>
                <w:sz w:val="32"/>
                <w:szCs w:val="32"/>
              </w:rPr>
              <w:t>150</w:t>
            </w:r>
          </w:p>
        </w:tc>
      </w:tr>
      <w:tr w:rsidR="002D1A53" w:rsidRPr="003F6DFA" w14:paraId="22A5C57E" w14:textId="77777777" w:rsidTr="00655355">
        <w:tc>
          <w:tcPr>
            <w:tcW w:w="4365" w:type="dxa"/>
          </w:tcPr>
          <w:p w14:paraId="62002422" w14:textId="77777777" w:rsidR="002D1A53" w:rsidRPr="002D1A53" w:rsidRDefault="00AA72C0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="00015E9F"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>กันยายน</w:t>
            </w:r>
            <w:r w:rsidRPr="00E34148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Pr="00B779E6">
              <w:rPr>
                <w:rFonts w:asciiTheme="majorBidi" w:eastAsia="Calibr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14:paraId="3A7724D6" w14:textId="77777777" w:rsidR="002D1A53" w:rsidRPr="002D1A53" w:rsidRDefault="001F02AB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1,577</w:t>
            </w:r>
          </w:p>
        </w:tc>
        <w:tc>
          <w:tcPr>
            <w:tcW w:w="142" w:type="dxa"/>
          </w:tcPr>
          <w:p w14:paraId="07CD0295" w14:textId="77777777" w:rsidR="002D1A53" w:rsidRPr="002D1A53" w:rsidRDefault="002D1A5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EE8C3A0" w14:textId="77777777" w:rsidR="002D1A53" w:rsidRPr="002D1A53" w:rsidRDefault="00E933A3" w:rsidP="00A7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933A3">
              <w:rPr>
                <w:rFonts w:asciiTheme="majorBidi" w:eastAsia="Calibri" w:hAnsiTheme="majorBidi" w:cstheme="majorBidi"/>
                <w:sz w:val="32"/>
                <w:szCs w:val="32"/>
              </w:rPr>
              <w:t>131</w:t>
            </w:r>
          </w:p>
        </w:tc>
      </w:tr>
    </w:tbl>
    <w:p w14:paraId="4C96299F" w14:textId="77777777" w:rsidR="0049130C" w:rsidRDefault="0049130C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37C7911A" w14:textId="77777777" w:rsidR="00162AA6" w:rsidRDefault="00162AA6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7E167233" w14:textId="77777777" w:rsidR="00162AA6" w:rsidRDefault="00162AA6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3E2813FA" w14:textId="77777777" w:rsidR="00162AA6" w:rsidRDefault="00162AA6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229324A1" w14:textId="77777777" w:rsidR="00162AA6" w:rsidRDefault="00162AA6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01F100EB" w14:textId="77777777" w:rsidR="00162AA6" w:rsidRDefault="00162AA6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15BCF557" w14:textId="77777777" w:rsidR="00162AA6" w:rsidRDefault="00162AA6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0D1CC667" w14:textId="77777777" w:rsidR="00162AA6" w:rsidRDefault="00162AA6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23F425F3" w14:textId="77777777" w:rsidR="00162AA6" w:rsidRDefault="00162AA6" w:rsidP="00A74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6860AE85" w14:textId="77777777" w:rsidR="004161F4" w:rsidRPr="006E05D3" w:rsidRDefault="0049130C" w:rsidP="00231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>15</w:t>
      </w:r>
      <w:r w:rsidR="004161F4" w:rsidRPr="00E34148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E34148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0141CF3" w14:textId="77777777" w:rsidR="00E0028F" w:rsidRDefault="004161F4" w:rsidP="002316EB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015E9F">
        <w:rPr>
          <w:rFonts w:ascii="Angsana New" w:hAnsi="Angsana New" w:hint="cs"/>
          <w:sz w:val="32"/>
          <w:szCs w:val="32"/>
          <w:cs/>
        </w:rPr>
        <w:t>เก้า</w:t>
      </w:r>
      <w:r w:rsidRPr="0031025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10258">
        <w:rPr>
          <w:rFonts w:ascii="Angsana New" w:hAnsi="Angsana New"/>
          <w:sz w:val="32"/>
          <w:szCs w:val="32"/>
        </w:rPr>
        <w:t xml:space="preserve"> 3</w:t>
      </w:r>
      <w:r w:rsidR="00C35C28">
        <w:rPr>
          <w:rFonts w:ascii="Angsana New" w:hAnsi="Angsana New"/>
          <w:sz w:val="32"/>
          <w:szCs w:val="32"/>
        </w:rPr>
        <w:t>0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="00015E9F" w:rsidRPr="00E34148">
        <w:rPr>
          <w:rFonts w:ascii="Angsana New" w:hAnsi="Angsana New"/>
          <w:sz w:val="32"/>
          <w:szCs w:val="32"/>
          <w:cs/>
        </w:rPr>
        <w:t>กันยายน</w:t>
      </w:r>
      <w:r w:rsidRPr="00310258">
        <w:rPr>
          <w:rFonts w:ascii="Angsana New" w:hAnsi="Angsana New"/>
          <w:sz w:val="32"/>
          <w:szCs w:val="32"/>
        </w:rPr>
        <w:t xml:space="preserve"> 256</w:t>
      </w:r>
      <w:r w:rsidR="00BA6BB1">
        <w:rPr>
          <w:rFonts w:ascii="Angsana New" w:hAnsi="Angsana New"/>
          <w:sz w:val="32"/>
          <w:szCs w:val="32"/>
        </w:rPr>
        <w:t>3</w:t>
      </w:r>
      <w:r w:rsidRPr="00310258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1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992"/>
        <w:gridCol w:w="141"/>
        <w:gridCol w:w="1135"/>
        <w:gridCol w:w="142"/>
        <w:gridCol w:w="992"/>
        <w:gridCol w:w="142"/>
        <w:gridCol w:w="993"/>
        <w:gridCol w:w="141"/>
        <w:gridCol w:w="992"/>
        <w:gridCol w:w="142"/>
        <w:gridCol w:w="992"/>
      </w:tblGrid>
      <w:tr w:rsidR="00E0028F" w:rsidRPr="00E0028F" w14:paraId="7B9D35B7" w14:textId="77777777" w:rsidTr="002316EB">
        <w:trPr>
          <w:trHeight w:val="20"/>
        </w:trPr>
        <w:tc>
          <w:tcPr>
            <w:tcW w:w="2211" w:type="dxa"/>
          </w:tcPr>
          <w:p w14:paraId="7EA7810C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7B0EA357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0028F" w:rsidRPr="00E0028F" w14:paraId="3FA92365" w14:textId="77777777" w:rsidTr="002316EB">
        <w:trPr>
          <w:trHeight w:val="20"/>
        </w:trPr>
        <w:tc>
          <w:tcPr>
            <w:tcW w:w="2211" w:type="dxa"/>
          </w:tcPr>
          <w:p w14:paraId="5922AA16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1E3EA88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E0028F" w:rsidRPr="00E0028F" w14:paraId="0043D6E9" w14:textId="77777777" w:rsidTr="002316EB">
        <w:trPr>
          <w:trHeight w:val="20"/>
        </w:trPr>
        <w:tc>
          <w:tcPr>
            <w:tcW w:w="2211" w:type="dxa"/>
          </w:tcPr>
          <w:p w14:paraId="56BFB82D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097210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698FE0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1C169D3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05C19C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BE13E30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1B79F9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32AAF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pacing w:val="-8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2964A1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061AED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E0028F" w:rsidRPr="00E0028F" w14:paraId="2C9E86B9" w14:textId="77777777" w:rsidTr="002316EB">
        <w:trPr>
          <w:trHeight w:val="20"/>
        </w:trPr>
        <w:tc>
          <w:tcPr>
            <w:tcW w:w="2211" w:type="dxa"/>
          </w:tcPr>
          <w:p w14:paraId="45984FD5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F3B7824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77CFC88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1" w:type="dxa"/>
          </w:tcPr>
          <w:p w14:paraId="00F0C633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FF04F5F" w14:textId="77777777" w:rsidR="00E0028F" w:rsidRPr="006C7E20" w:rsidRDefault="0049130C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การนำ</w:t>
            </w:r>
            <w:r w:rsidR="00E0028F" w:rsidRPr="00E34148">
              <w:rPr>
                <w:rFonts w:ascii="Angsana New" w:hAnsi="Angsana New" w:hint="cs"/>
                <w:sz w:val="22"/>
                <w:szCs w:val="22"/>
                <w:cs/>
              </w:rPr>
              <w:t>มาตรฐานการรายงานทางการเงิน</w:t>
            </w:r>
            <w:r w:rsidR="00A74BB2">
              <w:rPr>
                <w:rFonts w:ascii="Angsana New" w:hAnsi="Angsana New" w:hint="cs"/>
                <w:sz w:val="22"/>
                <w:szCs w:val="22"/>
                <w:cs/>
              </w:rPr>
              <w:t>มาถือปฏิบัติครั้งแรก</w:t>
            </w:r>
          </w:p>
        </w:tc>
        <w:tc>
          <w:tcPr>
            <w:tcW w:w="142" w:type="dxa"/>
          </w:tcPr>
          <w:p w14:paraId="3121B5DF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54B007E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595EC71D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14:paraId="240983F8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C18922B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14:paraId="75AC43A0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CAB4051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00CF528C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>3</w:t>
            </w:r>
            <w:r w:rsidR="00C35C28">
              <w:rPr>
                <w:rFonts w:ascii="Angsana New" w:hAnsi="Angsana New"/>
                <w:sz w:val="22"/>
                <w:szCs w:val="22"/>
              </w:rPr>
              <w:t>0</w:t>
            </w:r>
            <w:r w:rsidRPr="00E341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</w:rPr>
              <w:br/>
            </w:r>
            <w:r w:rsidR="00015E9F" w:rsidRPr="00E341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0028F" w:rsidRPr="00E0028F" w14:paraId="2C3F7338" w14:textId="77777777" w:rsidTr="002316EB">
        <w:trPr>
          <w:trHeight w:val="20"/>
        </w:trPr>
        <w:tc>
          <w:tcPr>
            <w:tcW w:w="2211" w:type="dxa"/>
          </w:tcPr>
          <w:p w14:paraId="58A33415" w14:textId="77777777" w:rsidR="00E0028F" w:rsidRPr="00E34148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811FCE9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5202866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DBA9BE9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FBFEBA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068118A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375D199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9F694BA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3B47B9C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F6F9EB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DE9C17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16F19B" w14:textId="77777777" w:rsidR="00E0028F" w:rsidRPr="00E0028F" w:rsidRDefault="00E0028F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6236" w:rsidRPr="00E0028F" w14:paraId="08AE79C3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1933EFC2" w14:textId="77777777" w:rsidR="00E66236" w:rsidRPr="00E34148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</w:tcPr>
          <w:p w14:paraId="788192BB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4,370</w:t>
            </w:r>
          </w:p>
        </w:tc>
        <w:tc>
          <w:tcPr>
            <w:tcW w:w="141" w:type="dxa"/>
          </w:tcPr>
          <w:p w14:paraId="1DE7050D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2B9739A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142" w:type="dxa"/>
          </w:tcPr>
          <w:p w14:paraId="5F94B768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4CF02A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4,566</w:t>
            </w:r>
          </w:p>
        </w:tc>
        <w:tc>
          <w:tcPr>
            <w:tcW w:w="142" w:type="dxa"/>
          </w:tcPr>
          <w:p w14:paraId="0DA65DDE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26BC29F" w14:textId="77777777" w:rsidR="00E66236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(217)</w:t>
            </w:r>
          </w:p>
        </w:tc>
        <w:tc>
          <w:tcPr>
            <w:tcW w:w="141" w:type="dxa"/>
          </w:tcPr>
          <w:p w14:paraId="3B1637B6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E6414D0" w14:textId="77777777" w:rsidR="00E66236" w:rsidRPr="00E0028F" w:rsidRDefault="00655355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07F4548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91AD33" w14:textId="77777777" w:rsidR="00E66236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4,349</w:t>
            </w:r>
          </w:p>
        </w:tc>
      </w:tr>
      <w:tr w:rsidR="00E66236" w:rsidRPr="00E0028F" w14:paraId="54E9D695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2881E79C" w14:textId="77777777" w:rsidR="00E66236" w:rsidRPr="00E34148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14:paraId="1A9F273D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9,750</w:t>
            </w:r>
          </w:p>
        </w:tc>
        <w:tc>
          <w:tcPr>
            <w:tcW w:w="141" w:type="dxa"/>
          </w:tcPr>
          <w:p w14:paraId="66B10149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F8B3B37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6B83D3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6ACFD23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9,750</w:t>
            </w:r>
          </w:p>
        </w:tc>
        <w:tc>
          <w:tcPr>
            <w:tcW w:w="142" w:type="dxa"/>
            <w:vAlign w:val="bottom"/>
          </w:tcPr>
          <w:p w14:paraId="2577E622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3C46598" w14:textId="77777777" w:rsidR="00E66236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1,529</w:t>
            </w:r>
          </w:p>
        </w:tc>
        <w:tc>
          <w:tcPr>
            <w:tcW w:w="141" w:type="dxa"/>
            <w:vAlign w:val="bottom"/>
          </w:tcPr>
          <w:p w14:paraId="207A3763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AB892A" w14:textId="77777777" w:rsidR="00E66236" w:rsidRPr="00E0028F" w:rsidRDefault="00655355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EB9CC93" w14:textId="77777777" w:rsidR="00E66236" w:rsidRPr="00E0028F" w:rsidRDefault="00E66236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8EA05B5" w14:textId="77777777" w:rsidR="00E66236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11,279</w:t>
            </w:r>
          </w:p>
        </w:tc>
      </w:tr>
      <w:tr w:rsidR="001F02AB" w:rsidRPr="00E0028F" w14:paraId="60BAD0A6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29D9E633" w14:textId="77777777" w:rsidR="001F02AB" w:rsidRPr="00E34148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14:paraId="276104BA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41" w:type="dxa"/>
          </w:tcPr>
          <w:p w14:paraId="4FFF1103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73C77D6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5CDF4C1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93369CE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42" w:type="dxa"/>
            <w:vAlign w:val="bottom"/>
          </w:tcPr>
          <w:p w14:paraId="046EC793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8EB0DAC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C784CF5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E2D4C2B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ACFB614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D8920C5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373</w:t>
            </w:r>
          </w:p>
        </w:tc>
      </w:tr>
      <w:tr w:rsidR="001F02AB" w:rsidRPr="00E0028F" w14:paraId="3D74C4D2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79E35B26" w14:textId="77777777" w:rsidR="001F02AB" w:rsidRPr="00E34148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E34148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222CC1C2" w14:textId="77777777" w:rsidR="001F02AB" w:rsidRPr="00E34148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  <w:tc>
          <w:tcPr>
            <w:tcW w:w="141" w:type="dxa"/>
            <w:vAlign w:val="bottom"/>
          </w:tcPr>
          <w:p w14:paraId="2A11FA2F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0EB7943A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3BE1C8F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5A693A" w14:textId="77777777" w:rsidR="001F02AB" w:rsidRPr="00E34148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  <w:tc>
          <w:tcPr>
            <w:tcW w:w="142" w:type="dxa"/>
            <w:vAlign w:val="bottom"/>
          </w:tcPr>
          <w:p w14:paraId="6A83904A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44345E4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437</w:t>
            </w:r>
          </w:p>
        </w:tc>
        <w:tc>
          <w:tcPr>
            <w:tcW w:w="141" w:type="dxa"/>
            <w:vAlign w:val="bottom"/>
          </w:tcPr>
          <w:p w14:paraId="33DD21F5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56C7D95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185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6E1AA534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F40A132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2,642</w:t>
            </w:r>
          </w:p>
        </w:tc>
      </w:tr>
      <w:tr w:rsidR="001F02AB" w:rsidRPr="00E0028F" w14:paraId="27B2F8E9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43AF74F8" w14:textId="77777777" w:rsidR="001F02AB" w:rsidRPr="00B779E6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D272F47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34D80D3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22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6F53E3CF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0576F25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22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54F8422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68CCDD7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2C18FE4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141" w:type="dxa"/>
          </w:tcPr>
          <w:p w14:paraId="76B9EF0C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149BAA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FA4AFC8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F8827F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</w:t>
            </w:r>
          </w:p>
        </w:tc>
      </w:tr>
      <w:tr w:rsidR="001F02AB" w:rsidRPr="00E0028F" w14:paraId="6D57A31C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1803D405" w14:textId="77777777" w:rsidR="001F02AB" w:rsidRPr="00E34148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5E98155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41" w:type="dxa"/>
          </w:tcPr>
          <w:p w14:paraId="4A137897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806031B" w14:textId="77777777" w:rsidR="001F02AB" w:rsidRPr="00E34148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 w:rsidRPr="00E0028F">
              <w:rPr>
                <w:rFonts w:ascii="Angsana New" w:hAnsi="Angsana New"/>
                <w:sz w:val="22"/>
                <w:szCs w:val="22"/>
              </w:rPr>
              <w:t>981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9B2233C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1FE9B5F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42" w:type="dxa"/>
          </w:tcPr>
          <w:p w14:paraId="2F9B7EE7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B603344" w14:textId="371DB33D" w:rsidR="001F02AB" w:rsidRPr="00E34148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(39</w:t>
            </w:r>
            <w:r w:rsidR="003354C0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349B9F41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1395BA7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07DE3BF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896D435" w14:textId="64C64860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</w:t>
            </w:r>
            <w:r w:rsidR="003354C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F02AB" w:rsidRPr="00E0028F" w14:paraId="25669A5D" w14:textId="77777777" w:rsidTr="002316EB">
        <w:trPr>
          <w:trHeight w:val="20"/>
        </w:trPr>
        <w:tc>
          <w:tcPr>
            <w:tcW w:w="2211" w:type="dxa"/>
          </w:tcPr>
          <w:p w14:paraId="5619494E" w14:textId="77777777" w:rsidR="001F02AB" w:rsidRPr="00E34148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24" w:hanging="2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</w:rPr>
              <w:tab/>
            </w:r>
            <w:r w:rsidRPr="00B779E6">
              <w:rPr>
                <w:rFonts w:ascii="Angsana New" w:hAnsi="Angsana New"/>
                <w:sz w:val="22"/>
                <w:szCs w:val="22"/>
              </w:rPr>
              <w:tab/>
            </w:r>
            <w:r w:rsidRPr="00E3414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31E10FA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17,876</w:t>
            </w:r>
          </w:p>
        </w:tc>
        <w:tc>
          <w:tcPr>
            <w:tcW w:w="141" w:type="dxa"/>
          </w:tcPr>
          <w:p w14:paraId="537DFFEA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3CF9D95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 w:rsidRPr="00E0028F">
              <w:rPr>
                <w:rFonts w:ascii="Angsana New" w:hAnsi="Angsana New"/>
                <w:sz w:val="22"/>
                <w:szCs w:val="22"/>
              </w:rPr>
              <w:t>785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EDD3458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72DFE4B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17,091</w:t>
            </w:r>
          </w:p>
        </w:tc>
        <w:tc>
          <w:tcPr>
            <w:tcW w:w="142" w:type="dxa"/>
          </w:tcPr>
          <w:p w14:paraId="7A81537E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E6CF738" w14:textId="72E0E914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</w:t>
            </w:r>
            <w:r w:rsidR="003354C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1" w:type="dxa"/>
          </w:tcPr>
          <w:p w14:paraId="4554EF4B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66CE2D1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185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A464C35" w14:textId="77777777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5E676C0" w14:textId="3EF2F6CB" w:rsidR="001F02AB" w:rsidRPr="00E0028F" w:rsidRDefault="001F02AB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18,43</w:t>
            </w:r>
            <w:r w:rsidR="003354C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6C3CA9F0" w14:textId="77777777" w:rsidR="00E0028F" w:rsidRDefault="00E0028F" w:rsidP="00231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Times New Roman" w:hAnsi="Tms Rmn"/>
          <w:sz w:val="24"/>
          <w:szCs w:val="24"/>
        </w:rPr>
      </w:pPr>
    </w:p>
    <w:tbl>
      <w:tblPr>
        <w:tblW w:w="901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992"/>
        <w:gridCol w:w="141"/>
        <w:gridCol w:w="1135"/>
        <w:gridCol w:w="142"/>
        <w:gridCol w:w="992"/>
        <w:gridCol w:w="142"/>
        <w:gridCol w:w="993"/>
        <w:gridCol w:w="141"/>
        <w:gridCol w:w="992"/>
        <w:gridCol w:w="142"/>
        <w:gridCol w:w="988"/>
      </w:tblGrid>
      <w:tr w:rsidR="00EE095E" w:rsidRPr="00E0028F" w14:paraId="007DB5B1" w14:textId="77777777" w:rsidTr="002316EB">
        <w:trPr>
          <w:trHeight w:val="20"/>
        </w:trPr>
        <w:tc>
          <w:tcPr>
            <w:tcW w:w="2211" w:type="dxa"/>
          </w:tcPr>
          <w:p w14:paraId="6E505951" w14:textId="77777777" w:rsidR="00EE095E" w:rsidRPr="00E0028F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800" w:type="dxa"/>
            <w:gridSpan w:val="11"/>
            <w:tcBorders>
              <w:bottom w:val="single" w:sz="6" w:space="0" w:color="auto"/>
            </w:tcBorders>
          </w:tcPr>
          <w:p w14:paraId="1B7F5F74" w14:textId="77777777" w:rsidR="00EE095E" w:rsidRPr="00E34148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E095E" w:rsidRPr="00E0028F" w14:paraId="29C040FA" w14:textId="77777777" w:rsidTr="002316EB">
        <w:trPr>
          <w:trHeight w:val="20"/>
        </w:trPr>
        <w:tc>
          <w:tcPr>
            <w:tcW w:w="2211" w:type="dxa"/>
          </w:tcPr>
          <w:p w14:paraId="71B004E4" w14:textId="77777777" w:rsidR="00EE095E" w:rsidRPr="00E0028F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8B88483" w14:textId="77777777" w:rsidR="00EE095E" w:rsidRPr="00E34148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095E" w:rsidRPr="00E0028F" w14:paraId="4FED9AA0" w14:textId="77777777" w:rsidTr="002316EB">
        <w:trPr>
          <w:trHeight w:val="20"/>
        </w:trPr>
        <w:tc>
          <w:tcPr>
            <w:tcW w:w="2211" w:type="dxa"/>
          </w:tcPr>
          <w:p w14:paraId="4F8970D0" w14:textId="77777777" w:rsidR="00EE095E" w:rsidRPr="00E0028F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6B9CC07" w14:textId="77777777" w:rsidR="00EE095E" w:rsidRPr="00E34148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D51B0A" w14:textId="77777777" w:rsidR="00EE095E" w:rsidRPr="00E0028F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A7AF0BB" w14:textId="77777777" w:rsidR="00EE095E" w:rsidRPr="00E34148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ผลกระทบ</w:t>
            </w:r>
            <w:r w:rsidRPr="00E3414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71DBDA" w14:textId="77777777" w:rsidR="00EE095E" w:rsidRPr="00E0028F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00BF5BB" w14:textId="77777777" w:rsidR="00EE095E" w:rsidRPr="00E34148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DEB341" w14:textId="77777777" w:rsidR="00EE095E" w:rsidRPr="00E0028F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F9C2B" w14:textId="77777777" w:rsidR="00EE095E" w:rsidRPr="00E34148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pacing w:val="-8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66EDCC" w14:textId="77777777" w:rsidR="00EE095E" w:rsidRPr="00E0028F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7ABD6C38" w14:textId="77777777" w:rsidR="00EE095E" w:rsidRPr="00E34148" w:rsidRDefault="00EE095E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A74BB2" w:rsidRPr="00E0028F" w14:paraId="63103A1B" w14:textId="77777777" w:rsidTr="002316EB">
        <w:trPr>
          <w:trHeight w:val="20"/>
        </w:trPr>
        <w:tc>
          <w:tcPr>
            <w:tcW w:w="2211" w:type="dxa"/>
          </w:tcPr>
          <w:p w14:paraId="6951D6BF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3A84970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6A15FE50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1" w:type="dxa"/>
          </w:tcPr>
          <w:p w14:paraId="68CA3ED8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1D9C102" w14:textId="77777777" w:rsidR="00A74BB2" w:rsidRPr="006C7E20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การนำ</w:t>
            </w: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มาถือปฏิบัติครั้งแรก</w:t>
            </w:r>
          </w:p>
        </w:tc>
        <w:tc>
          <w:tcPr>
            <w:tcW w:w="142" w:type="dxa"/>
          </w:tcPr>
          <w:p w14:paraId="09CE29B8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5232FF7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71F3F271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14:paraId="36A8BF7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2C690DA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14:paraId="16AFB365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D81E602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000000"/>
            </w:tcBorders>
          </w:tcPr>
          <w:p w14:paraId="2B61D409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E341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</w:rPr>
              <w:br/>
            </w: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A74BB2" w:rsidRPr="00E0028F" w14:paraId="5F21326E" w14:textId="77777777" w:rsidTr="002316EB">
        <w:trPr>
          <w:trHeight w:val="20"/>
        </w:trPr>
        <w:tc>
          <w:tcPr>
            <w:tcW w:w="2211" w:type="dxa"/>
          </w:tcPr>
          <w:p w14:paraId="0091F9AD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24097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08CB743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15F42D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94AA44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854E353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BA19ADA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1BE83C6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4D20FF5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9BAF95A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4FCD940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132720C7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4BB2" w:rsidRPr="00E0028F" w14:paraId="58D21596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17989263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</w:tcPr>
          <w:p w14:paraId="53348D12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2,213</w:t>
            </w:r>
          </w:p>
        </w:tc>
        <w:tc>
          <w:tcPr>
            <w:tcW w:w="141" w:type="dxa"/>
          </w:tcPr>
          <w:p w14:paraId="2214D2B8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13E494E5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42" w:type="dxa"/>
          </w:tcPr>
          <w:p w14:paraId="4330C392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CBA296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2,384</w:t>
            </w:r>
          </w:p>
        </w:tc>
        <w:tc>
          <w:tcPr>
            <w:tcW w:w="142" w:type="dxa"/>
          </w:tcPr>
          <w:p w14:paraId="5F293992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B927127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441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4C0BBA36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8F389A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F58671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333379BD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1,943</w:t>
            </w:r>
          </w:p>
        </w:tc>
      </w:tr>
      <w:tr w:rsidR="00A74BB2" w:rsidRPr="00E0028F" w14:paraId="4CE13625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0E92F1BD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14:paraId="365095C2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6,767</w:t>
            </w:r>
          </w:p>
        </w:tc>
        <w:tc>
          <w:tcPr>
            <w:tcW w:w="141" w:type="dxa"/>
          </w:tcPr>
          <w:p w14:paraId="4C8E12D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1766488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5FB6A62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2CF531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6,767</w:t>
            </w:r>
          </w:p>
        </w:tc>
        <w:tc>
          <w:tcPr>
            <w:tcW w:w="142" w:type="dxa"/>
            <w:vAlign w:val="bottom"/>
          </w:tcPr>
          <w:p w14:paraId="1CC71199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BFAE849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2,511</w:t>
            </w:r>
          </w:p>
        </w:tc>
        <w:tc>
          <w:tcPr>
            <w:tcW w:w="141" w:type="dxa"/>
            <w:vAlign w:val="bottom"/>
          </w:tcPr>
          <w:p w14:paraId="03ADF9D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4572F62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FC1A0D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22450518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9,278</w:t>
            </w:r>
          </w:p>
        </w:tc>
      </w:tr>
      <w:tr w:rsidR="00A74BB2" w:rsidRPr="00E0028F" w14:paraId="3DF9F559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76E70DC4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14:paraId="190820BA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41" w:type="dxa"/>
          </w:tcPr>
          <w:p w14:paraId="67DC313F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55A2824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EC28FE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91815F8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42" w:type="dxa"/>
            <w:vAlign w:val="bottom"/>
          </w:tcPr>
          <w:p w14:paraId="6C0F9EA3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E45C15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4517C0D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4E9AFA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19C479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7373D687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318</w:t>
            </w:r>
          </w:p>
        </w:tc>
      </w:tr>
      <w:tr w:rsidR="00A74BB2" w:rsidRPr="00E0028F" w14:paraId="132DEE95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39463E5C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E34148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56D31FE5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41" w:type="dxa"/>
            <w:vAlign w:val="bottom"/>
          </w:tcPr>
          <w:p w14:paraId="7C7B712D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26B1B526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A7F3891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A9CA46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42" w:type="dxa"/>
            <w:vAlign w:val="bottom"/>
          </w:tcPr>
          <w:p w14:paraId="05C1B0B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A5AC7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217</w:t>
            </w:r>
          </w:p>
        </w:tc>
        <w:tc>
          <w:tcPr>
            <w:tcW w:w="141" w:type="dxa"/>
            <w:vAlign w:val="bottom"/>
          </w:tcPr>
          <w:p w14:paraId="58D6CD83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3970AE8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148A4AD7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1865C471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2,286</w:t>
            </w:r>
          </w:p>
        </w:tc>
      </w:tr>
      <w:tr w:rsidR="00A74BB2" w:rsidRPr="00E0028F" w14:paraId="2113271D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64268133" w14:textId="77777777" w:rsidR="00A74BB2" w:rsidRPr="00B779E6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4376EC6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DA17553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61ED15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75298F4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C29D03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30E43CD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54BBC6E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141" w:type="dxa"/>
          </w:tcPr>
          <w:p w14:paraId="6588A133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9D082E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4FA0B5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6DD50AF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</w:t>
            </w:r>
          </w:p>
        </w:tc>
      </w:tr>
      <w:tr w:rsidR="00A74BB2" w:rsidRPr="00E0028F" w14:paraId="2694B89E" w14:textId="77777777" w:rsidTr="002316EB">
        <w:trPr>
          <w:trHeight w:val="20"/>
        </w:trPr>
        <w:tc>
          <w:tcPr>
            <w:tcW w:w="2211" w:type="dxa"/>
            <w:shd w:val="clear" w:color="auto" w:fill="auto"/>
          </w:tcPr>
          <w:p w14:paraId="76D0349C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Pr="00E3414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34148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C7F43E7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41" w:type="dxa"/>
          </w:tcPr>
          <w:p w14:paraId="295CB8E1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2D5FE9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 w:rsidRPr="00E0028F">
              <w:rPr>
                <w:rFonts w:ascii="Angsana New" w:hAnsi="Angsana New"/>
                <w:sz w:val="22"/>
                <w:szCs w:val="22"/>
              </w:rPr>
              <w:t>981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8C55520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55F5A2E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42" w:type="dxa"/>
          </w:tcPr>
          <w:p w14:paraId="16138156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55585EE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221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3CFFAC17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79C3C6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5585F77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3A533E95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209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74BB2" w:rsidRPr="00E0028F" w14:paraId="260247CC" w14:textId="77777777" w:rsidTr="002316EB">
        <w:trPr>
          <w:trHeight w:val="20"/>
        </w:trPr>
        <w:tc>
          <w:tcPr>
            <w:tcW w:w="2211" w:type="dxa"/>
          </w:tcPr>
          <w:p w14:paraId="327B3AC0" w14:textId="77777777" w:rsidR="00A74BB2" w:rsidRPr="00E34148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24" w:hanging="2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779E6">
              <w:rPr>
                <w:rFonts w:ascii="Angsana New" w:hAnsi="Angsana New"/>
                <w:sz w:val="22"/>
                <w:szCs w:val="22"/>
              </w:rPr>
              <w:tab/>
            </w:r>
            <w:r w:rsidRPr="00B779E6">
              <w:rPr>
                <w:rFonts w:ascii="Angsana New" w:hAnsi="Angsana New"/>
                <w:sz w:val="22"/>
                <w:szCs w:val="22"/>
              </w:rPr>
              <w:tab/>
            </w:r>
            <w:r w:rsidRPr="00E3414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C8997D0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12,362</w:t>
            </w:r>
          </w:p>
        </w:tc>
        <w:tc>
          <w:tcPr>
            <w:tcW w:w="141" w:type="dxa"/>
          </w:tcPr>
          <w:p w14:paraId="0591EC05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A182D0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 w:rsidRPr="00E0028F">
              <w:rPr>
                <w:rFonts w:ascii="Angsana New" w:hAnsi="Angsana New"/>
                <w:sz w:val="22"/>
                <w:szCs w:val="22"/>
              </w:rPr>
              <w:t>810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1C84E5CD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170A50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11,552</w:t>
            </w:r>
          </w:p>
        </w:tc>
        <w:tc>
          <w:tcPr>
            <w:tcW w:w="142" w:type="dxa"/>
          </w:tcPr>
          <w:p w14:paraId="497859F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920DADC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2,242</w:t>
            </w:r>
          </w:p>
        </w:tc>
        <w:tc>
          <w:tcPr>
            <w:tcW w:w="141" w:type="dxa"/>
          </w:tcPr>
          <w:p w14:paraId="6C78FA3E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82511EF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34148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E341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12DEFF1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1A5ABC9B" w14:textId="77777777" w:rsidR="00A74BB2" w:rsidRPr="00E0028F" w:rsidRDefault="00A74BB2" w:rsidP="00231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324C28">
              <w:rPr>
                <w:rFonts w:ascii="Angsana New" w:hAnsi="Angsana New"/>
                <w:sz w:val="22"/>
                <w:szCs w:val="22"/>
              </w:rPr>
              <w:t>13,792</w:t>
            </w:r>
          </w:p>
        </w:tc>
      </w:tr>
    </w:tbl>
    <w:p w14:paraId="40892D82" w14:textId="77777777" w:rsidR="00F01572" w:rsidRPr="00E34148" w:rsidRDefault="00F01572" w:rsidP="002316EB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color w:val="FF0000"/>
          <w:spacing w:val="-4"/>
          <w:sz w:val="32"/>
          <w:szCs w:val="32"/>
          <w:cs/>
        </w:rPr>
      </w:pPr>
    </w:p>
    <w:p w14:paraId="69A3AA3E" w14:textId="77777777" w:rsidR="00FD3B83" w:rsidRPr="008A3F08" w:rsidRDefault="002316EB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D3B83" w:rsidRPr="00E34148">
        <w:rPr>
          <w:rFonts w:ascii="Angsana New" w:hAnsi="Angsana New"/>
          <w:b/>
          <w:bCs/>
          <w:sz w:val="32"/>
          <w:szCs w:val="32"/>
        </w:rPr>
        <w:t>.</w:t>
      </w:r>
      <w:r w:rsidR="00FD3B83" w:rsidRPr="008A3F08">
        <w:rPr>
          <w:rFonts w:ascii="Angsana New" w:hAnsi="Angsana New"/>
          <w:b/>
          <w:bCs/>
          <w:sz w:val="32"/>
          <w:szCs w:val="32"/>
        </w:rPr>
        <w:tab/>
      </w:r>
      <w:r w:rsidR="00FD3B83" w:rsidRPr="00E3414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6C6FA71" w14:textId="77777777" w:rsidR="00FD3B83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1276"/>
        <w:gridCol w:w="142"/>
        <w:gridCol w:w="1276"/>
        <w:gridCol w:w="141"/>
        <w:gridCol w:w="1276"/>
        <w:gridCol w:w="142"/>
        <w:gridCol w:w="1275"/>
      </w:tblGrid>
      <w:tr w:rsidR="00FD3B83" w:rsidRPr="0095239F" w14:paraId="4A9359C2" w14:textId="77777777" w:rsidTr="00306E92">
        <w:tc>
          <w:tcPr>
            <w:tcW w:w="2892" w:type="dxa"/>
          </w:tcPr>
          <w:p w14:paraId="5A82ACCC" w14:textId="77777777" w:rsidR="00FD3B83" w:rsidRPr="0095239F" w:rsidRDefault="00FD3B83" w:rsidP="002316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22BEF97" w14:textId="77777777" w:rsidR="00FD3B83" w:rsidRPr="0095239F" w:rsidRDefault="00FD3B83" w:rsidP="002316EB">
            <w:pPr>
              <w:tabs>
                <w:tab w:val="clear" w:pos="2580"/>
              </w:tabs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D3B83" w:rsidRPr="0095239F" w14:paraId="1E188E9B" w14:textId="77777777" w:rsidTr="00306E92">
        <w:tc>
          <w:tcPr>
            <w:tcW w:w="2892" w:type="dxa"/>
          </w:tcPr>
          <w:p w14:paraId="11E74284" w14:textId="77777777" w:rsidR="00FD3B83" w:rsidRPr="0095239F" w:rsidRDefault="00FD3B83" w:rsidP="002316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6FEF9007" w14:textId="77777777" w:rsidR="00FD3B83" w:rsidRPr="0095239F" w:rsidRDefault="00FD3B83" w:rsidP="002316EB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47540B9" w14:textId="77777777" w:rsidR="00FD3B83" w:rsidRPr="0095239F" w:rsidRDefault="00FD3B83" w:rsidP="002316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3140CD81" w14:textId="77777777" w:rsidR="00FD3B83" w:rsidRPr="0095239F" w:rsidRDefault="00FD3B83" w:rsidP="002316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914" w:rsidRPr="0095239F" w14:paraId="1CC3BCC5" w14:textId="77777777" w:rsidTr="00306E92">
        <w:tc>
          <w:tcPr>
            <w:tcW w:w="2892" w:type="dxa"/>
          </w:tcPr>
          <w:p w14:paraId="2F238163" w14:textId="77777777" w:rsidR="00486914" w:rsidRPr="0095239F" w:rsidRDefault="00486914" w:rsidP="002316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278BD6" w14:textId="77777777" w:rsidR="00486914" w:rsidRPr="00FD3B83" w:rsidRDefault="00486914" w:rsidP="002316E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35C2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015E9F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082C2E31" w14:textId="77777777" w:rsidR="00486914" w:rsidRPr="00FD3B83" w:rsidRDefault="00486914" w:rsidP="002316E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21F4D00B" w14:textId="77777777" w:rsidR="00486914" w:rsidRPr="00FD3B83" w:rsidRDefault="00486914" w:rsidP="002316E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7DDE75D" w14:textId="77777777" w:rsidR="00486914" w:rsidRPr="00FD3B83" w:rsidRDefault="00486914" w:rsidP="002316E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2701C047" w14:textId="77777777" w:rsidR="00486914" w:rsidRPr="0095239F" w:rsidRDefault="00486914" w:rsidP="002316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3A2BBA" w14:textId="77777777" w:rsidR="00486914" w:rsidRPr="00FD3B83" w:rsidRDefault="00C35C28" w:rsidP="002316E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9654C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17AC406F" w14:textId="77777777" w:rsidR="00486914" w:rsidRPr="00FD3B83" w:rsidRDefault="00486914" w:rsidP="002316E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auto"/>
            </w:tcBorders>
          </w:tcPr>
          <w:p w14:paraId="4630AF33" w14:textId="77777777" w:rsidR="00486914" w:rsidRPr="00FD3B83" w:rsidRDefault="00486914" w:rsidP="002316E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4BE1F4D" w14:textId="77777777" w:rsidR="00486914" w:rsidRPr="00FD3B83" w:rsidRDefault="00486914" w:rsidP="002316E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10BE3" w:rsidRPr="0095239F" w14:paraId="06334F8A" w14:textId="77777777" w:rsidTr="00306E92">
        <w:tc>
          <w:tcPr>
            <w:tcW w:w="2892" w:type="dxa"/>
            <w:shd w:val="clear" w:color="auto" w:fill="auto"/>
          </w:tcPr>
          <w:p w14:paraId="1C2D8558" w14:textId="77777777" w:rsidR="00A10BE3" w:rsidRPr="00E34148" w:rsidRDefault="00A10BE3" w:rsidP="002316EB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19614827" w14:textId="77777777" w:rsidR="00A10BE3" w:rsidRPr="0095239F" w:rsidRDefault="001F02AB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138,000</w:t>
            </w:r>
          </w:p>
        </w:tc>
        <w:tc>
          <w:tcPr>
            <w:tcW w:w="142" w:type="dxa"/>
          </w:tcPr>
          <w:p w14:paraId="4419C913" w14:textId="77777777" w:rsidR="00A10BE3" w:rsidRPr="0095239F" w:rsidRDefault="00A10BE3" w:rsidP="002316E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43ADA1" w14:textId="77777777" w:rsidR="00A10BE3" w:rsidRPr="0095239F" w:rsidRDefault="004A47F6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7F6"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  <w:tc>
          <w:tcPr>
            <w:tcW w:w="141" w:type="dxa"/>
          </w:tcPr>
          <w:p w14:paraId="3B68B728" w14:textId="77777777" w:rsidR="00A10BE3" w:rsidRPr="0095239F" w:rsidRDefault="00A10BE3" w:rsidP="002316E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473FD1" w14:textId="77777777" w:rsidR="00A10BE3" w:rsidRPr="0095239F" w:rsidRDefault="005564CA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64CA">
              <w:rPr>
                <w:rFonts w:asciiTheme="majorBidi" w:hAnsiTheme="majorBidi" w:cstheme="majorBidi"/>
                <w:sz w:val="26"/>
                <w:szCs w:val="26"/>
              </w:rPr>
              <w:t>123,000</w:t>
            </w:r>
          </w:p>
        </w:tc>
        <w:tc>
          <w:tcPr>
            <w:tcW w:w="142" w:type="dxa"/>
          </w:tcPr>
          <w:p w14:paraId="3767F6F0" w14:textId="77777777" w:rsidR="00A10BE3" w:rsidRPr="0095239F" w:rsidRDefault="00A10BE3" w:rsidP="002316E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A793001" w14:textId="77777777" w:rsidR="00A10BE3" w:rsidRPr="0095239F" w:rsidRDefault="004A47F6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7F6"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</w:tr>
      <w:tr w:rsidR="00A10BE3" w:rsidRPr="0095239F" w14:paraId="126052BA" w14:textId="77777777" w:rsidTr="00306E92">
        <w:tc>
          <w:tcPr>
            <w:tcW w:w="2892" w:type="dxa"/>
            <w:shd w:val="clear" w:color="auto" w:fill="auto"/>
          </w:tcPr>
          <w:p w14:paraId="797F04F2" w14:textId="77777777" w:rsidR="00A10BE3" w:rsidRPr="00E34148" w:rsidRDefault="00A10BE3" w:rsidP="002316EB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EDB160" w14:textId="77777777" w:rsidR="00A10BE3" w:rsidRPr="0095239F" w:rsidRDefault="001F02AB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292,666</w:t>
            </w:r>
          </w:p>
        </w:tc>
        <w:tc>
          <w:tcPr>
            <w:tcW w:w="142" w:type="dxa"/>
          </w:tcPr>
          <w:p w14:paraId="71BA7448" w14:textId="77777777" w:rsidR="00A10BE3" w:rsidRPr="0095239F" w:rsidRDefault="00A10BE3" w:rsidP="002316E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0BE824" w14:textId="77777777" w:rsidR="00A10BE3" w:rsidRPr="0095239F" w:rsidRDefault="004A47F6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345,085</w:t>
            </w:r>
          </w:p>
        </w:tc>
        <w:tc>
          <w:tcPr>
            <w:tcW w:w="141" w:type="dxa"/>
          </w:tcPr>
          <w:p w14:paraId="78D57BD3" w14:textId="77777777" w:rsidR="00A10BE3" w:rsidRPr="0095239F" w:rsidRDefault="00A10BE3" w:rsidP="002316EB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FC4A2F" w14:textId="77777777" w:rsidR="00A10BE3" w:rsidRPr="0095239F" w:rsidRDefault="005564CA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64CA">
              <w:rPr>
                <w:rFonts w:asciiTheme="majorBidi" w:hAnsiTheme="majorBidi" w:cstheme="majorBidi"/>
                <w:sz w:val="26"/>
                <w:szCs w:val="26"/>
              </w:rPr>
              <w:t>280,192</w:t>
            </w:r>
          </w:p>
        </w:tc>
        <w:tc>
          <w:tcPr>
            <w:tcW w:w="142" w:type="dxa"/>
          </w:tcPr>
          <w:p w14:paraId="59B6C2B7" w14:textId="77777777" w:rsidR="00A10BE3" w:rsidRPr="0095239F" w:rsidRDefault="00A10BE3" w:rsidP="002316E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358D7EC" w14:textId="77777777" w:rsidR="00A10BE3" w:rsidRPr="0095239F" w:rsidRDefault="004A47F6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BE3">
              <w:rPr>
                <w:rFonts w:asciiTheme="majorBidi" w:hAnsiTheme="majorBidi" w:cstheme="majorBidi"/>
                <w:sz w:val="26"/>
                <w:szCs w:val="26"/>
              </w:rPr>
              <w:t>324,919</w:t>
            </w:r>
          </w:p>
        </w:tc>
      </w:tr>
      <w:tr w:rsidR="00A10BE3" w:rsidRPr="0095239F" w14:paraId="5C175EEC" w14:textId="77777777" w:rsidTr="00306E92">
        <w:trPr>
          <w:trHeight w:val="51"/>
        </w:trPr>
        <w:tc>
          <w:tcPr>
            <w:tcW w:w="2892" w:type="dxa"/>
          </w:tcPr>
          <w:p w14:paraId="145262D2" w14:textId="77777777" w:rsidR="00A10BE3" w:rsidRPr="0095239F" w:rsidRDefault="00A10BE3" w:rsidP="002316EB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A5BD13" w14:textId="77777777" w:rsidR="00A10BE3" w:rsidRPr="0095239F" w:rsidRDefault="001F02AB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430,666</w:t>
            </w:r>
          </w:p>
        </w:tc>
        <w:tc>
          <w:tcPr>
            <w:tcW w:w="142" w:type="dxa"/>
          </w:tcPr>
          <w:p w14:paraId="6C5350E0" w14:textId="77777777" w:rsidR="00A10BE3" w:rsidRPr="0095239F" w:rsidRDefault="00A10BE3" w:rsidP="002316E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528C72" w14:textId="77777777" w:rsidR="00A10BE3" w:rsidRPr="0095239F" w:rsidRDefault="00A10BE3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914">
              <w:rPr>
                <w:rFonts w:asciiTheme="majorBidi" w:hAnsiTheme="majorBidi" w:cstheme="majorBidi"/>
                <w:sz w:val="26"/>
                <w:szCs w:val="26"/>
              </w:rPr>
              <w:t>518,085</w:t>
            </w:r>
          </w:p>
        </w:tc>
        <w:tc>
          <w:tcPr>
            <w:tcW w:w="141" w:type="dxa"/>
          </w:tcPr>
          <w:p w14:paraId="20E2E0FC" w14:textId="77777777" w:rsidR="00A10BE3" w:rsidRPr="0095239F" w:rsidRDefault="00A10BE3" w:rsidP="002316E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ADDE8C8" w14:textId="77777777" w:rsidR="00A10BE3" w:rsidRPr="0095239F" w:rsidRDefault="00F16765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6765">
              <w:rPr>
                <w:rFonts w:asciiTheme="majorBidi" w:hAnsiTheme="majorBidi" w:cstheme="majorBidi"/>
                <w:sz w:val="26"/>
                <w:szCs w:val="26"/>
              </w:rPr>
              <w:t>403,192</w:t>
            </w:r>
          </w:p>
        </w:tc>
        <w:tc>
          <w:tcPr>
            <w:tcW w:w="142" w:type="dxa"/>
          </w:tcPr>
          <w:p w14:paraId="6E381433" w14:textId="77777777" w:rsidR="00A10BE3" w:rsidRPr="0095239F" w:rsidRDefault="00A10BE3" w:rsidP="002316E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6BD6AB" w14:textId="77777777" w:rsidR="00A10BE3" w:rsidRPr="0095239F" w:rsidRDefault="00A10BE3" w:rsidP="002316EB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914">
              <w:rPr>
                <w:rFonts w:asciiTheme="majorBidi" w:hAnsiTheme="majorBidi" w:cstheme="majorBidi"/>
                <w:sz w:val="26"/>
                <w:szCs w:val="26"/>
              </w:rPr>
              <w:t>497,919</w:t>
            </w:r>
          </w:p>
        </w:tc>
      </w:tr>
    </w:tbl>
    <w:p w14:paraId="07A166DE" w14:textId="77777777" w:rsidR="009758FD" w:rsidRPr="00585009" w:rsidRDefault="009758FD" w:rsidP="00F01572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color w:val="FF0000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="00764C88" w:rsidRPr="00E34148">
        <w:rPr>
          <w:rFonts w:ascii="Angsana New" w:hAnsi="Angsana New"/>
          <w:sz w:val="32"/>
          <w:szCs w:val="32"/>
          <w:cs/>
        </w:rPr>
        <w:t xml:space="preserve">วันที่ </w:t>
      </w:r>
      <w:r w:rsidR="00764C88" w:rsidRPr="00AA4E2D">
        <w:rPr>
          <w:rFonts w:ascii="Angsana New" w:hAnsi="Angsana New"/>
          <w:sz w:val="32"/>
          <w:szCs w:val="32"/>
        </w:rPr>
        <w:t>3</w:t>
      </w:r>
      <w:r w:rsidR="00585009">
        <w:rPr>
          <w:rFonts w:ascii="Angsana New" w:hAnsi="Angsana New"/>
          <w:sz w:val="32"/>
          <w:szCs w:val="32"/>
        </w:rPr>
        <w:t>0</w:t>
      </w:r>
      <w:r w:rsidR="00764C88" w:rsidRPr="00E34148">
        <w:rPr>
          <w:rFonts w:ascii="Angsana New" w:hAnsi="Angsana New"/>
          <w:sz w:val="32"/>
          <w:szCs w:val="32"/>
          <w:cs/>
        </w:rPr>
        <w:t xml:space="preserve"> </w:t>
      </w:r>
      <w:r w:rsidR="00B9654C" w:rsidRPr="00E34148">
        <w:rPr>
          <w:rFonts w:ascii="Angsana New" w:hAnsi="Angsana New"/>
          <w:sz w:val="32"/>
          <w:szCs w:val="32"/>
          <w:cs/>
        </w:rPr>
        <w:t>กันยายน</w:t>
      </w:r>
      <w:r w:rsidR="00764C88" w:rsidRPr="00E34148">
        <w:rPr>
          <w:rFonts w:ascii="Angsana New" w:hAnsi="Angsana New"/>
          <w:sz w:val="32"/>
          <w:szCs w:val="32"/>
          <w:cs/>
        </w:rPr>
        <w:t xml:space="preserve"> </w:t>
      </w:r>
      <w:r w:rsidR="00764C88">
        <w:rPr>
          <w:rFonts w:ascii="Angsana New" w:hAnsi="Angsana New"/>
          <w:sz w:val="32"/>
          <w:szCs w:val="32"/>
        </w:rPr>
        <w:t xml:space="preserve">2563 </w:t>
      </w:r>
      <w:r w:rsidR="00764C88" w:rsidRPr="00E34148">
        <w:rPr>
          <w:rFonts w:ascii="Angsana New" w:hAnsi="Angsana New" w:hint="cs"/>
          <w:sz w:val="32"/>
          <w:szCs w:val="32"/>
          <w:cs/>
        </w:rPr>
        <w:t>และ</w:t>
      </w:r>
      <w:r w:rsidRPr="00E34148">
        <w:rPr>
          <w:rFonts w:ascii="Angsana New" w:hAnsi="Angsana New"/>
          <w:sz w:val="32"/>
          <w:szCs w:val="32"/>
          <w:cs/>
        </w:rPr>
        <w:t xml:space="preserve">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E341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55FB9">
        <w:rPr>
          <w:rFonts w:ascii="Angsana New" w:hAnsi="Angsana New"/>
          <w:sz w:val="32"/>
          <w:szCs w:val="32"/>
        </w:rPr>
        <w:t>2562</w:t>
      </w:r>
      <w:r w:rsidRPr="00E34148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255FB9">
        <w:rPr>
          <w:rFonts w:ascii="Angsana New" w:hAnsi="Angsana New"/>
          <w:sz w:val="32"/>
          <w:szCs w:val="32"/>
        </w:rPr>
        <w:t>1,9</w:t>
      </w:r>
      <w:r w:rsidR="00B120CB">
        <w:rPr>
          <w:rFonts w:ascii="Angsana New" w:hAnsi="Angsana New"/>
          <w:sz w:val="32"/>
          <w:szCs w:val="32"/>
        </w:rPr>
        <w:t>91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34148">
        <w:rPr>
          <w:rFonts w:ascii="Angsana New" w:hAnsi="Angsana New" w:hint="cs"/>
          <w:sz w:val="32"/>
          <w:szCs w:val="32"/>
          <w:cs/>
        </w:rPr>
        <w:t xml:space="preserve"> </w:t>
      </w:r>
      <w:r w:rsidRPr="00E34148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 w:rsidRPr="00E34148">
        <w:rPr>
          <w:rFonts w:ascii="Angsana New" w:hAnsi="Angsana New" w:hint="cs"/>
          <w:sz w:val="32"/>
          <w:szCs w:val="32"/>
          <w:cs/>
        </w:rPr>
        <w:t>แปด</w:t>
      </w:r>
      <w:r w:rsidRPr="00E34148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 w:rsidRPr="00255FB9">
        <w:rPr>
          <w:rFonts w:ascii="Angsana New" w:hAnsi="Angsana New"/>
          <w:sz w:val="32"/>
          <w:szCs w:val="32"/>
        </w:rPr>
        <w:t>57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E34148">
        <w:rPr>
          <w:rFonts w:ascii="Angsana New" w:hAnsi="Angsana New" w:hint="cs"/>
          <w:sz w:val="32"/>
          <w:szCs w:val="32"/>
          <w:cs/>
        </w:rPr>
        <w:t xml:space="preserve"> </w:t>
      </w:r>
      <w:r w:rsidRPr="00255FB9">
        <w:rPr>
          <w:rFonts w:ascii="Angsana New" w:hAnsi="Angsana New"/>
          <w:sz w:val="32"/>
          <w:szCs w:val="32"/>
        </w:rPr>
        <w:t xml:space="preserve">MOR </w:t>
      </w:r>
      <w:r w:rsidRPr="00E34148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255FB9">
        <w:rPr>
          <w:rFonts w:ascii="Angsana New" w:hAnsi="Angsana New"/>
          <w:sz w:val="32"/>
          <w:szCs w:val="32"/>
        </w:rPr>
        <w:t>FIX</w:t>
      </w:r>
      <w:r w:rsidRPr="00E34148">
        <w:rPr>
          <w:rFonts w:ascii="Angsana New" w:hAnsi="Angsana New"/>
          <w:sz w:val="32"/>
          <w:szCs w:val="32"/>
        </w:rPr>
        <w:t>+</w:t>
      </w:r>
      <w:r w:rsidRPr="00255FB9">
        <w:rPr>
          <w:rFonts w:ascii="Angsana New" w:hAnsi="Angsana New"/>
          <w:sz w:val="32"/>
          <w:szCs w:val="32"/>
        </w:rPr>
        <w:t>2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E3414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E34148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Pr="00255FB9">
        <w:rPr>
          <w:rFonts w:ascii="Angsana New" w:hAnsi="Angsana New"/>
          <w:sz w:val="32"/>
          <w:szCs w:val="32"/>
        </w:rPr>
        <w:t>420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34148">
        <w:rPr>
          <w:rFonts w:ascii="Angsana New" w:hAnsi="Angsana New" w:hint="cs"/>
          <w:sz w:val="32"/>
          <w:szCs w:val="32"/>
          <w:cs/>
        </w:rPr>
        <w:t xml:space="preserve"> </w:t>
      </w:r>
      <w:r w:rsidR="00764C88" w:rsidRPr="00E34148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764C88" w:rsidRPr="00255FB9">
        <w:rPr>
          <w:rFonts w:ascii="Angsana New" w:hAnsi="Angsana New"/>
          <w:sz w:val="32"/>
          <w:szCs w:val="32"/>
        </w:rPr>
        <w:t>2</w:t>
      </w:r>
      <w:r w:rsidR="00764C88" w:rsidRPr="00E34148">
        <w:rPr>
          <w:rFonts w:ascii="Angsana New" w:hAnsi="Angsana New"/>
          <w:sz w:val="32"/>
          <w:szCs w:val="32"/>
        </w:rPr>
        <w:t>.</w:t>
      </w:r>
      <w:r w:rsidR="00C219B2">
        <w:rPr>
          <w:rFonts w:ascii="Angsana New" w:hAnsi="Angsana New"/>
          <w:sz w:val="32"/>
          <w:szCs w:val="32"/>
        </w:rPr>
        <w:t>0</w:t>
      </w:r>
      <w:r w:rsidR="00764C88" w:rsidRPr="00255FB9">
        <w:rPr>
          <w:rFonts w:ascii="Angsana New" w:hAnsi="Angsana New"/>
          <w:sz w:val="32"/>
          <w:szCs w:val="32"/>
        </w:rPr>
        <w:t xml:space="preserve">0 </w:t>
      </w:r>
      <w:r w:rsidR="00764C88" w:rsidRPr="00E34148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C219B2">
        <w:rPr>
          <w:rFonts w:ascii="Angsana New" w:hAnsi="Angsana New"/>
          <w:sz w:val="32"/>
          <w:szCs w:val="32"/>
        </w:rPr>
        <w:t>2</w:t>
      </w:r>
      <w:r w:rsidR="00C219B2" w:rsidRPr="00E34148">
        <w:rPr>
          <w:rFonts w:ascii="Angsana New" w:hAnsi="Angsana New"/>
          <w:sz w:val="32"/>
          <w:szCs w:val="32"/>
        </w:rPr>
        <w:t>.</w:t>
      </w:r>
      <w:r w:rsidR="00D30364">
        <w:rPr>
          <w:rFonts w:ascii="Angsana New" w:hAnsi="Angsana New"/>
          <w:sz w:val="32"/>
          <w:szCs w:val="32"/>
        </w:rPr>
        <w:t>40</w:t>
      </w:r>
      <w:r w:rsidR="00764C88" w:rsidRPr="00E34148">
        <w:rPr>
          <w:rFonts w:ascii="Angsana New" w:hAnsi="Angsana New"/>
          <w:sz w:val="32"/>
          <w:szCs w:val="32"/>
          <w:cs/>
        </w:rPr>
        <w:t xml:space="preserve"> </w:t>
      </w:r>
      <w:r w:rsidR="00764C88" w:rsidRPr="00E34148">
        <w:rPr>
          <w:rFonts w:ascii="Angsana New" w:hAnsi="Angsana New" w:hint="cs"/>
          <w:sz w:val="32"/>
          <w:szCs w:val="32"/>
          <w:cs/>
        </w:rPr>
        <w:t>ต่อปี และ</w:t>
      </w:r>
      <w:r w:rsidRPr="00E34148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255FB9">
        <w:rPr>
          <w:rFonts w:ascii="Angsana New" w:hAnsi="Angsana New"/>
          <w:sz w:val="32"/>
          <w:szCs w:val="32"/>
        </w:rPr>
        <w:t>2</w:t>
      </w:r>
      <w:r w:rsidRPr="00E34148">
        <w:rPr>
          <w:rFonts w:ascii="Angsana New" w:hAnsi="Angsana New"/>
          <w:sz w:val="32"/>
          <w:szCs w:val="32"/>
        </w:rPr>
        <w:t>.</w:t>
      </w:r>
      <w:r w:rsidRPr="00255FB9">
        <w:rPr>
          <w:rFonts w:ascii="Angsana New" w:hAnsi="Angsana New"/>
          <w:sz w:val="32"/>
          <w:szCs w:val="32"/>
        </w:rPr>
        <w:t xml:space="preserve">70 </w:t>
      </w:r>
      <w:r w:rsidRPr="00E34148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255FB9">
        <w:rPr>
          <w:rFonts w:ascii="Angsana New" w:hAnsi="Angsana New"/>
          <w:sz w:val="32"/>
          <w:szCs w:val="32"/>
        </w:rPr>
        <w:t>3</w:t>
      </w:r>
      <w:r w:rsidRPr="00E34148">
        <w:rPr>
          <w:rFonts w:ascii="Angsana New" w:hAnsi="Angsana New"/>
          <w:sz w:val="32"/>
          <w:szCs w:val="32"/>
        </w:rPr>
        <w:t>.</w:t>
      </w:r>
      <w:r w:rsidRPr="00255FB9">
        <w:rPr>
          <w:rFonts w:ascii="Angsana New" w:hAnsi="Angsana New"/>
          <w:sz w:val="32"/>
          <w:szCs w:val="32"/>
        </w:rPr>
        <w:t xml:space="preserve">00 </w:t>
      </w:r>
      <w:r w:rsidRPr="00E3414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64C88" w:rsidRPr="00E34148">
        <w:rPr>
          <w:rFonts w:ascii="Angsana New" w:hAnsi="Angsana New" w:hint="cs"/>
          <w:sz w:val="32"/>
          <w:szCs w:val="32"/>
          <w:cs/>
        </w:rPr>
        <w:t>ตามลำดับ</w:t>
      </w:r>
      <w:r w:rsidR="00C67EDC">
        <w:rPr>
          <w:rFonts w:ascii="Angsana New" w:hAnsi="Angsana New"/>
          <w:sz w:val="32"/>
          <w:szCs w:val="32"/>
          <w:cs/>
        </w:rPr>
        <w:br/>
      </w:r>
      <w:r w:rsidRPr="00E34148">
        <w:rPr>
          <w:rFonts w:ascii="Angsana New" w:hAnsi="Angsana New"/>
          <w:sz w:val="32"/>
          <w:szCs w:val="32"/>
          <w:cs/>
        </w:rPr>
        <w:t xml:space="preserve">วงเงิน </w:t>
      </w:r>
      <w:r w:rsidRPr="00255FB9">
        <w:rPr>
          <w:rFonts w:ascii="Angsana New" w:hAnsi="Angsana New"/>
          <w:sz w:val="32"/>
          <w:szCs w:val="32"/>
        </w:rPr>
        <w:t>L</w:t>
      </w:r>
      <w:r w:rsidRPr="00E34148">
        <w:rPr>
          <w:rFonts w:ascii="Angsana New" w:hAnsi="Angsana New"/>
          <w:sz w:val="32"/>
          <w:szCs w:val="32"/>
        </w:rPr>
        <w:t>/</w:t>
      </w:r>
      <w:r w:rsidRPr="00255FB9">
        <w:rPr>
          <w:rFonts w:ascii="Angsana New" w:hAnsi="Angsana New"/>
          <w:sz w:val="32"/>
          <w:szCs w:val="32"/>
        </w:rPr>
        <w:t>C, T</w:t>
      </w:r>
      <w:r w:rsidRPr="00E34148">
        <w:rPr>
          <w:rFonts w:ascii="Angsana New" w:hAnsi="Angsana New"/>
          <w:sz w:val="32"/>
          <w:szCs w:val="32"/>
        </w:rPr>
        <w:t>/</w:t>
      </w:r>
      <w:r w:rsidRPr="00255FB9">
        <w:rPr>
          <w:rFonts w:ascii="Angsana New" w:hAnsi="Angsana New"/>
          <w:sz w:val="32"/>
          <w:szCs w:val="32"/>
        </w:rPr>
        <w:t>R,  L</w:t>
      </w:r>
      <w:r w:rsidRPr="00E34148">
        <w:rPr>
          <w:rFonts w:ascii="Angsana New" w:hAnsi="Angsana New"/>
          <w:sz w:val="32"/>
          <w:szCs w:val="32"/>
        </w:rPr>
        <w:t>/</w:t>
      </w:r>
      <w:r w:rsidRPr="00255FB9">
        <w:rPr>
          <w:rFonts w:ascii="Angsana New" w:hAnsi="Angsana New"/>
          <w:sz w:val="32"/>
          <w:szCs w:val="32"/>
        </w:rPr>
        <w:t xml:space="preserve">G </w:t>
      </w:r>
      <w:r w:rsidRPr="00E34148">
        <w:rPr>
          <w:rFonts w:ascii="Angsana New" w:hAnsi="Angsana New" w:hint="cs"/>
          <w:sz w:val="32"/>
          <w:szCs w:val="32"/>
          <w:cs/>
        </w:rPr>
        <w:t xml:space="preserve">เท่ากับ </w:t>
      </w:r>
      <w:r w:rsidRPr="00255FB9">
        <w:rPr>
          <w:rFonts w:ascii="Angsana New" w:hAnsi="Angsana New"/>
          <w:sz w:val="32"/>
          <w:szCs w:val="32"/>
        </w:rPr>
        <w:t>99</w:t>
      </w:r>
      <w:r w:rsidR="00B120CB">
        <w:rPr>
          <w:rFonts w:ascii="Angsana New" w:hAnsi="Angsana New"/>
          <w:sz w:val="32"/>
          <w:szCs w:val="32"/>
        </w:rPr>
        <w:t>4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34148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255FB9">
        <w:rPr>
          <w:rFonts w:ascii="Angsana New" w:hAnsi="Angsana New"/>
          <w:sz w:val="32"/>
          <w:szCs w:val="32"/>
        </w:rPr>
        <w:t>T</w:t>
      </w:r>
      <w:r w:rsidRPr="00E34148">
        <w:rPr>
          <w:rFonts w:ascii="Angsana New" w:hAnsi="Angsana New"/>
          <w:sz w:val="32"/>
          <w:szCs w:val="32"/>
        </w:rPr>
        <w:t>/</w:t>
      </w:r>
      <w:r w:rsidRPr="00255FB9">
        <w:rPr>
          <w:rFonts w:ascii="Angsana New" w:hAnsi="Angsana New"/>
          <w:sz w:val="32"/>
          <w:szCs w:val="32"/>
        </w:rPr>
        <w:t xml:space="preserve">R </w:t>
      </w:r>
      <w:r w:rsidR="00764C88" w:rsidRPr="00E34148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764C88" w:rsidRPr="00E3414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64C88" w:rsidRPr="00255FB9">
        <w:rPr>
          <w:rFonts w:ascii="Angsana New" w:hAnsi="Angsana New"/>
          <w:sz w:val="32"/>
          <w:szCs w:val="32"/>
        </w:rPr>
        <w:t>1</w:t>
      </w:r>
      <w:r w:rsidR="00764C88" w:rsidRPr="00E34148">
        <w:rPr>
          <w:rFonts w:ascii="Angsana New" w:hAnsi="Angsana New"/>
          <w:sz w:val="32"/>
          <w:szCs w:val="32"/>
        </w:rPr>
        <w:t>.</w:t>
      </w:r>
      <w:r w:rsidR="00D30364">
        <w:rPr>
          <w:rFonts w:ascii="Angsana New" w:hAnsi="Angsana New"/>
          <w:sz w:val="32"/>
          <w:szCs w:val="32"/>
        </w:rPr>
        <w:t>4</w:t>
      </w:r>
      <w:r w:rsidR="00764C88" w:rsidRPr="00255FB9">
        <w:rPr>
          <w:rFonts w:ascii="Angsana New" w:hAnsi="Angsana New"/>
          <w:sz w:val="32"/>
          <w:szCs w:val="32"/>
        </w:rPr>
        <w:t xml:space="preserve">0 </w:t>
      </w:r>
      <w:r w:rsidR="00764C88" w:rsidRPr="00E34148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D30364">
        <w:rPr>
          <w:rFonts w:ascii="Angsana New" w:hAnsi="Angsana New"/>
          <w:sz w:val="32"/>
          <w:szCs w:val="32"/>
        </w:rPr>
        <w:t>2</w:t>
      </w:r>
      <w:r w:rsidR="00D30364" w:rsidRPr="00E34148">
        <w:rPr>
          <w:rFonts w:ascii="Angsana New" w:hAnsi="Angsana New"/>
          <w:sz w:val="32"/>
          <w:szCs w:val="32"/>
        </w:rPr>
        <w:t>.</w:t>
      </w:r>
      <w:r w:rsidR="00D30364">
        <w:rPr>
          <w:rFonts w:ascii="Angsana New" w:hAnsi="Angsana New"/>
          <w:sz w:val="32"/>
          <w:szCs w:val="32"/>
        </w:rPr>
        <w:t xml:space="preserve">30 </w:t>
      </w:r>
      <w:r w:rsidR="00764C88" w:rsidRPr="00E34148">
        <w:rPr>
          <w:rFonts w:ascii="Angsana New" w:hAnsi="Angsana New"/>
          <w:sz w:val="32"/>
          <w:szCs w:val="32"/>
          <w:cs/>
        </w:rPr>
        <w:t>ต่อปี</w:t>
      </w:r>
      <w:r w:rsidR="00C67EDC">
        <w:rPr>
          <w:rFonts w:ascii="Angsana New" w:hAnsi="Angsana New"/>
          <w:sz w:val="32"/>
          <w:szCs w:val="32"/>
          <w:cs/>
        </w:rPr>
        <w:br/>
      </w:r>
      <w:r w:rsidRPr="00E34148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E3414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255FB9">
        <w:rPr>
          <w:rFonts w:ascii="Angsana New" w:hAnsi="Angsana New"/>
          <w:sz w:val="32"/>
          <w:szCs w:val="32"/>
        </w:rPr>
        <w:t>1</w:t>
      </w:r>
      <w:r w:rsidRPr="00E34148">
        <w:rPr>
          <w:rFonts w:ascii="Angsana New" w:hAnsi="Angsana New"/>
          <w:sz w:val="32"/>
          <w:szCs w:val="32"/>
        </w:rPr>
        <w:t>.</w:t>
      </w:r>
      <w:r w:rsidRPr="00255FB9">
        <w:rPr>
          <w:rFonts w:ascii="Angsana New" w:hAnsi="Angsana New"/>
          <w:sz w:val="32"/>
          <w:szCs w:val="32"/>
        </w:rPr>
        <w:t xml:space="preserve">90 </w:t>
      </w:r>
      <w:r w:rsidRPr="00E34148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255FB9">
        <w:rPr>
          <w:rFonts w:ascii="Angsana New" w:hAnsi="Angsana New"/>
          <w:sz w:val="32"/>
          <w:szCs w:val="32"/>
        </w:rPr>
        <w:t>3</w:t>
      </w:r>
      <w:r w:rsidRPr="00E34148">
        <w:rPr>
          <w:rFonts w:ascii="Angsana New" w:hAnsi="Angsana New"/>
          <w:sz w:val="32"/>
          <w:szCs w:val="32"/>
        </w:rPr>
        <w:t>.</w:t>
      </w:r>
      <w:r w:rsidRPr="00255FB9">
        <w:rPr>
          <w:rFonts w:ascii="Angsana New" w:hAnsi="Angsana New"/>
          <w:sz w:val="32"/>
          <w:szCs w:val="32"/>
        </w:rPr>
        <w:t xml:space="preserve">10 </w:t>
      </w:r>
      <w:r w:rsidRPr="00E34148">
        <w:rPr>
          <w:rFonts w:ascii="Angsana New" w:hAnsi="Angsana New"/>
          <w:sz w:val="32"/>
          <w:szCs w:val="32"/>
          <w:cs/>
        </w:rPr>
        <w:t xml:space="preserve">ต่อปี </w:t>
      </w:r>
      <w:r w:rsidR="00764C88" w:rsidRPr="00E34148">
        <w:rPr>
          <w:rFonts w:ascii="Angsana New" w:hAnsi="Angsana New" w:hint="cs"/>
          <w:sz w:val="32"/>
          <w:szCs w:val="32"/>
          <w:cs/>
        </w:rPr>
        <w:t>ตามลำดับ</w:t>
      </w:r>
      <w:r w:rsidRPr="00E34148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255FB9">
        <w:rPr>
          <w:rFonts w:ascii="Angsana New" w:hAnsi="Angsana New"/>
          <w:sz w:val="32"/>
          <w:szCs w:val="32"/>
        </w:rPr>
        <w:t>Forward Contracts 520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F02A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1F02AB">
        <w:rPr>
          <w:rFonts w:ascii="Angsana New" w:hAnsi="Angsana New"/>
          <w:spacing w:val="-6"/>
          <w:sz w:val="32"/>
          <w:szCs w:val="32"/>
        </w:rPr>
        <w:t>8.45</w:t>
      </w:r>
      <w:r w:rsidRPr="001F02AB">
        <w:rPr>
          <w:rFonts w:ascii="Angsana New" w:hAnsi="Angsana New"/>
          <w:spacing w:val="-6"/>
          <w:sz w:val="32"/>
          <w:szCs w:val="32"/>
          <w:cs/>
        </w:rPr>
        <w:t xml:space="preserve"> ล้านดอลลาร์สหรัฐ</w:t>
      </w:r>
      <w:r w:rsidRPr="001F02AB">
        <w:rPr>
          <w:rFonts w:ascii="Angsana New" w:hAnsi="Angsana New" w:hint="cs"/>
          <w:spacing w:val="-6"/>
          <w:sz w:val="32"/>
          <w:szCs w:val="32"/>
          <w:cs/>
        </w:rPr>
        <w:t>อเมริกา</w:t>
      </w:r>
      <w:r w:rsidRPr="001F02AB">
        <w:rPr>
          <w:rFonts w:ascii="Angsana New" w:hAnsi="Angsana New"/>
          <w:spacing w:val="-6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1F02AB">
        <w:rPr>
          <w:rFonts w:ascii="Angsana New" w:hAnsi="Angsana New" w:hint="cs"/>
          <w:spacing w:val="-6"/>
          <w:sz w:val="32"/>
          <w:szCs w:val="32"/>
          <w:cs/>
        </w:rPr>
        <w:t>เงิน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="00D30364">
        <w:rPr>
          <w:rFonts w:ascii="Angsana New" w:hAnsi="Angsana New"/>
          <w:sz w:val="32"/>
          <w:szCs w:val="32"/>
        </w:rPr>
        <w:t>76</w:t>
      </w:r>
      <w:r w:rsidR="00D30364" w:rsidRPr="00E34148">
        <w:rPr>
          <w:rFonts w:ascii="Angsana New" w:hAnsi="Angsana New"/>
          <w:sz w:val="32"/>
          <w:szCs w:val="32"/>
        </w:rPr>
        <w:t>.</w:t>
      </w:r>
      <w:r w:rsidR="00D30364">
        <w:rPr>
          <w:rFonts w:ascii="Angsana New" w:hAnsi="Angsana New"/>
          <w:sz w:val="32"/>
          <w:szCs w:val="32"/>
        </w:rPr>
        <w:t>1</w:t>
      </w:r>
      <w:r w:rsidR="00AB0123">
        <w:rPr>
          <w:rFonts w:ascii="Angsana New" w:hAnsi="Angsana New"/>
          <w:sz w:val="32"/>
          <w:szCs w:val="32"/>
        </w:rPr>
        <w:t>2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F02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F02AB">
        <w:rPr>
          <w:rFonts w:ascii="Angsana New" w:hAnsi="Angsana New"/>
          <w:sz w:val="32"/>
          <w:szCs w:val="32"/>
        </w:rPr>
        <w:t>81.1</w:t>
      </w:r>
      <w:r w:rsidR="00AB0123">
        <w:rPr>
          <w:rFonts w:ascii="Angsana New" w:hAnsi="Angsana New"/>
          <w:sz w:val="32"/>
          <w:szCs w:val="32"/>
        </w:rPr>
        <w:t xml:space="preserve">2 </w:t>
      </w:r>
      <w:r w:rsidR="001F02A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E34148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655355">
        <w:rPr>
          <w:rFonts w:ascii="Angsana New" w:hAnsi="Angsana New"/>
          <w:sz w:val="32"/>
          <w:szCs w:val="32"/>
        </w:rPr>
        <w:t>9</w:t>
      </w:r>
      <w:r w:rsidRPr="00E34148">
        <w:rPr>
          <w:rFonts w:ascii="Angsana New" w:hAnsi="Angsana New" w:hint="cs"/>
          <w:sz w:val="32"/>
          <w:szCs w:val="32"/>
        </w:rPr>
        <w:t xml:space="preserve">) </w:t>
      </w:r>
      <w:r w:rsidRPr="00E34148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Pr="00E34148">
        <w:rPr>
          <w:rFonts w:ascii="Angsana New" w:hAnsi="Angsana New" w:hint="cs"/>
          <w:sz w:val="32"/>
          <w:szCs w:val="32"/>
          <w:cs/>
        </w:rPr>
        <w:t>บริษัทยินยอมให้บริษัทย่อยสองแห่งใช้</w:t>
      </w:r>
      <w:r w:rsidRPr="00E34148">
        <w:rPr>
          <w:rFonts w:ascii="Angsana New" w:hAnsi="Angsana New" w:hint="cs"/>
          <w:spacing w:val="-6"/>
          <w:sz w:val="32"/>
          <w:szCs w:val="32"/>
          <w:cs/>
        </w:rPr>
        <w:t xml:space="preserve">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="00DC5002">
        <w:rPr>
          <w:rFonts w:ascii="Angsana New" w:hAnsi="Angsana New"/>
          <w:spacing w:val="-6"/>
          <w:sz w:val="32"/>
          <w:szCs w:val="32"/>
        </w:rPr>
        <w:t>123</w:t>
      </w:r>
      <w:r w:rsidRPr="00E3414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3414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55F41209" w14:textId="77777777" w:rsidR="009758FD" w:rsidRPr="0000332E" w:rsidRDefault="009758FD" w:rsidP="00F01572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 w:hint="cs"/>
          <w:sz w:val="32"/>
          <w:szCs w:val="32"/>
          <w:cs/>
        </w:rPr>
        <w:t>และ</w:t>
      </w:r>
      <w:r w:rsidRPr="00E34148">
        <w:rPr>
          <w:rFonts w:ascii="Angsana New" w:hAnsi="Angsana New"/>
          <w:sz w:val="32"/>
          <w:szCs w:val="32"/>
          <w:cs/>
        </w:rPr>
        <w:t>บริษัท</w:t>
      </w:r>
      <w:r w:rsidRPr="00E34148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E34148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E34148">
        <w:rPr>
          <w:rFonts w:ascii="Angsana New" w:hAnsi="Angsana New" w:hint="cs"/>
          <w:sz w:val="32"/>
          <w:szCs w:val="32"/>
          <w:cs/>
        </w:rPr>
        <w:t>สี่</w:t>
      </w:r>
      <w:r w:rsidRPr="00E34148">
        <w:rPr>
          <w:rFonts w:ascii="Angsana New" w:hAnsi="Angsana New"/>
          <w:sz w:val="32"/>
          <w:szCs w:val="32"/>
          <w:cs/>
        </w:rPr>
        <w:t xml:space="preserve">แห่ง </w:t>
      </w:r>
      <w:r w:rsidRPr="00E34148">
        <w:rPr>
          <w:rFonts w:ascii="Angsana New" w:hAnsi="Angsana New"/>
          <w:sz w:val="32"/>
          <w:szCs w:val="32"/>
          <w:cs/>
        </w:rPr>
        <w:br/>
      </w:r>
      <w:r w:rsidRPr="00E34148">
        <w:rPr>
          <w:rFonts w:ascii="Angsana New" w:hAnsi="Angsana New"/>
          <w:spacing w:val="-2"/>
          <w:sz w:val="32"/>
          <w:szCs w:val="32"/>
          <w:cs/>
        </w:rPr>
        <w:t>ซึ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่ง</w:t>
      </w:r>
      <w:r w:rsidRPr="00E34148">
        <w:rPr>
          <w:rFonts w:ascii="Angsana New" w:hAnsi="Angsana New"/>
          <w:spacing w:val="-2"/>
          <w:sz w:val="32"/>
          <w:szCs w:val="32"/>
          <w:cs/>
        </w:rPr>
        <w:t>ประกอ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Pr="00E34148">
        <w:rPr>
          <w:rFonts w:ascii="Angsana New" w:hAnsi="Angsana New"/>
          <w:spacing w:val="-2"/>
          <w:sz w:val="32"/>
          <w:szCs w:val="32"/>
          <w:cs/>
        </w:rPr>
        <w:t>ด้วย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34148">
        <w:rPr>
          <w:rFonts w:ascii="Angsana New" w:hAnsi="Angsana New"/>
          <w:spacing w:val="-2"/>
          <w:sz w:val="32"/>
          <w:szCs w:val="32"/>
          <w:cs/>
        </w:rPr>
        <w:t>วงเงินเบิกเกินบัญชี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3414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 w:hint="cs"/>
          <w:spacing w:val="-2"/>
          <w:sz w:val="32"/>
          <w:szCs w:val="32"/>
        </w:rPr>
        <w:t>1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5 </w:t>
      </w:r>
      <w:r w:rsidRPr="00E34148">
        <w:rPr>
          <w:rFonts w:ascii="Angsana New" w:hAnsi="Angsana New"/>
          <w:spacing w:val="-2"/>
          <w:sz w:val="32"/>
          <w:szCs w:val="32"/>
          <w:cs/>
        </w:rPr>
        <w:t>ล้านบาท คิดดอกเบี้ยในอัตรา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/>
          <w:spacing w:val="-2"/>
          <w:sz w:val="32"/>
          <w:szCs w:val="32"/>
        </w:rPr>
        <w:t>M</w:t>
      </w:r>
      <w:r>
        <w:rPr>
          <w:rFonts w:ascii="Angsana New" w:hAnsi="Angsana New"/>
          <w:spacing w:val="-2"/>
          <w:sz w:val="32"/>
          <w:szCs w:val="32"/>
        </w:rPr>
        <w:t>O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R </w:t>
      </w:r>
      <w:r w:rsidRPr="00E34148">
        <w:rPr>
          <w:rFonts w:ascii="Angsana New" w:hAnsi="Angsana New"/>
          <w:spacing w:val="-2"/>
          <w:sz w:val="32"/>
          <w:szCs w:val="32"/>
        </w:rPr>
        <w:t xml:space="preserve">- 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701BF">
        <w:rPr>
          <w:rFonts w:ascii="Angsana New" w:hAnsi="Angsana New" w:hint="cs"/>
          <w:spacing w:val="-2"/>
          <w:sz w:val="32"/>
          <w:szCs w:val="32"/>
        </w:rPr>
        <w:t>1</w:t>
      </w:r>
      <w:r w:rsidRPr="00E34148">
        <w:rPr>
          <w:rFonts w:ascii="Angsana New" w:hAnsi="Angsana New" w:hint="cs"/>
          <w:spacing w:val="-2"/>
          <w:sz w:val="32"/>
          <w:szCs w:val="32"/>
        </w:rPr>
        <w:t>.</w:t>
      </w:r>
      <w:r w:rsidRPr="000701BF">
        <w:rPr>
          <w:rFonts w:ascii="Angsana New" w:hAnsi="Angsana New" w:hint="cs"/>
          <w:spacing w:val="-2"/>
          <w:sz w:val="32"/>
          <w:szCs w:val="32"/>
        </w:rPr>
        <w:t>50</w:t>
      </w:r>
      <w:r w:rsidRPr="00E3414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>ต่อปี และ</w:t>
      </w:r>
      <w:r w:rsidRPr="00E34148">
        <w:rPr>
          <w:rFonts w:ascii="Angsana New" w:hAnsi="Angsana New"/>
          <w:spacing w:val="-2"/>
          <w:sz w:val="32"/>
          <w:szCs w:val="32"/>
          <w:cs/>
        </w:rPr>
        <w:t>อัตราร้อยละ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E34148">
        <w:rPr>
          <w:rFonts w:ascii="Angsana New" w:hAnsi="Angsana New"/>
          <w:sz w:val="32"/>
          <w:szCs w:val="32"/>
        </w:rPr>
        <w:t xml:space="preserve"> + </w:t>
      </w:r>
      <w:r w:rsidRPr="00E3414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E34148">
        <w:rPr>
          <w:rFonts w:ascii="Angsana New" w:hAnsi="Angsana New" w:hint="cs"/>
          <w:sz w:val="32"/>
          <w:szCs w:val="32"/>
          <w:cs/>
        </w:rPr>
        <w:t>ต่อปี</w:t>
      </w:r>
      <w:r w:rsidRPr="00E34148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>L</w:t>
      </w:r>
      <w:r w:rsidRPr="00E34148">
        <w:rPr>
          <w:rFonts w:ascii="Angsana New" w:hAnsi="Angsana New"/>
          <w:sz w:val="32"/>
          <w:szCs w:val="32"/>
        </w:rPr>
        <w:t>/</w:t>
      </w:r>
      <w:r w:rsidRPr="0000332E">
        <w:rPr>
          <w:rFonts w:ascii="Angsana New" w:hAnsi="Angsana New"/>
          <w:sz w:val="32"/>
          <w:szCs w:val="32"/>
        </w:rPr>
        <w:t>C, T</w:t>
      </w:r>
      <w:r w:rsidRPr="00E34148">
        <w:rPr>
          <w:rFonts w:ascii="Angsana New" w:hAnsi="Angsana New"/>
          <w:sz w:val="32"/>
          <w:szCs w:val="32"/>
        </w:rPr>
        <w:t>/</w:t>
      </w:r>
      <w:r w:rsidRPr="0000332E">
        <w:rPr>
          <w:rFonts w:ascii="Angsana New" w:hAnsi="Angsana New"/>
          <w:sz w:val="32"/>
          <w:szCs w:val="32"/>
        </w:rPr>
        <w:t>R, L</w:t>
      </w:r>
      <w:r w:rsidRPr="00E34148">
        <w:rPr>
          <w:rFonts w:ascii="Angsana New" w:hAnsi="Angsana New"/>
          <w:sz w:val="32"/>
          <w:szCs w:val="32"/>
        </w:rPr>
        <w:t>/</w:t>
      </w:r>
      <w:r w:rsidRPr="0000332E">
        <w:rPr>
          <w:rFonts w:ascii="Angsana New" w:hAnsi="Angsana New"/>
          <w:sz w:val="32"/>
          <w:szCs w:val="32"/>
        </w:rPr>
        <w:t xml:space="preserve">G </w:t>
      </w:r>
      <w:r w:rsidRPr="00E34148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 xml:space="preserve">Forward Contract </w:t>
      </w:r>
      <w:r w:rsidRPr="00E34148">
        <w:rPr>
          <w:rFonts w:ascii="Angsana New" w:hAnsi="Angsana New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80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E34148">
        <w:rPr>
          <w:rFonts w:ascii="Angsana New" w:hAnsi="Angsana New"/>
          <w:sz w:val="32"/>
          <w:szCs w:val="32"/>
          <w:cs/>
        </w:rPr>
        <w:t>และ</w:t>
      </w:r>
      <w:r w:rsidRPr="00E34148">
        <w:rPr>
          <w:rFonts w:ascii="Angsana New" w:hAnsi="Angsana New" w:hint="cs"/>
          <w:sz w:val="32"/>
          <w:szCs w:val="32"/>
          <w:cs/>
        </w:rPr>
        <w:t>อัตราร้อยละ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 xml:space="preserve">FIX </w:t>
      </w:r>
      <w:r w:rsidRPr="00E34148">
        <w:rPr>
          <w:rFonts w:ascii="Angsana New" w:hAnsi="Angsana New"/>
          <w:sz w:val="32"/>
          <w:szCs w:val="32"/>
        </w:rPr>
        <w:t xml:space="preserve">+ 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0332E">
        <w:rPr>
          <w:rFonts w:ascii="Angsana New" w:hAnsi="Angsana New"/>
          <w:sz w:val="32"/>
          <w:szCs w:val="32"/>
        </w:rPr>
        <w:t xml:space="preserve">2 </w:t>
      </w:r>
      <w:r w:rsidRPr="00E34148">
        <w:rPr>
          <w:rFonts w:ascii="Angsana New" w:hAnsi="Angsana New"/>
          <w:sz w:val="32"/>
          <w:szCs w:val="32"/>
          <w:cs/>
        </w:rPr>
        <w:t>ต่อปี</w:t>
      </w:r>
    </w:p>
    <w:p w14:paraId="0F64D6BD" w14:textId="77777777" w:rsidR="009758FD" w:rsidRPr="0000332E" w:rsidRDefault="009758FD" w:rsidP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2A8EC09E" w14:textId="77777777" w:rsidR="009758FD" w:rsidRPr="0000332E" w:rsidRDefault="009758FD" w:rsidP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ก)</w:t>
      </w:r>
      <w:r w:rsidRPr="00E34148">
        <w:rPr>
          <w:rFonts w:ascii="Angsana New" w:hAnsi="Angsana New" w:hint="cs"/>
          <w:sz w:val="32"/>
          <w:szCs w:val="32"/>
          <w:cs/>
        </w:rPr>
        <w:t xml:space="preserve">  </w:t>
      </w:r>
      <w:r w:rsidRPr="00E34148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14:paraId="41802A77" w14:textId="77777777" w:rsidR="009758FD" w:rsidRPr="00E34148" w:rsidRDefault="009758FD" w:rsidP="00F01572">
      <w:pPr>
        <w:tabs>
          <w:tab w:val="clear" w:pos="907"/>
          <w:tab w:val="clear" w:pos="1644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34148">
        <w:rPr>
          <w:rFonts w:ascii="Angsana New" w:hAnsi="Angsana New"/>
          <w:sz w:val="32"/>
          <w:szCs w:val="32"/>
          <w:cs/>
        </w:rPr>
        <w:t>ข)</w:t>
      </w:r>
      <w:r w:rsidRPr="00E34148">
        <w:rPr>
          <w:rFonts w:ascii="Angsana New" w:hAnsi="Angsana New"/>
          <w:sz w:val="32"/>
          <w:szCs w:val="32"/>
          <w:cs/>
        </w:rPr>
        <w:tab/>
      </w:r>
      <w:r w:rsidRPr="00E34148">
        <w:rPr>
          <w:rFonts w:ascii="Angsana New" w:hAnsi="Angsana New"/>
          <w:spacing w:val="-16"/>
          <w:sz w:val="32"/>
          <w:szCs w:val="32"/>
          <w:cs/>
        </w:rPr>
        <w:t>จำนองที่ดินพร้อมสิ่งปลูกสร้างของบริษัท</w:t>
      </w:r>
      <w:r w:rsidRPr="00E34148">
        <w:rPr>
          <w:rFonts w:ascii="Angsana New" w:hAnsi="Angsana New" w:hint="cs"/>
          <w:spacing w:val="-16"/>
          <w:sz w:val="32"/>
          <w:szCs w:val="32"/>
          <w:cs/>
        </w:rPr>
        <w:t>ย่อยแห่งหนึ่ง</w:t>
      </w:r>
      <w:r w:rsidRPr="00E34148">
        <w:rPr>
          <w:rFonts w:ascii="Angsana New" w:hAnsi="Angsana New"/>
          <w:spacing w:val="-16"/>
          <w:sz w:val="32"/>
          <w:szCs w:val="32"/>
          <w:cs/>
        </w:rPr>
        <w:t>ที่มีอยู่แล้วในขณะนี้และที่จะมีขึ้นใน</w:t>
      </w:r>
      <w:r w:rsidRPr="00E34148">
        <w:rPr>
          <w:rFonts w:ascii="Angsana New" w:hAnsi="Angsana New" w:hint="cs"/>
          <w:sz w:val="32"/>
          <w:szCs w:val="32"/>
          <w:cs/>
        </w:rPr>
        <w:t>ภายหลังและ</w:t>
      </w:r>
    </w:p>
    <w:p w14:paraId="6CE9F27E" w14:textId="77777777" w:rsidR="009758FD" w:rsidRDefault="009758FD" w:rsidP="00F01572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 w:hint="cs"/>
          <w:sz w:val="32"/>
          <w:szCs w:val="32"/>
          <w:cs/>
        </w:rPr>
        <w:t>ค)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  </w:t>
      </w:r>
      <w:r w:rsidRPr="00E34148">
        <w:rPr>
          <w:rFonts w:asciiTheme="majorBidi" w:hAnsiTheme="majorBidi"/>
          <w:sz w:val="32"/>
          <w:szCs w:val="32"/>
          <w:cs/>
        </w:rPr>
        <w:t>จำนำเครื่องจักรและอุปกรณ์ของบริษัท</w:t>
      </w:r>
      <w:r w:rsidRPr="00E34148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14:paraId="6608AEC0" w14:textId="77777777" w:rsidR="00F01572" w:rsidRDefault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624FA00" w14:textId="77777777" w:rsidR="001E27E2" w:rsidRPr="0065095E" w:rsidRDefault="00AB0123" w:rsidP="00625642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1E27E2" w:rsidRPr="00E34148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="001E27E2" w:rsidRPr="006509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E34148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0397D4AE" w14:textId="77777777" w:rsidR="001E27E2" w:rsidRDefault="001E27E2" w:rsidP="0062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E34148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Pr="00E34148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17"/>
        <w:gridCol w:w="1134"/>
        <w:gridCol w:w="142"/>
        <w:gridCol w:w="1219"/>
        <w:gridCol w:w="139"/>
        <w:gridCol w:w="1134"/>
        <w:gridCol w:w="142"/>
        <w:gridCol w:w="1139"/>
      </w:tblGrid>
      <w:tr w:rsidR="001E27E2" w:rsidRPr="00502449" w14:paraId="220F4D76" w14:textId="77777777" w:rsidTr="00A138E0">
        <w:tc>
          <w:tcPr>
            <w:tcW w:w="3317" w:type="dxa"/>
          </w:tcPr>
          <w:p w14:paraId="72C6C24B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14:paraId="4E18A218" w14:textId="77777777" w:rsidR="001E27E2" w:rsidRPr="00E34148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E27E2" w:rsidRPr="00502449" w14:paraId="5EBBFC44" w14:textId="77777777" w:rsidTr="00A138E0">
        <w:tc>
          <w:tcPr>
            <w:tcW w:w="3317" w:type="dxa"/>
          </w:tcPr>
          <w:p w14:paraId="401B5A12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B32D6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69BA34D3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8970E0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7E2" w:rsidRPr="00502449" w14:paraId="4653CB0D" w14:textId="77777777" w:rsidTr="00A138E0">
        <w:tc>
          <w:tcPr>
            <w:tcW w:w="3317" w:type="dxa"/>
          </w:tcPr>
          <w:p w14:paraId="6CC9B410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10DB137" w14:textId="77777777"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8500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3414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9654C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5457EE" w14:textId="77777777"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1FBE3435" w14:textId="77777777"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EE59A90" w14:textId="77777777"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  <w:tcBorders>
              <w:left w:val="nil"/>
            </w:tcBorders>
          </w:tcPr>
          <w:p w14:paraId="296760D4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DFA68AC" w14:textId="77777777" w:rsidR="001E27E2" w:rsidRPr="00502449" w:rsidRDefault="00585009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3414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9654C" w:rsidRPr="00E34148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A8E8F84" w14:textId="77777777"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1A246657" w14:textId="77777777"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176D19B" w14:textId="77777777"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E27E2" w:rsidRPr="00502449" w14:paraId="7F6B29AE" w14:textId="77777777" w:rsidTr="00A138E0">
        <w:tc>
          <w:tcPr>
            <w:tcW w:w="3317" w:type="dxa"/>
          </w:tcPr>
          <w:p w14:paraId="17A17DDB" w14:textId="77777777" w:rsidR="001E27E2" w:rsidRPr="00E34148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65E81E" w14:textId="77777777" w:rsidR="001E27E2" w:rsidRPr="00502449" w:rsidRDefault="002469C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66,872</w:t>
            </w:r>
          </w:p>
        </w:tc>
        <w:tc>
          <w:tcPr>
            <w:tcW w:w="142" w:type="dxa"/>
          </w:tcPr>
          <w:p w14:paraId="45868B28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55956994" w14:textId="77777777"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106,700</w:t>
            </w:r>
          </w:p>
        </w:tc>
        <w:tc>
          <w:tcPr>
            <w:tcW w:w="139" w:type="dxa"/>
          </w:tcPr>
          <w:p w14:paraId="600029C1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4ECCE6" w14:textId="77777777" w:rsidR="001E27E2" w:rsidRPr="00502449" w:rsidRDefault="00EF7CE7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CE7">
              <w:rPr>
                <w:rFonts w:asciiTheme="majorBidi" w:hAnsiTheme="majorBidi" w:cstheme="majorBidi"/>
                <w:sz w:val="26"/>
                <w:szCs w:val="26"/>
              </w:rPr>
              <w:t>24,663</w:t>
            </w:r>
          </w:p>
        </w:tc>
        <w:tc>
          <w:tcPr>
            <w:tcW w:w="142" w:type="dxa"/>
          </w:tcPr>
          <w:p w14:paraId="471749BA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3744AEC" w14:textId="77777777"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61,997</w:t>
            </w:r>
          </w:p>
        </w:tc>
      </w:tr>
      <w:tr w:rsidR="001E27E2" w:rsidRPr="00502449" w14:paraId="040A1168" w14:textId="77777777" w:rsidTr="00A138E0">
        <w:tc>
          <w:tcPr>
            <w:tcW w:w="3317" w:type="dxa"/>
          </w:tcPr>
          <w:p w14:paraId="4D2AF245" w14:textId="77777777" w:rsidR="001E27E2" w:rsidRPr="00E34148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23721D" w:rsidRPr="00E341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039D16DD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82CEF0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01499EF0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00631730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47D302D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AE2C57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1E7C8AB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7E2" w:rsidRPr="00502449" w14:paraId="32C18E7A" w14:textId="77777777" w:rsidTr="00A138E0">
        <w:tc>
          <w:tcPr>
            <w:tcW w:w="3317" w:type="dxa"/>
          </w:tcPr>
          <w:p w14:paraId="114A7FA0" w14:textId="77777777" w:rsidR="001E27E2" w:rsidRPr="00E34148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720EE37B" w14:textId="77777777" w:rsidR="001E27E2" w:rsidRPr="00502449" w:rsidRDefault="002469C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9,155</w:t>
            </w:r>
          </w:p>
        </w:tc>
        <w:tc>
          <w:tcPr>
            <w:tcW w:w="142" w:type="dxa"/>
          </w:tcPr>
          <w:p w14:paraId="4039D507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05AE4464" w14:textId="77777777"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8,219</w:t>
            </w:r>
          </w:p>
        </w:tc>
        <w:tc>
          <w:tcPr>
            <w:tcW w:w="139" w:type="dxa"/>
          </w:tcPr>
          <w:p w14:paraId="09825173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77B6731" w14:textId="77777777" w:rsidR="001E27E2" w:rsidRPr="00502449" w:rsidRDefault="00EF7CE7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CE7">
              <w:rPr>
                <w:rFonts w:asciiTheme="majorBidi" w:hAnsiTheme="majorBidi" w:cstheme="majorBidi"/>
                <w:sz w:val="26"/>
                <w:szCs w:val="26"/>
              </w:rPr>
              <w:t>6,171</w:t>
            </w:r>
          </w:p>
        </w:tc>
        <w:tc>
          <w:tcPr>
            <w:tcW w:w="142" w:type="dxa"/>
          </w:tcPr>
          <w:p w14:paraId="0432A868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735CF3" w14:textId="77777777"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6,537</w:t>
            </w:r>
          </w:p>
        </w:tc>
      </w:tr>
      <w:tr w:rsidR="001E27E2" w:rsidRPr="00502449" w14:paraId="525A0462" w14:textId="77777777" w:rsidTr="00A138E0">
        <w:tc>
          <w:tcPr>
            <w:tcW w:w="3317" w:type="dxa"/>
          </w:tcPr>
          <w:p w14:paraId="46839AA3" w14:textId="77777777" w:rsidR="001E27E2" w:rsidRPr="00E34148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ind w:left="284"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14:paraId="41D04185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6E7124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40F76C83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6F0AAFEF" w14:textId="77777777"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80C5592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3B6B53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E912C36" w14:textId="77777777"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0132" w:rsidRPr="00502449" w14:paraId="16E30E15" w14:textId="77777777" w:rsidTr="004E275D">
        <w:tc>
          <w:tcPr>
            <w:tcW w:w="3317" w:type="dxa"/>
          </w:tcPr>
          <w:p w14:paraId="62670BAD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14:paraId="2637D127" w14:textId="77777777" w:rsidR="00560132" w:rsidRPr="00502449" w:rsidRDefault="00655355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65F8ED3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5AF6FD55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4,904</w:t>
            </w:r>
          </w:p>
        </w:tc>
        <w:tc>
          <w:tcPr>
            <w:tcW w:w="139" w:type="dxa"/>
          </w:tcPr>
          <w:p w14:paraId="5061870F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8873AD7" w14:textId="77777777" w:rsidR="00560132" w:rsidRPr="00502449" w:rsidRDefault="00970881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/>
                <w:sz w:val="26"/>
                <w:szCs w:val="26"/>
              </w:rPr>
              <w:t xml:space="preserve">-   </w:t>
            </w:r>
          </w:p>
        </w:tc>
        <w:tc>
          <w:tcPr>
            <w:tcW w:w="142" w:type="dxa"/>
          </w:tcPr>
          <w:p w14:paraId="06E935A2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BBB2E11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4,904</w:t>
            </w:r>
          </w:p>
        </w:tc>
      </w:tr>
      <w:tr w:rsidR="00560132" w:rsidRPr="00502449" w14:paraId="411ED247" w14:textId="77777777" w:rsidTr="004E275D">
        <w:tc>
          <w:tcPr>
            <w:tcW w:w="3317" w:type="dxa"/>
          </w:tcPr>
          <w:p w14:paraId="1F9FEF2F" w14:textId="77777777" w:rsidR="00560132" w:rsidRPr="00E34148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55A7905A" w14:textId="77777777" w:rsidR="00560132" w:rsidRPr="00502449" w:rsidRDefault="002469C0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42" w:type="dxa"/>
          </w:tcPr>
          <w:p w14:paraId="1859A1F7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41A74F55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1,249</w:t>
            </w:r>
          </w:p>
        </w:tc>
        <w:tc>
          <w:tcPr>
            <w:tcW w:w="139" w:type="dxa"/>
          </w:tcPr>
          <w:p w14:paraId="4A9B381C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FC467E8" w14:textId="77777777" w:rsidR="00560132" w:rsidRPr="00502449" w:rsidRDefault="00EF7CE7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CE7">
              <w:rPr>
                <w:rFonts w:asciiTheme="majorBidi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142" w:type="dxa"/>
          </w:tcPr>
          <w:p w14:paraId="6CD31209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867CC8A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</w:tr>
      <w:tr w:rsidR="00560132" w:rsidRPr="00502449" w14:paraId="1ADAA42D" w14:textId="77777777" w:rsidTr="004E275D">
        <w:tc>
          <w:tcPr>
            <w:tcW w:w="3317" w:type="dxa"/>
          </w:tcPr>
          <w:p w14:paraId="5675C948" w14:textId="77777777" w:rsidR="00560132" w:rsidRPr="00E34148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7FB7A0AD" w14:textId="77777777" w:rsidR="00560132" w:rsidRPr="00502449" w:rsidRDefault="002469C0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7,519</w:t>
            </w:r>
          </w:p>
        </w:tc>
        <w:tc>
          <w:tcPr>
            <w:tcW w:w="142" w:type="dxa"/>
          </w:tcPr>
          <w:p w14:paraId="429BFEAA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7585964C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12,177</w:t>
            </w:r>
          </w:p>
        </w:tc>
        <w:tc>
          <w:tcPr>
            <w:tcW w:w="139" w:type="dxa"/>
          </w:tcPr>
          <w:p w14:paraId="20E3D9F2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02CE7F6" w14:textId="77777777" w:rsidR="00560132" w:rsidRPr="00502449" w:rsidRDefault="00EF7CE7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CE7">
              <w:rPr>
                <w:rFonts w:asciiTheme="majorBidi" w:hAnsiTheme="majorBidi" w:cstheme="majorBidi"/>
                <w:sz w:val="26"/>
                <w:szCs w:val="26"/>
              </w:rPr>
              <w:t>2,79</w:t>
            </w:r>
            <w:r w:rsidR="001F71E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35CBBA69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3BB1327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1,412</w:t>
            </w:r>
          </w:p>
        </w:tc>
      </w:tr>
      <w:tr w:rsidR="00560132" w:rsidRPr="00502449" w14:paraId="3B383D7D" w14:textId="77777777" w:rsidTr="008B04C1">
        <w:tc>
          <w:tcPr>
            <w:tcW w:w="3317" w:type="dxa"/>
          </w:tcPr>
          <w:p w14:paraId="50D90021" w14:textId="77777777" w:rsidR="00560132" w:rsidRPr="00E34148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148">
              <w:rPr>
                <w:rFonts w:asciiTheme="majorBidi" w:hAnsiTheme="majorBidi"/>
                <w:sz w:val="26"/>
                <w:szCs w:val="26"/>
                <w:cs/>
              </w:rPr>
              <w:t>รวมเจ้าหนี้หมุนเวียนอื่น</w:t>
            </w:r>
            <w:r w:rsidRPr="00E34148">
              <w:rPr>
                <w:rFonts w:asciiTheme="majorBidi" w:hAnsiTheme="majorBidi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E6CB27" w14:textId="77777777" w:rsidR="00560132" w:rsidRPr="00502449" w:rsidRDefault="002469C0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17,551</w:t>
            </w:r>
          </w:p>
        </w:tc>
        <w:tc>
          <w:tcPr>
            <w:tcW w:w="142" w:type="dxa"/>
          </w:tcPr>
          <w:p w14:paraId="440C76DA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2D386150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26,549</w:t>
            </w:r>
          </w:p>
        </w:tc>
        <w:tc>
          <w:tcPr>
            <w:tcW w:w="139" w:type="dxa"/>
          </w:tcPr>
          <w:p w14:paraId="66FA04EA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9B7075" w14:textId="77777777" w:rsidR="00560132" w:rsidRPr="00502449" w:rsidRDefault="00EF7CE7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CE7">
              <w:rPr>
                <w:rFonts w:asciiTheme="majorBidi" w:hAnsiTheme="majorBidi" w:cstheme="majorBidi"/>
                <w:sz w:val="26"/>
                <w:szCs w:val="26"/>
              </w:rPr>
              <w:t>9,835</w:t>
            </w:r>
          </w:p>
        </w:tc>
        <w:tc>
          <w:tcPr>
            <w:tcW w:w="142" w:type="dxa"/>
          </w:tcPr>
          <w:p w14:paraId="0635FE1E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626E8F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13,898</w:t>
            </w:r>
          </w:p>
        </w:tc>
      </w:tr>
      <w:tr w:rsidR="00560132" w:rsidRPr="00502449" w14:paraId="6217FE8F" w14:textId="77777777" w:rsidTr="00A138E0">
        <w:tc>
          <w:tcPr>
            <w:tcW w:w="3317" w:type="dxa"/>
          </w:tcPr>
          <w:p w14:paraId="779BC092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E341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378AEA" w14:textId="77777777" w:rsidR="00560132" w:rsidRPr="00502449" w:rsidRDefault="002469C0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84,423</w:t>
            </w:r>
          </w:p>
        </w:tc>
        <w:tc>
          <w:tcPr>
            <w:tcW w:w="142" w:type="dxa"/>
          </w:tcPr>
          <w:p w14:paraId="46D8FFCF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0DDA8903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A83">
              <w:rPr>
                <w:rFonts w:asciiTheme="majorBidi" w:hAnsiTheme="majorBidi" w:cstheme="majorBidi"/>
                <w:sz w:val="26"/>
                <w:szCs w:val="26"/>
              </w:rPr>
              <w:t>133,249</w:t>
            </w:r>
          </w:p>
        </w:tc>
        <w:tc>
          <w:tcPr>
            <w:tcW w:w="139" w:type="dxa"/>
          </w:tcPr>
          <w:p w14:paraId="13C6DF48" w14:textId="77777777"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0808E" w14:textId="77777777" w:rsidR="00560132" w:rsidRPr="00502449" w:rsidRDefault="00EF7CE7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34,498</w:t>
            </w:r>
          </w:p>
        </w:tc>
        <w:tc>
          <w:tcPr>
            <w:tcW w:w="142" w:type="dxa"/>
          </w:tcPr>
          <w:p w14:paraId="2A00B8A8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78B8BC2D" w14:textId="77777777"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79E6">
              <w:rPr>
                <w:rFonts w:asciiTheme="majorBidi" w:hAnsiTheme="majorBidi"/>
                <w:sz w:val="26"/>
                <w:szCs w:val="26"/>
              </w:rPr>
              <w:t>75</w:t>
            </w:r>
            <w:r w:rsidRPr="002372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79E6">
              <w:rPr>
                <w:rFonts w:asciiTheme="majorBidi" w:hAnsiTheme="majorBidi"/>
                <w:sz w:val="26"/>
                <w:szCs w:val="26"/>
              </w:rPr>
              <w:t>895</w:t>
            </w:r>
          </w:p>
        </w:tc>
      </w:tr>
    </w:tbl>
    <w:p w14:paraId="4D8DA9A9" w14:textId="77777777" w:rsidR="001E27E2" w:rsidRDefault="001E27E2" w:rsidP="00814964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4EB29FF2" w14:textId="77777777" w:rsidR="005F652E" w:rsidRPr="00296665" w:rsidRDefault="00AB0123" w:rsidP="004000C1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5F652E" w:rsidRPr="00E34148">
        <w:rPr>
          <w:rFonts w:ascii="Angsana New" w:hAnsi="Angsana New"/>
          <w:b/>
          <w:bCs/>
          <w:sz w:val="32"/>
          <w:szCs w:val="32"/>
        </w:rPr>
        <w:t>.</w:t>
      </w:r>
      <w:r w:rsidR="005F652E" w:rsidRPr="00296665">
        <w:rPr>
          <w:rFonts w:ascii="Angsana New" w:hAnsi="Angsana New"/>
          <w:b/>
          <w:bCs/>
          <w:sz w:val="32"/>
          <w:szCs w:val="32"/>
        </w:rPr>
        <w:tab/>
      </w:r>
      <w:r w:rsidR="00B87D86" w:rsidRPr="00E3414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35AEE1CE" w14:textId="77777777" w:rsidR="00D42704" w:rsidRPr="00560132" w:rsidRDefault="00D42704" w:rsidP="004000C1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E34148">
        <w:rPr>
          <w:rFonts w:asciiTheme="majorBidi" w:hAnsiTheme="majorBidi"/>
          <w:sz w:val="32"/>
          <w:szCs w:val="32"/>
          <w:cs/>
        </w:rPr>
        <w:t>สำหรับงวด</w:t>
      </w:r>
      <w:r w:rsidR="00B9654C" w:rsidRPr="00E34148">
        <w:rPr>
          <w:rFonts w:asciiTheme="majorBidi" w:hAnsiTheme="majorBidi" w:hint="cs"/>
          <w:sz w:val="32"/>
          <w:szCs w:val="32"/>
          <w:cs/>
        </w:rPr>
        <w:t>เก้า</w:t>
      </w:r>
      <w:r w:rsidRPr="00E34148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585009">
        <w:rPr>
          <w:rFonts w:asciiTheme="majorBidi" w:hAnsiTheme="majorBidi" w:cstheme="majorBidi"/>
          <w:sz w:val="32"/>
          <w:szCs w:val="32"/>
        </w:rPr>
        <w:t>0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B9654C" w:rsidRPr="00E34148">
        <w:rPr>
          <w:rFonts w:asciiTheme="majorBidi" w:hAnsiTheme="majorBidi"/>
          <w:sz w:val="32"/>
          <w:szCs w:val="32"/>
          <w:cs/>
        </w:rPr>
        <w:t>กันยายน</w:t>
      </w:r>
      <w:r w:rsidRPr="00E34148">
        <w:rPr>
          <w:rFonts w:asciiTheme="majorBidi" w:hAnsi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D42704" w:rsidRPr="003A3DC8" w14:paraId="7B6DCA35" w14:textId="77777777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11195BFA" w14:textId="77777777" w:rsidR="00D42704" w:rsidRPr="003A3DC8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4EA4BE2" w14:textId="77777777" w:rsidR="00D42704" w:rsidRPr="00E34148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42704" w:rsidRPr="003A3DC8" w14:paraId="68A5B0F0" w14:textId="77777777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3DF33A6E" w14:textId="77777777" w:rsidR="00D42704" w:rsidRPr="003A3DC8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7156C72" w14:textId="77777777" w:rsidR="00D42704" w:rsidRPr="003A3DC8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EE2D20" w14:textId="77777777" w:rsidR="00D42704" w:rsidRPr="003A3DC8" w:rsidRDefault="00D42704" w:rsidP="004000C1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B460B0E" w14:textId="77777777" w:rsidR="004000C1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22D72E" w14:textId="77777777" w:rsidR="00D42704" w:rsidRPr="003839A6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A01CD" w:rsidRPr="003A3DC8" w14:paraId="6CFE413F" w14:textId="77777777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3781CDFD" w14:textId="77777777" w:rsidR="00BA01CD" w:rsidRPr="00E34148" w:rsidRDefault="00625642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3" w:name="_Hlk40283420"/>
            <w:r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="00BA01CD"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BA01CD"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BA01CD"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BA01CD"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9C844D8" w14:textId="77777777" w:rsidR="00BA01CD" w:rsidRPr="003A3DC8" w:rsidRDefault="00C66C4C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12,021</w:t>
            </w:r>
          </w:p>
        </w:tc>
        <w:tc>
          <w:tcPr>
            <w:tcW w:w="134" w:type="dxa"/>
          </w:tcPr>
          <w:p w14:paraId="6305D574" w14:textId="77777777" w:rsidR="00BA01CD" w:rsidRPr="00E34148" w:rsidRDefault="00BA01CD" w:rsidP="004000C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1DAABD0" w14:textId="77777777" w:rsidR="00BA01CD" w:rsidRPr="003A3DC8" w:rsidRDefault="00C66C4C" w:rsidP="004000C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3DC8">
              <w:rPr>
                <w:rFonts w:asciiTheme="majorBidi" w:hAnsiTheme="majorBidi"/>
                <w:sz w:val="32"/>
                <w:szCs w:val="32"/>
              </w:rPr>
              <w:t>4,879</w:t>
            </w:r>
          </w:p>
        </w:tc>
      </w:tr>
      <w:bookmarkEnd w:id="3"/>
      <w:tr w:rsidR="00BA01CD" w:rsidRPr="003A3DC8" w14:paraId="6FDD6957" w14:textId="77777777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711A034C" w14:textId="77777777" w:rsidR="00814964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ผลกระทบจากการนำมาตรฐานการรายงานทางการเงิน </w:t>
            </w:r>
          </w:p>
          <w:p w14:paraId="0DFD6CBB" w14:textId="77777777" w:rsidR="00BA01CD" w:rsidRPr="00E34148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B779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ฉบับที่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16 </w:t>
            </w:r>
            <w:r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40E79F" w14:textId="77777777" w:rsidR="00BA01CD" w:rsidRPr="003A3DC8" w:rsidRDefault="003A3DC8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17,466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02A69D" w14:textId="77777777" w:rsidR="00BA01CD" w:rsidRPr="00E34148" w:rsidRDefault="00BA01CD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BEA56F" w14:textId="77777777" w:rsidR="00BA01CD" w:rsidRPr="003A3DC8" w:rsidRDefault="008B04C1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/>
                <w:sz w:val="32"/>
                <w:szCs w:val="32"/>
              </w:rPr>
              <w:t>17</w:t>
            </w:r>
            <w:r w:rsidRPr="003A3D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79E6">
              <w:rPr>
                <w:rFonts w:asciiTheme="majorBidi" w:hAnsiTheme="majorBidi"/>
                <w:sz w:val="32"/>
                <w:szCs w:val="32"/>
              </w:rPr>
              <w:t>466</w:t>
            </w:r>
          </w:p>
        </w:tc>
      </w:tr>
      <w:tr w:rsidR="00814964" w:rsidRPr="003A3DC8" w14:paraId="7D03989A" w14:textId="77777777" w:rsidTr="002469C0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1C1F1C87" w14:textId="77777777" w:rsidR="00814964" w:rsidRPr="007E6E6E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7E6E6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7E6E6E"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="007E6E6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62C80" w14:textId="77777777"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29,487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3612F3" w14:textId="77777777" w:rsidR="00814964" w:rsidRPr="00E3414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81D635" w14:textId="77777777" w:rsidR="00814964" w:rsidRPr="00E3414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22,345</w:t>
            </w:r>
          </w:p>
        </w:tc>
      </w:tr>
      <w:tr w:rsidR="00AD7110" w:rsidRPr="003A3DC8" w14:paraId="069BEA10" w14:textId="77777777" w:rsidTr="002469C0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0E0234A0" w14:textId="77777777" w:rsidR="00AD7110" w:rsidRPr="00E34148" w:rsidRDefault="00826D68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A9882A" w14:textId="77777777" w:rsidR="00AD7110" w:rsidRDefault="002469C0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D962E9" w14:textId="77777777" w:rsidR="00AD7110" w:rsidRPr="00B779E6" w:rsidRDefault="00AD7110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B47290" w14:textId="77777777" w:rsidR="00AD7110" w:rsidRDefault="00826D68" w:rsidP="004000C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34148">
              <w:rPr>
                <w:rFonts w:asciiTheme="majorBidi" w:hAnsiTheme="majorBidi"/>
                <w:sz w:val="32"/>
                <w:szCs w:val="32"/>
              </w:rPr>
              <w:t>9</w:t>
            </w:r>
            <w:r w:rsidRPr="00826D68">
              <w:rPr>
                <w:rFonts w:asciiTheme="majorBidi" w:hAnsiTheme="majorBidi"/>
                <w:sz w:val="32"/>
                <w:szCs w:val="32"/>
              </w:rPr>
              <w:t>,</w:t>
            </w:r>
            <w:r w:rsidRPr="00E34148">
              <w:rPr>
                <w:rFonts w:asciiTheme="majorBidi" w:hAnsiTheme="majorBidi"/>
                <w:sz w:val="32"/>
                <w:szCs w:val="32"/>
              </w:rPr>
              <w:t>97</w:t>
            </w:r>
            <w:r w:rsidRPr="00E34148">
              <w:rPr>
                <w:rFonts w:asciiTheme="majorBidi" w:hAnsiTheme="majorBidi" w:hint="cs"/>
                <w:sz w:val="32"/>
                <w:szCs w:val="32"/>
              </w:rPr>
              <w:t>5</w:t>
            </w:r>
          </w:p>
        </w:tc>
      </w:tr>
      <w:tr w:rsidR="00814964" w:rsidRPr="003A3DC8" w14:paraId="575A2BC0" w14:textId="77777777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266F22EF" w14:textId="77777777" w:rsidR="00814964" w:rsidRPr="00E34148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</w:t>
            </w:r>
            <w:r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701" w:type="dxa"/>
            <w:shd w:val="clear" w:color="auto" w:fill="auto"/>
          </w:tcPr>
          <w:p w14:paraId="109BEA5E" w14:textId="77777777" w:rsidR="00814964" w:rsidRPr="003A3DC8" w:rsidRDefault="002469C0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(3,831)</w:t>
            </w:r>
          </w:p>
        </w:tc>
        <w:tc>
          <w:tcPr>
            <w:tcW w:w="134" w:type="dxa"/>
            <w:shd w:val="clear" w:color="auto" w:fill="auto"/>
          </w:tcPr>
          <w:p w14:paraId="487ACCD3" w14:textId="77777777" w:rsidR="00814964" w:rsidRPr="00B779E6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A1088BB" w14:textId="77777777" w:rsidR="00814964" w:rsidRPr="003A3DC8" w:rsidRDefault="00826D68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/>
                <w:sz w:val="32"/>
                <w:szCs w:val="32"/>
              </w:rPr>
              <w:t>(1</w:t>
            </w:r>
            <w:r w:rsidRPr="00826D6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4148">
              <w:rPr>
                <w:rFonts w:asciiTheme="majorBidi" w:hAnsiTheme="majorBidi"/>
                <w:sz w:val="32"/>
                <w:szCs w:val="32"/>
              </w:rPr>
              <w:t>6</w:t>
            </w:r>
            <w:r w:rsidRPr="00E34148">
              <w:rPr>
                <w:rFonts w:asciiTheme="majorBidi" w:hAnsiTheme="majorBidi" w:hint="cs"/>
                <w:sz w:val="32"/>
                <w:szCs w:val="32"/>
              </w:rPr>
              <w:t>29</w:t>
            </w:r>
            <w:r w:rsidRPr="00E34148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814964" w:rsidRPr="003A3DC8" w14:paraId="51D4104D" w14:textId="77777777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394D38F8" w14:textId="77777777" w:rsidR="00814964" w:rsidRPr="00E34148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DC500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30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5332CB"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628F623A" w14:textId="77777777" w:rsidR="00814964" w:rsidRPr="003A3DC8" w:rsidRDefault="002469C0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35,631</w:t>
            </w:r>
          </w:p>
        </w:tc>
        <w:tc>
          <w:tcPr>
            <w:tcW w:w="134" w:type="dxa"/>
            <w:shd w:val="clear" w:color="auto" w:fill="auto"/>
          </w:tcPr>
          <w:p w14:paraId="31B826A2" w14:textId="77777777" w:rsidR="00814964" w:rsidRPr="00B779E6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0AEED59" w14:textId="77777777" w:rsidR="00814964" w:rsidRPr="003A3DC8" w:rsidRDefault="00826D68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/>
                <w:sz w:val="32"/>
                <w:szCs w:val="32"/>
              </w:rPr>
              <w:t>30</w:t>
            </w:r>
            <w:r w:rsidRPr="00826D6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4148">
              <w:rPr>
                <w:rFonts w:asciiTheme="majorBidi" w:hAnsiTheme="majorBidi"/>
                <w:sz w:val="32"/>
                <w:szCs w:val="32"/>
              </w:rPr>
              <w:t>691</w:t>
            </w:r>
          </w:p>
        </w:tc>
      </w:tr>
      <w:tr w:rsidR="00814964" w:rsidRPr="003A3DC8" w14:paraId="3DF393C6" w14:textId="77777777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4F8230D1" w14:textId="77777777" w:rsidR="00814964" w:rsidRPr="00E34148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="007547F3" w:rsidRPr="00E34148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  <w:shd w:val="clear" w:color="auto" w:fill="auto"/>
          </w:tcPr>
          <w:p w14:paraId="509794DF" w14:textId="77777777" w:rsidR="00814964" w:rsidRPr="003A3DC8" w:rsidRDefault="002469C0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(5,638)</w:t>
            </w:r>
          </w:p>
        </w:tc>
        <w:tc>
          <w:tcPr>
            <w:tcW w:w="134" w:type="dxa"/>
            <w:shd w:val="clear" w:color="auto" w:fill="auto"/>
          </w:tcPr>
          <w:p w14:paraId="62370BC5" w14:textId="77777777" w:rsidR="00814964" w:rsidRPr="003A3DC8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4CB7FD2" w14:textId="77777777" w:rsidR="00814964" w:rsidRPr="003A3DC8" w:rsidRDefault="0084417A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/>
                <w:sz w:val="32"/>
                <w:szCs w:val="32"/>
              </w:rPr>
              <w:t>(</w:t>
            </w:r>
            <w:r w:rsidR="00826D68" w:rsidRPr="00E34148">
              <w:rPr>
                <w:rFonts w:asciiTheme="majorBidi" w:hAnsiTheme="majorBidi"/>
                <w:sz w:val="32"/>
                <w:szCs w:val="32"/>
              </w:rPr>
              <w:t>2</w:t>
            </w:r>
            <w:r w:rsidR="00826D68" w:rsidRPr="00826D6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6D68" w:rsidRPr="00E34148">
              <w:rPr>
                <w:rFonts w:asciiTheme="majorBidi" w:hAnsiTheme="majorBidi"/>
                <w:sz w:val="32"/>
                <w:szCs w:val="32"/>
              </w:rPr>
              <w:t>994</w:t>
            </w:r>
            <w:r w:rsidRPr="00E34148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814964" w:rsidRPr="003A3DC8" w14:paraId="2A956529" w14:textId="77777777" w:rsidTr="00655355">
        <w:trPr>
          <w:trHeight w:val="20"/>
        </w:trPr>
        <w:tc>
          <w:tcPr>
            <w:tcW w:w="4876" w:type="dxa"/>
            <w:noWrap/>
            <w:tcMar>
              <w:left w:w="108" w:type="dxa"/>
              <w:right w:w="108" w:type="dxa"/>
            </w:tcMar>
          </w:tcPr>
          <w:p w14:paraId="4478EFC4" w14:textId="77777777" w:rsidR="00814964" w:rsidRPr="00E34148" w:rsidRDefault="00AB0123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  <w:r w:rsidR="00814964" w:rsidRPr="00E3414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0E10" w14:textId="77777777" w:rsidR="00814964" w:rsidRPr="003A3DC8" w:rsidRDefault="002469C0" w:rsidP="0065535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29,993</w:t>
            </w:r>
          </w:p>
        </w:tc>
        <w:tc>
          <w:tcPr>
            <w:tcW w:w="134" w:type="dxa"/>
            <w:shd w:val="clear" w:color="auto" w:fill="auto"/>
          </w:tcPr>
          <w:p w14:paraId="1A8F702E" w14:textId="77777777" w:rsidR="00814964" w:rsidRPr="00B779E6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CF4BA3" w14:textId="77777777" w:rsidR="00814964" w:rsidRPr="003A3DC8" w:rsidRDefault="00826D68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/>
                <w:sz w:val="32"/>
                <w:szCs w:val="32"/>
              </w:rPr>
              <w:t>27</w:t>
            </w:r>
            <w:r w:rsidRPr="00826D6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4148">
              <w:rPr>
                <w:rFonts w:asciiTheme="majorBidi" w:hAnsiTheme="majorBidi"/>
                <w:sz w:val="32"/>
                <w:szCs w:val="32"/>
              </w:rPr>
              <w:t>697</w:t>
            </w:r>
          </w:p>
        </w:tc>
      </w:tr>
    </w:tbl>
    <w:p w14:paraId="4056B188" w14:textId="77777777" w:rsidR="00814964" w:rsidRDefault="00814964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58E58DDD" w14:textId="77777777" w:rsidR="0006719B" w:rsidRDefault="0006719B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98040DB" w14:textId="77777777" w:rsidR="002D6346" w:rsidRDefault="00AB0123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19</w:t>
      </w:r>
      <w:r w:rsidR="002D6346" w:rsidRPr="00E34148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E3414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14:paraId="48450F23" w14:textId="77777777" w:rsidR="00600EF0" w:rsidRPr="00E34148" w:rsidRDefault="00600EF0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34148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6"/>
        <w:gridCol w:w="1701"/>
        <w:gridCol w:w="134"/>
        <w:gridCol w:w="1703"/>
      </w:tblGrid>
      <w:tr w:rsidR="00655355" w:rsidRPr="000F40E5" w14:paraId="09B0F551" w14:textId="77777777" w:rsidTr="00655355">
        <w:tc>
          <w:tcPr>
            <w:tcW w:w="4876" w:type="dxa"/>
          </w:tcPr>
          <w:p w14:paraId="1C629C0A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E08FBCF" w14:textId="77777777" w:rsidR="00655355" w:rsidRPr="00E34148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55355" w:rsidRPr="000F40E5" w14:paraId="2378EEE2" w14:textId="77777777" w:rsidTr="00655355">
        <w:tc>
          <w:tcPr>
            <w:tcW w:w="4876" w:type="dxa"/>
          </w:tcPr>
          <w:p w14:paraId="64BFD1FB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E774CF" w14:textId="77777777" w:rsidR="00655355" w:rsidRPr="00E34148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55355" w:rsidRPr="000F40E5" w14:paraId="5A54CEE9" w14:textId="77777777" w:rsidTr="00655355">
        <w:tc>
          <w:tcPr>
            <w:tcW w:w="4876" w:type="dxa"/>
          </w:tcPr>
          <w:p w14:paraId="71712B17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1D8F0D24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13F7D441" w14:textId="77777777" w:rsidR="00655355" w:rsidRPr="000F40E5" w:rsidRDefault="005332CB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655355" w:rsidRPr="00E34148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655355" w:rsidRPr="000F40E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5535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596819B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19F6CF6F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2C808AAD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655355" w:rsidRPr="000F40E5" w14:paraId="6A81306C" w14:textId="77777777" w:rsidTr="00655355">
        <w:tc>
          <w:tcPr>
            <w:tcW w:w="4876" w:type="dxa"/>
          </w:tcPr>
          <w:p w14:paraId="0292A61A" w14:textId="77777777" w:rsidR="00655355" w:rsidRPr="00E34148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</w:tcPr>
          <w:p w14:paraId="4EFAE4AC" w14:textId="77777777" w:rsidR="00655355" w:rsidRPr="000F40E5" w:rsidRDefault="002469C0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16,875</w:t>
            </w:r>
          </w:p>
        </w:tc>
        <w:tc>
          <w:tcPr>
            <w:tcW w:w="134" w:type="dxa"/>
          </w:tcPr>
          <w:p w14:paraId="0A23814B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F23C675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69DC">
              <w:rPr>
                <w:rFonts w:asciiTheme="majorBidi" w:hAnsiTheme="majorBidi" w:cstheme="majorBidi"/>
                <w:sz w:val="32"/>
                <w:szCs w:val="32"/>
              </w:rPr>
              <w:t>20,288</w:t>
            </w:r>
          </w:p>
        </w:tc>
      </w:tr>
      <w:tr w:rsidR="00655355" w:rsidRPr="000F40E5" w14:paraId="55FF0A38" w14:textId="77777777" w:rsidTr="00655355">
        <w:tc>
          <w:tcPr>
            <w:tcW w:w="4876" w:type="dxa"/>
          </w:tcPr>
          <w:p w14:paraId="792B88BB" w14:textId="77777777" w:rsidR="00655355" w:rsidRPr="000F40E5" w:rsidRDefault="00655355" w:rsidP="0065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629648C" w14:textId="77777777" w:rsidR="00655355" w:rsidRPr="000F40E5" w:rsidRDefault="002469C0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15,093</w:t>
            </w:r>
          </w:p>
        </w:tc>
        <w:tc>
          <w:tcPr>
            <w:tcW w:w="134" w:type="dxa"/>
          </w:tcPr>
          <w:p w14:paraId="4D031704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A96CB39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69DC">
              <w:rPr>
                <w:rFonts w:asciiTheme="majorBidi" w:hAnsiTheme="majorBidi" w:cstheme="majorBidi"/>
                <w:sz w:val="32"/>
                <w:szCs w:val="32"/>
              </w:rPr>
              <w:t>29,188</w:t>
            </w:r>
          </w:p>
        </w:tc>
      </w:tr>
      <w:tr w:rsidR="00655355" w:rsidRPr="000F40E5" w14:paraId="76CE573C" w14:textId="77777777" w:rsidTr="00655355">
        <w:tc>
          <w:tcPr>
            <w:tcW w:w="4876" w:type="dxa"/>
          </w:tcPr>
          <w:p w14:paraId="3437EF3F" w14:textId="77777777" w:rsidR="00655355" w:rsidRPr="00E34148" w:rsidRDefault="00655355" w:rsidP="00AB0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hanging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AB0123" w:rsidRPr="00AB0123">
              <w:rPr>
                <w:rFonts w:asciiTheme="majorBidi" w:hAnsi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0E202C0" w14:textId="77777777" w:rsidR="00655355" w:rsidRPr="000F40E5" w:rsidRDefault="002469C0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31,968</w:t>
            </w:r>
          </w:p>
        </w:tc>
        <w:tc>
          <w:tcPr>
            <w:tcW w:w="134" w:type="dxa"/>
          </w:tcPr>
          <w:p w14:paraId="599068CC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4114D47" w14:textId="77777777" w:rsidR="00655355" w:rsidRPr="000F40E5" w:rsidRDefault="00655355" w:rsidP="003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79E6">
              <w:rPr>
                <w:rFonts w:asciiTheme="majorBidi" w:hAnsiTheme="majorBidi" w:cstheme="majorBidi" w:hint="cs"/>
                <w:sz w:val="32"/>
                <w:szCs w:val="32"/>
              </w:rPr>
              <w:t>49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79E6">
              <w:rPr>
                <w:rFonts w:asciiTheme="majorBidi" w:hAnsiTheme="majorBidi" w:cstheme="majorBidi" w:hint="cs"/>
                <w:sz w:val="32"/>
                <w:szCs w:val="32"/>
              </w:rPr>
              <w:t>476</w:t>
            </w:r>
          </w:p>
        </w:tc>
      </w:tr>
    </w:tbl>
    <w:p w14:paraId="64F58CB6" w14:textId="77777777" w:rsidR="001B7572" w:rsidRDefault="001B7572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3B23FBF5" w14:textId="77777777" w:rsidR="000E3A61" w:rsidRPr="00725A5C" w:rsidRDefault="000E3A61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E34148">
        <w:rPr>
          <w:rFonts w:asciiTheme="majorBidi" w:hAnsiTheme="majorBidi" w:cstheme="majorBidi"/>
          <w:sz w:val="32"/>
          <w:szCs w:val="32"/>
          <w:u w:val="single"/>
          <w:cs/>
        </w:rPr>
        <w:t>บริษัท พรีเมี่ยม เฟล็กซิเบิ้ล แพจเกจจิ้ง จำกัด</w:t>
      </w:r>
      <w:r w:rsidR="00AB012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(บริษัท</w:t>
      </w:r>
      <w:r w:rsidR="00D737F0">
        <w:rPr>
          <w:rFonts w:asciiTheme="majorBidi" w:hAnsiTheme="majorBidi" w:cstheme="majorBidi" w:hint="cs"/>
          <w:sz w:val="32"/>
          <w:szCs w:val="32"/>
          <w:u w:val="single"/>
          <w:cs/>
        </w:rPr>
        <w:t>ย่อย</w:t>
      </w:r>
      <w:r w:rsidR="00AB0123">
        <w:rPr>
          <w:rFonts w:asciiTheme="majorBidi" w:hAnsiTheme="majorBidi" w:cstheme="majorBidi" w:hint="cs"/>
          <w:sz w:val="32"/>
          <w:szCs w:val="32"/>
          <w:u w:val="single"/>
          <w:cs/>
        </w:rPr>
        <w:t>)</w:t>
      </w:r>
    </w:p>
    <w:p w14:paraId="6E85B7AC" w14:textId="77777777" w:rsidR="000E3A61" w:rsidRDefault="000E3A61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E34148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E34148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E34148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E34148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E34148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E34148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E34148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E3414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E34148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E34148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E34148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E34148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E34148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E34148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1AE4413D" w14:textId="77777777" w:rsidR="00E10BE1" w:rsidRDefault="00E10BE1" w:rsidP="0030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1A78F76" w14:textId="77777777" w:rsidR="000E3A61" w:rsidRPr="007207CA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เงินกู้ยืมและวงเงิน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E34148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54377496" w14:textId="77777777" w:rsidR="000E3A61" w:rsidRPr="007207CA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/>
          <w:sz w:val="32"/>
          <w:szCs w:val="32"/>
          <w:cs/>
        </w:rPr>
        <w:t>ก)</w:t>
      </w:r>
      <w:r w:rsidRPr="00E34148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6E808CB6" w14:textId="77777777" w:rsidR="000E3A6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/>
          <w:sz w:val="32"/>
          <w:szCs w:val="32"/>
          <w:cs/>
        </w:rPr>
        <w:t>ข)</w:t>
      </w:r>
      <w:r w:rsidRPr="00E34148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54A30360" w14:textId="77777777" w:rsidR="000E3A61" w:rsidRPr="00AF76E4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E34148">
        <w:rPr>
          <w:rFonts w:asciiTheme="majorBidi" w:hAnsiTheme="majorBidi"/>
          <w:sz w:val="32"/>
          <w:szCs w:val="32"/>
        </w:rPr>
        <w:t xml:space="preserve">. </w:t>
      </w:r>
      <w:r w:rsidRPr="00E34148">
        <w:rPr>
          <w:rFonts w:asciiTheme="majorBidi" w:hAnsiTheme="majorBidi" w:hint="cs"/>
          <w:sz w:val="32"/>
          <w:szCs w:val="32"/>
        </w:rPr>
        <w:t xml:space="preserve"> </w:t>
      </w:r>
      <w:r w:rsidRPr="00E34148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FD24FD">
        <w:rPr>
          <w:rFonts w:asciiTheme="majorBidi" w:hAnsiTheme="majorBidi" w:cstheme="majorBidi" w:hint="cs"/>
          <w:sz w:val="32"/>
          <w:szCs w:val="32"/>
        </w:rPr>
        <w:t>4</w:t>
      </w:r>
      <w:r w:rsidRPr="00E34148">
        <w:rPr>
          <w:rFonts w:asciiTheme="majorBidi" w:hAnsiTheme="majorBidi" w:hint="cs"/>
          <w:sz w:val="32"/>
          <w:szCs w:val="32"/>
        </w:rPr>
        <w:t>.</w:t>
      </w:r>
      <w:r w:rsidRPr="00FD24FD">
        <w:rPr>
          <w:rFonts w:asciiTheme="majorBidi" w:hAnsiTheme="majorBidi" w:cstheme="majorBidi" w:hint="cs"/>
          <w:sz w:val="32"/>
          <w:szCs w:val="32"/>
        </w:rPr>
        <w:t>10</w:t>
      </w:r>
      <w:r w:rsidRPr="00E34148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E34148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E34148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FD24FD">
        <w:rPr>
          <w:rFonts w:asciiTheme="majorBidi" w:hAnsiTheme="majorBidi" w:cstheme="majorBidi"/>
          <w:sz w:val="32"/>
          <w:szCs w:val="32"/>
        </w:rPr>
        <w:t xml:space="preserve"> 3</w:t>
      </w:r>
      <w:r w:rsidRPr="00E34148">
        <w:rPr>
          <w:rFonts w:asciiTheme="majorBidi" w:hAnsiTheme="majorBidi"/>
          <w:sz w:val="32"/>
          <w:szCs w:val="32"/>
        </w:rPr>
        <w:t>.</w:t>
      </w:r>
      <w:r w:rsidRPr="00FD24FD">
        <w:rPr>
          <w:rFonts w:asciiTheme="majorBidi" w:hAnsiTheme="majorBidi" w:cstheme="majorBidi"/>
          <w:sz w:val="32"/>
          <w:szCs w:val="32"/>
        </w:rPr>
        <w:t>50</w:t>
      </w:r>
      <w:r w:rsidRPr="00E34148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E34148">
        <w:rPr>
          <w:rFonts w:asciiTheme="majorBidi" w:hAnsiTheme="majorBidi" w:hint="cs"/>
          <w:sz w:val="32"/>
          <w:szCs w:val="32"/>
          <w:cs/>
        </w:rPr>
        <w:t>ต้น</w:t>
      </w:r>
      <w:r w:rsidRPr="00E34148">
        <w:rPr>
          <w:rFonts w:asciiTheme="majorBidi" w:hAnsiTheme="majorBidi"/>
          <w:sz w:val="32"/>
          <w:szCs w:val="32"/>
          <w:cs/>
        </w:rPr>
        <w:t>เดือน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AF76E4">
        <w:rPr>
          <w:rFonts w:asciiTheme="majorBidi" w:hAnsiTheme="majorBidi" w:cstheme="majorBidi"/>
          <w:sz w:val="32"/>
          <w:szCs w:val="32"/>
        </w:rPr>
        <w:t>0</w:t>
      </w:r>
      <w:r w:rsidRPr="00E34148">
        <w:rPr>
          <w:rFonts w:asciiTheme="majorBidi" w:hAnsiTheme="majorBidi"/>
          <w:sz w:val="32"/>
          <w:szCs w:val="32"/>
        </w:rPr>
        <w:t>.</w:t>
      </w:r>
      <w:r w:rsidRPr="00AF76E4">
        <w:rPr>
          <w:rFonts w:asciiTheme="majorBidi" w:hAnsiTheme="majorBidi" w:cstheme="majorBidi"/>
          <w:sz w:val="32"/>
          <w:szCs w:val="32"/>
        </w:rPr>
        <w:t>114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AF76E4">
        <w:rPr>
          <w:rFonts w:asciiTheme="majorBidi" w:hAnsiTheme="majorBidi" w:cstheme="majorBidi"/>
          <w:sz w:val="32"/>
          <w:szCs w:val="32"/>
        </w:rPr>
        <w:t>36</w:t>
      </w:r>
      <w:r w:rsidRPr="00E34148">
        <w:rPr>
          <w:rFonts w:asciiTheme="majorBidi" w:hAnsiTheme="majorBidi"/>
          <w:sz w:val="32"/>
          <w:szCs w:val="32"/>
          <w:cs/>
        </w:rPr>
        <w:t xml:space="preserve"> งวด </w:t>
      </w:r>
      <w:r w:rsidRPr="00E34148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14:paraId="0CC54B07" w14:textId="77777777" w:rsidR="000E3A61" w:rsidRPr="007207CA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E34148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7DBF428" w14:textId="77777777" w:rsidR="000E3A61" w:rsidRPr="007207CA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/>
          <w:sz w:val="32"/>
          <w:szCs w:val="32"/>
          <w:cs/>
        </w:rPr>
        <w:t>ก)</w:t>
      </w:r>
      <w:r w:rsidRPr="00E34148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1C32673E" w14:textId="77777777" w:rsidR="000E3A6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/>
          <w:sz w:val="32"/>
          <w:szCs w:val="32"/>
          <w:cs/>
        </w:rPr>
        <w:t>ข)</w:t>
      </w:r>
      <w:r w:rsidRPr="00E34148">
        <w:rPr>
          <w:rFonts w:asciiTheme="majorBidi" w:hAnsiTheme="majorBidi" w:cstheme="majorBidi"/>
          <w:sz w:val="32"/>
          <w:szCs w:val="32"/>
          <w:cs/>
        </w:rPr>
        <w:tab/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(บยส.)</w:t>
      </w:r>
    </w:p>
    <w:p w14:paraId="54AF7EA7" w14:textId="77777777" w:rsidR="000E3A6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B9AB14B" w14:textId="77777777" w:rsidR="000E3A61" w:rsidRPr="00783771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E34148">
        <w:rPr>
          <w:rFonts w:asciiTheme="majorBidi" w:hAnsiTheme="majorBidi" w:cstheme="majorBidi"/>
          <w:sz w:val="32"/>
          <w:szCs w:val="32"/>
          <w:u w:val="single"/>
          <w:cs/>
        </w:rPr>
        <w:t>บริษัท โซลาร์ พีพีเอ็ม จำกัด</w:t>
      </w:r>
      <w:r w:rsidR="00AB012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(บริษัทย่อย)</w:t>
      </w:r>
    </w:p>
    <w:p w14:paraId="28908847" w14:textId="77777777" w:rsidR="000E3A61" w:rsidRDefault="000E3A61" w:rsidP="00E10BE1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737F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737F0">
        <w:rPr>
          <w:rFonts w:asciiTheme="majorBidi" w:hAnsiTheme="majorBidi" w:cstheme="majorBidi"/>
          <w:sz w:val="32"/>
          <w:szCs w:val="32"/>
        </w:rPr>
        <w:t xml:space="preserve">9 </w:t>
      </w:r>
      <w:r w:rsidRPr="00D737F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737F0">
        <w:rPr>
          <w:rFonts w:asciiTheme="majorBidi" w:hAnsiTheme="majorBidi" w:cstheme="majorBidi"/>
          <w:sz w:val="32"/>
          <w:szCs w:val="32"/>
        </w:rPr>
        <w:t xml:space="preserve">2560 </w:t>
      </w:r>
      <w:r w:rsidRPr="00D737F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D737F0" w:rsidRPr="00D737F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737F0">
        <w:rPr>
          <w:rFonts w:asciiTheme="majorBidi" w:hAnsiTheme="majorBidi" w:cstheme="majorBidi"/>
          <w:sz w:val="32"/>
          <w:szCs w:val="32"/>
          <w:cs/>
        </w:rPr>
        <w:t>ทำสัญญากู้ยืมเงินกับธนาคารในประเทศแห่งหนึ่งจำนวนเงินรวม</w:t>
      </w:r>
      <w:r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E34148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เงินกู้ยืมนี้มีดอกเบี้ย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z w:val="32"/>
          <w:szCs w:val="32"/>
        </w:rPr>
        <w:t>1</w:t>
      </w:r>
      <w:r w:rsidRPr="00E34148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E34148">
        <w:rPr>
          <w:rFonts w:asciiTheme="majorBidi" w:hAnsiTheme="majorBidi" w:hint="cs"/>
          <w:sz w:val="32"/>
          <w:szCs w:val="32"/>
          <w:cs/>
        </w:rPr>
        <w:t>ต้น</w:t>
      </w:r>
      <w:r w:rsidRPr="00E34148">
        <w:rPr>
          <w:rFonts w:asciiTheme="majorBidi" w:hAnsiTheme="majorBidi"/>
          <w:sz w:val="32"/>
          <w:szCs w:val="32"/>
          <w:cs/>
        </w:rPr>
        <w:t xml:space="preserve">เป็นงวดรายเดือน ๆ ละจำนวนเงินเท่า ๆ กัน (ตามยอดของเงินต้นที่เบิกใช้จริงในแต่ละเดือน) เป็นระยะเวลา </w:t>
      </w:r>
      <w:r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207CA">
        <w:rPr>
          <w:rFonts w:asciiTheme="majorBidi" w:hAnsiTheme="majorBidi" w:cstheme="majorBidi"/>
          <w:sz w:val="32"/>
          <w:szCs w:val="32"/>
        </w:rPr>
        <w:t>2560</w:t>
      </w:r>
      <w:r w:rsidRPr="00E34148">
        <w:rPr>
          <w:rFonts w:asciiTheme="majorBidi" w:hAnsiTheme="majorBidi"/>
          <w:sz w:val="32"/>
          <w:szCs w:val="32"/>
        </w:rPr>
        <w:t xml:space="preserve">) </w:t>
      </w:r>
      <w:r w:rsidRPr="00E34148">
        <w:rPr>
          <w:rFonts w:asciiTheme="majorBidi" w:hAnsiTheme="majorBidi"/>
          <w:sz w:val="32"/>
          <w:szCs w:val="32"/>
          <w:cs/>
        </w:rPr>
        <w:t xml:space="preserve">รวมระยะเวลาการปลอดชำระเงินต้น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E34148">
        <w:rPr>
          <w:rFonts w:asciiTheme="majorBidi" w:hAnsiTheme="majorBidi" w:cstheme="majorBidi"/>
          <w:sz w:val="32"/>
          <w:szCs w:val="32"/>
          <w:cs/>
        </w:rPr>
        <w:t>เดือน และกำหนดชำระคืนดอกเบี้ยเป็นรายเดือน 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14:paraId="4BC8D359" w14:textId="77777777" w:rsidR="000E3A61" w:rsidRPr="00E34148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7260E913" w14:textId="77777777" w:rsidR="000E3A61" w:rsidRPr="00E34148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/>
          <w:sz w:val="32"/>
          <w:szCs w:val="32"/>
          <w:cs/>
        </w:rPr>
        <w:t>ก)</w:t>
      </w:r>
      <w:r w:rsidRPr="00E34148">
        <w:rPr>
          <w:rFonts w:asciiTheme="majorBidi" w:hAnsiTheme="majorBidi" w:cstheme="majorBidi"/>
          <w:sz w:val="32"/>
          <w:szCs w:val="32"/>
          <w:cs/>
        </w:rPr>
        <w:tab/>
        <w:t>บริษัท พรพรหมเม็ททอล จำกัด (มหาชน) และ</w:t>
      </w:r>
    </w:p>
    <w:p w14:paraId="0ADA85C0" w14:textId="77777777" w:rsidR="000E3A61" w:rsidRPr="00E34148" w:rsidRDefault="000E3A61" w:rsidP="00E1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E34148">
        <w:rPr>
          <w:rFonts w:asciiTheme="majorBidi" w:hAnsiTheme="majorBidi" w:cstheme="majorBidi"/>
          <w:sz w:val="32"/>
          <w:szCs w:val="32"/>
          <w:cs/>
        </w:rPr>
        <w:t>ข)</w:t>
      </w:r>
      <w:r w:rsidRPr="00E34148">
        <w:rPr>
          <w:rFonts w:asciiTheme="majorBidi" w:hAnsiTheme="majorBidi" w:cstheme="majorBidi"/>
          <w:sz w:val="32"/>
          <w:szCs w:val="32"/>
          <w:cs/>
        </w:rPr>
        <w:tab/>
        <w:t xml:space="preserve">จำนำเครื่องจักรและอุปกรณ์ และหุ้นของบริษัทย่อย </w:t>
      </w:r>
    </w:p>
    <w:p w14:paraId="7C49D65C" w14:textId="77777777" w:rsidR="000E3A61" w:rsidRDefault="000E3A61" w:rsidP="00AB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0BE1">
        <w:rPr>
          <w:rFonts w:ascii="Angsana New" w:hAnsi="Angsana New"/>
          <w:sz w:val="32"/>
          <w:szCs w:val="32"/>
        </w:rPr>
        <w:t xml:space="preserve">30 </w:t>
      </w:r>
      <w:r w:rsidR="005332CB" w:rsidRPr="00E34148">
        <w:rPr>
          <w:rFonts w:ascii="Angsana New" w:hAnsi="Angsana New"/>
          <w:sz w:val="32"/>
          <w:szCs w:val="32"/>
          <w:cs/>
        </w:rPr>
        <w:t>กันยายน</w:t>
      </w:r>
      <w:r w:rsidR="00E10BE1" w:rsidRPr="00E3414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E34148">
        <w:rPr>
          <w:rFonts w:asciiTheme="majorBidi" w:hAnsiTheme="majorBidi"/>
          <w:sz w:val="32"/>
          <w:szCs w:val="32"/>
          <w:cs/>
        </w:rPr>
        <w:t>บริษัทย่อย</w:t>
      </w:r>
      <w:r w:rsidR="00E10BE1" w:rsidRPr="00E34148">
        <w:rPr>
          <w:rFonts w:asciiTheme="majorBidi" w:hAnsiTheme="majorBidi" w:hint="cs"/>
          <w:sz w:val="32"/>
          <w:szCs w:val="32"/>
          <w:cs/>
        </w:rPr>
        <w:t>จ่ายชำระคืนเงินกู้ยืม</w:t>
      </w:r>
      <w:r w:rsidR="00AB0123">
        <w:rPr>
          <w:rFonts w:asciiTheme="majorBidi" w:hAnsiTheme="majorBidi" w:hint="cs"/>
          <w:sz w:val="32"/>
          <w:szCs w:val="32"/>
          <w:cs/>
        </w:rPr>
        <w:t>ทั้งหมดพร้อมทั้งไถ่ถอนภาระค้ำประกันโดยบริษัท พรพรหมเม็ททอล จำกัด (มหาชน) และหุ้นของบริษัทย่อยแล้ว</w:t>
      </w:r>
    </w:p>
    <w:p w14:paraId="37B18FCB" w14:textId="77777777" w:rsidR="00A4226C" w:rsidRDefault="00A4226C" w:rsidP="00E10BE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E628B4" w14:textId="77777777" w:rsidR="00AF4798" w:rsidRPr="00FD41F7" w:rsidRDefault="00B32D64" w:rsidP="00E10BE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F4798" w:rsidRPr="00E34148">
        <w:rPr>
          <w:rFonts w:ascii="Angsana New" w:hAnsi="Angsana New"/>
          <w:b/>
          <w:bCs/>
          <w:sz w:val="32"/>
          <w:szCs w:val="32"/>
        </w:rPr>
        <w:t>.</w:t>
      </w:r>
      <w:r w:rsidR="00AF4798" w:rsidRPr="001F5779">
        <w:rPr>
          <w:rFonts w:ascii="Angsana New" w:hAnsi="Angsana New"/>
          <w:b/>
          <w:bCs/>
          <w:sz w:val="32"/>
          <w:szCs w:val="32"/>
        </w:rPr>
        <w:tab/>
      </w:r>
      <w:r w:rsidR="00AF4798" w:rsidRPr="003064B9">
        <w:rPr>
          <w:rFonts w:ascii="Angsana New" w:hAnsi="Angsana New"/>
          <w:b/>
          <w:bCs/>
          <w:sz w:val="32"/>
          <w:szCs w:val="32"/>
        </w:rPr>
        <w:tab/>
      </w:r>
      <w:r w:rsidR="00677A3D" w:rsidRPr="00E34148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65B43F94" w14:textId="77777777" w:rsidR="00AF4798" w:rsidRPr="007F51BF" w:rsidRDefault="00AF4798" w:rsidP="00E10BE1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E34148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AF4798" w:rsidRPr="0068692C" w14:paraId="6E9A80EE" w14:textId="77777777" w:rsidTr="00221132">
        <w:trPr>
          <w:cantSplit/>
        </w:trPr>
        <w:tc>
          <w:tcPr>
            <w:tcW w:w="3969" w:type="dxa"/>
          </w:tcPr>
          <w:p w14:paraId="4EF807D3" w14:textId="77777777" w:rsidR="00AF4798" w:rsidRPr="0068692C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1C511B8C" w14:textId="77777777" w:rsidR="00AF4798" w:rsidRPr="0068692C" w:rsidRDefault="00AF4798" w:rsidP="004000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F4798" w:rsidRPr="0068692C" w14:paraId="56A65189" w14:textId="77777777" w:rsidTr="00221132">
        <w:trPr>
          <w:cantSplit/>
        </w:trPr>
        <w:tc>
          <w:tcPr>
            <w:tcW w:w="3969" w:type="dxa"/>
          </w:tcPr>
          <w:p w14:paraId="385117B5" w14:textId="77777777" w:rsidR="00AF4798" w:rsidRPr="0068692C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074E4D" w14:textId="77777777" w:rsidR="00AF4798" w:rsidRPr="0068692C" w:rsidRDefault="00AF4798" w:rsidP="004000C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53A7C2" w14:textId="77777777" w:rsidR="00AF4798" w:rsidRPr="0068692C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577168" w14:textId="77777777" w:rsidR="00AF4798" w:rsidRPr="00E34148" w:rsidRDefault="00AF4798" w:rsidP="004000C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0FB5" w:rsidRPr="0068692C" w14:paraId="63E54DE6" w14:textId="77777777" w:rsidTr="00221132">
        <w:trPr>
          <w:cantSplit/>
        </w:trPr>
        <w:tc>
          <w:tcPr>
            <w:tcW w:w="3969" w:type="dxa"/>
          </w:tcPr>
          <w:p w14:paraId="4592DBCC" w14:textId="77777777" w:rsidR="009B0FB5" w:rsidRPr="0068692C" w:rsidRDefault="009B0FB5" w:rsidP="009B0F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06F195" w14:textId="77777777"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8692C">
              <w:rPr>
                <w:rFonts w:ascii="Angsana New" w:hAnsi="Angsana New"/>
                <w:sz w:val="24"/>
                <w:szCs w:val="24"/>
              </w:rPr>
              <w:t>30</w:t>
            </w:r>
            <w:r w:rsidRPr="00E3414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B6EBE1D" w14:textId="77777777" w:rsidR="009B0FB5" w:rsidRPr="0068692C" w:rsidRDefault="00E067F4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9B0FB5" w:rsidRPr="00E3414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B0FB5" w:rsidRPr="0068692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2804856" w14:textId="77777777" w:rsidR="009B0FB5" w:rsidRPr="0068692C" w:rsidRDefault="009B0FB5" w:rsidP="009B0FB5">
            <w:pPr>
              <w:spacing w:line="30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E63D100" w14:textId="77777777"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86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8692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6655CAF5" w14:textId="77777777" w:rsidR="009B0FB5" w:rsidRPr="0068692C" w:rsidRDefault="009B0FB5" w:rsidP="009B0FB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045810AB" w14:textId="77777777"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8692C">
              <w:rPr>
                <w:rFonts w:ascii="Angsana New" w:hAnsi="Angsana New"/>
                <w:sz w:val="24"/>
                <w:szCs w:val="24"/>
              </w:rPr>
              <w:t>30</w:t>
            </w:r>
            <w:r w:rsidRPr="00E3414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18426AB" w14:textId="77777777" w:rsidR="009B0FB5" w:rsidRPr="0068692C" w:rsidRDefault="00E067F4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9B0FB5" w:rsidRPr="00E3414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B0FB5" w:rsidRPr="0068692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8" w:type="dxa"/>
          </w:tcPr>
          <w:p w14:paraId="05CC50F5" w14:textId="77777777" w:rsidR="009B0FB5" w:rsidRPr="0068692C" w:rsidRDefault="009B0FB5" w:rsidP="009B0FB5">
            <w:pPr>
              <w:spacing w:line="30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A4A6A86" w14:textId="77777777" w:rsidR="009B0FB5" w:rsidRPr="0068692C" w:rsidRDefault="009B0FB5" w:rsidP="009B0FB5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86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8692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F4798" w:rsidRPr="0068692C" w14:paraId="4AD5FA48" w14:textId="77777777" w:rsidTr="003D6D7D">
        <w:trPr>
          <w:cantSplit/>
        </w:trPr>
        <w:tc>
          <w:tcPr>
            <w:tcW w:w="3969" w:type="dxa"/>
          </w:tcPr>
          <w:p w14:paraId="6EEA6BBC" w14:textId="77777777" w:rsidR="00AF4798" w:rsidRPr="0068692C" w:rsidRDefault="00EF0244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="003D6D7D" w:rsidRPr="00E3414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F4798" w:rsidRPr="00E34148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="00AF4798" w:rsidRPr="00E34148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233FCD0" w14:textId="77777777" w:rsidR="00AF4798" w:rsidRPr="0068692C" w:rsidRDefault="000E0C1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</w:rPr>
              <w:t>11</w:t>
            </w:r>
            <w:r w:rsidRPr="000E0C1D">
              <w:rPr>
                <w:rFonts w:ascii="Angsana New" w:hAnsi="Angsana New"/>
                <w:sz w:val="24"/>
                <w:szCs w:val="24"/>
              </w:rPr>
              <w:t>,</w:t>
            </w:r>
            <w:r w:rsidRPr="00E34148">
              <w:rPr>
                <w:rFonts w:ascii="Angsana New" w:hAnsi="Angsana New"/>
                <w:sz w:val="24"/>
                <w:szCs w:val="24"/>
              </w:rPr>
              <w:t>952</w:t>
            </w:r>
          </w:p>
        </w:tc>
        <w:tc>
          <w:tcPr>
            <w:tcW w:w="137" w:type="dxa"/>
          </w:tcPr>
          <w:p w14:paraId="0F769899" w14:textId="77777777" w:rsidR="00AF4798" w:rsidRPr="0068692C" w:rsidRDefault="00AF4798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  <w:vAlign w:val="bottom"/>
          </w:tcPr>
          <w:p w14:paraId="53C8E1AC" w14:textId="77777777" w:rsidR="00AF4798" w:rsidRPr="0068692C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68692C">
              <w:rPr>
                <w:rFonts w:ascii="Angsana New" w:hAnsi="Angsana New"/>
                <w:sz w:val="24"/>
                <w:szCs w:val="24"/>
              </w:rPr>
              <w:t>,</w:t>
            </w:r>
            <w:r w:rsidRPr="0068692C">
              <w:rPr>
                <w:rFonts w:ascii="Angsana New" w:hAnsi="Angsana New" w:hint="cs"/>
                <w:sz w:val="24"/>
                <w:szCs w:val="24"/>
              </w:rPr>
              <w:t>330</w:t>
            </w:r>
          </w:p>
        </w:tc>
        <w:tc>
          <w:tcPr>
            <w:tcW w:w="134" w:type="dxa"/>
            <w:vAlign w:val="bottom"/>
          </w:tcPr>
          <w:p w14:paraId="5C86773F" w14:textId="77777777" w:rsidR="00AF4798" w:rsidRPr="0068692C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  <w:vAlign w:val="bottom"/>
          </w:tcPr>
          <w:p w14:paraId="2D999E14" w14:textId="77777777" w:rsidR="00AF4798" w:rsidRPr="0068692C" w:rsidRDefault="000E0C1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</w:rPr>
              <w:t>10</w:t>
            </w:r>
            <w:r w:rsidRPr="000E0C1D">
              <w:rPr>
                <w:rFonts w:ascii="Angsana New" w:hAnsi="Angsana New"/>
                <w:sz w:val="24"/>
                <w:szCs w:val="24"/>
              </w:rPr>
              <w:t>,</w:t>
            </w:r>
            <w:r w:rsidRPr="00E34148">
              <w:rPr>
                <w:rFonts w:ascii="Angsana New" w:hAnsi="Angsana New"/>
                <w:sz w:val="24"/>
                <w:szCs w:val="24"/>
              </w:rPr>
              <w:t>354</w:t>
            </w:r>
          </w:p>
        </w:tc>
        <w:tc>
          <w:tcPr>
            <w:tcW w:w="138" w:type="dxa"/>
            <w:vAlign w:val="bottom"/>
          </w:tcPr>
          <w:p w14:paraId="79523835" w14:textId="77777777" w:rsidR="00AF4798" w:rsidRPr="0068692C" w:rsidRDefault="00AF4798" w:rsidP="004000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62434C60" w14:textId="77777777" w:rsidR="00AF4798" w:rsidRPr="0068692C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</w:tr>
      <w:tr w:rsidR="007B3D69" w:rsidRPr="0068692C" w14:paraId="1091436D" w14:textId="77777777" w:rsidTr="003D6D7D">
        <w:trPr>
          <w:cantSplit/>
        </w:trPr>
        <w:tc>
          <w:tcPr>
            <w:tcW w:w="3969" w:type="dxa"/>
          </w:tcPr>
          <w:p w14:paraId="0DEF7C38" w14:textId="77777777" w:rsidR="007B3D69" w:rsidRPr="00E34148" w:rsidRDefault="007B3D69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377D1E93" w14:textId="77777777" w:rsidR="007B3D69" w:rsidRPr="0068692C" w:rsidRDefault="002469C0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1,293</w:t>
            </w:r>
          </w:p>
        </w:tc>
        <w:tc>
          <w:tcPr>
            <w:tcW w:w="137" w:type="dxa"/>
          </w:tcPr>
          <w:p w14:paraId="560ACA03" w14:textId="77777777" w:rsidR="007B3D69" w:rsidRPr="0068692C" w:rsidRDefault="007B3D69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6F4C268" w14:textId="77777777" w:rsidR="007B3D69" w:rsidRPr="0068692C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1,704</w:t>
            </w:r>
          </w:p>
        </w:tc>
        <w:tc>
          <w:tcPr>
            <w:tcW w:w="134" w:type="dxa"/>
          </w:tcPr>
          <w:p w14:paraId="26D31083" w14:textId="77777777" w:rsidR="007B3D69" w:rsidRPr="00E34148" w:rsidRDefault="007B3D69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0A2D2778" w14:textId="77777777" w:rsidR="007B3D69" w:rsidRPr="0068692C" w:rsidRDefault="006E764F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764F">
              <w:rPr>
                <w:rFonts w:ascii="Angsana New" w:hAnsi="Angsana New"/>
                <w:sz w:val="24"/>
                <w:szCs w:val="24"/>
              </w:rPr>
              <w:t>1,086</w:t>
            </w:r>
          </w:p>
        </w:tc>
        <w:tc>
          <w:tcPr>
            <w:tcW w:w="138" w:type="dxa"/>
          </w:tcPr>
          <w:p w14:paraId="014FCAB7" w14:textId="77777777" w:rsidR="007B3D69" w:rsidRPr="0068692C" w:rsidRDefault="007B3D69" w:rsidP="004000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D2070B8" w14:textId="77777777" w:rsidR="007B3D69" w:rsidRPr="0068692C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1,292</w:t>
            </w:r>
          </w:p>
        </w:tc>
      </w:tr>
      <w:tr w:rsidR="007B3D69" w:rsidRPr="0068692C" w14:paraId="2CAD243C" w14:textId="77777777" w:rsidTr="003D6D7D">
        <w:trPr>
          <w:cantSplit/>
        </w:trPr>
        <w:tc>
          <w:tcPr>
            <w:tcW w:w="3969" w:type="dxa"/>
          </w:tcPr>
          <w:p w14:paraId="2FD45FED" w14:textId="77777777" w:rsidR="007B3D69" w:rsidRPr="00E34148" w:rsidRDefault="007B3D69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="008033ED" w:rsidRPr="00E34148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E34148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8033ED" w:rsidRPr="00E34148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="008033ED" w:rsidRPr="00E34148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="00FC671E" w:rsidRPr="00E34148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92" w:type="dxa"/>
            <w:vAlign w:val="bottom"/>
          </w:tcPr>
          <w:p w14:paraId="0170CAD6" w14:textId="77777777" w:rsidR="007B3D69" w:rsidRPr="0068692C" w:rsidRDefault="002469C0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(923)</w:t>
            </w:r>
          </w:p>
        </w:tc>
        <w:tc>
          <w:tcPr>
            <w:tcW w:w="137" w:type="dxa"/>
          </w:tcPr>
          <w:p w14:paraId="5F222F02" w14:textId="77777777" w:rsidR="007B3D69" w:rsidRPr="0068692C" w:rsidRDefault="007B3D69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D725391" w14:textId="77777777" w:rsidR="007B3D69" w:rsidRPr="0068692C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134" w:type="dxa"/>
          </w:tcPr>
          <w:p w14:paraId="65FCBFEF" w14:textId="77777777" w:rsidR="007B3D69" w:rsidRPr="0068692C" w:rsidRDefault="007B3D69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14:paraId="2C5C20FF" w14:textId="77777777" w:rsidR="007B3D69" w:rsidRPr="0068692C" w:rsidRDefault="00366245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38" w:type="dxa"/>
          </w:tcPr>
          <w:p w14:paraId="656AA310" w14:textId="77777777" w:rsidR="007B3D69" w:rsidRPr="0068692C" w:rsidRDefault="007B3D69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46FE8124" w14:textId="77777777" w:rsidR="007B3D69" w:rsidRPr="0068692C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705</w:t>
            </w:r>
          </w:p>
        </w:tc>
      </w:tr>
      <w:tr w:rsidR="008033ED" w:rsidRPr="0068692C" w14:paraId="12456A1A" w14:textId="77777777" w:rsidTr="003D6D7D">
        <w:trPr>
          <w:cantSplit/>
        </w:trPr>
        <w:tc>
          <w:tcPr>
            <w:tcW w:w="3969" w:type="dxa"/>
          </w:tcPr>
          <w:p w14:paraId="0953E9B1" w14:textId="77777777" w:rsidR="008033ED" w:rsidRPr="00E34148" w:rsidRDefault="008033ED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992" w:type="dxa"/>
            <w:vAlign w:val="bottom"/>
          </w:tcPr>
          <w:p w14:paraId="7338E13F" w14:textId="77777777" w:rsidR="008033ED" w:rsidRPr="0068692C" w:rsidRDefault="008033ED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82625B2" w14:textId="77777777" w:rsidR="008033ED" w:rsidRPr="0068692C" w:rsidRDefault="008033ED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A810897" w14:textId="77777777" w:rsidR="008033ED" w:rsidRPr="0068692C" w:rsidRDefault="008033ED" w:rsidP="004000C1">
            <w:pPr>
              <w:tabs>
                <w:tab w:val="clear" w:pos="90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33440C" w14:textId="77777777" w:rsidR="008033ED" w:rsidRPr="00E34148" w:rsidRDefault="008033ED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40C66D3B" w14:textId="77777777" w:rsidR="008033ED" w:rsidRPr="0068692C" w:rsidRDefault="008033ED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759475A" w14:textId="77777777" w:rsidR="008033ED" w:rsidRPr="0068692C" w:rsidRDefault="008033ED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7131625" w14:textId="77777777" w:rsidR="008033ED" w:rsidRPr="0068692C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7A1E" w:rsidRPr="0068692C" w14:paraId="4E2C3E18" w14:textId="77777777" w:rsidTr="003D6D7D">
        <w:trPr>
          <w:cantSplit/>
        </w:trPr>
        <w:tc>
          <w:tcPr>
            <w:tcW w:w="3969" w:type="dxa"/>
          </w:tcPr>
          <w:p w14:paraId="0C042710" w14:textId="77777777" w:rsidR="00D47A1E" w:rsidRPr="0068692C" w:rsidRDefault="00D47A1E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firstLine="87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</w:rPr>
              <w:t>-</w:t>
            </w:r>
            <w:r w:rsidRPr="0068692C">
              <w:rPr>
                <w:rFonts w:ascii="Angsana New" w:hAnsi="Angsana New"/>
                <w:sz w:val="24"/>
                <w:szCs w:val="24"/>
              </w:rPr>
              <w:tab/>
            </w:r>
            <w:r w:rsidRPr="00E34148">
              <w:rPr>
                <w:rFonts w:ascii="Angsana New" w:hAnsi="Angsana New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  <w:vAlign w:val="bottom"/>
          </w:tcPr>
          <w:p w14:paraId="165B4C75" w14:textId="77777777" w:rsidR="00D47A1E" w:rsidRPr="0068692C" w:rsidRDefault="0068692C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790EE75" w14:textId="77777777" w:rsidR="00D47A1E" w:rsidRPr="0068692C" w:rsidRDefault="00D47A1E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E18E30F" w14:textId="77777777" w:rsidR="00D47A1E" w:rsidRPr="0068692C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2,048</w:t>
            </w:r>
          </w:p>
        </w:tc>
        <w:tc>
          <w:tcPr>
            <w:tcW w:w="134" w:type="dxa"/>
          </w:tcPr>
          <w:p w14:paraId="3BCB8726" w14:textId="77777777" w:rsidR="00D47A1E" w:rsidRPr="0068692C" w:rsidRDefault="00D47A1E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14:paraId="0A0C8856" w14:textId="77777777" w:rsidR="00D47A1E" w:rsidRPr="0068692C" w:rsidRDefault="00EF1B85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22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1DD70251" w14:textId="77777777" w:rsidR="00D47A1E" w:rsidRPr="0068692C" w:rsidRDefault="00D47A1E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C80A44E" w14:textId="77777777" w:rsidR="00D47A1E" w:rsidRPr="0068692C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</w:tr>
      <w:tr w:rsidR="00D47A1E" w:rsidRPr="0068692C" w14:paraId="2A0516AD" w14:textId="77777777" w:rsidTr="003D6D7D">
        <w:trPr>
          <w:cantSplit/>
        </w:trPr>
        <w:tc>
          <w:tcPr>
            <w:tcW w:w="3969" w:type="dxa"/>
          </w:tcPr>
          <w:p w14:paraId="1256FEEE" w14:textId="77777777" w:rsidR="00D47A1E" w:rsidRPr="00E34148" w:rsidRDefault="00EF0244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E34148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="00822C9D" w:rsidRPr="00E3414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47A1E" w:rsidRPr="00E34148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="00D47A1E" w:rsidRPr="00E34148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7EACA1" w14:textId="77777777" w:rsidR="00D47A1E" w:rsidRPr="0068692C" w:rsidRDefault="002469C0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12,322</w:t>
            </w:r>
          </w:p>
        </w:tc>
        <w:tc>
          <w:tcPr>
            <w:tcW w:w="137" w:type="dxa"/>
          </w:tcPr>
          <w:p w14:paraId="4CB170DB" w14:textId="77777777" w:rsidR="00D47A1E" w:rsidRPr="0068692C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436FA1" w14:textId="77777777" w:rsidR="00D47A1E" w:rsidRPr="0068692C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11,952</w:t>
            </w:r>
          </w:p>
        </w:tc>
        <w:tc>
          <w:tcPr>
            <w:tcW w:w="134" w:type="dxa"/>
            <w:vAlign w:val="bottom"/>
          </w:tcPr>
          <w:p w14:paraId="0C1E46D0" w14:textId="77777777" w:rsidR="00D47A1E" w:rsidRPr="0068692C" w:rsidRDefault="00D47A1E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8F4C71" w14:textId="77777777" w:rsidR="00D47A1E" w:rsidRPr="0068692C" w:rsidRDefault="00366245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4148">
              <w:rPr>
                <w:rFonts w:ascii="Angsana New" w:hAnsi="Angsana New"/>
                <w:sz w:val="24"/>
                <w:szCs w:val="24"/>
              </w:rPr>
              <w:t>11</w:t>
            </w:r>
            <w:r w:rsidRPr="00366245">
              <w:rPr>
                <w:rFonts w:ascii="Angsana New" w:hAnsi="Angsana New"/>
                <w:sz w:val="24"/>
                <w:szCs w:val="24"/>
              </w:rPr>
              <w:t>,</w:t>
            </w:r>
            <w:r w:rsidRPr="00E34148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38" w:type="dxa"/>
            <w:vAlign w:val="bottom"/>
          </w:tcPr>
          <w:p w14:paraId="14744B58" w14:textId="77777777" w:rsidR="00D47A1E" w:rsidRPr="0068692C" w:rsidRDefault="00D47A1E" w:rsidP="004000C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7B1C9A" w14:textId="77777777" w:rsidR="00D47A1E" w:rsidRPr="0068692C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692C">
              <w:rPr>
                <w:rFonts w:ascii="Angsana New" w:hAnsi="Angsana New"/>
                <w:sz w:val="24"/>
                <w:szCs w:val="24"/>
              </w:rPr>
              <w:t>10,354</w:t>
            </w:r>
          </w:p>
        </w:tc>
      </w:tr>
    </w:tbl>
    <w:p w14:paraId="2043BB06" w14:textId="77777777" w:rsidR="00F63B43" w:rsidRDefault="00F63B43" w:rsidP="00F63B43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u w:val="single"/>
          <w:cs/>
        </w:rPr>
        <w:lastRenderedPageBreak/>
        <w:t>ค่าใช้จ่ายที่รับรู้ในงบกำไรขาดทุนเบ็ดเสร็จ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F63B43" w:rsidRPr="005F0B8C" w14:paraId="1CC528E2" w14:textId="77777777" w:rsidTr="00306E92">
        <w:trPr>
          <w:cantSplit/>
        </w:trPr>
        <w:tc>
          <w:tcPr>
            <w:tcW w:w="2835" w:type="dxa"/>
          </w:tcPr>
          <w:p w14:paraId="616A964A" w14:textId="77777777"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1148F2A" w14:textId="77777777" w:rsidR="00F63B43" w:rsidRPr="00E34148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3B43" w:rsidRPr="005F0B8C" w14:paraId="4C3B6982" w14:textId="77777777" w:rsidTr="00306E92">
        <w:trPr>
          <w:cantSplit/>
        </w:trPr>
        <w:tc>
          <w:tcPr>
            <w:tcW w:w="2835" w:type="dxa"/>
          </w:tcPr>
          <w:p w14:paraId="52BE2BC9" w14:textId="77777777"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4A29502" w14:textId="77777777" w:rsidR="00F63B43" w:rsidRPr="00E34148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</w:t>
            </w:r>
          </w:p>
        </w:tc>
      </w:tr>
      <w:tr w:rsidR="00F63B43" w:rsidRPr="005F0B8C" w14:paraId="3A1FC978" w14:textId="77777777" w:rsidTr="00306E92">
        <w:trPr>
          <w:cantSplit/>
        </w:trPr>
        <w:tc>
          <w:tcPr>
            <w:tcW w:w="2835" w:type="dxa"/>
          </w:tcPr>
          <w:p w14:paraId="1E4B7CC4" w14:textId="77777777"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FE2B31" w14:textId="77777777" w:rsidR="00F63B43" w:rsidRPr="005F0B8C" w:rsidRDefault="00F63B43" w:rsidP="00306E9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41CBD549" w14:textId="77777777"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067F4" w:rsidRPr="00E341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43C22D3B" w14:textId="77777777"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B4E16DD" w14:textId="77777777" w:rsidR="00F63B43" w:rsidRPr="005F0B8C" w:rsidRDefault="00F63B43" w:rsidP="00306E9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E067F4" w:rsidRPr="00E341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E341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4DCFDB60" w14:textId="77777777"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067F4" w:rsidRPr="00E341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63B43" w:rsidRPr="005F0B8C" w14:paraId="010C1ECC" w14:textId="77777777" w:rsidTr="00306E92">
        <w:trPr>
          <w:cantSplit/>
        </w:trPr>
        <w:tc>
          <w:tcPr>
            <w:tcW w:w="2835" w:type="dxa"/>
          </w:tcPr>
          <w:p w14:paraId="7080C108" w14:textId="77777777" w:rsidR="00F63B43" w:rsidRPr="00E34148" w:rsidRDefault="00F63B43" w:rsidP="00306E92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67A31D7" w14:textId="77777777"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68D6C82A" w14:textId="77777777"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2C9E2E7" w14:textId="77777777"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612841E" w14:textId="77777777" w:rsidR="00F63B43" w:rsidRPr="005F0B8C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6368AF" w14:textId="77777777"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" w:type="dxa"/>
          </w:tcPr>
          <w:p w14:paraId="53B3F018" w14:textId="77777777"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0E9F90" w14:textId="77777777" w:rsidR="00F63B43" w:rsidRPr="005F0B8C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4076B" w:rsidRPr="005F0B8C" w14:paraId="5BD90405" w14:textId="77777777" w:rsidTr="009516AD">
        <w:trPr>
          <w:cantSplit/>
        </w:trPr>
        <w:tc>
          <w:tcPr>
            <w:tcW w:w="2835" w:type="dxa"/>
          </w:tcPr>
          <w:p w14:paraId="49063686" w14:textId="77777777" w:rsidR="0004076B" w:rsidRPr="003D3672" w:rsidRDefault="0004076B" w:rsidP="0004076B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E669849" w14:textId="77777777" w:rsidR="0004076B" w:rsidRDefault="0004076B" w:rsidP="000407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ECF327" w14:textId="77777777" w:rsidR="0004076B" w:rsidRPr="005F0B8C" w:rsidRDefault="0004076B" w:rsidP="0004076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38CF58" w14:textId="77777777" w:rsidR="0004076B" w:rsidRPr="005F0B8C" w:rsidRDefault="0004076B" w:rsidP="0004076B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775B4E" w14:textId="77777777" w:rsidR="0004076B" w:rsidRPr="005F0B8C" w:rsidRDefault="0004076B" w:rsidP="000407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8F68E62" w14:textId="77777777" w:rsidR="0004076B" w:rsidRDefault="0004076B" w:rsidP="000407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25C137A5" w14:textId="77777777" w:rsidR="0004076B" w:rsidRPr="005F0B8C" w:rsidRDefault="0004076B" w:rsidP="0004076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807A1B" w14:textId="77777777" w:rsidR="0004076B" w:rsidRDefault="0004076B" w:rsidP="000407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</w:tr>
      <w:tr w:rsidR="00FF2642" w:rsidRPr="005F0B8C" w14:paraId="78F9C4F9" w14:textId="77777777" w:rsidTr="00306E92">
        <w:trPr>
          <w:cantSplit/>
        </w:trPr>
        <w:tc>
          <w:tcPr>
            <w:tcW w:w="2835" w:type="dxa"/>
          </w:tcPr>
          <w:p w14:paraId="2F7C2616" w14:textId="77777777" w:rsidR="00FF2642" w:rsidRPr="005F0B8C" w:rsidRDefault="00FF2642" w:rsidP="00FF2642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48CDD902" w14:textId="77777777" w:rsidR="00FF2642" w:rsidRPr="005F0B8C" w:rsidRDefault="002469C0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42" w:type="dxa"/>
          </w:tcPr>
          <w:p w14:paraId="1C0AF25A" w14:textId="77777777" w:rsidR="00FF2642" w:rsidRPr="005F0B8C" w:rsidRDefault="00FF2642" w:rsidP="00FF26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002B41" w14:textId="77777777" w:rsidR="00FF2642" w:rsidRPr="005F0B8C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42" w:type="dxa"/>
          </w:tcPr>
          <w:p w14:paraId="00883E2D" w14:textId="77777777" w:rsidR="00FF2642" w:rsidRPr="00E34148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5C5E4A5" w14:textId="77777777" w:rsidR="00FF2642" w:rsidRPr="00FF2642" w:rsidRDefault="002469C0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  <w:tc>
          <w:tcPr>
            <w:tcW w:w="143" w:type="dxa"/>
          </w:tcPr>
          <w:p w14:paraId="13E14C70" w14:textId="77777777" w:rsidR="00FF2642" w:rsidRPr="005F0B8C" w:rsidRDefault="00FF2642" w:rsidP="00FF26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3E1007" w14:textId="77777777" w:rsidR="00FF2642" w:rsidRPr="005F0B8C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</w:tr>
      <w:tr w:rsidR="00FF2642" w:rsidRPr="005F0B8C" w14:paraId="39B8F369" w14:textId="77777777" w:rsidTr="00306E92">
        <w:trPr>
          <w:cantSplit/>
        </w:trPr>
        <w:tc>
          <w:tcPr>
            <w:tcW w:w="2835" w:type="dxa"/>
          </w:tcPr>
          <w:p w14:paraId="21066E1C" w14:textId="77777777" w:rsidR="00FF2642" w:rsidRPr="005F0B8C" w:rsidRDefault="00FF2642" w:rsidP="00FF2642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EBAE026" w14:textId="77777777" w:rsidR="00FF2642" w:rsidRPr="00E34148" w:rsidRDefault="002469C0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235B938" w14:textId="77777777" w:rsidR="00FF2642" w:rsidRPr="005F0B8C" w:rsidRDefault="00FF2642" w:rsidP="00FF264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20F61A6" w14:textId="77777777" w:rsidR="00FF2642" w:rsidRPr="003D3672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2" w:type="dxa"/>
          </w:tcPr>
          <w:p w14:paraId="33220202" w14:textId="77777777" w:rsidR="00FF2642" w:rsidRPr="00E34148" w:rsidRDefault="00FF2642" w:rsidP="00FF264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B3E55D" w14:textId="77777777" w:rsidR="00FF2642" w:rsidRPr="00FF2642" w:rsidRDefault="002469C0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43" w:type="dxa"/>
          </w:tcPr>
          <w:p w14:paraId="2272E413" w14:textId="77777777" w:rsidR="00FF2642" w:rsidRPr="005F0B8C" w:rsidRDefault="00FF2642" w:rsidP="00FF264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CA464BA" w14:textId="77777777" w:rsidR="00FF2642" w:rsidRPr="005F0B8C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04076B" w:rsidRPr="005F0B8C" w14:paraId="29172000" w14:textId="77777777" w:rsidTr="00306E92">
        <w:trPr>
          <w:cantSplit/>
        </w:trPr>
        <w:tc>
          <w:tcPr>
            <w:tcW w:w="2835" w:type="dxa"/>
          </w:tcPr>
          <w:p w14:paraId="075ED3B2" w14:textId="77777777" w:rsidR="0004076B" w:rsidRPr="00E34148" w:rsidRDefault="0004076B" w:rsidP="0004076B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ab/>
            </w:r>
            <w:r w:rsidRPr="00E34148">
              <w:rPr>
                <w:rFonts w:ascii="Angsana New" w:hAnsi="Angsana New"/>
                <w:sz w:val="28"/>
                <w:szCs w:val="28"/>
              </w:rPr>
              <w:tab/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BEC1141" w14:textId="77777777" w:rsidR="0004076B" w:rsidRPr="005F0B8C" w:rsidRDefault="002469C0" w:rsidP="000407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42" w:type="dxa"/>
          </w:tcPr>
          <w:p w14:paraId="0A5ED04B" w14:textId="77777777" w:rsidR="0004076B" w:rsidRPr="005F0B8C" w:rsidRDefault="0004076B" w:rsidP="000407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2699360" w14:textId="77777777" w:rsidR="0004076B" w:rsidRPr="005F0B8C" w:rsidRDefault="0004076B" w:rsidP="000407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42" w:type="dxa"/>
          </w:tcPr>
          <w:p w14:paraId="5747CAAD" w14:textId="77777777" w:rsidR="0004076B" w:rsidRPr="00E34148" w:rsidRDefault="0004076B" w:rsidP="0004076B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3731FA" w14:textId="77777777" w:rsidR="0004076B" w:rsidRPr="005F0B8C" w:rsidRDefault="002469C0" w:rsidP="000407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143" w:type="dxa"/>
          </w:tcPr>
          <w:p w14:paraId="78852992" w14:textId="77777777" w:rsidR="0004076B" w:rsidRPr="005F0B8C" w:rsidRDefault="0004076B" w:rsidP="0004076B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798B9A8" w14:textId="77777777" w:rsidR="0004076B" w:rsidRPr="005F0B8C" w:rsidRDefault="0004076B" w:rsidP="0004076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3,326</w:t>
            </w:r>
          </w:p>
        </w:tc>
      </w:tr>
    </w:tbl>
    <w:p w14:paraId="77335BCA" w14:textId="77777777" w:rsidR="00F63B43" w:rsidRDefault="00F63B43" w:rsidP="00F63B43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F63B43" w:rsidRPr="00436036" w14:paraId="370CD35D" w14:textId="77777777" w:rsidTr="00306E92">
        <w:trPr>
          <w:cantSplit/>
        </w:trPr>
        <w:tc>
          <w:tcPr>
            <w:tcW w:w="2835" w:type="dxa"/>
          </w:tcPr>
          <w:p w14:paraId="085552A4" w14:textId="77777777" w:rsidR="00F63B43" w:rsidRPr="00436036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C50139A" w14:textId="77777777" w:rsidR="00F63B43" w:rsidRPr="00E34148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3B43" w:rsidRPr="00436036" w14:paraId="7EAB77AC" w14:textId="77777777" w:rsidTr="00306E92">
        <w:trPr>
          <w:cantSplit/>
        </w:trPr>
        <w:tc>
          <w:tcPr>
            <w:tcW w:w="2835" w:type="dxa"/>
          </w:tcPr>
          <w:p w14:paraId="02155727" w14:textId="77777777" w:rsidR="00F63B43" w:rsidRPr="00436036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7BD27C5" w14:textId="77777777" w:rsidR="00F63B43" w:rsidRPr="00E34148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F63B43" w:rsidRPr="00DC5002" w14:paraId="54298260" w14:textId="77777777" w:rsidTr="00306E92">
        <w:trPr>
          <w:cantSplit/>
          <w:trHeight w:val="405"/>
        </w:trPr>
        <w:tc>
          <w:tcPr>
            <w:tcW w:w="2835" w:type="dxa"/>
          </w:tcPr>
          <w:p w14:paraId="131B00C8" w14:textId="77777777" w:rsidR="00F63B43" w:rsidRPr="00DC5002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F9B43A" w14:textId="77777777" w:rsidR="00F63B43" w:rsidRPr="00DC5002" w:rsidRDefault="00F63B43" w:rsidP="00306E9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F83D80E" w14:textId="77777777" w:rsidR="00F63B43" w:rsidRPr="00DC5002" w:rsidRDefault="0004076B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</w:tcPr>
          <w:p w14:paraId="400479C3" w14:textId="77777777" w:rsidR="00F63B43" w:rsidRPr="00DC5002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6BFFE2B" w14:textId="77777777" w:rsidR="00F63B43" w:rsidRPr="00DC5002" w:rsidRDefault="00F63B43" w:rsidP="00306E92">
            <w:pPr>
              <w:pStyle w:val="BlockText"/>
              <w:tabs>
                <w:tab w:val="left" w:pos="6804"/>
              </w:tabs>
              <w:spacing w:before="0" w:line="32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04076B" w:rsidRPr="00E341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E341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0E86604F" w14:textId="77777777" w:rsidR="00F63B43" w:rsidRPr="00DC5002" w:rsidRDefault="0004076B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F0B8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63B43" w:rsidRPr="00436036" w14:paraId="55B03268" w14:textId="77777777" w:rsidTr="00306E92">
        <w:trPr>
          <w:cantSplit/>
        </w:trPr>
        <w:tc>
          <w:tcPr>
            <w:tcW w:w="2835" w:type="dxa"/>
          </w:tcPr>
          <w:p w14:paraId="577B883F" w14:textId="77777777" w:rsidR="00F63B43" w:rsidRPr="00E34148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26BDE4" w14:textId="77777777"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1E4FA7FA" w14:textId="77777777"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EBD49E" w14:textId="77777777"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2248B773" w14:textId="77777777" w:rsidR="00F63B43" w:rsidRPr="00436036" w:rsidRDefault="00F63B43" w:rsidP="00306E9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B2689A" w14:textId="77777777"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" w:type="dxa"/>
          </w:tcPr>
          <w:p w14:paraId="0963D422" w14:textId="77777777"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5CDDD50" w14:textId="77777777" w:rsidR="00F63B43" w:rsidRPr="00436036" w:rsidRDefault="00F63B43" w:rsidP="00306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136D" w:rsidRPr="00436036" w14:paraId="6F9AAA18" w14:textId="77777777" w:rsidTr="009516AD">
        <w:trPr>
          <w:cantSplit/>
        </w:trPr>
        <w:tc>
          <w:tcPr>
            <w:tcW w:w="2835" w:type="dxa"/>
          </w:tcPr>
          <w:p w14:paraId="638AB2A5" w14:textId="77777777" w:rsidR="00F7136D" w:rsidRPr="003D3672" w:rsidRDefault="00F7136D" w:rsidP="00F7136D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76" w:type="dxa"/>
          </w:tcPr>
          <w:p w14:paraId="5AF44F3D" w14:textId="77777777" w:rsidR="00F7136D" w:rsidRDefault="00F7136D" w:rsidP="00F713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90B531" w14:textId="77777777" w:rsidR="00F7136D" w:rsidRPr="00436036" w:rsidRDefault="00F7136D" w:rsidP="00F7136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84176D" w14:textId="77777777" w:rsidR="00F7136D" w:rsidRPr="005F0B8C" w:rsidRDefault="00F7136D" w:rsidP="00F7136D">
            <w:pPr>
              <w:tabs>
                <w:tab w:val="clear" w:pos="907"/>
                <w:tab w:val="left" w:pos="851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983AFC0" w14:textId="77777777" w:rsidR="00F7136D" w:rsidRPr="00436036" w:rsidRDefault="00F7136D" w:rsidP="00F713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FA3C09" w14:textId="77777777" w:rsidR="00F7136D" w:rsidRDefault="00F7136D" w:rsidP="00F713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9DDCC3C" w14:textId="77777777" w:rsidR="00F7136D" w:rsidRPr="00436036" w:rsidRDefault="00F7136D" w:rsidP="00F7136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CF0DEA7" w14:textId="77777777" w:rsidR="00F7136D" w:rsidRDefault="00F7136D" w:rsidP="00F7136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</w:tr>
      <w:tr w:rsidR="00FF2642" w:rsidRPr="00436036" w14:paraId="7A697A61" w14:textId="77777777" w:rsidTr="00306E92">
        <w:trPr>
          <w:cantSplit/>
        </w:trPr>
        <w:tc>
          <w:tcPr>
            <w:tcW w:w="2835" w:type="dxa"/>
          </w:tcPr>
          <w:p w14:paraId="1B7C5D9F" w14:textId="77777777" w:rsidR="00FF2642" w:rsidRPr="005F0B8C" w:rsidRDefault="00FF2642" w:rsidP="00FF2642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0D205CD4" w14:textId="77777777" w:rsidR="00FF2642" w:rsidRPr="005F0B8C" w:rsidRDefault="002469C0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2" w:type="dxa"/>
          </w:tcPr>
          <w:p w14:paraId="2D95F01B" w14:textId="77777777" w:rsidR="00FF2642" w:rsidRPr="00436036" w:rsidRDefault="00FF2642" w:rsidP="00FF26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C291366" w14:textId="77777777" w:rsidR="00FF2642" w:rsidRPr="00436036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</w:tcPr>
          <w:p w14:paraId="7EDA16DA" w14:textId="77777777" w:rsidR="00FF2642" w:rsidRPr="00E34148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FABB17E" w14:textId="77777777" w:rsidR="00FF2642" w:rsidRPr="00FF2642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642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143" w:type="dxa"/>
          </w:tcPr>
          <w:p w14:paraId="48C4F1D6" w14:textId="77777777" w:rsidR="00FF2642" w:rsidRPr="00436036" w:rsidRDefault="00FF2642" w:rsidP="00FF26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67E6806" w14:textId="77777777" w:rsidR="00FF2642" w:rsidRPr="005F0B8C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</w:tr>
      <w:tr w:rsidR="00FF2642" w:rsidRPr="00436036" w14:paraId="0562C27D" w14:textId="77777777" w:rsidTr="00306E92">
        <w:trPr>
          <w:cantSplit/>
        </w:trPr>
        <w:tc>
          <w:tcPr>
            <w:tcW w:w="2835" w:type="dxa"/>
          </w:tcPr>
          <w:p w14:paraId="3B88D107" w14:textId="77777777" w:rsidR="00FF2642" w:rsidRPr="005F0B8C" w:rsidRDefault="00FF2642" w:rsidP="00FF2642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C7C1B4" w14:textId="77777777" w:rsidR="00FF2642" w:rsidRPr="005F0B8C" w:rsidRDefault="002469C0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2" w:type="dxa"/>
          </w:tcPr>
          <w:p w14:paraId="2C5EC6CC" w14:textId="77777777" w:rsidR="00FF2642" w:rsidRPr="00436036" w:rsidRDefault="00FF2642" w:rsidP="00FF264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AFD409F" w14:textId="77777777" w:rsidR="00FF2642" w:rsidRPr="003D3672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</w:tcPr>
          <w:p w14:paraId="70A4FCA9" w14:textId="77777777" w:rsidR="00FF2642" w:rsidRPr="00E34148" w:rsidRDefault="00FF2642" w:rsidP="00FF264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7DC4A0" w14:textId="77777777" w:rsidR="00FF2642" w:rsidRPr="00FF2642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642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3" w:type="dxa"/>
          </w:tcPr>
          <w:p w14:paraId="67ECF0E2" w14:textId="77777777" w:rsidR="00FF2642" w:rsidRPr="00436036" w:rsidRDefault="00FF2642" w:rsidP="00FF264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7E2083D" w14:textId="77777777" w:rsidR="00FF2642" w:rsidRPr="005F0B8C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FF2642" w:rsidRPr="00436036" w14:paraId="15CC8F26" w14:textId="77777777" w:rsidTr="00306E92">
        <w:trPr>
          <w:cantSplit/>
        </w:trPr>
        <w:tc>
          <w:tcPr>
            <w:tcW w:w="2835" w:type="dxa"/>
          </w:tcPr>
          <w:p w14:paraId="38CBDCF9" w14:textId="77777777" w:rsidR="00FF2642" w:rsidRPr="00E34148" w:rsidRDefault="00FF2642" w:rsidP="00FF2642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ab/>
            </w:r>
            <w:r w:rsidRPr="00E34148">
              <w:rPr>
                <w:rFonts w:ascii="Angsana New" w:hAnsi="Angsana New"/>
                <w:sz w:val="28"/>
                <w:szCs w:val="28"/>
              </w:rPr>
              <w:tab/>
            </w:r>
            <w:r w:rsidRPr="00E341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FE912B2" w14:textId="77777777" w:rsidR="002469C0" w:rsidRPr="005F0B8C" w:rsidRDefault="002469C0" w:rsidP="002469C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42" w:type="dxa"/>
          </w:tcPr>
          <w:p w14:paraId="2B7F397E" w14:textId="77777777" w:rsidR="00FF2642" w:rsidRPr="00436036" w:rsidRDefault="00FF2642" w:rsidP="00FF264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ACD4FF2" w14:textId="77777777" w:rsidR="00FF2642" w:rsidRPr="00436036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42" w:type="dxa"/>
          </w:tcPr>
          <w:p w14:paraId="4180C118" w14:textId="77777777" w:rsidR="00FF2642" w:rsidRPr="003D3672" w:rsidRDefault="00FF2642" w:rsidP="00FF2642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37C88D1" w14:textId="77777777" w:rsidR="00FF2642" w:rsidRPr="005F0B8C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4148">
              <w:rPr>
                <w:rFonts w:ascii="Angsana New" w:hAnsi="Angsana New"/>
                <w:sz w:val="28"/>
                <w:szCs w:val="28"/>
              </w:rPr>
              <w:t>1</w:t>
            </w:r>
            <w:r w:rsidRPr="00FF2642">
              <w:rPr>
                <w:rFonts w:ascii="Angsana New" w:hAnsi="Angsana New"/>
                <w:sz w:val="28"/>
                <w:szCs w:val="28"/>
              </w:rPr>
              <w:t>,</w:t>
            </w:r>
            <w:r w:rsidRPr="00E34148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43" w:type="dxa"/>
          </w:tcPr>
          <w:p w14:paraId="5B997E42" w14:textId="77777777" w:rsidR="00FF2642" w:rsidRPr="00436036" w:rsidRDefault="00FF2642" w:rsidP="00FF2642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A8D9CFE" w14:textId="77777777" w:rsidR="00FF2642" w:rsidRPr="005F0B8C" w:rsidRDefault="00FF2642" w:rsidP="00FF264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2,923</w:t>
            </w:r>
          </w:p>
        </w:tc>
      </w:tr>
    </w:tbl>
    <w:p w14:paraId="639C543C" w14:textId="77777777" w:rsidR="0068692C" w:rsidRDefault="0068692C" w:rsidP="0068692C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F585ACF" w14:textId="77777777" w:rsidR="00F63B43" w:rsidRDefault="00F63B43" w:rsidP="0068692C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34148">
        <w:rPr>
          <w:rFonts w:ascii="Angsana New" w:hAnsi="Angsana New" w:hint="cs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7BA0AF4E" w14:textId="77777777" w:rsidR="00F63B43" w:rsidRPr="00F63B43" w:rsidRDefault="00612ADA" w:rsidP="0068692C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>สำหรับงวด</w:t>
      </w:r>
      <w:r w:rsidR="002469C0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E34148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E34148">
        <w:rPr>
          <w:rFonts w:ascii="Angsana New" w:hAnsi="Angsana New"/>
          <w:sz w:val="32"/>
          <w:szCs w:val="32"/>
          <w:cs/>
        </w:rPr>
        <w:t xml:space="preserve"> กันยายน </w:t>
      </w:r>
      <w:r w:rsidR="00F63B43">
        <w:rPr>
          <w:rFonts w:ascii="Angsana New" w:hAnsi="Angsana New"/>
          <w:sz w:val="32"/>
          <w:szCs w:val="32"/>
        </w:rPr>
        <w:t>2563</w:t>
      </w:r>
      <w:r w:rsidR="00F63B43" w:rsidRPr="00E34148">
        <w:rPr>
          <w:rFonts w:ascii="Angsana New" w:hAnsi="Angsana New"/>
          <w:sz w:val="32"/>
          <w:szCs w:val="32"/>
          <w:cs/>
        </w:rPr>
        <w:t xml:space="preserve"> และ </w:t>
      </w:r>
      <w:r w:rsidR="00F63B43">
        <w:rPr>
          <w:rFonts w:ascii="Angsana New" w:hAnsi="Angsana New"/>
          <w:sz w:val="32"/>
          <w:szCs w:val="32"/>
        </w:rPr>
        <w:t>2562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F63B43" w:rsidRPr="000B4F0C" w14:paraId="5795BC79" w14:textId="77777777" w:rsidTr="001F0B6D">
        <w:trPr>
          <w:gridAfter w:val="1"/>
          <w:wAfter w:w="9" w:type="dxa"/>
          <w:trHeight w:val="60"/>
        </w:trPr>
        <w:tc>
          <w:tcPr>
            <w:tcW w:w="2211" w:type="dxa"/>
          </w:tcPr>
          <w:p w14:paraId="5E724A21" w14:textId="77777777" w:rsidR="00F63B43" w:rsidRPr="000B4F0C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6192CB7F" w14:textId="77777777" w:rsidR="00F63B43" w:rsidRPr="00E34148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F63B43" w:rsidRPr="000B4F0C" w14:paraId="039F7F1E" w14:textId="77777777" w:rsidTr="001F0B6D">
        <w:trPr>
          <w:trHeight w:val="45"/>
        </w:trPr>
        <w:tc>
          <w:tcPr>
            <w:tcW w:w="2211" w:type="dxa"/>
          </w:tcPr>
          <w:p w14:paraId="266C5908" w14:textId="77777777" w:rsidR="00F63B43" w:rsidRPr="000B4F0C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5A0510A" w14:textId="77777777" w:rsidR="00F63B43" w:rsidRPr="000B4F0C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1251AAE7" w14:textId="77777777" w:rsidR="00F63B43" w:rsidRPr="000B4F0C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62161138" w14:textId="77777777" w:rsidR="00F63B43" w:rsidRPr="00E34148" w:rsidRDefault="00F63B43" w:rsidP="001F0B6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414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63B43" w:rsidRPr="000B4F0C" w14:paraId="1752DCE4" w14:textId="77777777" w:rsidTr="002469C0">
        <w:tc>
          <w:tcPr>
            <w:tcW w:w="2211" w:type="dxa"/>
          </w:tcPr>
          <w:p w14:paraId="18DC5959" w14:textId="77777777" w:rsidR="00F63B43" w:rsidRPr="000B4F0C" w:rsidRDefault="00F63B43" w:rsidP="00F63B4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5C6EB1" w14:textId="77777777"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6D0F6174" w14:textId="77777777"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1A813A" w14:textId="77777777"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" w:type="dxa"/>
          </w:tcPr>
          <w:p w14:paraId="4DDC38B4" w14:textId="77777777"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838CC" w14:textId="77777777"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327A7B3" w14:textId="77777777"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5963B6" w14:textId="77777777" w:rsidR="00F63B43" w:rsidRPr="000B4F0C" w:rsidRDefault="00F63B43" w:rsidP="00F63B4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313D2" w:rsidRPr="000B4F0C" w14:paraId="1A3114DE" w14:textId="77777777" w:rsidTr="000130E2">
        <w:tc>
          <w:tcPr>
            <w:tcW w:w="2211" w:type="dxa"/>
          </w:tcPr>
          <w:p w14:paraId="60F0CAE7" w14:textId="77777777" w:rsidR="002313D2" w:rsidRPr="00E34148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0A4E2FA" w14:textId="77777777" w:rsidR="002313D2" w:rsidRPr="00BB66EA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34148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33 </w:t>
            </w:r>
            <w:r w:rsidR="00306E92" w:rsidRPr="00E34148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E34148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34148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41" w:type="dxa"/>
          </w:tcPr>
          <w:p w14:paraId="20A4493E" w14:textId="77777777" w:rsidR="002313D2" w:rsidRPr="000B4F0C" w:rsidRDefault="002313D2" w:rsidP="002313D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599AA0BF" w14:textId="77777777" w:rsidR="002313D2" w:rsidRPr="000B4F0C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E34148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  <w:r w:rsidRPr="00E34148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E34148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E34148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E34148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37" w:type="dxa"/>
          </w:tcPr>
          <w:p w14:paraId="1C159555" w14:textId="77777777" w:rsidR="002313D2" w:rsidRPr="00E34148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030E9E79" w14:textId="77777777" w:rsidR="002313D2" w:rsidRPr="00BB66EA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34148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34" w:type="dxa"/>
          </w:tcPr>
          <w:p w14:paraId="62E22B19" w14:textId="77777777" w:rsidR="002313D2" w:rsidRPr="000B4F0C" w:rsidRDefault="002313D2" w:rsidP="002313D2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199C3F32" w14:textId="77777777" w:rsidR="002313D2" w:rsidRPr="000B4F0C" w:rsidRDefault="002313D2" w:rsidP="002313D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E34148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49</w:t>
            </w:r>
          </w:p>
        </w:tc>
      </w:tr>
      <w:tr w:rsidR="002313D2" w:rsidRPr="000B4F0C" w14:paraId="773ABCDC" w14:textId="77777777" w:rsidTr="000130E2">
        <w:tc>
          <w:tcPr>
            <w:tcW w:w="2211" w:type="dxa"/>
          </w:tcPr>
          <w:p w14:paraId="67FA48DC" w14:textId="77777777"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</w:tcPr>
          <w:p w14:paraId="07CA1351" w14:textId="77777777" w:rsidR="002313D2" w:rsidRPr="00BB66EA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14:paraId="6E53B369" w14:textId="77777777"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16AAB3" w14:textId="77777777"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E34148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E3414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E34148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E3414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E34148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2C9F49B4" w14:textId="77777777" w:rsidR="002313D2" w:rsidRPr="00E34148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75DB4C77" w14:textId="77777777" w:rsidR="002313D2" w:rsidRPr="00BB66EA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79115568" w14:textId="77777777"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9067171" w14:textId="77777777"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E34148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E3414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E34148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E3414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E34148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</w:tr>
      <w:tr w:rsidR="002313D2" w:rsidRPr="000B4F0C" w14:paraId="6BDF5E37" w14:textId="77777777" w:rsidTr="000130E2">
        <w:tc>
          <w:tcPr>
            <w:tcW w:w="2211" w:type="dxa"/>
          </w:tcPr>
          <w:p w14:paraId="236C48B2" w14:textId="77777777"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0C2DA969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E34148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14:paraId="4EC8E554" w14:textId="77777777"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12AC99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E34148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43741E55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8BC77EC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E34148">
              <w:rPr>
                <w:rFonts w:asciiTheme="majorBidi" w:hAnsiTheme="majorBidi"/>
                <w:sz w:val="26"/>
                <w:szCs w:val="26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515178CB" w14:textId="77777777"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3D93D857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E34148">
              <w:rPr>
                <w:rFonts w:asciiTheme="majorBidi" w:hAnsiTheme="majorBidi"/>
                <w:sz w:val="26"/>
                <w:szCs w:val="26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E34148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313D2" w:rsidRPr="000B4F0C" w14:paraId="52C8A602" w14:textId="77777777" w:rsidTr="000130E2">
        <w:tc>
          <w:tcPr>
            <w:tcW w:w="2211" w:type="dxa"/>
          </w:tcPr>
          <w:p w14:paraId="732E514C" w14:textId="77777777"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414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52F1D169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14:paraId="21FB8C47" w14:textId="77777777"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413F2F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4421BB2D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D1683AA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43C5F430" w14:textId="77777777"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1C35B0B4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2313D2" w:rsidRPr="000B4F0C" w14:paraId="2BA2EE2C" w14:textId="77777777" w:rsidTr="000130E2">
        <w:tc>
          <w:tcPr>
            <w:tcW w:w="2211" w:type="dxa"/>
          </w:tcPr>
          <w:p w14:paraId="7695728A" w14:textId="77777777" w:rsidR="002313D2" w:rsidRPr="000B4F0C" w:rsidRDefault="002313D2" w:rsidP="002313D2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414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5E5813D7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73FDF4BF" w14:textId="77777777"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0A334D3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402E8328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36A5CCA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32768142" w14:textId="77777777" w:rsidR="002313D2" w:rsidRPr="000B4F0C" w:rsidRDefault="002313D2" w:rsidP="002313D2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7498C95" w14:textId="77777777" w:rsidR="002313D2" w:rsidRPr="000B4F0C" w:rsidRDefault="002313D2" w:rsidP="002313D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41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14:paraId="2497D0BF" w14:textId="77777777" w:rsidR="002313D2" w:rsidRDefault="002313D2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4" w:name="_Hlk6493688"/>
    </w:p>
    <w:p w14:paraId="6F300327" w14:textId="77777777"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FF5F238" w14:textId="77777777"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95A1C58" w14:textId="77777777"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0FE392E" w14:textId="77777777"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3E4720D" w14:textId="77777777"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DF83C7C" w14:textId="77777777"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73519C5" w14:textId="77777777" w:rsidR="0068692C" w:rsidRDefault="0068692C" w:rsidP="004850E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bookmarkEnd w:id="4"/>
    <w:p w14:paraId="3B2A614D" w14:textId="77777777" w:rsidR="00DB121F" w:rsidRPr="00E34148" w:rsidRDefault="0003498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B779E6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</w:t>
      </w:r>
      <w:r w:rsidR="00B32D6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121F" w:rsidRPr="00E34148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DB121F">
        <w:rPr>
          <w:rFonts w:ascii="Angsana New" w:hAnsi="Angsana New"/>
          <w:b/>
          <w:bCs/>
          <w:sz w:val="32"/>
          <w:szCs w:val="32"/>
        </w:rPr>
        <w:tab/>
      </w:r>
      <w:r w:rsidR="00387D4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รายได้ </w:t>
      </w:r>
      <w:r w:rsidR="00B32D64">
        <w:rPr>
          <w:rFonts w:ascii="Angsana New" w:hAnsi="Angsana New" w:hint="cs"/>
          <w:b/>
          <w:bCs/>
          <w:sz w:val="32"/>
          <w:szCs w:val="32"/>
          <w:cs/>
          <w:lang w:val="en-US"/>
        </w:rPr>
        <w:t>(</w:t>
      </w:r>
      <w:r w:rsidR="00DB121F" w:rsidRPr="00E34148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</w:t>
      </w:r>
      <w:r w:rsidR="00B32D6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) </w:t>
      </w:r>
      <w:r w:rsidR="00DB121F" w:rsidRPr="00E34148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63E38C6E" w14:textId="77777777" w:rsidR="00DB121F" w:rsidRDefault="00DB121F" w:rsidP="007923E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E34148">
        <w:rPr>
          <w:rFonts w:ascii="Angsana New" w:hAnsi="Angsana New"/>
          <w:sz w:val="32"/>
          <w:szCs w:val="32"/>
          <w:cs/>
        </w:rPr>
        <w:t>ส่วนประกอบหลักของ</w:t>
      </w:r>
      <w:r w:rsidR="00387D46">
        <w:rPr>
          <w:rFonts w:ascii="Angsana New" w:hAnsi="Angsana New" w:hint="cs"/>
          <w:sz w:val="32"/>
          <w:szCs w:val="32"/>
          <w:cs/>
        </w:rPr>
        <w:t xml:space="preserve">รายได้ </w:t>
      </w:r>
      <w:r w:rsidR="00B32D64">
        <w:rPr>
          <w:rFonts w:ascii="Angsana New" w:hAnsi="Angsana New" w:hint="cs"/>
          <w:sz w:val="32"/>
          <w:szCs w:val="32"/>
          <w:cs/>
        </w:rPr>
        <w:t>(</w:t>
      </w:r>
      <w:r w:rsidRPr="00E34148">
        <w:rPr>
          <w:rFonts w:ascii="Angsana New" w:hAnsi="Angsana New"/>
          <w:sz w:val="32"/>
          <w:szCs w:val="32"/>
          <w:cs/>
        </w:rPr>
        <w:t>ค่าใช้จ่า</w:t>
      </w:r>
      <w:r w:rsidRPr="00E34148">
        <w:rPr>
          <w:rFonts w:ascii="Angsana New" w:hAnsi="Angsana New" w:hint="cs"/>
          <w:sz w:val="32"/>
          <w:szCs w:val="32"/>
          <w:cs/>
        </w:rPr>
        <w:t>ย</w:t>
      </w:r>
      <w:r w:rsidR="00B32D64">
        <w:rPr>
          <w:rFonts w:ascii="Angsana New" w:hAnsi="Angsana New" w:hint="cs"/>
          <w:sz w:val="32"/>
          <w:szCs w:val="32"/>
          <w:cs/>
        </w:rPr>
        <w:t xml:space="preserve">) </w:t>
      </w:r>
      <w:r w:rsidRPr="00E34148">
        <w:rPr>
          <w:rFonts w:ascii="Angsana New" w:hAnsi="Angsana New"/>
          <w:sz w:val="32"/>
          <w:szCs w:val="32"/>
          <w:cs/>
        </w:rPr>
        <w:t>ภาษีเงินได้</w:t>
      </w:r>
      <w:r w:rsidR="005339A9" w:rsidRPr="00E34148">
        <w:rPr>
          <w:rFonts w:ascii="Angsana New" w:hAnsi="Angsana New"/>
          <w:sz w:val="32"/>
          <w:szCs w:val="32"/>
          <w:cs/>
        </w:rPr>
        <w:t>สำหรับงวดเก้าเดือนสิ้นสุดวันที่</w:t>
      </w:r>
      <w:r w:rsidR="005339A9" w:rsidRPr="00E34148">
        <w:rPr>
          <w:rFonts w:ascii="Angsana New" w:hAnsi="Angsana New"/>
          <w:sz w:val="32"/>
          <w:szCs w:val="32"/>
        </w:rPr>
        <w:t xml:space="preserve"> </w:t>
      </w:r>
      <w:r w:rsidR="005339A9">
        <w:rPr>
          <w:rFonts w:ascii="Angsana New" w:hAnsi="Angsana New"/>
          <w:sz w:val="32"/>
          <w:szCs w:val="32"/>
        </w:rPr>
        <w:t>30</w:t>
      </w:r>
      <w:r w:rsidR="005339A9" w:rsidRPr="00E34148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</w:t>
      </w:r>
      <w:r w:rsidR="00C4576A">
        <w:rPr>
          <w:rFonts w:ascii="Angsana New" w:hAnsi="Angsana New"/>
          <w:sz w:val="32"/>
          <w:szCs w:val="32"/>
        </w:rPr>
        <w:t>3</w:t>
      </w:r>
      <w:r w:rsidRPr="00E34148">
        <w:rPr>
          <w:rFonts w:ascii="Angsana New" w:hAnsi="Angsana New"/>
          <w:sz w:val="32"/>
          <w:szCs w:val="32"/>
          <w:cs/>
        </w:rPr>
        <w:t xml:space="preserve"> และ </w:t>
      </w:r>
      <w:r w:rsidRPr="00BF7E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C4576A">
        <w:rPr>
          <w:rFonts w:ascii="Angsana New" w:hAnsi="Angsana New"/>
          <w:sz w:val="32"/>
          <w:szCs w:val="32"/>
        </w:rPr>
        <w:t>2</w:t>
      </w:r>
      <w:r w:rsidRPr="00E3414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2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3"/>
        <w:gridCol w:w="493"/>
        <w:gridCol w:w="641"/>
        <w:gridCol w:w="134"/>
        <w:gridCol w:w="1136"/>
        <w:gridCol w:w="134"/>
        <w:gridCol w:w="1134"/>
        <w:gridCol w:w="134"/>
        <w:gridCol w:w="1083"/>
      </w:tblGrid>
      <w:tr w:rsidR="00DB121F" w:rsidRPr="003354C0" w14:paraId="699CA882" w14:textId="77777777" w:rsidTr="00387D46">
        <w:trPr>
          <w:cantSplit/>
          <w:trHeight w:val="20"/>
        </w:trPr>
        <w:tc>
          <w:tcPr>
            <w:tcW w:w="3533" w:type="dxa"/>
          </w:tcPr>
          <w:p w14:paraId="2B8F406A" w14:textId="77777777" w:rsidR="00DB121F" w:rsidRPr="003354C0" w:rsidRDefault="00DB121F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8"/>
            <w:tcBorders>
              <w:bottom w:val="single" w:sz="6" w:space="0" w:color="auto"/>
            </w:tcBorders>
          </w:tcPr>
          <w:p w14:paraId="31A6DDED" w14:textId="77777777" w:rsidR="00DB121F" w:rsidRPr="003354C0" w:rsidRDefault="00DB121F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54C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335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B121F" w:rsidRPr="003354C0" w14:paraId="057E3E3B" w14:textId="77777777" w:rsidTr="00387D46">
        <w:trPr>
          <w:cantSplit/>
          <w:trHeight w:val="20"/>
        </w:trPr>
        <w:tc>
          <w:tcPr>
            <w:tcW w:w="3533" w:type="dxa"/>
          </w:tcPr>
          <w:p w14:paraId="39F97425" w14:textId="77777777" w:rsidR="00DB121F" w:rsidRPr="003354C0" w:rsidRDefault="00DB121F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1E97F04" w14:textId="77777777" w:rsidR="00DB121F" w:rsidRPr="003354C0" w:rsidRDefault="00DB121F" w:rsidP="00B32D6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65BA928B" w14:textId="77777777" w:rsidR="00DB121F" w:rsidRPr="003354C0" w:rsidRDefault="00DB121F" w:rsidP="00B32D6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94D362" w14:textId="77777777" w:rsidR="00DB121F" w:rsidRPr="003354C0" w:rsidRDefault="00DB121F" w:rsidP="00B32D6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576A" w:rsidRPr="003354C0" w14:paraId="22150B55" w14:textId="77777777" w:rsidTr="00387D46">
        <w:trPr>
          <w:cantSplit/>
          <w:trHeight w:val="20"/>
        </w:trPr>
        <w:tc>
          <w:tcPr>
            <w:tcW w:w="3533" w:type="dxa"/>
          </w:tcPr>
          <w:p w14:paraId="572618ED" w14:textId="77777777" w:rsidR="00C4576A" w:rsidRPr="003354C0" w:rsidRDefault="00C4576A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971E7A" w14:textId="77777777" w:rsidR="00C4576A" w:rsidRPr="003354C0" w:rsidRDefault="007E6E6E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791B1E" w14:textId="77777777" w:rsidR="00C4576A" w:rsidRPr="003354C0" w:rsidRDefault="00C4576A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121DDA" w14:textId="77777777" w:rsidR="00C4576A" w:rsidRPr="003354C0" w:rsidRDefault="00C4576A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460FE067" w14:textId="77777777" w:rsidR="00C4576A" w:rsidRPr="003354C0" w:rsidRDefault="00C4576A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20AFB3" w14:textId="77777777" w:rsidR="00C4576A" w:rsidRPr="003354C0" w:rsidRDefault="007E6E6E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014F88" w14:textId="77777777" w:rsidR="00C4576A" w:rsidRPr="003354C0" w:rsidRDefault="00C4576A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6454BE4A" w14:textId="77777777" w:rsidR="00C4576A" w:rsidRPr="003354C0" w:rsidRDefault="00C4576A" w:rsidP="00B32D64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4576A" w:rsidRPr="003354C0" w14:paraId="76485DEE" w14:textId="77777777" w:rsidTr="00387D46">
        <w:trPr>
          <w:cantSplit/>
          <w:trHeight w:val="20"/>
        </w:trPr>
        <w:tc>
          <w:tcPr>
            <w:tcW w:w="4026" w:type="dxa"/>
            <w:gridSpan w:val="2"/>
          </w:tcPr>
          <w:p w14:paraId="1C607C52" w14:textId="77777777" w:rsidR="00C4576A" w:rsidRPr="003354C0" w:rsidRDefault="00387D46" w:rsidP="00B32D64">
            <w:pPr>
              <w:tabs>
                <w:tab w:val="left" w:pos="123"/>
                <w:tab w:val="left" w:pos="567"/>
              </w:tabs>
              <w:spacing w:line="300" w:lineRule="exact"/>
              <w:ind w:left="91" w:hanging="147"/>
              <w:rPr>
                <w:rFonts w:ascii="Angsana New" w:hAnsi="Angsana New"/>
                <w:sz w:val="26"/>
                <w:szCs w:val="26"/>
              </w:rPr>
            </w:pPr>
            <w:r w:rsidRPr="003354C0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 </w:t>
            </w:r>
            <w:r w:rsidR="00B32D64" w:rsidRPr="003354C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4576A" w:rsidRPr="003354C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B32D64" w:rsidRPr="003354C0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C4576A" w:rsidRPr="003354C0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41" w:type="dxa"/>
          </w:tcPr>
          <w:p w14:paraId="3C8E115C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13CB969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A1B376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36E5FD4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5F1711" w14:textId="77777777" w:rsidR="00C4576A" w:rsidRPr="003354C0" w:rsidRDefault="00C4576A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04BE5B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C077CB7" w14:textId="77777777" w:rsidR="00C4576A" w:rsidRPr="003354C0" w:rsidRDefault="00C4576A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576A" w:rsidRPr="003354C0" w14:paraId="1B337CED" w14:textId="77777777" w:rsidTr="00387D46">
        <w:trPr>
          <w:cantSplit/>
          <w:trHeight w:val="20"/>
        </w:trPr>
        <w:tc>
          <w:tcPr>
            <w:tcW w:w="3533" w:type="dxa"/>
          </w:tcPr>
          <w:p w14:paraId="51487191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54C0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63399620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3412A49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5FFF222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6F8E45C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5D6761" w14:textId="77777777" w:rsidR="00C4576A" w:rsidRPr="003354C0" w:rsidRDefault="00C4576A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B53B26D" w14:textId="77777777" w:rsidR="00C4576A" w:rsidRPr="003354C0" w:rsidRDefault="00C4576A" w:rsidP="00B32D6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4F0F6A9" w14:textId="77777777" w:rsidR="00C4576A" w:rsidRPr="003354C0" w:rsidRDefault="00C4576A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39A9" w:rsidRPr="003354C0" w14:paraId="148B622C" w14:textId="77777777" w:rsidTr="00387D46">
        <w:trPr>
          <w:cantSplit/>
          <w:trHeight w:val="20"/>
        </w:trPr>
        <w:tc>
          <w:tcPr>
            <w:tcW w:w="3533" w:type="dxa"/>
          </w:tcPr>
          <w:p w14:paraId="214C472C" w14:textId="77777777" w:rsidR="005339A9" w:rsidRPr="003354C0" w:rsidRDefault="005339A9" w:rsidP="00B32D64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54C0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3354C0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14:paraId="065329DF" w14:textId="5DF32E8D" w:rsidR="005339A9" w:rsidRPr="003354C0" w:rsidRDefault="003354C0" w:rsidP="003354C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(3,043)</w:t>
            </w:r>
          </w:p>
        </w:tc>
        <w:tc>
          <w:tcPr>
            <w:tcW w:w="134" w:type="dxa"/>
            <w:vAlign w:val="bottom"/>
          </w:tcPr>
          <w:p w14:paraId="3F79FD0B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5ED6F34" w14:textId="77777777" w:rsidR="005339A9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39A9" w:rsidRPr="003354C0">
              <w:rPr>
                <w:rFonts w:asciiTheme="majorBidi" w:hAnsiTheme="majorBidi" w:cstheme="majorBidi"/>
                <w:sz w:val="26"/>
                <w:szCs w:val="26"/>
              </w:rPr>
              <w:t>10,050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40D0006C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AD039C" w14:textId="77777777" w:rsidR="005339A9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207CC" w:rsidRPr="003354C0">
              <w:rPr>
                <w:rFonts w:asciiTheme="majorBidi" w:hAnsiTheme="majorBidi" w:cstheme="majorBidi"/>
                <w:sz w:val="26"/>
                <w:szCs w:val="26"/>
              </w:rPr>
              <w:t>3,043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36701904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57C81C7" w14:textId="77777777" w:rsidR="005339A9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39A9" w:rsidRPr="003354C0">
              <w:rPr>
                <w:rFonts w:asciiTheme="majorBidi" w:hAnsiTheme="majorBidi" w:cstheme="majorBidi"/>
                <w:sz w:val="26"/>
                <w:szCs w:val="26"/>
              </w:rPr>
              <w:t>10,050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339A9" w:rsidRPr="003354C0" w14:paraId="0FC3C379" w14:textId="77777777" w:rsidTr="00387D46">
        <w:trPr>
          <w:cantSplit/>
          <w:trHeight w:val="20"/>
        </w:trPr>
        <w:tc>
          <w:tcPr>
            <w:tcW w:w="3533" w:type="dxa"/>
          </w:tcPr>
          <w:p w14:paraId="4241F246" w14:textId="77777777" w:rsidR="005339A9" w:rsidRPr="003354C0" w:rsidRDefault="005339A9" w:rsidP="00B32D64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54C0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76F83B6C" w14:textId="2001AAD3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C0C8FD4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8F67993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2A2FA22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62BC65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3E26AED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02CBFB8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39A9" w:rsidRPr="003354C0" w14:paraId="3E42B68A" w14:textId="77777777" w:rsidTr="00387D46">
        <w:trPr>
          <w:cantSplit/>
          <w:trHeight w:val="20"/>
        </w:trPr>
        <w:tc>
          <w:tcPr>
            <w:tcW w:w="3533" w:type="dxa"/>
          </w:tcPr>
          <w:p w14:paraId="642EB353" w14:textId="77777777" w:rsidR="005339A9" w:rsidRPr="003354C0" w:rsidRDefault="005339A9" w:rsidP="00B32D64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3354C0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3354C0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14:paraId="6EA26418" w14:textId="3CE3F548" w:rsidR="005339A9" w:rsidRPr="003354C0" w:rsidRDefault="003354C0" w:rsidP="003354C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1,526</w:t>
            </w:r>
          </w:p>
        </w:tc>
        <w:tc>
          <w:tcPr>
            <w:tcW w:w="134" w:type="dxa"/>
            <w:vAlign w:val="bottom"/>
          </w:tcPr>
          <w:p w14:paraId="66E6F0F7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44B7247F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3,576</w:t>
            </w:r>
          </w:p>
        </w:tc>
        <w:tc>
          <w:tcPr>
            <w:tcW w:w="134" w:type="dxa"/>
            <w:vAlign w:val="bottom"/>
          </w:tcPr>
          <w:p w14:paraId="41000423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AB910D" w14:textId="77777777" w:rsidR="005339A9" w:rsidRPr="003354C0" w:rsidRDefault="000207CC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2,242</w:t>
            </w:r>
          </w:p>
        </w:tc>
        <w:tc>
          <w:tcPr>
            <w:tcW w:w="134" w:type="dxa"/>
            <w:vAlign w:val="bottom"/>
          </w:tcPr>
          <w:p w14:paraId="28E86D80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7BD8FCD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2,257</w:t>
            </w:r>
          </w:p>
        </w:tc>
      </w:tr>
      <w:tr w:rsidR="005339A9" w:rsidRPr="003354C0" w14:paraId="2148B116" w14:textId="77777777" w:rsidTr="00387D46">
        <w:trPr>
          <w:cantSplit/>
          <w:trHeight w:val="20"/>
        </w:trPr>
        <w:tc>
          <w:tcPr>
            <w:tcW w:w="3533" w:type="dxa"/>
          </w:tcPr>
          <w:p w14:paraId="2061AAC5" w14:textId="77777777" w:rsidR="005339A9" w:rsidRPr="003354C0" w:rsidRDefault="005339A9" w:rsidP="00B32D64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54C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E10ADA" w14:textId="77777777" w:rsidR="005339A9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69C0" w:rsidRPr="003354C0">
              <w:rPr>
                <w:rFonts w:asciiTheme="majorBidi" w:hAnsiTheme="majorBidi" w:cstheme="majorBidi"/>
                <w:sz w:val="26"/>
                <w:szCs w:val="26"/>
              </w:rPr>
              <w:t>1,517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D6A2B62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0F0E72" w14:textId="77777777" w:rsidR="005339A9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39A9" w:rsidRPr="003354C0">
              <w:rPr>
                <w:rFonts w:asciiTheme="majorBidi" w:hAnsiTheme="majorBidi" w:cstheme="majorBidi"/>
                <w:sz w:val="26"/>
                <w:szCs w:val="26"/>
              </w:rPr>
              <w:t>6,474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5A9D59A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74328A" w14:textId="77777777" w:rsidR="005339A9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207CC" w:rsidRPr="003354C0">
              <w:rPr>
                <w:rFonts w:asciiTheme="majorBidi" w:hAnsiTheme="majorBidi" w:cstheme="majorBidi"/>
                <w:sz w:val="26"/>
                <w:szCs w:val="26"/>
              </w:rPr>
              <w:t>801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7C39773" w14:textId="77777777" w:rsidR="005339A9" w:rsidRPr="003354C0" w:rsidRDefault="005339A9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95DCE9" w14:textId="77777777" w:rsidR="005339A9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339A9" w:rsidRPr="003354C0">
              <w:rPr>
                <w:rFonts w:asciiTheme="majorBidi" w:hAnsiTheme="majorBidi" w:cstheme="majorBidi"/>
                <w:sz w:val="26"/>
                <w:szCs w:val="26"/>
              </w:rPr>
              <w:t>7,793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06E92" w:rsidRPr="003354C0" w14:paraId="2CE9F95C" w14:textId="77777777" w:rsidTr="00387D46">
        <w:trPr>
          <w:cantSplit/>
          <w:trHeight w:val="20"/>
        </w:trPr>
        <w:tc>
          <w:tcPr>
            <w:tcW w:w="8422" w:type="dxa"/>
            <w:gridSpan w:val="9"/>
            <w:vAlign w:val="bottom"/>
          </w:tcPr>
          <w:p w14:paraId="7CBE55AE" w14:textId="77777777" w:rsidR="00306E92" w:rsidRPr="003354C0" w:rsidRDefault="00306E92" w:rsidP="00B32D64">
            <w:pPr>
              <w:tabs>
                <w:tab w:val="left" w:pos="123"/>
                <w:tab w:val="left" w:pos="567"/>
              </w:tabs>
              <w:spacing w:line="300" w:lineRule="exact"/>
              <w:ind w:left="91" w:hanging="147"/>
              <w:rPr>
                <w:sz w:val="26"/>
                <w:szCs w:val="26"/>
                <w:cs/>
              </w:rPr>
            </w:pPr>
            <w:r w:rsidRPr="003354C0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 :</w:t>
            </w:r>
          </w:p>
        </w:tc>
      </w:tr>
      <w:tr w:rsidR="00776300" w:rsidRPr="003354C0" w14:paraId="468F399C" w14:textId="77777777" w:rsidTr="00387D46">
        <w:trPr>
          <w:cantSplit/>
          <w:trHeight w:val="20"/>
        </w:trPr>
        <w:tc>
          <w:tcPr>
            <w:tcW w:w="3533" w:type="dxa"/>
          </w:tcPr>
          <w:p w14:paraId="27100FB9" w14:textId="77777777" w:rsidR="00776300" w:rsidRPr="003354C0" w:rsidRDefault="00776300" w:rsidP="00B3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54C0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3354C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354C0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3354C0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</w:t>
            </w:r>
            <w:r w:rsidRPr="003354C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354C0">
              <w:rPr>
                <w:rFonts w:ascii="Angsana New" w:hAnsi="Angsana New" w:hint="cs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E37E2C2" w14:textId="77777777" w:rsidR="00776300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692C" w:rsidRPr="003354C0">
              <w:rPr>
                <w:rFonts w:asciiTheme="majorBidi" w:hAnsiTheme="majorBidi" w:cstheme="majorBidi" w:hint="cs"/>
                <w:sz w:val="26"/>
                <w:szCs w:val="26"/>
              </w:rPr>
              <w:t>185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3102E8F2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7AF55CB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C7B2A54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13D3B3" w14:textId="77777777" w:rsidR="00776300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6FCA" w:rsidRPr="003354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3FAD452E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543D6AA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hint="cs"/>
                <w:sz w:val="26"/>
                <w:szCs w:val="26"/>
              </w:rPr>
              <w:t>-</w:t>
            </w:r>
          </w:p>
        </w:tc>
      </w:tr>
      <w:tr w:rsidR="00776300" w:rsidRPr="003354C0" w14:paraId="7EA70F26" w14:textId="77777777" w:rsidTr="00387D46">
        <w:trPr>
          <w:cantSplit/>
          <w:trHeight w:val="20"/>
        </w:trPr>
        <w:tc>
          <w:tcPr>
            <w:tcW w:w="3533" w:type="dxa"/>
          </w:tcPr>
          <w:p w14:paraId="7FA1E744" w14:textId="77777777" w:rsidR="00776300" w:rsidRPr="003354C0" w:rsidRDefault="00776300" w:rsidP="00B32D64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54C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32147E" w14:textId="77777777" w:rsidR="00776300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692C" w:rsidRPr="003354C0">
              <w:rPr>
                <w:rFonts w:asciiTheme="majorBidi" w:hAnsiTheme="majorBidi" w:cstheme="majorBidi" w:hint="cs"/>
                <w:sz w:val="26"/>
                <w:szCs w:val="26"/>
              </w:rPr>
              <w:t>185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7948D1C1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A3CADA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1BAA0E99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ED1BB" w14:textId="77777777" w:rsidR="00776300" w:rsidRPr="003354C0" w:rsidRDefault="00B32D64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6FCA" w:rsidRPr="003354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354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7BC0DE14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149BBA" w14:textId="77777777" w:rsidR="00776300" w:rsidRPr="003354C0" w:rsidRDefault="00776300" w:rsidP="00B32D64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54C0">
              <w:rPr>
                <w:rFonts w:asciiTheme="majorBidi" w:hAnsiTheme="majorBidi" w:hint="cs"/>
                <w:sz w:val="26"/>
                <w:szCs w:val="26"/>
              </w:rPr>
              <w:t>-</w:t>
            </w:r>
          </w:p>
        </w:tc>
      </w:tr>
    </w:tbl>
    <w:p w14:paraId="69FD2A2D" w14:textId="77777777" w:rsidR="004000C1" w:rsidRDefault="004000C1" w:rsidP="00485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047E67A" w14:textId="77777777" w:rsidR="004A3A68" w:rsidRDefault="00232283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4A3A68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E34148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2469C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4A3A68" w:rsidRPr="00E34148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51619FE6" w14:textId="77777777" w:rsidR="006B3E90" w:rsidRPr="00387D46" w:rsidRDefault="004A3A68" w:rsidP="006B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87D46">
        <w:rPr>
          <w:rFonts w:asciiTheme="majorBidi" w:hAnsiTheme="majorBidi" w:cstheme="majorBidi"/>
          <w:sz w:val="32"/>
          <w:szCs w:val="32"/>
          <w:cs/>
        </w:rPr>
        <w:t>กำไร</w:t>
      </w:r>
      <w:r w:rsidR="002469C0" w:rsidRPr="00387D46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387D46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387D46" w:rsidRPr="00387D46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387D4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0698D" w:rsidRPr="00387D46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387D46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  <w:r w:rsidR="006B3E90" w:rsidRPr="00387D46">
        <w:rPr>
          <w:rFonts w:asciiTheme="majorBidi" w:hAnsiTheme="majorBidi"/>
          <w:sz w:val="32"/>
          <w:szCs w:val="32"/>
          <w:cs/>
        </w:rPr>
        <w:t xml:space="preserve"> </w:t>
      </w:r>
      <w:r w:rsidR="006B3E90" w:rsidRPr="00387D4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07"/>
        <w:gridCol w:w="136"/>
        <w:gridCol w:w="1191"/>
        <w:gridCol w:w="136"/>
        <w:gridCol w:w="1191"/>
        <w:gridCol w:w="136"/>
        <w:gridCol w:w="1197"/>
      </w:tblGrid>
      <w:tr w:rsidR="006B3E90" w:rsidRPr="0004498D" w14:paraId="10D0B867" w14:textId="77777777" w:rsidTr="001F0B6D">
        <w:trPr>
          <w:cantSplit/>
        </w:trPr>
        <w:tc>
          <w:tcPr>
            <w:tcW w:w="3827" w:type="dxa"/>
          </w:tcPr>
          <w:p w14:paraId="294022A2" w14:textId="77777777"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1C7D5FCB" w14:textId="77777777" w:rsidR="006B3E90" w:rsidRPr="00E34148" w:rsidRDefault="006B3E90" w:rsidP="00595DA0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B3E90" w:rsidRPr="0004498D" w14:paraId="24BD0452" w14:textId="77777777" w:rsidTr="001F0B6D">
        <w:trPr>
          <w:cantSplit/>
        </w:trPr>
        <w:tc>
          <w:tcPr>
            <w:tcW w:w="3827" w:type="dxa"/>
          </w:tcPr>
          <w:p w14:paraId="323F1019" w14:textId="77777777"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38597044" w14:textId="77777777" w:rsidR="005339A9" w:rsidRPr="005339A9" w:rsidRDefault="005339A9" w:rsidP="005339A9">
            <w:pPr>
              <w:pStyle w:val="3"/>
              <w:tabs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5A34AABB" w14:textId="77777777" w:rsidR="006B3E90" w:rsidRPr="0004498D" w:rsidRDefault="005339A9" w:rsidP="005339A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  <w:tc>
          <w:tcPr>
            <w:tcW w:w="136" w:type="dxa"/>
          </w:tcPr>
          <w:p w14:paraId="3186B375" w14:textId="77777777" w:rsidR="006B3E90" w:rsidRPr="0004498D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179F5C15" w14:textId="77777777" w:rsidR="005339A9" w:rsidRPr="005339A9" w:rsidRDefault="005339A9" w:rsidP="005339A9">
            <w:pPr>
              <w:pStyle w:val="3"/>
              <w:tabs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สำหรับงวดเก้าเดือนสิ้นสุด</w:t>
            </w:r>
          </w:p>
          <w:p w14:paraId="579C5D88" w14:textId="77777777" w:rsidR="006B3E90" w:rsidRPr="00E34148" w:rsidRDefault="005339A9" w:rsidP="005339A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</w:tr>
      <w:tr w:rsidR="006B3E90" w:rsidRPr="0004498D" w14:paraId="3461D831" w14:textId="77777777" w:rsidTr="00595DA0">
        <w:trPr>
          <w:cantSplit/>
          <w:trHeight w:val="212"/>
        </w:trPr>
        <w:tc>
          <w:tcPr>
            <w:tcW w:w="3827" w:type="dxa"/>
          </w:tcPr>
          <w:p w14:paraId="025B966F" w14:textId="77777777" w:rsidR="006B3E90" w:rsidRPr="00E34148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0EA6CF3C" w14:textId="77777777"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068D909" w14:textId="77777777"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15B0D81" w14:textId="77777777"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14:paraId="5D21E288" w14:textId="77777777" w:rsidR="006B3E90" w:rsidRPr="00E34148" w:rsidRDefault="006B3E9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7FC5EFC" w14:textId="77777777"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27D4D2BF" w14:textId="77777777"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AA5C420" w14:textId="77777777" w:rsidR="006B3E90" w:rsidRPr="00600EF0" w:rsidRDefault="006B3E9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5339A9" w:rsidRPr="0004498D" w14:paraId="4DD198E6" w14:textId="77777777" w:rsidTr="001A7E66">
        <w:trPr>
          <w:cantSplit/>
        </w:trPr>
        <w:tc>
          <w:tcPr>
            <w:tcW w:w="3827" w:type="dxa"/>
          </w:tcPr>
          <w:p w14:paraId="28AF9E1A" w14:textId="77777777" w:rsidR="001A7E66" w:rsidRDefault="005339A9" w:rsidP="001A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24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</w:p>
          <w:p w14:paraId="74511E2A" w14:textId="77777777" w:rsidR="005339A9" w:rsidRPr="00E34148" w:rsidRDefault="001A7E66" w:rsidP="001A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5339A9"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 (พันบาท)</w:t>
            </w:r>
            <w:r w:rsidR="005339A9"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66FF1F7A" w14:textId="77777777" w:rsidR="005339A9" w:rsidRPr="006F0C91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(5,667)</w:t>
            </w:r>
          </w:p>
        </w:tc>
        <w:tc>
          <w:tcPr>
            <w:tcW w:w="136" w:type="dxa"/>
            <w:vAlign w:val="bottom"/>
          </w:tcPr>
          <w:p w14:paraId="64676CA6" w14:textId="77777777" w:rsidR="005339A9" w:rsidRPr="0004498D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EC01AA2" w14:textId="77777777" w:rsidR="005339A9" w:rsidRPr="006F0C91" w:rsidRDefault="005339A9" w:rsidP="005339A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39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1,346</w:t>
            </w:r>
          </w:p>
        </w:tc>
        <w:tc>
          <w:tcPr>
            <w:tcW w:w="136" w:type="dxa"/>
            <w:vAlign w:val="bottom"/>
          </w:tcPr>
          <w:p w14:paraId="5ACA9C21" w14:textId="77777777" w:rsidR="005339A9" w:rsidRPr="0004498D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9D491C1" w14:textId="77777777" w:rsidR="005339A9" w:rsidRPr="0004498D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(3,355)</w:t>
            </w:r>
          </w:p>
        </w:tc>
        <w:tc>
          <w:tcPr>
            <w:tcW w:w="136" w:type="dxa"/>
            <w:vAlign w:val="bottom"/>
          </w:tcPr>
          <w:p w14:paraId="5AE864F0" w14:textId="77777777" w:rsidR="005339A9" w:rsidRPr="0004498D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0754480" w14:textId="77777777" w:rsidR="005339A9" w:rsidRPr="0004498D" w:rsidRDefault="005339A9" w:rsidP="005339A9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16,784</w:t>
            </w:r>
          </w:p>
        </w:tc>
      </w:tr>
      <w:tr w:rsidR="005339A9" w:rsidRPr="0000551A" w14:paraId="397FB4E6" w14:textId="77777777" w:rsidTr="00595DA0">
        <w:trPr>
          <w:cantSplit/>
        </w:trPr>
        <w:tc>
          <w:tcPr>
            <w:tcW w:w="3827" w:type="dxa"/>
          </w:tcPr>
          <w:p w14:paraId="7CE38472" w14:textId="77777777" w:rsidR="005339A9" w:rsidRPr="00E34148" w:rsidRDefault="005339A9" w:rsidP="00533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E34148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3F5D01E6" w14:textId="77777777" w:rsidR="005339A9" w:rsidRPr="00392194" w:rsidRDefault="005339A9" w:rsidP="005339A9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E1EB163" w14:textId="77777777" w:rsidR="005339A9" w:rsidRPr="0000551A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2A882531" w14:textId="77777777" w:rsidR="005339A9" w:rsidRPr="00392194" w:rsidRDefault="005339A9" w:rsidP="005339A9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40796F3" w14:textId="77777777" w:rsidR="005339A9" w:rsidRPr="0000551A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7236D36C" w14:textId="77777777" w:rsidR="005339A9" w:rsidRPr="00392194" w:rsidRDefault="005339A9" w:rsidP="005339A9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3C59CCB2" w14:textId="77777777" w:rsidR="005339A9" w:rsidRPr="0000551A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5C0EA93F" w14:textId="77777777" w:rsidR="005339A9" w:rsidRPr="00392194" w:rsidRDefault="005339A9" w:rsidP="005339A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5339A9" w:rsidRPr="0004498D" w14:paraId="77FF7FCF" w14:textId="77777777" w:rsidTr="00595DA0">
        <w:trPr>
          <w:cantSplit/>
          <w:trHeight w:val="63"/>
        </w:trPr>
        <w:tc>
          <w:tcPr>
            <w:tcW w:w="3827" w:type="dxa"/>
          </w:tcPr>
          <w:p w14:paraId="734B9B51" w14:textId="77777777" w:rsidR="005339A9" w:rsidRPr="00E34148" w:rsidRDefault="005339A9" w:rsidP="00533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2469C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3692625F" w14:textId="77777777" w:rsidR="005339A9" w:rsidRPr="0004498D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(0.0134)</w:t>
            </w:r>
          </w:p>
        </w:tc>
        <w:tc>
          <w:tcPr>
            <w:tcW w:w="136" w:type="dxa"/>
          </w:tcPr>
          <w:p w14:paraId="28D49860" w14:textId="77777777" w:rsidR="005339A9" w:rsidRPr="0004498D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7EE667BF" w14:textId="77777777" w:rsidR="005339A9" w:rsidRPr="0004498D" w:rsidRDefault="005339A9" w:rsidP="005339A9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39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.</w:t>
            </w:r>
            <w:r w:rsidRPr="005339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0032</w:t>
            </w:r>
          </w:p>
        </w:tc>
        <w:tc>
          <w:tcPr>
            <w:tcW w:w="136" w:type="dxa"/>
          </w:tcPr>
          <w:p w14:paraId="68271886" w14:textId="77777777" w:rsidR="005339A9" w:rsidRPr="0004498D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3EE4BC8C" w14:textId="77777777" w:rsidR="005339A9" w:rsidRPr="0004498D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(0.00</w:t>
            </w:r>
            <w:r w:rsidR="00B56D1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0)</w:t>
            </w:r>
          </w:p>
        </w:tc>
        <w:tc>
          <w:tcPr>
            <w:tcW w:w="136" w:type="dxa"/>
          </w:tcPr>
          <w:p w14:paraId="682227F7" w14:textId="77777777" w:rsidR="005339A9" w:rsidRPr="0004498D" w:rsidRDefault="005339A9" w:rsidP="005339A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01641829" w14:textId="77777777" w:rsidR="005339A9" w:rsidRPr="0004498D" w:rsidRDefault="005339A9" w:rsidP="005339A9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0398</w:t>
            </w:r>
          </w:p>
        </w:tc>
      </w:tr>
      <w:tr w:rsidR="00595DA0" w:rsidRPr="0004498D" w14:paraId="721E9499" w14:textId="77777777" w:rsidTr="00595DA0">
        <w:trPr>
          <w:cantSplit/>
        </w:trPr>
        <w:tc>
          <w:tcPr>
            <w:tcW w:w="3827" w:type="dxa"/>
          </w:tcPr>
          <w:p w14:paraId="1FD71AC5" w14:textId="77777777"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</w:tcPr>
          <w:p w14:paraId="1A2AAC3E" w14:textId="77777777" w:rsidR="00595DA0" w:rsidRPr="00E34148" w:rsidRDefault="00595DA0" w:rsidP="00595DA0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95DA0" w:rsidRPr="0004498D" w14:paraId="00EBB575" w14:textId="77777777" w:rsidTr="00595DA0">
        <w:trPr>
          <w:cantSplit/>
        </w:trPr>
        <w:tc>
          <w:tcPr>
            <w:tcW w:w="3827" w:type="dxa"/>
          </w:tcPr>
          <w:p w14:paraId="1A3795C4" w14:textId="77777777"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61792E22" w14:textId="77777777" w:rsidR="00595DA0" w:rsidRPr="00E34148" w:rsidRDefault="00595DA0" w:rsidP="00595DA0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95DA0" w:rsidRPr="0004498D" w14:paraId="7A471695" w14:textId="77777777" w:rsidTr="001F0B6D">
        <w:trPr>
          <w:cantSplit/>
        </w:trPr>
        <w:tc>
          <w:tcPr>
            <w:tcW w:w="3827" w:type="dxa"/>
          </w:tcPr>
          <w:p w14:paraId="6D9CFA94" w14:textId="77777777"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3A45FEFF" w14:textId="77777777" w:rsidR="005339A9" w:rsidRPr="005339A9" w:rsidRDefault="005339A9" w:rsidP="005339A9">
            <w:pPr>
              <w:pStyle w:val="3"/>
              <w:tabs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2A544BFD" w14:textId="77777777" w:rsidR="00595DA0" w:rsidRPr="0004498D" w:rsidRDefault="005339A9" w:rsidP="005339A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  <w:tc>
          <w:tcPr>
            <w:tcW w:w="136" w:type="dxa"/>
          </w:tcPr>
          <w:p w14:paraId="7EF3EA18" w14:textId="77777777" w:rsidR="00595DA0" w:rsidRPr="0004498D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6E689BF8" w14:textId="77777777" w:rsidR="005339A9" w:rsidRPr="005339A9" w:rsidRDefault="005339A9" w:rsidP="005339A9">
            <w:pPr>
              <w:pStyle w:val="3"/>
              <w:tabs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สำหรับงวดเก้าเดือนสิ้นสุด</w:t>
            </w:r>
          </w:p>
          <w:p w14:paraId="3E345FAC" w14:textId="77777777" w:rsidR="00595DA0" w:rsidRPr="00E34148" w:rsidRDefault="005339A9" w:rsidP="005339A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 w:rsidRPr="00E34148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E3414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</w:tr>
      <w:tr w:rsidR="00595DA0" w:rsidRPr="0004498D" w14:paraId="4DAF1375" w14:textId="77777777" w:rsidTr="00595DA0">
        <w:trPr>
          <w:cantSplit/>
        </w:trPr>
        <w:tc>
          <w:tcPr>
            <w:tcW w:w="3827" w:type="dxa"/>
          </w:tcPr>
          <w:p w14:paraId="143A4ED0" w14:textId="77777777" w:rsidR="00595DA0" w:rsidRPr="00E34148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1BEE3EA2" w14:textId="77777777"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DE581C1" w14:textId="77777777"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8AF85BC" w14:textId="77777777"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6" w:type="dxa"/>
          </w:tcPr>
          <w:p w14:paraId="50AA2EC0" w14:textId="77777777" w:rsidR="00595DA0" w:rsidRPr="00E34148" w:rsidRDefault="00595DA0" w:rsidP="00595DA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BD05118" w14:textId="77777777"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71C3DB49" w14:textId="77777777"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1C069FF" w14:textId="77777777" w:rsidR="00595DA0" w:rsidRPr="00600EF0" w:rsidRDefault="00595DA0" w:rsidP="00595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367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A7E66" w:rsidRPr="0004498D" w14:paraId="320AC306" w14:textId="77777777" w:rsidTr="001A7E66">
        <w:trPr>
          <w:cantSplit/>
        </w:trPr>
        <w:tc>
          <w:tcPr>
            <w:tcW w:w="3827" w:type="dxa"/>
          </w:tcPr>
          <w:p w14:paraId="508A55B5" w14:textId="77777777" w:rsidR="001A7E66" w:rsidRDefault="001A7E66" w:rsidP="001A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sz w:val="24"/>
                <w:szCs w:val="24"/>
              </w:rPr>
            </w:pP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</w:p>
          <w:p w14:paraId="6606E84E" w14:textId="77777777" w:rsidR="001A7E66" w:rsidRPr="00E34148" w:rsidRDefault="001A7E66" w:rsidP="001A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 (พันบาท)</w:t>
            </w: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320AD33A" w14:textId="77777777" w:rsidR="001A7E66" w:rsidRPr="006F0C91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Pr="002C59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1,480</w:t>
            </w: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6" w:type="dxa"/>
            <w:vAlign w:val="bottom"/>
          </w:tcPr>
          <w:p w14:paraId="64561835" w14:textId="77777777" w:rsidR="001A7E66" w:rsidRPr="0004498D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5EB95AD" w14:textId="77777777" w:rsidR="001A7E66" w:rsidRPr="00E34148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77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9,156</w:t>
            </w:r>
          </w:p>
        </w:tc>
        <w:tc>
          <w:tcPr>
            <w:tcW w:w="136" w:type="dxa"/>
            <w:vAlign w:val="bottom"/>
          </w:tcPr>
          <w:p w14:paraId="49D9E151" w14:textId="77777777" w:rsidR="001A7E66" w:rsidRPr="0004498D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46A5C79A" w14:textId="77777777" w:rsidR="001A7E66" w:rsidRPr="0004498D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543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2,719</w:t>
            </w:r>
          </w:p>
        </w:tc>
        <w:tc>
          <w:tcPr>
            <w:tcW w:w="136" w:type="dxa"/>
            <w:vAlign w:val="bottom"/>
          </w:tcPr>
          <w:p w14:paraId="60E73D5A" w14:textId="77777777" w:rsidR="001A7E66" w:rsidRPr="0004498D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229A0CE" w14:textId="77777777" w:rsidR="001A7E66" w:rsidRPr="0004498D" w:rsidRDefault="001A7E66" w:rsidP="001A7E66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28,720</w:t>
            </w:r>
          </w:p>
        </w:tc>
      </w:tr>
      <w:tr w:rsidR="001A7E66" w:rsidRPr="0000551A" w14:paraId="0857F1E9" w14:textId="77777777" w:rsidTr="00595DA0">
        <w:trPr>
          <w:cantSplit/>
        </w:trPr>
        <w:tc>
          <w:tcPr>
            <w:tcW w:w="3827" w:type="dxa"/>
          </w:tcPr>
          <w:p w14:paraId="61E87BE5" w14:textId="77777777" w:rsidR="001A7E66" w:rsidRPr="00E34148" w:rsidRDefault="001A7E66" w:rsidP="001A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E34148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2EE5DB4E" w14:textId="77777777" w:rsidR="001A7E66" w:rsidRPr="00392194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31B1461" w14:textId="77777777" w:rsidR="001A7E66" w:rsidRPr="0000551A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00E9AD4D" w14:textId="77777777" w:rsidR="001A7E66" w:rsidRPr="00392194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1FAA1135" w14:textId="77777777" w:rsidR="001A7E66" w:rsidRPr="0000551A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A62D480" w14:textId="77777777" w:rsidR="001A7E66" w:rsidRPr="00392194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1C7F2B53" w14:textId="77777777" w:rsidR="001A7E66" w:rsidRPr="0000551A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55ADD1D6" w14:textId="77777777" w:rsidR="001A7E66" w:rsidRPr="00392194" w:rsidRDefault="001A7E66" w:rsidP="001A7E66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1A7E66" w:rsidRPr="0004498D" w14:paraId="33975D7D" w14:textId="77777777" w:rsidTr="00595DA0">
        <w:trPr>
          <w:cantSplit/>
          <w:trHeight w:val="63"/>
        </w:trPr>
        <w:tc>
          <w:tcPr>
            <w:tcW w:w="3827" w:type="dxa"/>
          </w:tcPr>
          <w:p w14:paraId="30E83217" w14:textId="77777777" w:rsidR="001A7E66" w:rsidRPr="003D3672" w:rsidRDefault="001A7E66" w:rsidP="001A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E3414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E3414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56D669E8" w14:textId="77777777" w:rsidR="001A7E66" w:rsidRPr="0004498D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Pr="002C59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.</w:t>
            </w:r>
            <w:r w:rsidRPr="002C59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0035</w:t>
            </w: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6" w:type="dxa"/>
          </w:tcPr>
          <w:p w14:paraId="7AA9C30B" w14:textId="77777777" w:rsidR="001A7E66" w:rsidRPr="0004498D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5DAC6E10" w14:textId="77777777" w:rsidR="001A7E66" w:rsidRPr="0004498D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7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.</w:t>
            </w:r>
            <w:r w:rsidRPr="00E77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0217</w:t>
            </w:r>
          </w:p>
        </w:tc>
        <w:tc>
          <w:tcPr>
            <w:tcW w:w="136" w:type="dxa"/>
          </w:tcPr>
          <w:p w14:paraId="3B073966" w14:textId="77777777" w:rsidR="001A7E66" w:rsidRPr="0004498D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1F31D2E0" w14:textId="77777777" w:rsidR="001A7E66" w:rsidRPr="0004498D" w:rsidRDefault="001A7E66" w:rsidP="001A7E6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C59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.</w:t>
            </w:r>
            <w:r w:rsidRPr="002C59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0064</w:t>
            </w:r>
          </w:p>
        </w:tc>
        <w:tc>
          <w:tcPr>
            <w:tcW w:w="136" w:type="dxa"/>
          </w:tcPr>
          <w:p w14:paraId="5573A687" w14:textId="77777777" w:rsidR="001A7E66" w:rsidRPr="0004498D" w:rsidRDefault="001A7E66" w:rsidP="001A7E6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50C86A00" w14:textId="77777777" w:rsidR="001A7E66" w:rsidRPr="0004498D" w:rsidRDefault="001A7E66" w:rsidP="001A7E66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34148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0681</w:t>
            </w:r>
          </w:p>
        </w:tc>
      </w:tr>
    </w:tbl>
    <w:p w14:paraId="50EA55EE" w14:textId="77777777" w:rsidR="00D57B21" w:rsidRDefault="00D57B21" w:rsidP="00E1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8EF7D47" w14:textId="77777777" w:rsidR="00595DA0" w:rsidRDefault="00595DA0" w:rsidP="00E1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6A5E343" w14:textId="77777777" w:rsidR="00E17EB6" w:rsidRPr="00E34148" w:rsidRDefault="00E4111C" w:rsidP="00E17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E17EB6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E17EB6" w:rsidRPr="00BD54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7EB6"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450C4C58" w14:textId="77777777" w:rsidR="0097053F" w:rsidRDefault="0097053F" w:rsidP="00F77474">
      <w:pPr>
        <w:tabs>
          <w:tab w:val="clear" w:pos="227"/>
          <w:tab w:val="left" w:pos="284"/>
        </w:tabs>
        <w:spacing w:line="40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E3414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2563</w:t>
      </w:r>
    </w:p>
    <w:p w14:paraId="03D99EFE" w14:textId="77777777" w:rsidR="0097053F" w:rsidRPr="008252D9" w:rsidRDefault="0097053F" w:rsidP="00F77474">
      <w:pPr>
        <w:tabs>
          <w:tab w:val="left" w:pos="540"/>
        </w:tabs>
        <w:spacing w:line="40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>ในการประชุม</w:t>
      </w:r>
      <w:r w:rsidR="008252D9" w:rsidRPr="00E34148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คณะกรรมการของบริษัทครั้งที่ </w:t>
      </w:r>
      <w:r w:rsidR="008252D9" w:rsidRPr="008252D9">
        <w:rPr>
          <w:rFonts w:asciiTheme="majorBidi" w:hAnsiTheme="majorBidi" w:cstheme="majorBidi"/>
          <w:sz w:val="32"/>
          <w:szCs w:val="32"/>
        </w:rPr>
        <w:t>2</w:t>
      </w:r>
      <w:r w:rsidR="008252D9" w:rsidRPr="00E34148">
        <w:rPr>
          <w:rFonts w:asciiTheme="majorBidi" w:hAnsiTheme="majorBidi"/>
          <w:sz w:val="32"/>
          <w:szCs w:val="32"/>
        </w:rPr>
        <w:t>/</w:t>
      </w:r>
      <w:r w:rsidRPr="008252D9">
        <w:rPr>
          <w:rFonts w:asciiTheme="majorBidi" w:hAnsiTheme="majorBidi" w:cstheme="majorBidi"/>
          <w:sz w:val="32"/>
          <w:szCs w:val="32"/>
        </w:rPr>
        <w:t>256</w:t>
      </w:r>
      <w:r w:rsidR="00F77474" w:rsidRPr="008252D9">
        <w:rPr>
          <w:rFonts w:asciiTheme="majorBidi" w:hAnsiTheme="majorBidi" w:cstheme="majorBidi"/>
          <w:sz w:val="32"/>
          <w:szCs w:val="32"/>
        </w:rPr>
        <w:t>3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F77474" w:rsidRPr="008252D9">
        <w:rPr>
          <w:rFonts w:asciiTheme="majorBidi" w:hAnsiTheme="majorBidi" w:cstheme="majorBidi"/>
          <w:sz w:val="32"/>
          <w:szCs w:val="32"/>
        </w:rPr>
        <w:t>10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8252D9">
        <w:rPr>
          <w:rFonts w:asciiTheme="majorBidi" w:hAnsiTheme="majorBidi" w:cstheme="majorBidi"/>
          <w:sz w:val="32"/>
          <w:szCs w:val="32"/>
        </w:rPr>
        <w:t>256</w:t>
      </w:r>
      <w:r w:rsidR="00F77474" w:rsidRPr="008252D9">
        <w:rPr>
          <w:rFonts w:asciiTheme="majorBidi" w:hAnsiTheme="majorBidi" w:cstheme="majorBidi"/>
          <w:sz w:val="32"/>
          <w:szCs w:val="32"/>
        </w:rPr>
        <w:t>3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8252D9" w:rsidRPr="00E34148">
        <w:rPr>
          <w:rFonts w:asciiTheme="majorBidi" w:hAnsiTheme="majorBidi" w:hint="cs"/>
          <w:sz w:val="32"/>
          <w:szCs w:val="32"/>
          <w:cs/>
        </w:rPr>
        <w:t>ได้</w:t>
      </w:r>
      <w:r w:rsidRPr="00E34148">
        <w:rPr>
          <w:rFonts w:asciiTheme="majorBidi" w:hAnsiTheme="majorBidi" w:hint="cs"/>
          <w:sz w:val="32"/>
          <w:szCs w:val="32"/>
          <w:cs/>
        </w:rPr>
        <w:t>มีมติอนุมัติ</w:t>
      </w:r>
      <w:r w:rsidR="008252D9" w:rsidRPr="00E34148">
        <w:rPr>
          <w:rFonts w:asciiTheme="majorBidi" w:hAnsiTheme="majorBidi" w:hint="cs"/>
          <w:sz w:val="32"/>
          <w:szCs w:val="32"/>
          <w:cs/>
        </w:rPr>
        <w:t>ให้จ่ายเงินปันผลระหว่างกาลให้แก่ผู้ถือหุ้น</w:t>
      </w:r>
      <w:r w:rsidRPr="00E34148">
        <w:rPr>
          <w:rFonts w:asciiTheme="majorBidi" w:hAnsiTheme="majorBidi" w:hint="cs"/>
          <w:spacing w:val="-6"/>
          <w:sz w:val="32"/>
          <w:szCs w:val="32"/>
          <w:cs/>
        </w:rPr>
        <w:t xml:space="preserve">สามัญจำนวน </w:t>
      </w:r>
      <w:r w:rsidRPr="008252D9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Pr="008252D9">
        <w:rPr>
          <w:rFonts w:asciiTheme="majorBidi" w:hAnsiTheme="majorBidi" w:cstheme="majorBidi"/>
          <w:sz w:val="32"/>
          <w:szCs w:val="32"/>
        </w:rPr>
        <w:t xml:space="preserve"> 0</w:t>
      </w:r>
      <w:r w:rsidRPr="00E34148">
        <w:rPr>
          <w:rFonts w:asciiTheme="majorBidi" w:hAnsiTheme="majorBidi"/>
          <w:sz w:val="32"/>
          <w:szCs w:val="32"/>
        </w:rPr>
        <w:t>.</w:t>
      </w:r>
      <w:r w:rsidRPr="008252D9">
        <w:rPr>
          <w:rFonts w:asciiTheme="majorBidi" w:hAnsiTheme="majorBidi" w:cstheme="majorBidi"/>
          <w:sz w:val="32"/>
          <w:szCs w:val="32"/>
        </w:rPr>
        <w:t>0</w:t>
      </w:r>
      <w:r w:rsidR="00F77474" w:rsidRPr="008252D9">
        <w:rPr>
          <w:rFonts w:asciiTheme="majorBidi" w:hAnsiTheme="majorBidi" w:cstheme="majorBidi"/>
          <w:sz w:val="32"/>
          <w:szCs w:val="32"/>
        </w:rPr>
        <w:t>18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E34148">
        <w:rPr>
          <w:rFonts w:asciiTheme="majorBidi" w:hAnsi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="00F77474" w:rsidRPr="008252D9">
        <w:rPr>
          <w:rFonts w:asciiTheme="majorBidi" w:hAnsiTheme="majorBidi" w:cstheme="majorBidi"/>
          <w:sz w:val="32"/>
          <w:szCs w:val="32"/>
        </w:rPr>
        <w:t>7</w:t>
      </w:r>
      <w:r w:rsidR="00F77474" w:rsidRPr="00E34148">
        <w:rPr>
          <w:rFonts w:asciiTheme="majorBidi" w:hAnsiTheme="majorBidi"/>
          <w:sz w:val="32"/>
          <w:szCs w:val="32"/>
        </w:rPr>
        <w:t>.</w:t>
      </w:r>
      <w:r w:rsidR="00F77474" w:rsidRPr="008252D9">
        <w:rPr>
          <w:rFonts w:asciiTheme="majorBidi" w:hAnsiTheme="majorBidi" w:cstheme="majorBidi"/>
          <w:sz w:val="32"/>
          <w:szCs w:val="32"/>
        </w:rPr>
        <w:t>60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E34148">
        <w:rPr>
          <w:rFonts w:asciiTheme="majorBidi" w:hAnsi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E34148">
        <w:rPr>
          <w:rFonts w:asciiTheme="majorBidi" w:hAnsi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="00F77474" w:rsidRPr="008252D9">
        <w:rPr>
          <w:rFonts w:asciiTheme="majorBidi" w:hAnsiTheme="majorBidi" w:cstheme="majorBidi"/>
          <w:sz w:val="32"/>
          <w:szCs w:val="32"/>
        </w:rPr>
        <w:t xml:space="preserve">24 </w:t>
      </w:r>
      <w:r w:rsidR="00F77474" w:rsidRPr="00E3414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F77474" w:rsidRPr="008252D9">
        <w:rPr>
          <w:rFonts w:asciiTheme="majorBidi" w:hAnsiTheme="majorBidi" w:cstheme="majorBidi"/>
          <w:sz w:val="32"/>
          <w:szCs w:val="32"/>
        </w:rPr>
        <w:t xml:space="preserve">2563 </w:t>
      </w:r>
      <w:r w:rsidRPr="00E34148">
        <w:rPr>
          <w:rFonts w:asciiTheme="majorBidi" w:hAnsiTheme="majorBidi"/>
          <w:spacing w:val="-4"/>
          <w:sz w:val="32"/>
          <w:szCs w:val="32"/>
        </w:rPr>
        <w:t>(</w:t>
      </w:r>
      <w:r w:rsidRPr="008252D9">
        <w:rPr>
          <w:rFonts w:asciiTheme="majorBidi" w:hAnsiTheme="majorBidi" w:cstheme="majorBidi"/>
          <w:spacing w:val="-4"/>
          <w:sz w:val="32"/>
          <w:szCs w:val="32"/>
        </w:rPr>
        <w:t>Record Date</w:t>
      </w:r>
      <w:r w:rsidRPr="00E34148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E34148">
        <w:rPr>
          <w:rFonts w:asciiTheme="majorBidi" w:hAnsi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="004850E3" w:rsidRPr="00E3414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77474" w:rsidRPr="008252D9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E341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Pr="008252D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77474" w:rsidRPr="008252D9">
        <w:rPr>
          <w:rFonts w:asciiTheme="majorBidi" w:hAnsiTheme="majorBidi" w:cstheme="majorBidi"/>
          <w:spacing w:val="-4"/>
          <w:sz w:val="32"/>
          <w:szCs w:val="32"/>
        </w:rPr>
        <w:t>3</w:t>
      </w:r>
    </w:p>
    <w:p w14:paraId="4EB533A4" w14:textId="77777777" w:rsidR="00D57B21" w:rsidRPr="0097053F" w:rsidRDefault="00D57B21" w:rsidP="0097053F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188AEB5B" w14:textId="77777777" w:rsidR="0097053F" w:rsidRDefault="0097053F" w:rsidP="0097053F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E3414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256</w:t>
      </w:r>
      <w:r w:rsidRPr="00E34148">
        <w:rPr>
          <w:rFonts w:asciiTheme="majorBidi" w:hAnsiTheme="majorBidi" w:cstheme="majorBidi" w:hint="cs"/>
          <w:color w:val="000000"/>
          <w:sz w:val="32"/>
          <w:szCs w:val="32"/>
          <w:u w:val="single"/>
        </w:rPr>
        <w:t>2</w:t>
      </w:r>
    </w:p>
    <w:p w14:paraId="2473AE32" w14:textId="77777777" w:rsidR="0097053F" w:rsidRDefault="0097053F" w:rsidP="00E4111C">
      <w:pPr>
        <w:tabs>
          <w:tab w:val="clear" w:pos="227"/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ผู้ถือหุ้นมีมติอนุมัติจัดสรร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กำไรสุทธิสำหรับปี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</w:t>
      </w:r>
      <w:r w:rsidRPr="00E34148">
        <w:rPr>
          <w:rFonts w:asciiTheme="majorBidi" w:hAnsi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033 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>13</w:t>
      </w:r>
      <w:r w:rsidRPr="00E34148">
        <w:rPr>
          <w:rFonts w:asciiTheme="majorBidi" w:hAnsi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93 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E341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 w:rsidRPr="00E341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E34148">
        <w:rPr>
          <w:rFonts w:asciiTheme="majorBidi" w:hAnsiTheme="majorBidi"/>
          <w:spacing w:val="-4"/>
          <w:sz w:val="32"/>
          <w:szCs w:val="32"/>
        </w:rPr>
        <w:t>(</w:t>
      </w:r>
      <w:r>
        <w:rPr>
          <w:rFonts w:asciiTheme="majorBidi" w:hAnsiTheme="majorBidi" w:cstheme="majorBidi"/>
          <w:spacing w:val="-4"/>
          <w:sz w:val="32"/>
          <w:szCs w:val="32"/>
        </w:rPr>
        <w:t>Record Date</w:t>
      </w:r>
      <w:r w:rsidRPr="00E34148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E34148">
        <w:rPr>
          <w:rFonts w:asciiTheme="majorBidi" w:hAnsi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E341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14:paraId="04EE671F" w14:textId="77777777" w:rsidR="0097053F" w:rsidRDefault="0097053F" w:rsidP="0097053F">
      <w:pPr>
        <w:tabs>
          <w:tab w:val="clear" w:pos="227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8F6B128" w14:textId="77777777" w:rsidR="002E7912" w:rsidRPr="00E91834" w:rsidRDefault="00E4111C" w:rsidP="0020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="002E7912" w:rsidRPr="00E34148">
        <w:rPr>
          <w:rFonts w:asciiTheme="majorBidi" w:hAnsiTheme="majorBidi"/>
          <w:b/>
          <w:bCs/>
          <w:color w:val="000000"/>
          <w:sz w:val="32"/>
          <w:szCs w:val="32"/>
        </w:rPr>
        <w:t>.</w:t>
      </w:r>
      <w:r w:rsidR="002E791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7912" w:rsidRPr="00E3414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AF71B68" w14:textId="77777777" w:rsidR="002E7912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4148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4E33063" w14:textId="77777777" w:rsidR="002E7912" w:rsidRPr="00E24BC7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4148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E34148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0AC40402" w14:textId="77777777" w:rsidR="002E7912" w:rsidRPr="006478AF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34148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E34148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</w:t>
      </w:r>
      <w:r w:rsidRPr="00E34148">
        <w:rPr>
          <w:rFonts w:asciiTheme="majorBidi" w:hAnsiTheme="majorBidi"/>
          <w:sz w:val="32"/>
          <w:szCs w:val="32"/>
          <w:cs/>
        </w:rPr>
        <w:t>ใช้พลังงานทางเลือก และประกอบแผงโซลาร์เซลล์เพื่อการส่งออก</w:t>
      </w:r>
    </w:p>
    <w:p w14:paraId="1CDA837D" w14:textId="77777777" w:rsidR="002E7912" w:rsidRPr="00187555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34148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E34148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E34148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E34148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E34148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05F3262F" w14:textId="77777777" w:rsidR="002E7912" w:rsidRPr="00E24BC7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4148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5C0C8F65" w14:textId="77777777" w:rsidR="002E7912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34148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20269A" w:rsidRPr="00E34148">
        <w:rPr>
          <w:rFonts w:asciiTheme="majorBidi" w:hAnsiTheme="majorBidi"/>
          <w:spacing w:val="-2"/>
          <w:sz w:val="32"/>
          <w:szCs w:val="32"/>
          <w:cs/>
        </w:rPr>
        <w:br/>
      </w:r>
      <w:r w:rsidRPr="00E34148">
        <w:rPr>
          <w:rFonts w:asciiTheme="majorBidi" w:hAnsiTheme="majorBidi"/>
          <w:spacing w:val="-2"/>
          <w:sz w:val="32"/>
          <w:szCs w:val="32"/>
          <w:cs/>
        </w:rPr>
        <w:t>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68E609FA" w14:textId="77777777" w:rsidR="00DC6455" w:rsidRDefault="00DC645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5C19B86D" w14:textId="77777777" w:rsidR="00DC6455" w:rsidRDefault="00DC645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61C50A0F" w14:textId="77777777" w:rsidR="00DC6455" w:rsidRDefault="00DC645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5F1FC0D5" w14:textId="77777777" w:rsidR="00DC6455" w:rsidRDefault="00DC645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60358DFC" w14:textId="77777777" w:rsidR="002E7912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4148">
        <w:rPr>
          <w:rFonts w:asciiTheme="majorBidi" w:hAnsiTheme="majorBidi"/>
          <w:spacing w:val="-2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</w:t>
      </w:r>
      <w:r w:rsidR="00FF51BD" w:rsidRPr="00E34148">
        <w:rPr>
          <w:rFonts w:asciiTheme="majorBidi" w:hAnsiTheme="majorBidi"/>
          <w:spacing w:val="-2"/>
          <w:sz w:val="32"/>
          <w:szCs w:val="32"/>
          <w:cs/>
        </w:rPr>
        <w:t>งวดเก้าเดือนสิ้นสุดวันที่</w:t>
      </w:r>
      <w:r w:rsidR="00FF51BD" w:rsidRPr="00E34148">
        <w:rPr>
          <w:rFonts w:asciiTheme="majorBidi" w:hAnsiTheme="majorBidi"/>
          <w:spacing w:val="-2"/>
          <w:sz w:val="32"/>
          <w:szCs w:val="32"/>
        </w:rPr>
        <w:t xml:space="preserve"> </w:t>
      </w:r>
      <w:r w:rsidR="00FF51BD">
        <w:rPr>
          <w:rFonts w:asciiTheme="majorBidi" w:hAnsiTheme="majorBidi"/>
          <w:spacing w:val="-2"/>
          <w:sz w:val="32"/>
          <w:szCs w:val="32"/>
        </w:rPr>
        <w:t>30</w:t>
      </w:r>
      <w:r w:rsidR="00FF51BD" w:rsidRPr="00E34148">
        <w:rPr>
          <w:rFonts w:asciiTheme="majorBidi" w:hAnsiTheme="majorBidi"/>
          <w:spacing w:val="-2"/>
          <w:sz w:val="32"/>
          <w:szCs w:val="32"/>
          <w:cs/>
        </w:rPr>
        <w:t xml:space="preserve"> กันยายน </w:t>
      </w:r>
      <w:r w:rsidR="004850E3">
        <w:rPr>
          <w:rFonts w:asciiTheme="majorBidi" w:hAnsiTheme="majorBidi"/>
          <w:spacing w:val="-2"/>
          <w:sz w:val="32"/>
          <w:szCs w:val="32"/>
        </w:rPr>
        <w:t>2563</w:t>
      </w:r>
      <w:r w:rsidR="00A0601F" w:rsidRPr="00E34148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="004850E3">
        <w:rPr>
          <w:rFonts w:asciiTheme="majorBidi" w:hAnsiTheme="majorBidi"/>
          <w:spacing w:val="-2"/>
          <w:sz w:val="32"/>
          <w:szCs w:val="32"/>
        </w:rPr>
        <w:t>2562</w:t>
      </w:r>
      <w:r w:rsidR="00A0601F" w:rsidRPr="00E34148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99"/>
        <w:gridCol w:w="595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A0601F" w:rsidRPr="00275ABC" w14:paraId="76553D6A" w14:textId="77777777" w:rsidTr="001F0B6D">
        <w:tc>
          <w:tcPr>
            <w:tcW w:w="1644" w:type="dxa"/>
          </w:tcPr>
          <w:p w14:paraId="0194D7E3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462AE30D" w14:textId="77777777" w:rsidR="00A0601F" w:rsidRPr="00E34148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A0601F" w:rsidRPr="00275ABC" w14:paraId="0BF685EE" w14:textId="77777777" w:rsidTr="001F0B6D">
        <w:tc>
          <w:tcPr>
            <w:tcW w:w="1644" w:type="dxa"/>
          </w:tcPr>
          <w:p w14:paraId="3F22130E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1941CA31" w14:textId="77777777" w:rsidR="00A0601F" w:rsidRPr="00E34148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0601F" w:rsidRPr="00275ABC" w14:paraId="3B7E34FF" w14:textId="77777777" w:rsidTr="001F0B6D">
        <w:tc>
          <w:tcPr>
            <w:tcW w:w="1644" w:type="dxa"/>
          </w:tcPr>
          <w:p w14:paraId="0B7CC3EC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C74DAA6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14:paraId="39F4E8B3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8FDF11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D3FF4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173B5700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8548EE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4BB990" w14:textId="77777777" w:rsidR="00A0601F" w:rsidRPr="00E34148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1AA0C1" w14:textId="77777777" w:rsidR="00A0601F" w:rsidRPr="00275ABC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95E4FB" w14:textId="77777777" w:rsidR="00A0601F" w:rsidRPr="00E34148" w:rsidRDefault="00A0601F" w:rsidP="001F0B6D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0601F" w:rsidRPr="00275ABC" w14:paraId="41E4B509" w14:textId="77777777" w:rsidTr="001F0B6D">
        <w:tc>
          <w:tcPr>
            <w:tcW w:w="1644" w:type="dxa"/>
          </w:tcPr>
          <w:p w14:paraId="73C3DCDF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FD46BB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8F472D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59AA81FB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7D49651A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3B89E5F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5CA042CE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B2FBDB1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418CF582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7B35DA2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171BEECA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5A4742E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3109D66A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17361D8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9" w:type="dxa"/>
          </w:tcPr>
          <w:p w14:paraId="227D844C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4490F82" w14:textId="77777777" w:rsidR="00A0601F" w:rsidRPr="00275ABC" w:rsidRDefault="00A0601F" w:rsidP="00A0601F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75AB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2562</w:t>
            </w:r>
          </w:p>
        </w:tc>
      </w:tr>
      <w:tr w:rsidR="00100058" w:rsidRPr="00275ABC" w14:paraId="1E038081" w14:textId="77777777" w:rsidTr="009516AD">
        <w:tc>
          <w:tcPr>
            <w:tcW w:w="1644" w:type="dxa"/>
            <w:vAlign w:val="bottom"/>
          </w:tcPr>
          <w:p w14:paraId="7E01E6B1" w14:textId="77777777" w:rsidR="00100058" w:rsidRPr="00E34148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FC1EFF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751,551</w:t>
            </w:r>
          </w:p>
        </w:tc>
        <w:tc>
          <w:tcPr>
            <w:tcW w:w="134" w:type="dxa"/>
          </w:tcPr>
          <w:p w14:paraId="483DD881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A7ABBA" w14:textId="1B433AB6" w:rsidR="00100058" w:rsidRPr="002B3BE0" w:rsidRDefault="00733B47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842,951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73B066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430AE0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294,744</w:t>
            </w:r>
          </w:p>
        </w:tc>
        <w:tc>
          <w:tcPr>
            <w:tcW w:w="142" w:type="dxa"/>
          </w:tcPr>
          <w:p w14:paraId="2A051AB4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DE3160" w14:textId="77777777" w:rsidR="00100058" w:rsidRPr="002B3BE0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369,897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18FC61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496DA2C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18,276</w:t>
            </w:r>
          </w:p>
        </w:tc>
        <w:tc>
          <w:tcPr>
            <w:tcW w:w="142" w:type="dxa"/>
          </w:tcPr>
          <w:p w14:paraId="0A3CA806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406A015" w14:textId="19B3412F" w:rsidR="00100058" w:rsidRPr="002B3BE0" w:rsidRDefault="00733B47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44,380</w:t>
            </w:r>
          </w:p>
        </w:tc>
        <w:tc>
          <w:tcPr>
            <w:tcW w:w="142" w:type="dxa"/>
            <w:vAlign w:val="bottom"/>
          </w:tcPr>
          <w:p w14:paraId="1D381E6C" w14:textId="77777777" w:rsidR="00100058" w:rsidRPr="00275ABC" w:rsidRDefault="00100058" w:rsidP="00100058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CF3D214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,064,571</w:t>
            </w:r>
          </w:p>
        </w:tc>
        <w:tc>
          <w:tcPr>
            <w:tcW w:w="139" w:type="dxa"/>
          </w:tcPr>
          <w:p w14:paraId="00CF0FA1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297361B" w14:textId="77777777" w:rsidR="00100058" w:rsidRPr="002B3BE0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1,257,228</w:t>
            </w:r>
          </w:p>
        </w:tc>
      </w:tr>
      <w:tr w:rsidR="00100058" w:rsidRPr="00275ABC" w14:paraId="01D37837" w14:textId="77777777" w:rsidTr="009516AD">
        <w:tc>
          <w:tcPr>
            <w:tcW w:w="1644" w:type="dxa"/>
            <w:vAlign w:val="bottom"/>
          </w:tcPr>
          <w:p w14:paraId="076599EA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FCE54F3" w14:textId="77777777" w:rsidR="00100058" w:rsidRPr="00E34148" w:rsidRDefault="00B56D15" w:rsidP="00100058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(698,362)</w:t>
            </w:r>
          </w:p>
        </w:tc>
        <w:tc>
          <w:tcPr>
            <w:tcW w:w="134" w:type="dxa"/>
          </w:tcPr>
          <w:p w14:paraId="099DD38C" w14:textId="77777777" w:rsidR="00100058" w:rsidRPr="00275ABC" w:rsidRDefault="00100058" w:rsidP="00100058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6C954D0" w14:textId="04214FF2" w:rsidR="00100058" w:rsidRPr="00E34148" w:rsidRDefault="00733B47" w:rsidP="00100058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(799,046)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C776D1" w14:textId="77777777" w:rsidR="00100058" w:rsidRPr="00275ABC" w:rsidRDefault="00100058" w:rsidP="0010005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326262A" w14:textId="77777777" w:rsidR="00100058" w:rsidRPr="00275ABC" w:rsidRDefault="00B56D15" w:rsidP="00100058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(220,123)</w:t>
            </w:r>
          </w:p>
        </w:tc>
        <w:tc>
          <w:tcPr>
            <w:tcW w:w="142" w:type="dxa"/>
          </w:tcPr>
          <w:p w14:paraId="0992E504" w14:textId="77777777" w:rsidR="00100058" w:rsidRPr="00275ABC" w:rsidRDefault="00100058" w:rsidP="00100058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3687011" w14:textId="77777777" w:rsidR="00100058" w:rsidRPr="0004776E" w:rsidRDefault="00100058" w:rsidP="00100058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287,229</w:t>
            </w:r>
            <w:r w:rsidRPr="00E3414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A01D0F" w14:textId="77777777" w:rsidR="00100058" w:rsidRPr="00275ABC" w:rsidRDefault="00100058" w:rsidP="00100058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1879CF7" w14:textId="77777777" w:rsidR="00100058" w:rsidRPr="00275ABC" w:rsidRDefault="00B56D15" w:rsidP="00100058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(16,223)</w:t>
            </w:r>
          </w:p>
        </w:tc>
        <w:tc>
          <w:tcPr>
            <w:tcW w:w="142" w:type="dxa"/>
          </w:tcPr>
          <w:p w14:paraId="7A9DABBC" w14:textId="77777777" w:rsidR="00100058" w:rsidRPr="00275ABC" w:rsidRDefault="00100058" w:rsidP="00100058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0DD23CD1" w14:textId="6F9BC5BA" w:rsidR="00100058" w:rsidRPr="002B3BE0" w:rsidRDefault="00733B47" w:rsidP="00100058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(20,077)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573D898" w14:textId="77777777" w:rsidR="00100058" w:rsidRPr="00275ABC" w:rsidRDefault="00100058" w:rsidP="00100058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84921AC" w14:textId="77777777" w:rsidR="00100058" w:rsidRPr="00275ABC" w:rsidRDefault="00B56D15" w:rsidP="00100058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(934,708)</w:t>
            </w:r>
          </w:p>
        </w:tc>
        <w:tc>
          <w:tcPr>
            <w:tcW w:w="139" w:type="dxa"/>
          </w:tcPr>
          <w:p w14:paraId="089DB741" w14:textId="77777777" w:rsidR="00100058" w:rsidRPr="00275ABC" w:rsidRDefault="00100058" w:rsidP="00100058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58BDE14" w14:textId="77777777" w:rsidR="00100058" w:rsidRPr="002B3BE0" w:rsidRDefault="00100058" w:rsidP="00100058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1,106,352</w:t>
            </w:r>
            <w:r w:rsidRPr="00E3414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</w:tr>
      <w:tr w:rsidR="00100058" w:rsidRPr="00275ABC" w14:paraId="167D62E7" w14:textId="77777777" w:rsidTr="009516AD">
        <w:tc>
          <w:tcPr>
            <w:tcW w:w="1644" w:type="dxa"/>
            <w:vAlign w:val="bottom"/>
          </w:tcPr>
          <w:p w14:paraId="28B78C61" w14:textId="08471F15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913A23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53,189</w:t>
            </w:r>
          </w:p>
        </w:tc>
        <w:tc>
          <w:tcPr>
            <w:tcW w:w="134" w:type="dxa"/>
          </w:tcPr>
          <w:p w14:paraId="72701379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A80317" w14:textId="2743C308" w:rsidR="00100058" w:rsidRPr="0004776E" w:rsidRDefault="00733B47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43,905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8B6631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DC41A9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74,621</w:t>
            </w:r>
          </w:p>
        </w:tc>
        <w:tc>
          <w:tcPr>
            <w:tcW w:w="142" w:type="dxa"/>
          </w:tcPr>
          <w:p w14:paraId="7ACFE4C1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87C3C4" w14:textId="77777777" w:rsidR="00100058" w:rsidRPr="0004776E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82,668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6DEF39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F4051" w14:textId="77777777" w:rsidR="00100058" w:rsidRPr="00275ABC" w:rsidRDefault="00B56D15" w:rsidP="00B56D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2,053</w:t>
            </w:r>
          </w:p>
        </w:tc>
        <w:tc>
          <w:tcPr>
            <w:tcW w:w="142" w:type="dxa"/>
          </w:tcPr>
          <w:p w14:paraId="1FD31867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5BEB02" w14:textId="7E2A9978" w:rsidR="00100058" w:rsidRPr="002B3BE0" w:rsidRDefault="00733B47" w:rsidP="00733B4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24,303</w:t>
            </w:r>
          </w:p>
        </w:tc>
        <w:tc>
          <w:tcPr>
            <w:tcW w:w="142" w:type="dxa"/>
            <w:vAlign w:val="bottom"/>
          </w:tcPr>
          <w:p w14:paraId="6153590E" w14:textId="77777777" w:rsidR="00100058" w:rsidRPr="00275ABC" w:rsidRDefault="00100058" w:rsidP="00100058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8C6A2B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129,863</w:t>
            </w:r>
          </w:p>
        </w:tc>
        <w:tc>
          <w:tcPr>
            <w:tcW w:w="139" w:type="dxa"/>
          </w:tcPr>
          <w:p w14:paraId="06D1D40F" w14:textId="77777777" w:rsidR="00100058" w:rsidRPr="00275ABC" w:rsidRDefault="00100058" w:rsidP="00100058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C0EE29" w14:textId="77777777" w:rsidR="00100058" w:rsidRPr="002B3BE0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150,876</w:t>
            </w:r>
          </w:p>
        </w:tc>
      </w:tr>
      <w:tr w:rsidR="00100058" w:rsidRPr="00275ABC" w14:paraId="3F4E9603" w14:textId="77777777" w:rsidTr="009516AD">
        <w:tc>
          <w:tcPr>
            <w:tcW w:w="1644" w:type="dxa"/>
          </w:tcPr>
          <w:p w14:paraId="634800BF" w14:textId="77777777" w:rsidR="00100058" w:rsidRPr="00E34148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C518E81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FD4D304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2B0065C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F0E352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54D89D8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AE0122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06E2AC7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6BDB53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DC9E07B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4B5CD03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D86CF84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D3FCA8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A907CB1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17,052</w:t>
            </w:r>
          </w:p>
        </w:tc>
        <w:tc>
          <w:tcPr>
            <w:tcW w:w="139" w:type="dxa"/>
          </w:tcPr>
          <w:p w14:paraId="740C6CF6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BBD1154" w14:textId="77777777" w:rsidR="00100058" w:rsidRPr="002B3BE0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21,493</w:t>
            </w:r>
          </w:p>
        </w:tc>
      </w:tr>
      <w:tr w:rsidR="00100058" w:rsidRPr="00275ABC" w14:paraId="60887598" w14:textId="77777777" w:rsidTr="00A0601F">
        <w:tc>
          <w:tcPr>
            <w:tcW w:w="1644" w:type="dxa"/>
          </w:tcPr>
          <w:p w14:paraId="44DDCA68" w14:textId="77777777" w:rsidR="00100058" w:rsidRPr="00E34148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BAABF0B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6FB282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481FF0D4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66D96C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AFC6FE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271F868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9538A77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4F3EB86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C9F238E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0240169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056F8AD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38EF564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E68D093" w14:textId="77777777" w:rsidR="00100058" w:rsidRPr="00275ABC" w:rsidRDefault="00E4111C" w:rsidP="00E4111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56D15">
              <w:rPr>
                <w:rFonts w:asciiTheme="majorBidi" w:hAnsiTheme="majorBidi" w:cstheme="majorBidi"/>
                <w:sz w:val="22"/>
                <w:szCs w:val="22"/>
              </w:rPr>
              <w:t>33,485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061669AD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4E0D642" w14:textId="77777777" w:rsidR="00100058" w:rsidRPr="002B3BE0" w:rsidRDefault="00E4111C" w:rsidP="00E4111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0058">
              <w:rPr>
                <w:rFonts w:asciiTheme="majorBidi" w:hAnsiTheme="majorBidi" w:cstheme="majorBidi"/>
                <w:sz w:val="22"/>
                <w:szCs w:val="22"/>
              </w:rPr>
              <w:t>38,074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00058" w:rsidRPr="00275ABC" w14:paraId="2EBF888B" w14:textId="77777777" w:rsidTr="001F0B6D">
        <w:tc>
          <w:tcPr>
            <w:tcW w:w="1644" w:type="dxa"/>
          </w:tcPr>
          <w:p w14:paraId="6E143D54" w14:textId="77777777" w:rsidR="00100058" w:rsidRPr="00E34148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981BC0D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117EE01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E126771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17340B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C34433D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0472AB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AFFF88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EAF685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C003EA8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7093E9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E74C87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96FACB0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C40A704" w14:textId="77777777" w:rsidR="00100058" w:rsidRPr="00275ABC" w:rsidRDefault="00E4111C" w:rsidP="00E4111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56D15">
              <w:rPr>
                <w:rFonts w:asciiTheme="majorBidi" w:hAnsiTheme="majorBidi" w:cstheme="majorBidi"/>
                <w:sz w:val="22"/>
                <w:szCs w:val="22"/>
              </w:rPr>
              <w:t>113,590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17541E72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120B4AA" w14:textId="77777777" w:rsidR="00100058" w:rsidRPr="00275ABC" w:rsidRDefault="00E4111C" w:rsidP="00E4111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0058" w:rsidRPr="00100058">
              <w:rPr>
                <w:rFonts w:asciiTheme="majorBidi" w:hAnsiTheme="majorBidi" w:cstheme="majorBidi"/>
                <w:sz w:val="22"/>
                <w:szCs w:val="22"/>
              </w:rPr>
              <w:t>102,775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00058" w:rsidRPr="00275ABC" w14:paraId="65C77CFC" w14:textId="77777777" w:rsidTr="001F0B6D">
        <w:tc>
          <w:tcPr>
            <w:tcW w:w="1644" w:type="dxa"/>
          </w:tcPr>
          <w:p w14:paraId="04E60B79" w14:textId="77777777" w:rsidR="00100058" w:rsidRPr="00E34148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852E5AC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F419A40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42C76DE1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CF287A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50C50F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A4AA49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225AA8E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0CE31F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721ECA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413EEE5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BC093EA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F77836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CB815E" w14:textId="77777777" w:rsidR="00100058" w:rsidRPr="00275ABC" w:rsidRDefault="00B56D15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139" w:type="dxa"/>
          </w:tcPr>
          <w:p w14:paraId="172EAD25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4B52E8B" w14:textId="77777777" w:rsidR="00100058" w:rsidRPr="00275ABC" w:rsidRDefault="00100058" w:rsidP="00100058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34148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100058" w:rsidRPr="00275ABC" w14:paraId="44293877" w14:textId="77777777" w:rsidTr="001F0B6D">
        <w:tc>
          <w:tcPr>
            <w:tcW w:w="1644" w:type="dxa"/>
          </w:tcPr>
          <w:p w14:paraId="3112BE5E" w14:textId="77777777" w:rsidR="00100058" w:rsidRPr="00E34148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71DE86D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6A73FE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BF09B4F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82FCD8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42AA775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672E2A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862C212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BC0AF4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FCE106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F51675D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0F73FDE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859DC79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A6BE9F8" w14:textId="77777777" w:rsidR="00100058" w:rsidRPr="00275ABC" w:rsidRDefault="00E4111C" w:rsidP="00E4111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56D15">
              <w:rPr>
                <w:rFonts w:asciiTheme="majorBidi" w:hAnsiTheme="majorBidi" w:cstheme="majorBidi"/>
                <w:sz w:val="22"/>
                <w:szCs w:val="22"/>
              </w:rPr>
              <w:t>11,921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58FBAB08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9DD26E0" w14:textId="77777777" w:rsidR="00100058" w:rsidRPr="002B3BE0" w:rsidRDefault="00E4111C" w:rsidP="00E4111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0058">
              <w:rPr>
                <w:rFonts w:asciiTheme="majorBidi" w:hAnsiTheme="majorBidi" w:cstheme="majorBidi"/>
                <w:sz w:val="22"/>
                <w:szCs w:val="22"/>
              </w:rPr>
              <w:t>15,755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00058" w:rsidRPr="00275ABC" w14:paraId="07A56081" w14:textId="77777777" w:rsidTr="00A0601F">
        <w:tc>
          <w:tcPr>
            <w:tcW w:w="1843" w:type="dxa"/>
            <w:gridSpan w:val="2"/>
          </w:tcPr>
          <w:p w14:paraId="7C6805F1" w14:textId="77777777" w:rsidR="00100058" w:rsidRPr="00E34148" w:rsidRDefault="00E4111C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 (</w:t>
            </w:r>
            <w:r w:rsidR="00100058"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) </w:t>
            </w:r>
            <w:r w:rsidR="00100058"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3DB8F127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B082FB8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041B9BC9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341DE6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46BDD05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0AC1D7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CBB1158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955EAC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05DB026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3B561A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631B69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1F3746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998781C" w14:textId="77777777" w:rsidR="00100058" w:rsidRPr="00275ABC" w:rsidRDefault="00E4111C" w:rsidP="00E4111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56D15">
              <w:rPr>
                <w:rFonts w:asciiTheme="majorBidi" w:hAnsiTheme="majorBidi" w:cstheme="majorBidi"/>
                <w:sz w:val="22"/>
                <w:szCs w:val="22"/>
              </w:rPr>
              <w:t>1,517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79449FD0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8B3E001" w14:textId="77777777" w:rsidR="00100058" w:rsidRPr="002B3BE0" w:rsidRDefault="00E4111C" w:rsidP="00E4111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0058">
              <w:rPr>
                <w:rFonts w:asciiTheme="majorBidi" w:hAnsiTheme="majorBidi" w:cstheme="majorBidi"/>
                <w:sz w:val="22"/>
                <w:szCs w:val="22"/>
              </w:rPr>
              <w:t>6,474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00058" w:rsidRPr="00275ABC" w14:paraId="1A537F19" w14:textId="77777777" w:rsidTr="00A0601F">
        <w:tc>
          <w:tcPr>
            <w:tcW w:w="1843" w:type="dxa"/>
            <w:gridSpan w:val="2"/>
          </w:tcPr>
          <w:p w14:paraId="6E73FC0B" w14:textId="77777777" w:rsidR="00100058" w:rsidRPr="00E34148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E341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</w:t>
            </w:r>
            <w:r w:rsidRPr="00E3414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72992143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9DFD80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03130294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568A9C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21047E9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A379D3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85431F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6CC595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E4A1AC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1B1455" w14:textId="77777777" w:rsidR="00100058" w:rsidRPr="00275ABC" w:rsidRDefault="00100058" w:rsidP="00100058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E7F159" w14:textId="77777777" w:rsidR="00100058" w:rsidRPr="00275ABC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522AF76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B20A54" w14:textId="77777777" w:rsidR="00100058" w:rsidRPr="00275ABC" w:rsidRDefault="00B56D15" w:rsidP="00100058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(13,453)</w:t>
            </w:r>
          </w:p>
        </w:tc>
        <w:tc>
          <w:tcPr>
            <w:tcW w:w="139" w:type="dxa"/>
          </w:tcPr>
          <w:p w14:paraId="5F42DE6E" w14:textId="77777777" w:rsidR="00100058" w:rsidRPr="00275ABC" w:rsidRDefault="00100058" w:rsidP="00100058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5BF85B" w14:textId="77777777" w:rsidR="00100058" w:rsidRPr="002B3BE0" w:rsidRDefault="00100058" w:rsidP="00100058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9,291</w:t>
            </w:r>
          </w:p>
        </w:tc>
      </w:tr>
    </w:tbl>
    <w:p w14:paraId="103F92DD" w14:textId="77777777" w:rsidR="00351CF5" w:rsidRDefault="00351CF5" w:rsidP="0036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1F1E546" w14:textId="77777777" w:rsidR="00E86BF9" w:rsidRPr="00E34148" w:rsidRDefault="00E4111C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E86BF9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E86BF9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BF9" w:rsidRPr="00E3414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7F5A916" w14:textId="77777777" w:rsidR="00E86BF9" w:rsidRPr="00E34148" w:rsidRDefault="00E86BF9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351CF5">
        <w:rPr>
          <w:rFonts w:asciiTheme="majorBidi" w:hAnsiTheme="majorBidi" w:cstheme="majorBidi"/>
          <w:sz w:val="32"/>
          <w:szCs w:val="32"/>
        </w:rPr>
        <w:t>0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AC0EF5" w:rsidRPr="00E34148">
        <w:rPr>
          <w:rFonts w:asciiTheme="majorBidi" w:hAnsiTheme="majorBidi"/>
          <w:sz w:val="32"/>
          <w:szCs w:val="32"/>
          <w:cs/>
        </w:rPr>
        <w:t>กันยายน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="007D4481" w:rsidRPr="00B779E6">
        <w:rPr>
          <w:rFonts w:asciiTheme="majorBidi" w:hAnsiTheme="majorBidi" w:cstheme="majorBidi" w:hint="cs"/>
          <w:sz w:val="32"/>
          <w:szCs w:val="32"/>
        </w:rPr>
        <w:t>3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5664982B" w14:textId="77777777" w:rsidR="00E86BF9" w:rsidRDefault="00E4111C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E86BF9" w:rsidRPr="00E34148">
        <w:rPr>
          <w:rFonts w:asciiTheme="majorBidi" w:hAnsiTheme="majorBidi"/>
          <w:sz w:val="32"/>
          <w:szCs w:val="32"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1</w:t>
      </w:r>
      <w:r w:rsidR="00E86BF9" w:rsidRPr="003064B9">
        <w:rPr>
          <w:rFonts w:asciiTheme="majorBidi" w:hAnsiTheme="majorBidi" w:cstheme="majorBidi"/>
          <w:sz w:val="32"/>
          <w:szCs w:val="32"/>
        </w:rPr>
        <w:tab/>
      </w:r>
      <w:r w:rsidR="00E86BF9" w:rsidRPr="00282FE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86BF9" w:rsidRPr="00282FE0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="00E86BF9" w:rsidRPr="00282FE0">
        <w:rPr>
          <w:rFonts w:asciiTheme="majorBidi" w:hAnsiTheme="majorBidi" w:cstheme="majorBidi"/>
          <w:spacing w:val="-4"/>
          <w:sz w:val="32"/>
          <w:szCs w:val="32"/>
          <w:cs/>
        </w:rPr>
        <w:t>มีสัญญาเช่าที่ดิน อาคาร</w:t>
      </w:r>
      <w:r w:rsidR="00282FE0" w:rsidRPr="00282FE0">
        <w:rPr>
          <w:rFonts w:asciiTheme="majorBidi" w:hAnsiTheme="majorBidi" w:cstheme="majorBidi" w:hint="cs"/>
          <w:spacing w:val="-4"/>
          <w:sz w:val="32"/>
          <w:szCs w:val="32"/>
          <w:cs/>
        </w:rPr>
        <w:t>สำนักงาน อาคารโรงงาน</w:t>
      </w:r>
      <w:r w:rsidR="00E86BF9" w:rsidRPr="00282FE0">
        <w:rPr>
          <w:rFonts w:asciiTheme="majorBidi" w:hAnsiTheme="majorBidi" w:cstheme="majorBidi" w:hint="cs"/>
          <w:spacing w:val="-4"/>
          <w:sz w:val="32"/>
          <w:szCs w:val="32"/>
          <w:cs/>
        </w:rPr>
        <w:t>และสัญญาบริการอื่น</w:t>
      </w:r>
      <w:r w:rsidR="00282FE0" w:rsidRPr="00282FE0">
        <w:rPr>
          <w:rFonts w:asciiTheme="majorBidi" w:hAnsiTheme="majorBidi" w:cstheme="majorBidi" w:hint="cs"/>
          <w:spacing w:val="-4"/>
          <w:sz w:val="32"/>
          <w:szCs w:val="32"/>
          <w:cs/>
        </w:rPr>
        <w:t>หลายฉบับ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และบริษัทย่อยมีภาระ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>ผูกพันที่จะต้องจ่ายค่าเช่า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>ดังกล่าว ดังนี้</w:t>
      </w:r>
    </w:p>
    <w:tbl>
      <w:tblPr>
        <w:tblW w:w="7567" w:type="dxa"/>
        <w:tblInd w:w="16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6"/>
        <w:gridCol w:w="1734"/>
        <w:gridCol w:w="166"/>
        <w:gridCol w:w="1891"/>
      </w:tblGrid>
      <w:tr w:rsidR="00E86BF9" w:rsidRPr="006478AF" w14:paraId="47391DED" w14:textId="77777777" w:rsidTr="005133ED">
        <w:trPr>
          <w:cantSplit/>
        </w:trPr>
        <w:tc>
          <w:tcPr>
            <w:tcW w:w="3776" w:type="dxa"/>
          </w:tcPr>
          <w:p w14:paraId="6C2E8807" w14:textId="77777777" w:rsidR="00E86BF9" w:rsidRPr="006478AF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91" w:type="dxa"/>
            <w:gridSpan w:val="3"/>
            <w:tcBorders>
              <w:bottom w:val="single" w:sz="6" w:space="0" w:color="auto"/>
            </w:tcBorders>
          </w:tcPr>
          <w:p w14:paraId="50256FA6" w14:textId="77777777" w:rsidR="00E86BF9" w:rsidRPr="006478AF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E34148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E3414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E86BF9" w:rsidRPr="006478AF" w14:paraId="4EBB4131" w14:textId="77777777" w:rsidTr="00D74C1B">
        <w:trPr>
          <w:cantSplit/>
        </w:trPr>
        <w:tc>
          <w:tcPr>
            <w:tcW w:w="3776" w:type="dxa"/>
          </w:tcPr>
          <w:p w14:paraId="753DF924" w14:textId="77777777" w:rsidR="00E86BF9" w:rsidRPr="006478AF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14:paraId="658BD76E" w14:textId="77777777"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  <w:r w:rsidRPr="00E34148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14:paraId="40D492D1" w14:textId="77777777"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36113F6E" w14:textId="77777777" w:rsidR="00E86BF9" w:rsidRPr="00E34148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6BF9" w:rsidRPr="006478AF" w14:paraId="15328178" w14:textId="77777777" w:rsidTr="00D74C1B">
        <w:trPr>
          <w:cantSplit/>
        </w:trPr>
        <w:tc>
          <w:tcPr>
            <w:tcW w:w="3776" w:type="dxa"/>
          </w:tcPr>
          <w:p w14:paraId="00C0D3AA" w14:textId="77777777" w:rsidR="00E86BF9" w:rsidRPr="00E34148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14:paraId="0084D297" w14:textId="77777777" w:rsidR="00E86BF9" w:rsidRPr="006478AF" w:rsidRDefault="003D19F9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14,932</w:t>
            </w:r>
          </w:p>
        </w:tc>
        <w:tc>
          <w:tcPr>
            <w:tcW w:w="166" w:type="dxa"/>
          </w:tcPr>
          <w:p w14:paraId="028F9652" w14:textId="77777777" w:rsidR="00E86BF9" w:rsidRPr="00E34148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59866DE3" w14:textId="77777777" w:rsidR="00E86BF9" w:rsidRPr="00E34148" w:rsidRDefault="00F3222D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222D">
              <w:rPr>
                <w:rFonts w:asciiTheme="majorBidi" w:hAnsiTheme="majorBidi" w:cstheme="majorBidi"/>
                <w:sz w:val="32"/>
                <w:szCs w:val="32"/>
              </w:rPr>
              <w:t>13,252</w:t>
            </w:r>
          </w:p>
        </w:tc>
      </w:tr>
      <w:tr w:rsidR="00E86BF9" w:rsidRPr="006478AF" w14:paraId="0C0EC77C" w14:textId="77777777" w:rsidTr="00D74C1B">
        <w:trPr>
          <w:cantSplit/>
        </w:trPr>
        <w:tc>
          <w:tcPr>
            <w:tcW w:w="3776" w:type="dxa"/>
          </w:tcPr>
          <w:p w14:paraId="4D9D9775" w14:textId="77777777" w:rsidR="00E86BF9" w:rsidRPr="00E34148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14:paraId="31C84C8E" w14:textId="77777777" w:rsidR="00E86BF9" w:rsidRPr="006478AF" w:rsidRDefault="003D19F9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  <w:tc>
          <w:tcPr>
            <w:tcW w:w="166" w:type="dxa"/>
          </w:tcPr>
          <w:p w14:paraId="6C2DB063" w14:textId="77777777" w:rsidR="00E86BF9" w:rsidRPr="00E34148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FD4A6C6" w14:textId="77777777" w:rsidR="00E86BF9" w:rsidRPr="006478AF" w:rsidRDefault="00826202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6202"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</w:tr>
      <w:tr w:rsidR="00E86BF9" w:rsidRPr="006478AF" w14:paraId="7DFDD1B9" w14:textId="77777777" w:rsidTr="00D74C1B">
        <w:trPr>
          <w:cantSplit/>
        </w:trPr>
        <w:tc>
          <w:tcPr>
            <w:tcW w:w="3776" w:type="dxa"/>
          </w:tcPr>
          <w:p w14:paraId="2E079373" w14:textId="77777777" w:rsidR="00E86BF9" w:rsidRPr="006478AF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341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B06D7A" w14:textId="77777777" w:rsidR="00E86BF9" w:rsidRPr="006478AF" w:rsidRDefault="003D19F9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15,603</w:t>
            </w:r>
          </w:p>
        </w:tc>
        <w:tc>
          <w:tcPr>
            <w:tcW w:w="166" w:type="dxa"/>
          </w:tcPr>
          <w:p w14:paraId="5264E531" w14:textId="77777777" w:rsidR="00E86BF9" w:rsidRPr="00E34148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97D05" w14:textId="77777777" w:rsidR="00E86BF9" w:rsidRPr="006478AF" w:rsidRDefault="00826202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6202">
              <w:rPr>
                <w:rFonts w:asciiTheme="majorBidi" w:hAnsiTheme="majorBidi" w:cstheme="majorBidi"/>
                <w:sz w:val="32"/>
                <w:szCs w:val="32"/>
              </w:rPr>
              <w:t>13,923</w:t>
            </w:r>
          </w:p>
        </w:tc>
      </w:tr>
    </w:tbl>
    <w:p w14:paraId="0D63AD28" w14:textId="77777777" w:rsidR="00E0698D" w:rsidRDefault="00E0698D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F69041" w14:textId="77777777" w:rsidR="00E86BF9" w:rsidRPr="00E34148" w:rsidRDefault="00E4111C" w:rsidP="00DC6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E86BF9" w:rsidRPr="00E34148">
        <w:rPr>
          <w:rFonts w:asciiTheme="majorBidi" w:hAnsiTheme="majorBidi"/>
          <w:spacing w:val="-4"/>
          <w:sz w:val="32"/>
          <w:szCs w:val="32"/>
        </w:rPr>
        <w:t>.</w:t>
      </w:r>
      <w:r w:rsidR="00E86BF9" w:rsidRPr="00E34148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86BF9" w:rsidRPr="00E34148">
        <w:rPr>
          <w:rFonts w:asciiTheme="majorBidi" w:hAnsiTheme="majorBidi" w:cstheme="majorBidi"/>
          <w:spacing w:val="-4"/>
          <w:sz w:val="32"/>
          <w:szCs w:val="32"/>
        </w:rPr>
        <w:tab/>
      </w:r>
      <w:r w:rsidR="000446BC" w:rsidRPr="00E34148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0446BC"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0446BC"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37560" w:rsidRPr="00E34148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937560" w:rsidRPr="00E34148">
        <w:rPr>
          <w:rFonts w:asciiTheme="majorBidi" w:hAnsiTheme="majorBidi"/>
          <w:spacing w:val="-6"/>
          <w:sz w:val="32"/>
          <w:szCs w:val="32"/>
        </w:rPr>
        <w:t>.</w:t>
      </w:r>
      <w:r w:rsidR="00937560" w:rsidRPr="00E34148">
        <w:rPr>
          <w:rFonts w:asciiTheme="majorBidi" w:hAnsiTheme="majorBidi" w:cstheme="majorBidi"/>
          <w:spacing w:val="-6"/>
          <w:sz w:val="32"/>
          <w:szCs w:val="32"/>
        </w:rPr>
        <w:t>77</w:t>
      </w:r>
      <w:r w:rsidR="008F30A3" w:rsidRPr="00E3414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0446BC" w:rsidRPr="00E34148">
        <w:rPr>
          <w:rFonts w:asciiTheme="majorBidi" w:hAnsiTheme="majorBidi" w:hint="cs"/>
          <w:spacing w:val="-6"/>
          <w:sz w:val="32"/>
          <w:szCs w:val="32"/>
          <w:cs/>
        </w:rPr>
        <w:t>ล้าน</w:t>
      </w:r>
      <w:r w:rsidR="000446BC" w:rsidRPr="00E34148">
        <w:rPr>
          <w:rFonts w:asciiTheme="majorBidi" w:hAnsi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0446BC" w:rsidRPr="00E34148">
        <w:rPr>
          <w:rFonts w:asciiTheme="majorBidi" w:hAnsiTheme="majorBidi"/>
          <w:sz w:val="32"/>
          <w:szCs w:val="32"/>
          <w:cs/>
        </w:rPr>
        <w:t>และ</w:t>
      </w:r>
      <w:r w:rsidR="000446BC" w:rsidRPr="00E34148">
        <w:rPr>
          <w:rFonts w:asciiTheme="majorBidi" w:hAnsi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="000446BC" w:rsidRPr="00E34148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275ABC" w:rsidRPr="00E34148">
        <w:rPr>
          <w:rFonts w:asciiTheme="majorBidi" w:hAnsiTheme="majorBidi" w:cstheme="majorBidi"/>
          <w:sz w:val="32"/>
          <w:szCs w:val="32"/>
        </w:rPr>
        <w:t>0</w:t>
      </w:r>
      <w:r w:rsidR="00275ABC" w:rsidRPr="00E34148">
        <w:rPr>
          <w:rFonts w:asciiTheme="majorBidi" w:hAnsiTheme="majorBidi"/>
          <w:sz w:val="32"/>
          <w:szCs w:val="32"/>
        </w:rPr>
        <w:t>.</w:t>
      </w:r>
      <w:r w:rsidR="00275ABC" w:rsidRPr="00E34148">
        <w:rPr>
          <w:rFonts w:asciiTheme="majorBidi" w:hAnsiTheme="majorBidi" w:cstheme="majorBidi"/>
          <w:sz w:val="32"/>
          <w:szCs w:val="32"/>
        </w:rPr>
        <w:t>11</w:t>
      </w:r>
      <w:r w:rsidR="000446BC" w:rsidRPr="00E34148">
        <w:rPr>
          <w:rFonts w:asciiTheme="majorBidi" w:hAnsiTheme="majorBidi"/>
          <w:sz w:val="32"/>
          <w:szCs w:val="32"/>
          <w:cs/>
        </w:rPr>
        <w:t xml:space="preserve"> ล้าน</w:t>
      </w:r>
      <w:r w:rsidR="000446BC" w:rsidRPr="00E34148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="000446BC"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0446BC" w:rsidRPr="00E34148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6B5A09" w:rsidRPr="00E34148">
        <w:rPr>
          <w:rFonts w:asciiTheme="majorBidi" w:hAnsiTheme="majorBidi" w:cstheme="majorBidi" w:hint="cs"/>
          <w:sz w:val="32"/>
          <w:szCs w:val="32"/>
        </w:rPr>
        <w:t>0.88</w:t>
      </w:r>
      <w:r w:rsidR="000446BC" w:rsidRPr="00E34148">
        <w:rPr>
          <w:rFonts w:asciiTheme="majorBidi" w:hAnsiTheme="majorBidi"/>
          <w:sz w:val="32"/>
          <w:szCs w:val="32"/>
        </w:rPr>
        <w:t xml:space="preserve"> </w:t>
      </w:r>
      <w:r w:rsidR="000446BC" w:rsidRPr="00E34148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</w:p>
    <w:p w14:paraId="6508D458" w14:textId="77777777" w:rsidR="00AD7A8E" w:rsidRPr="00E34148" w:rsidRDefault="00AD7A8E" w:rsidP="00DC6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</w:p>
    <w:p w14:paraId="1EC71FCB" w14:textId="77777777" w:rsidR="00AD7A8E" w:rsidRPr="00E34148" w:rsidRDefault="00E4111C" w:rsidP="00AD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25</w:t>
      </w:r>
      <w:r w:rsidR="00E86BF9" w:rsidRPr="00E34148">
        <w:rPr>
          <w:rFonts w:asciiTheme="majorBidi" w:hAnsiTheme="majorBidi"/>
          <w:sz w:val="32"/>
          <w:szCs w:val="32"/>
        </w:rPr>
        <w:t>.</w:t>
      </w:r>
      <w:r w:rsidR="00E86BF9" w:rsidRPr="00E34148">
        <w:rPr>
          <w:rFonts w:asciiTheme="majorBidi" w:hAnsiTheme="majorBidi" w:cstheme="majorBidi"/>
          <w:sz w:val="32"/>
          <w:szCs w:val="32"/>
        </w:rPr>
        <w:t xml:space="preserve">3 </w:t>
      </w:r>
      <w:r w:rsidR="00E86BF9" w:rsidRPr="00E34148">
        <w:rPr>
          <w:rFonts w:asciiTheme="majorBidi" w:hAnsiTheme="majorBidi" w:cstheme="majorBidi"/>
          <w:sz w:val="32"/>
          <w:szCs w:val="32"/>
        </w:rPr>
        <w:tab/>
      </w:r>
      <w:r w:rsidR="00511F01" w:rsidRPr="00E34148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AD7A8E" w:rsidRPr="00E34148">
        <w:rPr>
          <w:rFonts w:asciiTheme="majorBidi" w:hAnsiTheme="majorBidi" w:cstheme="majorBidi" w:hint="cs"/>
          <w:spacing w:val="-10"/>
          <w:sz w:val="32"/>
          <w:szCs w:val="32"/>
          <w:cs/>
        </w:rPr>
        <w:t>และบริษัทย่อย</w:t>
      </w:r>
      <w:r w:rsidR="00511F01" w:rsidRPr="00E3414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มีเลตเตอร์ออฟเครดิตสำหรับซื้อสินค้าที่ยังไม่ได้ใช้จำนวนเงินรวม </w:t>
      </w:r>
      <w:r w:rsidR="006B5A09" w:rsidRPr="00E34148">
        <w:rPr>
          <w:rFonts w:asciiTheme="majorBidi" w:hAnsiTheme="majorBidi" w:cstheme="majorBidi"/>
          <w:spacing w:val="-10"/>
          <w:sz w:val="32"/>
          <w:szCs w:val="32"/>
        </w:rPr>
        <w:t>4</w:t>
      </w:r>
      <w:r w:rsidR="006B5A09" w:rsidRPr="00E34148">
        <w:rPr>
          <w:rFonts w:asciiTheme="majorBidi" w:hAnsiTheme="majorBidi"/>
          <w:spacing w:val="-10"/>
          <w:sz w:val="32"/>
          <w:szCs w:val="32"/>
        </w:rPr>
        <w:t>.</w:t>
      </w:r>
      <w:r w:rsidR="006B5A09" w:rsidRPr="00E34148">
        <w:rPr>
          <w:rFonts w:asciiTheme="majorBidi" w:hAnsiTheme="majorBidi" w:cstheme="majorBidi"/>
          <w:spacing w:val="-10"/>
          <w:sz w:val="32"/>
          <w:szCs w:val="32"/>
        </w:rPr>
        <w:t>20</w:t>
      </w:r>
      <w:r w:rsidR="00511F01" w:rsidRPr="00E34148">
        <w:rPr>
          <w:rFonts w:asciiTheme="majorBidi" w:hAnsiTheme="majorBidi"/>
          <w:spacing w:val="-10"/>
          <w:sz w:val="32"/>
          <w:szCs w:val="32"/>
          <w:cs/>
        </w:rPr>
        <w:t xml:space="preserve"> ล้าน</w:t>
      </w:r>
      <w:r w:rsidR="00511F01" w:rsidRPr="00E34148">
        <w:rPr>
          <w:rFonts w:asciiTheme="majorBidi" w:hAnsiTheme="majorBidi" w:hint="cs"/>
          <w:spacing w:val="-10"/>
          <w:sz w:val="32"/>
          <w:szCs w:val="32"/>
          <w:cs/>
        </w:rPr>
        <w:t>ดอลลาร์</w:t>
      </w:r>
      <w:r w:rsidR="00AD7A8E" w:rsidRPr="00E3414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11F01" w:rsidRPr="00E34148">
        <w:rPr>
          <w:rFonts w:asciiTheme="majorBidi" w:hAnsiTheme="majorBidi" w:hint="cs"/>
          <w:spacing w:val="-4"/>
          <w:sz w:val="32"/>
          <w:szCs w:val="32"/>
          <w:cs/>
        </w:rPr>
        <w:t>สหรัฐอเมริกา</w:t>
      </w:r>
      <w:r w:rsidR="00FF2C25" w:rsidRPr="00E3414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D7A8E" w:rsidRPr="00E34148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AD7A8E" w:rsidRPr="00E34148">
        <w:rPr>
          <w:rFonts w:asciiTheme="majorBidi" w:hAnsiTheme="majorBidi"/>
          <w:spacing w:val="-4"/>
          <w:sz w:val="32"/>
          <w:szCs w:val="32"/>
          <w:cs/>
        </w:rPr>
        <w:t xml:space="preserve">จำนวนเงิน </w:t>
      </w:r>
      <w:r w:rsidR="00022E2C">
        <w:rPr>
          <w:rFonts w:asciiTheme="majorBidi" w:hAnsiTheme="majorBidi" w:cstheme="majorBidi"/>
          <w:spacing w:val="-4"/>
          <w:sz w:val="32"/>
          <w:szCs w:val="32"/>
        </w:rPr>
        <w:t xml:space="preserve">2.03 </w:t>
      </w:r>
      <w:r w:rsidR="00AD7A8E" w:rsidRPr="00E34148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AD7A8E" w:rsidRPr="00E341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(เฉพาะกิจการ จำนวนเงิน </w:t>
      </w:r>
      <w:r w:rsidR="00E34148" w:rsidRPr="00E34148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E34148" w:rsidRPr="00E34148">
        <w:rPr>
          <w:rFonts w:asciiTheme="majorBidi" w:hAnsiTheme="majorBidi"/>
          <w:spacing w:val="-4"/>
          <w:sz w:val="32"/>
          <w:szCs w:val="32"/>
        </w:rPr>
        <w:t>.</w:t>
      </w:r>
      <w:r w:rsidR="00E34148" w:rsidRPr="00E34148">
        <w:rPr>
          <w:rFonts w:asciiTheme="majorBidi" w:hAnsiTheme="majorBidi" w:cstheme="majorBidi"/>
          <w:spacing w:val="-4"/>
          <w:sz w:val="32"/>
          <w:szCs w:val="32"/>
        </w:rPr>
        <w:t>20</w:t>
      </w:r>
      <w:r w:rsidR="00E34148" w:rsidRPr="00E34148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ล้านดอลลาร์สหรัฐอเมริกา</w:t>
      </w:r>
      <w:r w:rsidR="00AD7A8E" w:rsidRPr="00E34148">
        <w:rPr>
          <w:rFonts w:asciiTheme="majorBidi" w:hAnsiTheme="majorBidi" w:hint="cs"/>
          <w:spacing w:val="-4"/>
          <w:sz w:val="32"/>
          <w:szCs w:val="32"/>
          <w:cs/>
        </w:rPr>
        <w:t>)</w:t>
      </w:r>
    </w:p>
    <w:p w14:paraId="581B70D5" w14:textId="77777777" w:rsidR="00E86BF9" w:rsidRDefault="00AA6D57" w:rsidP="00776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25</w:t>
      </w:r>
      <w:r w:rsidR="00E86BF9" w:rsidRPr="00E34148">
        <w:rPr>
          <w:rFonts w:asciiTheme="majorBidi" w:hAnsiTheme="majorBidi"/>
          <w:sz w:val="32"/>
          <w:szCs w:val="32"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4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972D75" w:rsidRPr="00E3414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72D75" w:rsidRPr="00E34148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972D75" w:rsidRPr="00E34148">
        <w:rPr>
          <w:rFonts w:asciiTheme="majorBidi" w:hAnsiTheme="majorBidi" w:cstheme="majorBidi"/>
          <w:sz w:val="32"/>
          <w:szCs w:val="32"/>
          <w:cs/>
        </w:rPr>
        <w:t>สัญญาซื้อเงินตราต่างประเทศล่วงหน้า</w:t>
      </w:r>
      <w:r w:rsidR="00972D75" w:rsidRPr="00E34148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972D75" w:rsidRPr="00E34148">
        <w:rPr>
          <w:rFonts w:asciiTheme="majorBidi" w:hAnsiTheme="majorBidi" w:cstheme="majorBidi"/>
          <w:sz w:val="32"/>
          <w:szCs w:val="32"/>
          <w:cs/>
        </w:rPr>
        <w:t>ฉบับกับธนาคารในประเทศ</w:t>
      </w:r>
      <w:r w:rsidR="00972D75" w:rsidRPr="00E34148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972D75" w:rsidRPr="00E34148">
        <w:rPr>
          <w:rFonts w:asciiTheme="majorBidi" w:hAnsiTheme="majorBidi" w:cstheme="majorBidi"/>
          <w:sz w:val="32"/>
          <w:szCs w:val="32"/>
          <w:cs/>
        </w:rPr>
        <w:t>แห่งเป็น</w:t>
      </w:r>
      <w:r w:rsidR="00972D75" w:rsidRPr="00E34148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A6064B">
        <w:rPr>
          <w:rFonts w:asciiTheme="majorBidi" w:hAnsiTheme="majorBidi" w:cstheme="majorBidi"/>
          <w:sz w:val="32"/>
          <w:szCs w:val="32"/>
        </w:rPr>
        <w:t>1</w:t>
      </w:r>
      <w:r w:rsidR="00A6064B" w:rsidRPr="00E34148">
        <w:rPr>
          <w:rFonts w:asciiTheme="majorBidi" w:hAnsiTheme="majorBidi"/>
          <w:sz w:val="32"/>
          <w:szCs w:val="32"/>
        </w:rPr>
        <w:t>.</w:t>
      </w:r>
      <w:r w:rsidR="00A6064B">
        <w:rPr>
          <w:rFonts w:asciiTheme="majorBidi" w:hAnsiTheme="majorBidi" w:cstheme="majorBidi"/>
          <w:sz w:val="32"/>
          <w:szCs w:val="32"/>
        </w:rPr>
        <w:t>76</w:t>
      </w:r>
      <w:r w:rsidR="00972D75" w:rsidRPr="00E34148">
        <w:rPr>
          <w:rFonts w:asciiTheme="majorBidi" w:hAnsiTheme="majorBidi"/>
          <w:sz w:val="32"/>
          <w:szCs w:val="32"/>
          <w:cs/>
        </w:rPr>
        <w:t xml:space="preserve"> ล้าน</w:t>
      </w:r>
      <w:r w:rsidR="00972D75" w:rsidRPr="00E34148">
        <w:rPr>
          <w:rFonts w:asciiTheme="majorBidi" w:hAnsiTheme="majorBidi" w:hint="cs"/>
          <w:sz w:val="32"/>
          <w:szCs w:val="32"/>
          <w:cs/>
        </w:rPr>
        <w:t>ดอลลาร์สหรัฐอเมริกา คิดเป็นจำนวนเงิน</w:t>
      </w:r>
      <w:r w:rsidR="00972D75"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A6064B">
        <w:rPr>
          <w:rFonts w:asciiTheme="majorBidi" w:hAnsiTheme="majorBidi" w:cstheme="majorBidi"/>
          <w:sz w:val="32"/>
          <w:szCs w:val="32"/>
        </w:rPr>
        <w:t>54</w:t>
      </w:r>
      <w:r w:rsidR="00A6064B" w:rsidRPr="00E34148">
        <w:rPr>
          <w:rFonts w:asciiTheme="majorBidi" w:hAnsiTheme="majorBidi"/>
          <w:sz w:val="32"/>
          <w:szCs w:val="32"/>
        </w:rPr>
        <w:t>.</w:t>
      </w:r>
      <w:r w:rsidR="00A6064B">
        <w:rPr>
          <w:rFonts w:asciiTheme="majorBidi" w:hAnsiTheme="majorBidi" w:cstheme="majorBidi"/>
          <w:sz w:val="32"/>
          <w:szCs w:val="32"/>
        </w:rPr>
        <w:t>72</w:t>
      </w:r>
      <w:r w:rsidR="000130E2"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972D75" w:rsidRPr="00E34148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="00972D75" w:rsidRPr="00E34148">
        <w:rPr>
          <w:rFonts w:asciiTheme="majorBidi" w:hAnsiTheme="majorBidi" w:hint="cs"/>
          <w:sz w:val="32"/>
          <w:szCs w:val="32"/>
          <w:cs/>
        </w:rPr>
        <w:t xml:space="preserve">มีมูลค่ายุติธรรมของสัญญา จำนวนเงิน </w:t>
      </w:r>
      <w:r w:rsidR="00A6064B">
        <w:rPr>
          <w:rFonts w:asciiTheme="majorBidi" w:hAnsiTheme="majorBidi" w:cstheme="majorBidi"/>
          <w:sz w:val="32"/>
          <w:szCs w:val="32"/>
        </w:rPr>
        <w:t>55</w:t>
      </w:r>
      <w:r w:rsidR="00A6064B" w:rsidRPr="00E34148">
        <w:rPr>
          <w:rFonts w:asciiTheme="majorBidi" w:hAnsiTheme="majorBidi"/>
          <w:sz w:val="32"/>
          <w:szCs w:val="32"/>
        </w:rPr>
        <w:t>.</w:t>
      </w:r>
      <w:r w:rsidR="00A6064B">
        <w:rPr>
          <w:rFonts w:asciiTheme="majorBidi" w:hAnsiTheme="majorBidi" w:cstheme="majorBidi"/>
          <w:sz w:val="32"/>
          <w:szCs w:val="32"/>
        </w:rPr>
        <w:t>76</w:t>
      </w:r>
      <w:r w:rsidR="00972D75"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972D75" w:rsidRPr="00E34148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2FC47D29" w14:textId="77777777" w:rsidR="00BD546C" w:rsidRPr="00776300" w:rsidRDefault="00BD546C" w:rsidP="00776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002694F" w14:textId="77777777" w:rsidR="002134FF" w:rsidRDefault="00AA6D57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2134FF" w:rsidRPr="00E34148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="002134FF" w:rsidRPr="00E34148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178EC641" w14:textId="77777777" w:rsidR="000446BC" w:rsidRDefault="00351CF5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="00AC0EF5" w:rsidRPr="00E34148">
        <w:rPr>
          <w:rFonts w:asciiTheme="majorBidi" w:hAnsiTheme="majorBidi"/>
          <w:sz w:val="32"/>
          <w:szCs w:val="32"/>
          <w:cs/>
        </w:rPr>
        <w:t>กันยายน</w:t>
      </w:r>
      <w:r w:rsidRPr="00E34148">
        <w:rPr>
          <w:rFonts w:asciiTheme="majorBidi" w:hAnsi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Pr="00B779E6">
        <w:rPr>
          <w:rFonts w:asciiTheme="majorBidi" w:hAnsiTheme="majorBidi" w:cstheme="majorBidi" w:hint="cs"/>
          <w:sz w:val="32"/>
          <w:szCs w:val="32"/>
        </w:rPr>
        <w:t>3</w:t>
      </w:r>
      <w:r w:rsidRPr="00E341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446BC" w:rsidRPr="00E3414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446BC" w:rsidRPr="00E34148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="000446BC" w:rsidRPr="00E34148">
        <w:rPr>
          <w:rFonts w:asciiTheme="majorBidi" w:hAnsiTheme="majorBidi" w:cstheme="majorBidi"/>
          <w:sz w:val="32"/>
          <w:szCs w:val="32"/>
          <w:cs/>
        </w:rPr>
        <w:t>มี</w:t>
      </w:r>
      <w:r w:rsidR="000446BC" w:rsidRPr="00E34148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="000446BC" w:rsidRPr="00E341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587B30" w14:textId="77777777" w:rsidR="000446BC" w:rsidRPr="002D2114" w:rsidRDefault="00AA6D57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26</w:t>
      </w:r>
      <w:r w:rsidR="000446BC" w:rsidRPr="00E34148">
        <w:rPr>
          <w:rFonts w:asciiTheme="majorBidi" w:hAnsiTheme="majorBidi"/>
          <w:sz w:val="32"/>
          <w:szCs w:val="32"/>
        </w:rPr>
        <w:t>.</w:t>
      </w:r>
      <w:r w:rsidR="000446BC">
        <w:rPr>
          <w:rFonts w:asciiTheme="majorBidi" w:hAnsiTheme="majorBidi" w:cstheme="majorBidi"/>
          <w:sz w:val="32"/>
          <w:szCs w:val="32"/>
        </w:rPr>
        <w:t>1</w:t>
      </w:r>
      <w:r w:rsidR="000446BC">
        <w:rPr>
          <w:rFonts w:asciiTheme="majorBidi" w:hAnsiTheme="majorBidi" w:cstheme="majorBidi"/>
          <w:sz w:val="32"/>
          <w:szCs w:val="32"/>
        </w:rPr>
        <w:tab/>
      </w:r>
      <w:r w:rsidR="000446BC" w:rsidRPr="00E34148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บริษัทมีหนี้สินที่อาจจะเกิดขึ้น</w:t>
      </w:r>
      <w:r w:rsidR="000446BC"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การที่ธนาคารในประเทศหลายแห่งออกหนังสือค้ำประกันบริษัทและบริษัทย่อยให้กับหน่วยงานรัฐบาลหลายแห่ง เพื่อประโยชน์ทางการค้าเป็นจำนวนเงินรวม </w:t>
      </w:r>
      <w:r w:rsidR="00C9328E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C9328E" w:rsidRPr="00E34148">
        <w:rPr>
          <w:rFonts w:asciiTheme="majorBidi" w:hAnsiTheme="majorBidi"/>
          <w:spacing w:val="-6"/>
          <w:sz w:val="32"/>
          <w:szCs w:val="32"/>
        </w:rPr>
        <w:t>.</w:t>
      </w:r>
      <w:r w:rsidR="00C9328E">
        <w:rPr>
          <w:rFonts w:asciiTheme="majorBidi" w:hAnsiTheme="majorBidi" w:cstheme="majorBidi"/>
          <w:spacing w:val="-6"/>
          <w:sz w:val="32"/>
          <w:szCs w:val="32"/>
        </w:rPr>
        <w:t>46</w:t>
      </w:r>
      <w:r w:rsidR="000446BC" w:rsidRPr="00E3414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6C7AB687" w14:textId="77777777" w:rsidR="000446BC" w:rsidRPr="008D20F4" w:rsidRDefault="000446BC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3AB94DEF" w14:textId="77777777" w:rsidR="00C634FC" w:rsidRDefault="00AA6D57" w:rsidP="00C61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26</w:t>
      </w:r>
      <w:r w:rsidR="000446BC" w:rsidRPr="00E34148">
        <w:rPr>
          <w:rFonts w:asciiTheme="majorBidi" w:hAnsiTheme="majorBidi"/>
          <w:sz w:val="32"/>
          <w:szCs w:val="32"/>
        </w:rPr>
        <w:t>.</w:t>
      </w:r>
      <w:r w:rsidR="000446BC">
        <w:rPr>
          <w:rFonts w:asciiTheme="majorBidi" w:hAnsiTheme="majorBidi" w:cstheme="majorBidi"/>
          <w:sz w:val="32"/>
          <w:szCs w:val="32"/>
        </w:rPr>
        <w:t>2</w:t>
      </w:r>
      <w:r w:rsidR="000446BC">
        <w:rPr>
          <w:rFonts w:asciiTheme="majorBidi" w:hAnsiTheme="majorBidi" w:cstheme="majorBidi"/>
          <w:sz w:val="32"/>
          <w:szCs w:val="32"/>
        </w:rPr>
        <w:tab/>
      </w:r>
      <w:r w:rsidR="000446BC" w:rsidRPr="00E34148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="000446BC" w:rsidRPr="00E34148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="000446BC" w:rsidRPr="00E34148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="000446BC" w:rsidRPr="00E34148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="000446BC" w:rsidRPr="00E34148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="000446BC" w:rsidRPr="00E34148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275ABC">
        <w:rPr>
          <w:rFonts w:asciiTheme="majorBidi" w:hAnsiTheme="majorBidi"/>
          <w:sz w:val="32"/>
          <w:szCs w:val="32"/>
        </w:rPr>
        <w:t>0</w:t>
      </w:r>
      <w:r w:rsidR="00275ABC" w:rsidRPr="00E34148">
        <w:rPr>
          <w:rFonts w:asciiTheme="majorBidi" w:hAnsiTheme="majorBidi"/>
          <w:sz w:val="32"/>
          <w:szCs w:val="32"/>
        </w:rPr>
        <w:t>.</w:t>
      </w:r>
      <w:r w:rsidR="00275ABC">
        <w:rPr>
          <w:rFonts w:asciiTheme="majorBidi" w:hAnsiTheme="majorBidi"/>
          <w:sz w:val="32"/>
          <w:szCs w:val="32"/>
        </w:rPr>
        <w:t xml:space="preserve">27 </w:t>
      </w:r>
      <w:r w:rsidR="000446BC" w:rsidRPr="00E34148">
        <w:rPr>
          <w:rFonts w:asciiTheme="majorBidi" w:hAnsiTheme="majorBidi"/>
          <w:sz w:val="32"/>
          <w:szCs w:val="32"/>
          <w:cs/>
        </w:rPr>
        <w:t>ล้านบาท</w:t>
      </w:r>
    </w:p>
    <w:p w14:paraId="71EF8B16" w14:textId="77777777" w:rsidR="00C634FC" w:rsidRDefault="00C634FC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B7ACDA" w14:textId="77777777" w:rsidR="00F27E84" w:rsidRPr="008B5059" w:rsidRDefault="00AA6D57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27E84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F27E84"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E84"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14:paraId="5A6EE35D" w14:textId="77777777" w:rsidR="00634BEF" w:rsidRPr="00B038C2" w:rsidRDefault="00634BEF" w:rsidP="0063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B038C2">
        <w:rPr>
          <w:rFonts w:ascii="Angsana New" w:hAnsi="Angsana New"/>
          <w:sz w:val="32"/>
          <w:szCs w:val="32"/>
        </w:rPr>
        <w:t xml:space="preserve">2556 </w:t>
      </w:r>
      <w:r w:rsidRPr="00E34148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Pr="00B038C2">
        <w:rPr>
          <w:rFonts w:ascii="Angsana New" w:hAnsi="Angsana New"/>
          <w:sz w:val="32"/>
          <w:szCs w:val="32"/>
        </w:rPr>
        <w:t>3</w:t>
      </w:r>
      <w:r w:rsidRPr="00E34148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Pr="00B038C2">
        <w:rPr>
          <w:rFonts w:ascii="Angsana New" w:hAnsi="Angsana New"/>
          <w:sz w:val="32"/>
          <w:szCs w:val="32"/>
        </w:rPr>
        <w:t>14</w:t>
      </w:r>
      <w:r w:rsidRPr="00E34148">
        <w:rPr>
          <w:rFonts w:ascii="Angsana New" w:hAnsi="Angsana New"/>
          <w:sz w:val="32"/>
          <w:szCs w:val="32"/>
        </w:rPr>
        <w:t>.</w:t>
      </w:r>
      <w:r w:rsidRPr="00B038C2">
        <w:rPr>
          <w:rFonts w:ascii="Angsana New" w:hAnsi="Angsana New"/>
          <w:sz w:val="32"/>
          <w:szCs w:val="32"/>
        </w:rPr>
        <w:t>60</w:t>
      </w:r>
      <w:r w:rsidRPr="00E3414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34148">
        <w:rPr>
          <w:rFonts w:ascii="Angsana New" w:hAnsi="Angsana New"/>
          <w:spacing w:val="-6"/>
          <w:sz w:val="32"/>
          <w:szCs w:val="32"/>
          <w:cs/>
        </w:rPr>
        <w:t>โดยมีหลักฐานครบถ้วน เมื่อ</w:t>
      </w:r>
      <w:r w:rsidRPr="00E34148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E3414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2924">
        <w:rPr>
          <w:rFonts w:ascii="Angsana New" w:hAnsi="Angsana New"/>
          <w:spacing w:val="-6"/>
          <w:sz w:val="32"/>
          <w:szCs w:val="32"/>
        </w:rPr>
        <w:t>25</w:t>
      </w:r>
      <w:r w:rsidRPr="00E34148">
        <w:rPr>
          <w:rFonts w:ascii="Angsana New" w:hAnsi="Angsana New"/>
          <w:spacing w:val="-6"/>
          <w:sz w:val="32"/>
          <w:szCs w:val="32"/>
          <w:cs/>
        </w:rPr>
        <w:t xml:space="preserve"> พฤษภาคม </w:t>
      </w:r>
      <w:r w:rsidRPr="00412924">
        <w:rPr>
          <w:rFonts w:ascii="Angsana New" w:hAnsi="Angsana New"/>
          <w:spacing w:val="-6"/>
          <w:sz w:val="32"/>
          <w:szCs w:val="32"/>
        </w:rPr>
        <w:t>2560</w:t>
      </w:r>
      <w:r w:rsidRPr="00E34148">
        <w:rPr>
          <w:rFonts w:ascii="Angsana New" w:hAnsi="Angsana New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Pr="00412924">
        <w:rPr>
          <w:rFonts w:ascii="Angsana New" w:hAnsi="Angsana New"/>
          <w:spacing w:val="-6"/>
          <w:sz w:val="32"/>
          <w:szCs w:val="32"/>
        </w:rPr>
        <w:t>17</w:t>
      </w:r>
      <w:r w:rsidRPr="00E34148">
        <w:rPr>
          <w:rFonts w:ascii="Angsana New" w:hAnsi="Angsana New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Pr="00E34148">
        <w:rPr>
          <w:rFonts w:ascii="Angsana New" w:hAnsi="Angsana New"/>
          <w:sz w:val="32"/>
          <w:szCs w:val="32"/>
          <w:cs/>
        </w:rPr>
        <w:t>คอร์ปอเรชั่น จำกัด) (</w:t>
      </w:r>
      <w:r w:rsidRPr="00E34148">
        <w:rPr>
          <w:rFonts w:ascii="Angsana New" w:hAnsi="Angsana New" w:hint="cs"/>
          <w:sz w:val="32"/>
          <w:szCs w:val="32"/>
          <w:cs/>
        </w:rPr>
        <w:t>“</w:t>
      </w:r>
      <w:r w:rsidRPr="00E34148">
        <w:rPr>
          <w:rFonts w:ascii="Angsana New" w:hAnsi="Angsana New"/>
          <w:sz w:val="32"/>
          <w:szCs w:val="32"/>
          <w:cs/>
        </w:rPr>
        <w:t>โจทก์</w:t>
      </w:r>
      <w:r w:rsidRPr="00E34148">
        <w:rPr>
          <w:rFonts w:ascii="Angsana New" w:hAnsi="Angsana New" w:hint="cs"/>
          <w:sz w:val="32"/>
          <w:szCs w:val="32"/>
          <w:cs/>
        </w:rPr>
        <w:t>”</w:t>
      </w:r>
      <w:r w:rsidRPr="00E34148">
        <w:rPr>
          <w:rFonts w:ascii="Angsana New" w:hAnsi="Angsana New"/>
          <w:sz w:val="32"/>
          <w:szCs w:val="32"/>
          <w:cs/>
        </w:rPr>
        <w:t>) ได้ฟ้องบริษัท</w:t>
      </w:r>
      <w:r w:rsidRPr="00E34148">
        <w:rPr>
          <w:rFonts w:ascii="Angsana New" w:hAnsi="Angsana New" w:hint="cs"/>
          <w:sz w:val="32"/>
          <w:szCs w:val="32"/>
          <w:cs/>
        </w:rPr>
        <w:t>และ</w:t>
      </w:r>
      <w:r w:rsidRPr="00E34148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Pr="00B038C2">
        <w:rPr>
          <w:rFonts w:ascii="Angsana New" w:hAnsi="Angsana New"/>
          <w:sz w:val="32"/>
          <w:szCs w:val="32"/>
        </w:rPr>
        <w:t xml:space="preserve">8 </w:t>
      </w:r>
      <w:r w:rsidRPr="00E34148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Pr="00E34148">
        <w:rPr>
          <w:rFonts w:ascii="Angsana New" w:hAnsi="Angsana New" w:hint="cs"/>
          <w:sz w:val="32"/>
          <w:szCs w:val="32"/>
          <w:cs/>
        </w:rPr>
        <w:t>“</w:t>
      </w:r>
      <w:r w:rsidRPr="00E34148">
        <w:rPr>
          <w:rFonts w:ascii="Angsana New" w:hAnsi="Angsana New"/>
          <w:sz w:val="32"/>
          <w:szCs w:val="32"/>
          <w:cs/>
        </w:rPr>
        <w:t>จำเลย</w:t>
      </w:r>
      <w:r w:rsidRPr="00E34148">
        <w:rPr>
          <w:rFonts w:ascii="Angsana New" w:hAnsi="Angsana New" w:hint="cs"/>
          <w:sz w:val="32"/>
          <w:szCs w:val="32"/>
          <w:cs/>
        </w:rPr>
        <w:t>”</w:t>
      </w:r>
      <w:r w:rsidRPr="00E34148">
        <w:rPr>
          <w:rFonts w:ascii="Angsana New" w:hAnsi="Angsana New"/>
          <w:sz w:val="32"/>
          <w:szCs w:val="32"/>
          <w:cs/>
        </w:rPr>
        <w:t xml:space="preserve">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Pr="00634BEF">
        <w:rPr>
          <w:rFonts w:ascii="Angsana New" w:hAnsi="Angsana New"/>
          <w:spacing w:val="-4"/>
          <w:sz w:val="32"/>
          <w:szCs w:val="32"/>
        </w:rPr>
        <w:t xml:space="preserve">173,249 </w:t>
      </w:r>
      <w:r w:rsidRPr="00E34148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E34148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มติมิตร คอร์ปอเรชั่น จำกัด </w:t>
      </w:r>
      <w:r w:rsidRPr="00E34148">
        <w:rPr>
          <w:rFonts w:ascii="Angsana New" w:hAnsi="Angsana New"/>
          <w:spacing w:val="-4"/>
          <w:sz w:val="32"/>
          <w:szCs w:val="32"/>
          <w:cs/>
        </w:rPr>
        <w:t xml:space="preserve">หรือให้ใช้ราคาเป็นเงิน </w:t>
      </w:r>
      <w:r w:rsidRPr="00634BEF">
        <w:rPr>
          <w:rFonts w:ascii="Angsana New" w:hAnsi="Angsana New"/>
          <w:spacing w:val="-4"/>
          <w:sz w:val="32"/>
          <w:szCs w:val="32"/>
        </w:rPr>
        <w:t>19</w:t>
      </w:r>
      <w:r w:rsidRPr="00E34148">
        <w:rPr>
          <w:rFonts w:ascii="Angsana New" w:hAnsi="Angsana New"/>
          <w:spacing w:val="-4"/>
          <w:sz w:val="32"/>
          <w:szCs w:val="32"/>
        </w:rPr>
        <w:t>.</w:t>
      </w:r>
      <w:r w:rsidRPr="00634BEF">
        <w:rPr>
          <w:rFonts w:ascii="Angsana New" w:hAnsi="Angsana New"/>
          <w:spacing w:val="-4"/>
          <w:sz w:val="32"/>
          <w:szCs w:val="32"/>
        </w:rPr>
        <w:t>10</w:t>
      </w:r>
      <w:r w:rsidRPr="00E34148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634BEF">
        <w:rPr>
          <w:rFonts w:ascii="Angsana New" w:hAnsi="Angsana New"/>
          <w:spacing w:val="-4"/>
          <w:sz w:val="32"/>
          <w:szCs w:val="32"/>
        </w:rPr>
        <w:t>1</w:t>
      </w:r>
      <w:r w:rsidRPr="00E34148">
        <w:rPr>
          <w:rFonts w:ascii="Angsana New" w:hAnsi="Angsana New"/>
          <w:spacing w:val="-4"/>
          <w:sz w:val="32"/>
          <w:szCs w:val="32"/>
        </w:rPr>
        <w:t>.</w:t>
      </w:r>
      <w:r w:rsidRPr="00634BEF">
        <w:rPr>
          <w:rFonts w:ascii="Angsana New" w:hAnsi="Angsana New"/>
          <w:spacing w:val="-4"/>
          <w:sz w:val="32"/>
          <w:szCs w:val="32"/>
        </w:rPr>
        <w:t>73</w:t>
      </w:r>
      <w:r w:rsidRPr="00E34148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E34148">
        <w:rPr>
          <w:rFonts w:ascii="Angsana New" w:hAnsi="Angsana New"/>
          <w:sz w:val="32"/>
          <w:szCs w:val="32"/>
          <w:cs/>
        </w:rPr>
        <w:t xml:space="preserve"> ตามลำดับให้โจทก์ </w:t>
      </w:r>
    </w:p>
    <w:p w14:paraId="6B153B27" w14:textId="77777777" w:rsidR="00634BEF" w:rsidRDefault="00634BEF" w:rsidP="0063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C09B5">
        <w:rPr>
          <w:rFonts w:ascii="Angsana New" w:hAnsi="Angsana New"/>
          <w:sz w:val="32"/>
          <w:szCs w:val="32"/>
        </w:rPr>
        <w:t>26</w:t>
      </w:r>
      <w:r w:rsidRPr="00E3414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C09B5">
        <w:rPr>
          <w:rFonts w:ascii="Angsana New" w:hAnsi="Angsana New"/>
          <w:sz w:val="32"/>
          <w:szCs w:val="32"/>
        </w:rPr>
        <w:t>2561</w:t>
      </w:r>
      <w:r w:rsidRPr="00E34148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E34148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CC09B5">
        <w:rPr>
          <w:rFonts w:ascii="Angsana New" w:hAnsi="Angsana New"/>
          <w:sz w:val="32"/>
          <w:szCs w:val="32"/>
        </w:rPr>
        <w:t>24</w:t>
      </w:r>
      <w:r w:rsidRPr="00E34148">
        <w:rPr>
          <w:rFonts w:ascii="Angsana New" w:hAnsi="Angsana New"/>
          <w:sz w:val="32"/>
          <w:szCs w:val="32"/>
        </w:rPr>
        <w:t>.</w:t>
      </w:r>
      <w:r w:rsidRPr="00CC09B5">
        <w:rPr>
          <w:rFonts w:ascii="Angsana New" w:hAnsi="Angsana New"/>
          <w:sz w:val="32"/>
          <w:szCs w:val="32"/>
        </w:rPr>
        <w:t>19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E34148">
        <w:rPr>
          <w:rFonts w:ascii="Angsana New" w:hAnsi="Angsana New" w:hint="cs"/>
          <w:sz w:val="32"/>
          <w:szCs w:val="32"/>
          <w:cs/>
        </w:rPr>
        <w:t>ล้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A95543">
        <w:rPr>
          <w:rFonts w:ascii="Angsana New" w:hAnsi="Angsana New"/>
          <w:spacing w:val="-2"/>
          <w:sz w:val="32"/>
          <w:szCs w:val="32"/>
        </w:rPr>
        <w:t>7</w:t>
      </w:r>
      <w:r w:rsidRPr="00E34148">
        <w:rPr>
          <w:rFonts w:ascii="Angsana New" w:hAnsi="Angsana New"/>
          <w:spacing w:val="-2"/>
          <w:sz w:val="32"/>
          <w:szCs w:val="32"/>
        </w:rPr>
        <w:t>.</w:t>
      </w:r>
      <w:r w:rsidRPr="00A95543">
        <w:rPr>
          <w:rFonts w:ascii="Angsana New" w:hAnsi="Angsana New"/>
          <w:spacing w:val="-2"/>
          <w:sz w:val="32"/>
          <w:szCs w:val="32"/>
        </w:rPr>
        <w:t>5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A95543">
        <w:rPr>
          <w:rFonts w:ascii="Angsana New" w:hAnsi="Angsana New"/>
          <w:spacing w:val="-2"/>
          <w:sz w:val="32"/>
          <w:szCs w:val="32"/>
        </w:rPr>
        <w:t>25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E34148">
        <w:rPr>
          <w:rFonts w:ascii="Angsana New" w:hAnsi="Angsana New" w:hint="cs"/>
          <w:sz w:val="32"/>
          <w:szCs w:val="32"/>
          <w:cs/>
        </w:rPr>
        <w:t xml:space="preserve"> </w:t>
      </w:r>
      <w:r w:rsidRPr="00CC09B5">
        <w:rPr>
          <w:rFonts w:ascii="Angsana New" w:hAnsi="Angsana New"/>
          <w:sz w:val="32"/>
          <w:szCs w:val="32"/>
        </w:rPr>
        <w:t>2560</w:t>
      </w:r>
      <w:r w:rsidRPr="00E34148">
        <w:rPr>
          <w:rFonts w:ascii="Angsana New" w:hAnsi="Angsana New" w:hint="cs"/>
          <w:sz w:val="32"/>
          <w:szCs w:val="32"/>
        </w:rPr>
        <w:t xml:space="preserve">) </w:t>
      </w:r>
      <w:r w:rsidRPr="00E34148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CC09B5">
        <w:rPr>
          <w:rFonts w:ascii="Angsana New" w:hAnsi="Angsana New"/>
          <w:sz w:val="32"/>
          <w:szCs w:val="32"/>
        </w:rPr>
        <w:t xml:space="preserve">17 </w:t>
      </w:r>
      <w:r w:rsidRPr="00E34148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E34148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</w:t>
      </w:r>
      <w:r w:rsidRPr="00E34148">
        <w:rPr>
          <w:rFonts w:ascii="Angsana New" w:hAnsi="Angsana New"/>
          <w:spacing w:val="-2"/>
          <w:sz w:val="32"/>
          <w:szCs w:val="32"/>
          <w:cs/>
        </w:rPr>
        <w:br/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โดยกำหนดค่าทนายความ จำนวนเงิน </w:t>
      </w:r>
      <w:r w:rsidRPr="00A95543">
        <w:rPr>
          <w:rFonts w:ascii="Angsana New" w:hAnsi="Angsana New"/>
          <w:spacing w:val="-2"/>
          <w:sz w:val="32"/>
          <w:szCs w:val="32"/>
        </w:rPr>
        <w:t>50,000</w:t>
      </w:r>
      <w:r w:rsidRPr="00E34148">
        <w:rPr>
          <w:rFonts w:ascii="Angsana New" w:hAnsi="Angsana New"/>
          <w:spacing w:val="-2"/>
          <w:sz w:val="32"/>
          <w:szCs w:val="32"/>
        </w:rPr>
        <w:t>.</w:t>
      </w:r>
      <w:r>
        <w:rPr>
          <w:rFonts w:ascii="Angsana New" w:hAnsi="Angsana New"/>
          <w:spacing w:val="-2"/>
          <w:sz w:val="32"/>
          <w:szCs w:val="32"/>
        </w:rPr>
        <w:t>00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A95543">
        <w:rPr>
          <w:rFonts w:ascii="Angsana New" w:hAnsi="Angsana New"/>
          <w:spacing w:val="-2"/>
          <w:sz w:val="32"/>
          <w:szCs w:val="32"/>
        </w:rPr>
        <w:t>9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2561 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AC224D">
        <w:rPr>
          <w:rFonts w:ascii="Angsana New" w:hAnsi="Angsana New"/>
          <w:spacing w:val="-2"/>
          <w:sz w:val="32"/>
          <w:szCs w:val="32"/>
        </w:rPr>
        <w:t>0</w:t>
      </w:r>
      <w:r w:rsidRPr="00E34148">
        <w:rPr>
          <w:rFonts w:ascii="Angsana New" w:hAnsi="Angsana New"/>
          <w:spacing w:val="-2"/>
          <w:sz w:val="32"/>
          <w:szCs w:val="32"/>
        </w:rPr>
        <w:t>.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45 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29 </w:t>
      </w:r>
      <w:r w:rsidRPr="00E34148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AC224D">
        <w:rPr>
          <w:rFonts w:ascii="Angsana New" w:hAnsi="Angsana New"/>
          <w:spacing w:val="-2"/>
          <w:sz w:val="32"/>
          <w:szCs w:val="32"/>
        </w:rPr>
        <w:t>2562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  <w:r w:rsidRPr="00E34148">
        <w:rPr>
          <w:rFonts w:ascii="Angsana New" w:hAnsi="Angsana New" w:hint="cs"/>
          <w:sz w:val="32"/>
          <w:szCs w:val="32"/>
          <w:cs/>
        </w:rPr>
        <w:t>ศาลอุทธรณ์มีพิพากษายกฟ้อง ค่าฤชาธรรมเนียมทั้งสองศาลให้เป็นพับ</w:t>
      </w:r>
      <w:r w:rsidRPr="00E34148">
        <w:rPr>
          <w:rFonts w:ascii="Angsana New" w:hAnsi="Angsana New"/>
          <w:sz w:val="32"/>
          <w:szCs w:val="32"/>
          <w:cs/>
        </w:rPr>
        <w:t xml:space="preserve"> </w:t>
      </w:r>
    </w:p>
    <w:p w14:paraId="288B353D" w14:textId="77777777" w:rsidR="00095CB9" w:rsidRPr="00E34148" w:rsidRDefault="005D07DF" w:rsidP="0065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341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C224D">
        <w:rPr>
          <w:rFonts w:ascii="Angsana New" w:hAnsi="Angsana New"/>
          <w:sz w:val="32"/>
          <w:szCs w:val="32"/>
        </w:rPr>
        <w:t xml:space="preserve">22 </w:t>
      </w:r>
      <w:r w:rsidRPr="00E3414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C224D">
        <w:rPr>
          <w:rFonts w:ascii="Angsana New" w:hAnsi="Angsana New"/>
          <w:sz w:val="32"/>
          <w:szCs w:val="32"/>
        </w:rPr>
        <w:t xml:space="preserve">2562 </w:t>
      </w:r>
      <w:r w:rsidRPr="00E34148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>
        <w:rPr>
          <w:rFonts w:ascii="Angsana New" w:hAnsi="Angsana New"/>
          <w:sz w:val="32"/>
          <w:szCs w:val="32"/>
        </w:rPr>
        <w:t xml:space="preserve">17 </w:t>
      </w:r>
      <w:r w:rsidRPr="00E34148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>
        <w:rPr>
          <w:rFonts w:ascii="Angsana New" w:hAnsi="Angsana New"/>
          <w:sz w:val="32"/>
          <w:szCs w:val="32"/>
        </w:rPr>
        <w:t xml:space="preserve">8 </w:t>
      </w:r>
      <w:r w:rsidR="00634BEF" w:rsidRPr="00E34148">
        <w:rPr>
          <w:rFonts w:ascii="Angsana New" w:hAnsi="Angsana New"/>
          <w:sz w:val="32"/>
          <w:szCs w:val="32"/>
          <w:cs/>
        </w:rPr>
        <w:br/>
      </w:r>
      <w:r w:rsidRPr="00E34148">
        <w:rPr>
          <w:rFonts w:ascii="Angsana New" w:hAnsi="Angsana New" w:hint="cs"/>
          <w:sz w:val="32"/>
          <w:szCs w:val="32"/>
          <w:cs/>
        </w:rPr>
        <w:t xml:space="preserve">ไปยังศาลฎีกา </w:t>
      </w:r>
      <w:r w:rsidR="005133ED" w:rsidRPr="00E34148">
        <w:rPr>
          <w:rFonts w:ascii="Angsana New" w:hAnsi="Angsana New" w:hint="cs"/>
          <w:sz w:val="32"/>
          <w:szCs w:val="32"/>
          <w:cs/>
        </w:rPr>
        <w:t>โดย</w:t>
      </w:r>
      <w:r w:rsidR="00B538CF" w:rsidRPr="00E341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538CF">
        <w:rPr>
          <w:rFonts w:ascii="Angsana New" w:hAnsi="Angsana New"/>
          <w:sz w:val="32"/>
          <w:szCs w:val="32"/>
        </w:rPr>
        <w:t xml:space="preserve">19 </w:t>
      </w:r>
      <w:r w:rsidR="00B538CF" w:rsidRPr="00E341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38CF">
        <w:rPr>
          <w:rFonts w:ascii="Angsana New" w:hAnsi="Angsana New"/>
          <w:sz w:val="32"/>
          <w:szCs w:val="32"/>
        </w:rPr>
        <w:t xml:space="preserve">2563 </w:t>
      </w:r>
      <w:r w:rsidRPr="00E34148">
        <w:rPr>
          <w:rFonts w:ascii="Angsana New" w:hAnsi="Angsana New" w:hint="cs"/>
          <w:sz w:val="32"/>
          <w:szCs w:val="32"/>
          <w:cs/>
        </w:rPr>
        <w:t>ศาลฎีกา</w:t>
      </w:r>
      <w:r w:rsidR="00255981" w:rsidRPr="00E34148">
        <w:rPr>
          <w:rFonts w:ascii="Angsana New" w:hAnsi="Angsana New" w:hint="cs"/>
          <w:sz w:val="32"/>
          <w:szCs w:val="32"/>
          <w:cs/>
        </w:rPr>
        <w:t xml:space="preserve">อนุญาตให้โจทก์ทั้ง </w:t>
      </w:r>
      <w:r w:rsidR="00255981">
        <w:rPr>
          <w:rFonts w:ascii="Angsana New" w:hAnsi="Angsana New"/>
          <w:sz w:val="32"/>
          <w:szCs w:val="32"/>
        </w:rPr>
        <w:t xml:space="preserve">17 </w:t>
      </w:r>
      <w:r w:rsidR="00255981" w:rsidRPr="00E34148">
        <w:rPr>
          <w:rFonts w:ascii="Angsana New" w:hAnsi="Angsana New" w:hint="cs"/>
          <w:sz w:val="32"/>
          <w:szCs w:val="32"/>
          <w:cs/>
        </w:rPr>
        <w:t xml:space="preserve">ยื่นฎีกา และมีคำสั่งให้จำเลยทั้ง </w:t>
      </w:r>
      <w:r w:rsidR="00255981">
        <w:rPr>
          <w:rFonts w:ascii="Angsana New" w:hAnsi="Angsana New"/>
          <w:sz w:val="32"/>
          <w:szCs w:val="32"/>
        </w:rPr>
        <w:t xml:space="preserve">8 </w:t>
      </w:r>
      <w:r w:rsidR="00255981" w:rsidRPr="00E34148">
        <w:rPr>
          <w:rFonts w:ascii="Angsana New" w:hAnsi="Angsana New" w:hint="cs"/>
          <w:sz w:val="32"/>
          <w:szCs w:val="32"/>
          <w:cs/>
        </w:rPr>
        <w:t>ยื่นคำแก้ฎีกา</w:t>
      </w:r>
      <w:r w:rsidR="00282FE0" w:rsidRPr="00E34148">
        <w:rPr>
          <w:rFonts w:ascii="Angsana New" w:hAnsi="Angsana New" w:hint="cs"/>
          <w:sz w:val="32"/>
          <w:szCs w:val="32"/>
          <w:cs/>
        </w:rPr>
        <w:t xml:space="preserve"> และ</w:t>
      </w:r>
      <w:r w:rsidR="00F861E0" w:rsidRPr="00E341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61E0">
        <w:rPr>
          <w:rFonts w:ascii="Angsana New" w:hAnsi="Angsana New"/>
          <w:sz w:val="32"/>
          <w:szCs w:val="32"/>
        </w:rPr>
        <w:t>2</w:t>
      </w:r>
      <w:r w:rsidR="00F861E0" w:rsidRPr="00E3414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861E0">
        <w:rPr>
          <w:rFonts w:ascii="Angsana New" w:hAnsi="Angsana New"/>
          <w:sz w:val="32"/>
          <w:szCs w:val="32"/>
        </w:rPr>
        <w:t>2563</w:t>
      </w:r>
      <w:r w:rsidR="00F861E0" w:rsidRPr="00E34148">
        <w:rPr>
          <w:rFonts w:ascii="Angsana New" w:hAnsi="Angsana New" w:hint="cs"/>
          <w:sz w:val="32"/>
          <w:szCs w:val="32"/>
          <w:cs/>
        </w:rPr>
        <w:t xml:space="preserve"> บริษัทได้ยื่นคำแก้ฎีกา</w:t>
      </w:r>
      <w:r w:rsidR="00282FE0" w:rsidRPr="00E34148">
        <w:rPr>
          <w:rFonts w:ascii="Angsana New" w:hAnsi="Angsana New" w:hint="cs"/>
          <w:sz w:val="32"/>
          <w:szCs w:val="32"/>
          <w:cs/>
        </w:rPr>
        <w:t>ซึ่งบริษัทศึกษารายละเอียดกับที่ปรึกษาทางกฏหมายและเชื่อมั่นว่า บริษัทและบริษัทย่อย</w:t>
      </w:r>
      <w:r w:rsidR="00253293" w:rsidRPr="00E34148">
        <w:rPr>
          <w:rFonts w:ascii="Angsana New" w:hAnsi="Angsana New" w:hint="cs"/>
          <w:sz w:val="32"/>
          <w:szCs w:val="32"/>
          <w:cs/>
        </w:rPr>
        <w:t>และพวก</w:t>
      </w:r>
      <w:r w:rsidR="00282FE0" w:rsidRPr="00E34148">
        <w:rPr>
          <w:rFonts w:ascii="Angsana New" w:hAnsi="Angsana New" w:hint="cs"/>
          <w:sz w:val="32"/>
          <w:szCs w:val="32"/>
          <w:cs/>
        </w:rPr>
        <w:t>ได้ซื้อเครื่องจักรและหุ้นสามัญโดยถูกต้องและชำระเงินเรียบร้อยแล้</w:t>
      </w:r>
      <w:r w:rsidR="00253293" w:rsidRPr="00E34148">
        <w:rPr>
          <w:rFonts w:ascii="Angsana New" w:hAnsi="Angsana New" w:hint="cs"/>
          <w:sz w:val="32"/>
          <w:szCs w:val="32"/>
          <w:cs/>
        </w:rPr>
        <w:t>ว</w:t>
      </w:r>
      <w:r w:rsidR="00282FE0" w:rsidRPr="00E34148">
        <w:rPr>
          <w:rFonts w:ascii="Angsana New" w:hAnsi="Angsana New" w:hint="cs"/>
          <w:sz w:val="32"/>
          <w:szCs w:val="32"/>
          <w:cs/>
        </w:rPr>
        <w:t xml:space="preserve"> ขณะนี้คดีอยู่ในกระบวนการพิจารณาของศาลฎีกา</w:t>
      </w:r>
    </w:p>
    <w:p w14:paraId="7F86388D" w14:textId="77777777" w:rsidR="00DC6455" w:rsidRDefault="00DC6455" w:rsidP="00F8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="Angsana New" w:hAnsi="Angsana New"/>
          <w:sz w:val="32"/>
          <w:szCs w:val="32"/>
        </w:rPr>
      </w:pPr>
    </w:p>
    <w:p w14:paraId="5B347FCB" w14:textId="77777777" w:rsidR="00DC6455" w:rsidRPr="00E34148" w:rsidRDefault="00DC6455" w:rsidP="00F8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="Angsana New" w:hAnsi="Angsana New"/>
          <w:sz w:val="32"/>
          <w:szCs w:val="32"/>
          <w:cs/>
        </w:rPr>
      </w:pPr>
    </w:p>
    <w:p w14:paraId="08177148" w14:textId="77777777" w:rsidR="008D589B" w:rsidRDefault="00AA6D57" w:rsidP="0065647A">
      <w:pPr>
        <w:tabs>
          <w:tab w:val="clear" w:pos="227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8D589B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8D58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89B"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0661852B" w14:textId="77777777" w:rsidR="008D589B" w:rsidRDefault="008D589B" w:rsidP="0065647A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4148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</w:t>
      </w:r>
      <w:r w:rsidR="00A14C87" w:rsidRPr="00E34148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E34148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F536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A08BD" w:rsidRPr="003F5361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A14C87"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>ปัจจุบัน โดยไม่มีผลกระทบต่อกำไร (ขาดทุน) หรือส่วน</w:t>
      </w:r>
      <w:r>
        <w:rPr>
          <w:rFonts w:asciiTheme="majorBidi" w:hAnsiTheme="majorBidi" w:cstheme="majorBidi" w:hint="cs"/>
          <w:sz w:val="32"/>
          <w:szCs w:val="32"/>
          <w:cs/>
        </w:rPr>
        <w:t>ของผู้ถือหุ้นตามที่ได้รายงานไว้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5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49"/>
        <w:gridCol w:w="286"/>
        <w:gridCol w:w="283"/>
        <w:gridCol w:w="337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8D589B" w:rsidRPr="00733B47" w14:paraId="1526A1F7" w14:textId="77777777" w:rsidTr="0004776E">
        <w:tc>
          <w:tcPr>
            <w:tcW w:w="2549" w:type="dxa"/>
          </w:tcPr>
          <w:p w14:paraId="663E63F6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66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8DCE0E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8D589B" w:rsidRPr="00733B47" w14:paraId="10B44B51" w14:textId="77777777" w:rsidTr="0004776E">
        <w:tc>
          <w:tcPr>
            <w:tcW w:w="2549" w:type="dxa"/>
          </w:tcPr>
          <w:p w14:paraId="06204106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47D1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AEDF17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B137BF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589B" w:rsidRPr="00733B47" w14:paraId="468084E0" w14:textId="77777777" w:rsidTr="0004776E">
        <w:tc>
          <w:tcPr>
            <w:tcW w:w="2549" w:type="dxa"/>
          </w:tcPr>
          <w:p w14:paraId="6FBA2D5A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6AC81C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14:paraId="1F8BC21A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A21073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5DDDAD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  <w:p w14:paraId="070DFDC8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DA385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06F231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14:paraId="0F862994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</w:tcPr>
          <w:p w14:paraId="28F5DC46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10242C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14:paraId="35489569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98A680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384FAC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  <w:p w14:paraId="565544C9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3CC1EA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E80141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14:paraId="4084ECE3" w14:textId="77777777" w:rsidR="008D589B" w:rsidRPr="00733B47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</w:tr>
      <w:tr w:rsidR="008D589B" w:rsidRPr="00733B47" w14:paraId="4ABC37C5" w14:textId="77777777" w:rsidTr="0004776E">
        <w:tc>
          <w:tcPr>
            <w:tcW w:w="2549" w:type="dxa"/>
            <w:hideMark/>
          </w:tcPr>
          <w:p w14:paraId="4B7658FF" w14:textId="77777777" w:rsidR="008D589B" w:rsidRPr="00733B47" w:rsidRDefault="006940F4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733B47">
              <w:rPr>
                <w:rFonts w:asciiTheme="majorBidi" w:hAnsiTheme="majorBidi" w:hint="cs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906" w:type="dxa"/>
            <w:gridSpan w:val="3"/>
          </w:tcPr>
          <w:p w14:paraId="1640FD64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56459522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6770ED8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608157F9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D18CDB0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1B97B7CD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672E54D" w14:textId="77777777" w:rsidR="008D589B" w:rsidRPr="00733B47" w:rsidRDefault="008D589B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0D38CCC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ECD2F12" w14:textId="77777777" w:rsidR="008D589B" w:rsidRPr="00733B47" w:rsidRDefault="008D589B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5093B1E2" w14:textId="77777777" w:rsidR="008D589B" w:rsidRPr="00733B47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14:paraId="4D1C1E1E" w14:textId="77777777" w:rsidR="008D589B" w:rsidRPr="00733B47" w:rsidRDefault="008D589B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1CAF" w:rsidRPr="00733B47" w14:paraId="18D19064" w14:textId="77777777" w:rsidTr="00F41CAF">
        <w:tc>
          <w:tcPr>
            <w:tcW w:w="2549" w:type="dxa"/>
            <w:hideMark/>
          </w:tcPr>
          <w:p w14:paraId="31B4565C" w14:textId="77777777" w:rsidR="00F41CAF" w:rsidRPr="00733B47" w:rsidRDefault="00F41CAF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33B47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733B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33B47">
              <w:rPr>
                <w:rFonts w:asciiTheme="majorBidi" w:hAnsi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6" w:type="dxa"/>
            <w:gridSpan w:val="3"/>
          </w:tcPr>
          <w:p w14:paraId="6E61E06F" w14:textId="77777777" w:rsidR="00F41CAF" w:rsidRPr="00733B47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3BEBFA6F" w14:textId="77777777" w:rsidR="00F41CAF" w:rsidRPr="00733B47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6F354C1" w14:textId="77777777" w:rsidR="00F41CAF" w:rsidRPr="00733B47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2007678D" w14:textId="77777777" w:rsidR="00F41CAF" w:rsidRPr="00733B47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71C543A" w14:textId="77777777" w:rsidR="00F41CAF" w:rsidRPr="00733B47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74D82443" w14:textId="77777777" w:rsidR="00F41CAF" w:rsidRPr="00733B47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2F40D76" w14:textId="77777777" w:rsidR="00F41CAF" w:rsidRPr="00733B47" w:rsidRDefault="00F41CAF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7B529BC" w14:textId="77777777" w:rsidR="00F41CAF" w:rsidRPr="00733B47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C0EB7CF" w14:textId="77777777" w:rsidR="00F41CAF" w:rsidRPr="00733B47" w:rsidRDefault="00F41CAF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6BAE67F9" w14:textId="77777777" w:rsidR="00F41CAF" w:rsidRPr="00733B47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CD7AB41" w14:textId="77777777" w:rsidR="00F41CAF" w:rsidRPr="00733B47" w:rsidRDefault="00F41CAF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D0813" w:rsidRPr="00733B47" w14:paraId="239F3641" w14:textId="77777777" w:rsidTr="00275196">
        <w:tc>
          <w:tcPr>
            <w:tcW w:w="2549" w:type="dxa"/>
          </w:tcPr>
          <w:p w14:paraId="3A9D1383" w14:textId="77777777" w:rsidR="008D0813" w:rsidRPr="00733B47" w:rsidRDefault="008D0813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06" w:type="dxa"/>
            <w:gridSpan w:val="3"/>
          </w:tcPr>
          <w:p w14:paraId="3702517F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458,614</w:t>
            </w:r>
          </w:p>
        </w:tc>
        <w:tc>
          <w:tcPr>
            <w:tcW w:w="85" w:type="dxa"/>
          </w:tcPr>
          <w:p w14:paraId="6EFD44DC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5478FF4" w14:textId="77777777" w:rsidR="008D0813" w:rsidRPr="00733B47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</w:p>
        </w:tc>
        <w:tc>
          <w:tcPr>
            <w:tcW w:w="85" w:type="dxa"/>
          </w:tcPr>
          <w:p w14:paraId="256A4A00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9A5AAFA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 xml:space="preserve"> 460,047 </w:t>
            </w:r>
          </w:p>
        </w:tc>
        <w:tc>
          <w:tcPr>
            <w:tcW w:w="85" w:type="dxa"/>
          </w:tcPr>
          <w:p w14:paraId="639D35E0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2128B25C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277,333</w:t>
            </w:r>
          </w:p>
        </w:tc>
        <w:tc>
          <w:tcPr>
            <w:tcW w:w="85" w:type="dxa"/>
          </w:tcPr>
          <w:p w14:paraId="314F410C" w14:textId="77777777" w:rsidR="008D0813" w:rsidRPr="00733B47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87F4A17" w14:textId="77777777" w:rsidR="008D0813" w:rsidRPr="00733B47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</w:p>
        </w:tc>
        <w:tc>
          <w:tcPr>
            <w:tcW w:w="85" w:type="dxa"/>
          </w:tcPr>
          <w:p w14:paraId="564A414D" w14:textId="77777777" w:rsidR="008D0813" w:rsidRPr="00733B47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9B804DB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278,766</w:t>
            </w:r>
          </w:p>
        </w:tc>
      </w:tr>
      <w:tr w:rsidR="008D0813" w:rsidRPr="00733B47" w14:paraId="4CFE81B1" w14:textId="77777777" w:rsidTr="00275196">
        <w:tc>
          <w:tcPr>
            <w:tcW w:w="2549" w:type="dxa"/>
          </w:tcPr>
          <w:p w14:paraId="2DF11649" w14:textId="77777777" w:rsidR="008D0813" w:rsidRPr="00733B47" w:rsidRDefault="008D0813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906" w:type="dxa"/>
            <w:gridSpan w:val="3"/>
          </w:tcPr>
          <w:p w14:paraId="14F0AA9D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39,104</w:t>
            </w:r>
          </w:p>
        </w:tc>
        <w:tc>
          <w:tcPr>
            <w:tcW w:w="85" w:type="dxa"/>
          </w:tcPr>
          <w:p w14:paraId="6FCE166F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03F9284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(</w:t>
            </w: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  <w:r w:rsidRPr="00733B4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</w:tcPr>
          <w:p w14:paraId="31E4A4E6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2B96E851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 xml:space="preserve"> 37,671 </w:t>
            </w:r>
          </w:p>
        </w:tc>
        <w:tc>
          <w:tcPr>
            <w:tcW w:w="85" w:type="dxa"/>
          </w:tcPr>
          <w:p w14:paraId="575B4052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2BF5BE9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39,104</w:t>
            </w:r>
          </w:p>
        </w:tc>
        <w:tc>
          <w:tcPr>
            <w:tcW w:w="85" w:type="dxa"/>
          </w:tcPr>
          <w:p w14:paraId="6235D67B" w14:textId="77777777" w:rsidR="008D0813" w:rsidRPr="00733B47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672088C" w14:textId="77777777" w:rsidR="008D0813" w:rsidRPr="00733B47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(</w:t>
            </w: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  <w:r w:rsidRPr="00733B4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</w:tcPr>
          <w:p w14:paraId="1FBEB0DD" w14:textId="77777777" w:rsidR="008D0813" w:rsidRPr="00733B47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193C521" w14:textId="77777777" w:rsidR="008D0813" w:rsidRPr="00733B47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37,671</w:t>
            </w:r>
          </w:p>
        </w:tc>
      </w:tr>
      <w:tr w:rsidR="00F960E1" w:rsidRPr="00733B47" w14:paraId="5B442E12" w14:textId="77777777" w:rsidTr="008D0813">
        <w:tc>
          <w:tcPr>
            <w:tcW w:w="2549" w:type="dxa"/>
            <w:hideMark/>
          </w:tcPr>
          <w:p w14:paraId="5AC24322" w14:textId="77777777" w:rsidR="00F960E1" w:rsidRPr="00733B47" w:rsidRDefault="00F960E1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u w:val="single"/>
              </w:rPr>
            </w:pPr>
            <w:r w:rsidRPr="00733B47">
              <w:rPr>
                <w:rFonts w:asciiTheme="majorBidi" w:hAnsiTheme="majorBidi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6" w:type="dxa"/>
            <w:gridSpan w:val="3"/>
          </w:tcPr>
          <w:p w14:paraId="69965567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47573964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hideMark/>
          </w:tcPr>
          <w:p w14:paraId="78419D85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845029D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A81E7EC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44AB2CFD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  <w:hideMark/>
          </w:tcPr>
          <w:p w14:paraId="75E9C118" w14:textId="77777777" w:rsidR="00F960E1" w:rsidRPr="00733B47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3A1B819" w14:textId="77777777" w:rsidR="00F960E1" w:rsidRPr="00733B47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hideMark/>
          </w:tcPr>
          <w:p w14:paraId="0E204CA9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8299E01" w14:textId="77777777" w:rsidR="00F960E1" w:rsidRPr="00733B47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14:paraId="3F9F3F17" w14:textId="77777777" w:rsidR="00F960E1" w:rsidRPr="00733B47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F960E1" w:rsidRPr="00733B47" w14:paraId="0F843E57" w14:textId="77777777" w:rsidTr="00275196">
        <w:tc>
          <w:tcPr>
            <w:tcW w:w="3455" w:type="dxa"/>
            <w:gridSpan w:val="4"/>
            <w:hideMark/>
          </w:tcPr>
          <w:p w14:paraId="61A844C6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733B4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งวดสามเดือน</w:t>
            </w:r>
            <w:r w:rsidRPr="00733B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733B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351CF5" w:rsidRPr="00733B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733B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C0EF5" w:rsidRPr="00733B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กันยายน</w:t>
            </w:r>
            <w:r w:rsidRPr="00733B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733B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5" w:type="dxa"/>
          </w:tcPr>
          <w:p w14:paraId="0F6350C6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14:paraId="701E8488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14:paraId="5DCF55FB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14:paraId="762272B2" w14:textId="77777777" w:rsidR="00F960E1" w:rsidRPr="00733B47" w:rsidRDefault="00F960E1" w:rsidP="00DE5F89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14:paraId="229701D0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162D58D0" w14:textId="77777777" w:rsidR="00F960E1" w:rsidRPr="00733B47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64B4EBA4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14:paraId="0BC0E8BE" w14:textId="77777777" w:rsidR="00F960E1" w:rsidRPr="00733B47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2AD85A9" w14:textId="77777777" w:rsidR="00F960E1" w:rsidRPr="00733B47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14:paraId="55ED668E" w14:textId="77777777" w:rsidR="00F960E1" w:rsidRPr="00733B47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2F86" w:rsidRPr="00733B47" w14:paraId="0238E71F" w14:textId="77777777" w:rsidTr="0059248F">
        <w:tc>
          <w:tcPr>
            <w:tcW w:w="2549" w:type="dxa"/>
            <w:hideMark/>
          </w:tcPr>
          <w:p w14:paraId="5F585789" w14:textId="22B3428A" w:rsidR="00F62F86" w:rsidRPr="00733B47" w:rsidRDefault="00F62F86" w:rsidP="00F62F8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906" w:type="dxa"/>
            <w:gridSpan w:val="3"/>
          </w:tcPr>
          <w:p w14:paraId="5B230AFE" w14:textId="6965D4FD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402,693</w:t>
            </w:r>
          </w:p>
        </w:tc>
        <w:tc>
          <w:tcPr>
            <w:tcW w:w="85" w:type="dxa"/>
          </w:tcPr>
          <w:p w14:paraId="6A69A583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1FF7A5D" w14:textId="4D408E6D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71063193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15A8D4E8" w14:textId="3D35AB6D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402,693</w:t>
            </w:r>
          </w:p>
        </w:tc>
        <w:tc>
          <w:tcPr>
            <w:tcW w:w="85" w:type="dxa"/>
          </w:tcPr>
          <w:p w14:paraId="08FC8F8B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5C1B7101" w14:textId="6A57011D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357,846</w:t>
            </w:r>
          </w:p>
        </w:tc>
        <w:tc>
          <w:tcPr>
            <w:tcW w:w="85" w:type="dxa"/>
          </w:tcPr>
          <w:p w14:paraId="23CB2555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363EBEB" w14:textId="4D2C01A2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6B5E7F7E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34DFEE9" w14:textId="7C4B922C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357,846</w:t>
            </w:r>
          </w:p>
        </w:tc>
      </w:tr>
      <w:tr w:rsidR="00F62F86" w:rsidRPr="00733B47" w14:paraId="412F31C1" w14:textId="77777777" w:rsidTr="004C1FEE">
        <w:tc>
          <w:tcPr>
            <w:tcW w:w="2835" w:type="dxa"/>
            <w:gridSpan w:val="2"/>
          </w:tcPr>
          <w:p w14:paraId="4911FE17" w14:textId="53A99524" w:rsidR="00F62F86" w:rsidRPr="00733B47" w:rsidRDefault="00F62F86" w:rsidP="00F62F8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รายได้จากการขายและติดตั้งหลังคาโซลาร์เซลล์</w:t>
            </w:r>
          </w:p>
        </w:tc>
        <w:tc>
          <w:tcPr>
            <w:tcW w:w="620" w:type="dxa"/>
            <w:gridSpan w:val="2"/>
          </w:tcPr>
          <w:p w14:paraId="524D9318" w14:textId="6350CC50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0510D84A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24636D1" w14:textId="028DE60E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5,358</w:t>
            </w:r>
          </w:p>
        </w:tc>
        <w:tc>
          <w:tcPr>
            <w:tcW w:w="85" w:type="dxa"/>
          </w:tcPr>
          <w:p w14:paraId="0AB1E903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644DFF2" w14:textId="7299E0F8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5,358</w:t>
            </w:r>
          </w:p>
        </w:tc>
        <w:tc>
          <w:tcPr>
            <w:tcW w:w="85" w:type="dxa"/>
          </w:tcPr>
          <w:p w14:paraId="7B50282B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4D21F0FB" w14:textId="5B74319A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A26B4A9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9ED8B51" w14:textId="3A9A793B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90666B0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59E339F" w14:textId="45ECDE24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F62F86" w:rsidRPr="00733B47" w14:paraId="6110C265" w14:textId="77777777" w:rsidTr="004C1FEE">
        <w:tc>
          <w:tcPr>
            <w:tcW w:w="2549" w:type="dxa"/>
          </w:tcPr>
          <w:p w14:paraId="3CE37872" w14:textId="390F533C" w:rsidR="00F62F86" w:rsidRPr="00733B47" w:rsidRDefault="00F62F86" w:rsidP="00F62F8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รายได้จากการรับจ้างประกอบและติดตั้ง</w:t>
            </w:r>
          </w:p>
        </w:tc>
        <w:tc>
          <w:tcPr>
            <w:tcW w:w="906" w:type="dxa"/>
            <w:gridSpan w:val="3"/>
          </w:tcPr>
          <w:p w14:paraId="7D90830E" w14:textId="7CD947A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5,358</w:t>
            </w:r>
          </w:p>
        </w:tc>
        <w:tc>
          <w:tcPr>
            <w:tcW w:w="85" w:type="dxa"/>
          </w:tcPr>
          <w:p w14:paraId="2C00A187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2F41922F" w14:textId="60EBFF5D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(5,358)</w:t>
            </w:r>
          </w:p>
        </w:tc>
        <w:tc>
          <w:tcPr>
            <w:tcW w:w="85" w:type="dxa"/>
          </w:tcPr>
          <w:p w14:paraId="0191DC43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3BB98E2" w14:textId="3883734D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EE4E5D3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E51BF26" w14:textId="1A14FA1B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711ED311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6943135" w14:textId="5FD93410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E3085D0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68A41F2" w14:textId="2150D664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F62F86" w:rsidRPr="00733B47" w14:paraId="35B7F1FC" w14:textId="77777777" w:rsidTr="0059248F">
        <w:tc>
          <w:tcPr>
            <w:tcW w:w="2549" w:type="dxa"/>
          </w:tcPr>
          <w:p w14:paraId="0353161D" w14:textId="2FEC12D7" w:rsidR="00F62F86" w:rsidRPr="00733B47" w:rsidRDefault="00F62F86" w:rsidP="00F62F8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6" w:type="dxa"/>
            <w:gridSpan w:val="3"/>
          </w:tcPr>
          <w:p w14:paraId="2584013F" w14:textId="2350D3F5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3,134</w:t>
            </w:r>
          </w:p>
        </w:tc>
        <w:tc>
          <w:tcPr>
            <w:tcW w:w="85" w:type="dxa"/>
          </w:tcPr>
          <w:p w14:paraId="543095E5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6F35206" w14:textId="6EE021E3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(3,134)</w:t>
            </w:r>
          </w:p>
        </w:tc>
        <w:tc>
          <w:tcPr>
            <w:tcW w:w="85" w:type="dxa"/>
          </w:tcPr>
          <w:p w14:paraId="1F9E963C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21F63E69" w14:textId="2780F109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7EC507F9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67CFE6BF" w14:textId="18ABAB95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3,984</w:t>
            </w:r>
          </w:p>
        </w:tc>
        <w:tc>
          <w:tcPr>
            <w:tcW w:w="85" w:type="dxa"/>
          </w:tcPr>
          <w:p w14:paraId="2DD42101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E02E141" w14:textId="0CE22748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(</w:t>
            </w:r>
            <w:r w:rsidRPr="00733B47">
              <w:rPr>
                <w:rFonts w:asciiTheme="majorBidi" w:hAnsiTheme="majorBidi" w:cstheme="majorBidi"/>
                <w:sz w:val="22"/>
                <w:szCs w:val="22"/>
              </w:rPr>
              <w:t>3,984</w:t>
            </w:r>
            <w:r w:rsidRPr="00733B4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</w:tcPr>
          <w:p w14:paraId="0F8855CE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C50757B" w14:textId="5B09B8D1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F62F86" w:rsidRPr="00733B47" w14:paraId="50771241" w14:textId="77777777" w:rsidTr="0059248F">
        <w:tc>
          <w:tcPr>
            <w:tcW w:w="2549" w:type="dxa"/>
          </w:tcPr>
          <w:p w14:paraId="5C0745C2" w14:textId="77777777" w:rsidR="00F62F86" w:rsidRPr="00733B47" w:rsidRDefault="00F62F86" w:rsidP="00F62F8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6" w:type="dxa"/>
            <w:gridSpan w:val="3"/>
          </w:tcPr>
          <w:p w14:paraId="1E0C17D8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50FB8752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C832410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E0B5A66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497B3B4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4AD5C027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0539881D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0B278240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5BC9032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DF47175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5B15E30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2F86" w:rsidRPr="00733B47" w14:paraId="128BCB1D" w14:textId="77777777" w:rsidTr="00275196">
        <w:tc>
          <w:tcPr>
            <w:tcW w:w="2549" w:type="dxa"/>
          </w:tcPr>
          <w:p w14:paraId="03043802" w14:textId="77777777" w:rsidR="00F62F86" w:rsidRPr="00733B47" w:rsidRDefault="00F62F86" w:rsidP="00F62F8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6" w:type="dxa"/>
            <w:gridSpan w:val="3"/>
          </w:tcPr>
          <w:p w14:paraId="53E569E2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31BF60C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2BAE6E8" w14:textId="77777777" w:rsidR="00F62F86" w:rsidRPr="00733B47" w:rsidRDefault="00F62F86" w:rsidP="00F62F86">
            <w:pPr>
              <w:widowControl w:val="0"/>
              <w:tabs>
                <w:tab w:val="clear" w:pos="680"/>
                <w:tab w:val="left" w:pos="284"/>
                <w:tab w:val="left" w:pos="795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85" w:type="dxa"/>
          </w:tcPr>
          <w:p w14:paraId="5738FCC4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4045C4AC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85" w:type="dxa"/>
          </w:tcPr>
          <w:p w14:paraId="4F96C051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55CC85A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37F183C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DD19316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85" w:type="dxa"/>
          </w:tcPr>
          <w:p w14:paraId="5C046BF0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ADB1D3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</w:tr>
      <w:tr w:rsidR="00F62F86" w:rsidRPr="00733B47" w14:paraId="1451F13E" w14:textId="77777777" w:rsidTr="00275196">
        <w:tc>
          <w:tcPr>
            <w:tcW w:w="2549" w:type="dxa"/>
          </w:tcPr>
          <w:p w14:paraId="17FBDAC0" w14:textId="77777777" w:rsidR="00F62F86" w:rsidRPr="00733B47" w:rsidRDefault="00F62F86" w:rsidP="00F62F8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อื่น</w:t>
            </w:r>
            <w:r w:rsidRPr="00733B47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ๆ</w:t>
            </w:r>
          </w:p>
        </w:tc>
        <w:tc>
          <w:tcPr>
            <w:tcW w:w="906" w:type="dxa"/>
            <w:gridSpan w:val="3"/>
          </w:tcPr>
          <w:p w14:paraId="3403A89B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0B680646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0C5553E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2,939</w:t>
            </w:r>
          </w:p>
        </w:tc>
        <w:tc>
          <w:tcPr>
            <w:tcW w:w="85" w:type="dxa"/>
          </w:tcPr>
          <w:p w14:paraId="1D63ECA3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1D79FD23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2,939</w:t>
            </w:r>
          </w:p>
        </w:tc>
        <w:tc>
          <w:tcPr>
            <w:tcW w:w="85" w:type="dxa"/>
          </w:tcPr>
          <w:p w14:paraId="6BF0EBF9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14999B82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63EF7B01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54EB8B7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1,970</w:t>
            </w:r>
          </w:p>
        </w:tc>
        <w:tc>
          <w:tcPr>
            <w:tcW w:w="85" w:type="dxa"/>
          </w:tcPr>
          <w:p w14:paraId="68113F23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8B008E3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1,970</w:t>
            </w:r>
          </w:p>
        </w:tc>
      </w:tr>
      <w:tr w:rsidR="00F62F86" w:rsidRPr="00733B47" w14:paraId="67255722" w14:textId="77777777" w:rsidTr="00275196">
        <w:tc>
          <w:tcPr>
            <w:tcW w:w="2549" w:type="dxa"/>
          </w:tcPr>
          <w:p w14:paraId="26A085E8" w14:textId="77777777" w:rsidR="00F62F86" w:rsidRPr="00733B47" w:rsidRDefault="00F62F86" w:rsidP="00F62F8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906" w:type="dxa"/>
            <w:gridSpan w:val="3"/>
          </w:tcPr>
          <w:p w14:paraId="773DD977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ACC8F50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4A2A4E3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E9C747A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32D4842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6B39E0F1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26777D01" w14:textId="77777777" w:rsidR="00F62F86" w:rsidRPr="00733B47" w:rsidRDefault="00F62F86" w:rsidP="00F62F8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1036827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ABF8360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1,819</w:t>
            </w:r>
          </w:p>
        </w:tc>
        <w:tc>
          <w:tcPr>
            <w:tcW w:w="85" w:type="dxa"/>
          </w:tcPr>
          <w:p w14:paraId="701FC03B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D1E86C8" w14:textId="77777777" w:rsidR="00F62F86" w:rsidRPr="00733B47" w:rsidRDefault="00F62F86" w:rsidP="00F62F86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1,819</w:t>
            </w:r>
          </w:p>
        </w:tc>
      </w:tr>
      <w:tr w:rsidR="00F51411" w:rsidRPr="00733B47" w14:paraId="7F21E4DC" w14:textId="77777777" w:rsidTr="00275196">
        <w:tc>
          <w:tcPr>
            <w:tcW w:w="2549" w:type="dxa"/>
          </w:tcPr>
          <w:p w14:paraId="4E1C241D" w14:textId="70471628" w:rsidR="00F51411" w:rsidRPr="00733B47" w:rsidRDefault="00F51411" w:rsidP="00F5141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06" w:type="dxa"/>
            <w:gridSpan w:val="3"/>
          </w:tcPr>
          <w:p w14:paraId="28A240FB" w14:textId="7CAE999F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351,847</w:t>
            </w:r>
          </w:p>
        </w:tc>
        <w:tc>
          <w:tcPr>
            <w:tcW w:w="85" w:type="dxa"/>
          </w:tcPr>
          <w:p w14:paraId="73A3ABDB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904E61E" w14:textId="334C45D6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8,338</w:t>
            </w:r>
          </w:p>
        </w:tc>
        <w:tc>
          <w:tcPr>
            <w:tcW w:w="85" w:type="dxa"/>
          </w:tcPr>
          <w:p w14:paraId="7BFD0CF3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5E6B060" w14:textId="2BAA2888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360,185</w:t>
            </w:r>
          </w:p>
        </w:tc>
        <w:tc>
          <w:tcPr>
            <w:tcW w:w="85" w:type="dxa"/>
          </w:tcPr>
          <w:p w14:paraId="6E093481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2302CB3" w14:textId="13D76C40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313,098</w:t>
            </w:r>
          </w:p>
        </w:tc>
        <w:tc>
          <w:tcPr>
            <w:tcW w:w="85" w:type="dxa"/>
          </w:tcPr>
          <w:p w14:paraId="3D2FC856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D256813" w14:textId="3550AFD4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4F16A321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27CF724" w14:textId="7884D499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313,098</w:t>
            </w:r>
          </w:p>
        </w:tc>
      </w:tr>
      <w:tr w:rsidR="00F51411" w:rsidRPr="00733B47" w14:paraId="076192C1" w14:textId="77777777" w:rsidTr="00B75A17">
        <w:tc>
          <w:tcPr>
            <w:tcW w:w="2835" w:type="dxa"/>
            <w:gridSpan w:val="2"/>
          </w:tcPr>
          <w:p w14:paraId="0F877138" w14:textId="55700E07" w:rsidR="00F51411" w:rsidRPr="00733B47" w:rsidRDefault="00F51411" w:rsidP="00F5141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ต้นทุนจากการขายและติดตั้งหลังคาโซลาร์เซลล์</w:t>
            </w:r>
          </w:p>
        </w:tc>
        <w:tc>
          <w:tcPr>
            <w:tcW w:w="620" w:type="dxa"/>
            <w:gridSpan w:val="2"/>
          </w:tcPr>
          <w:p w14:paraId="5A0F19E1" w14:textId="61391E38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060B0D9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86D1BB8" w14:textId="4849D811" w:rsidR="00F51411" w:rsidRPr="00733B47" w:rsidRDefault="00F51411" w:rsidP="00F51411">
            <w:pPr>
              <w:widowControl w:val="0"/>
              <w:tabs>
                <w:tab w:val="clear" w:pos="680"/>
                <w:tab w:val="left" w:pos="284"/>
                <w:tab w:val="left" w:pos="795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1,036</w:t>
            </w:r>
          </w:p>
        </w:tc>
        <w:tc>
          <w:tcPr>
            <w:tcW w:w="85" w:type="dxa"/>
          </w:tcPr>
          <w:p w14:paraId="3CCD4619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2A070845" w14:textId="25945643" w:rsidR="00F51411" w:rsidRPr="00733B47" w:rsidRDefault="00F51411" w:rsidP="00F51411">
            <w:pPr>
              <w:widowControl w:val="0"/>
              <w:tabs>
                <w:tab w:val="clear" w:pos="680"/>
                <w:tab w:val="left" w:pos="284"/>
                <w:tab w:val="left" w:pos="795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1,036</w:t>
            </w:r>
          </w:p>
        </w:tc>
        <w:tc>
          <w:tcPr>
            <w:tcW w:w="85" w:type="dxa"/>
          </w:tcPr>
          <w:p w14:paraId="6AD51B13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C7CAA35" w14:textId="6B43795B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59A61F0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EABEDE2" w14:textId="7D3FE4DC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4D1CBB3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F804846" w14:textId="444B1029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F51411" w:rsidRPr="00733B47" w14:paraId="7E30EEE8" w14:textId="77777777" w:rsidTr="00275196">
        <w:tc>
          <w:tcPr>
            <w:tcW w:w="2549" w:type="dxa"/>
          </w:tcPr>
          <w:p w14:paraId="1AC71D9E" w14:textId="64E6B1E8" w:rsidR="00F51411" w:rsidRPr="00733B47" w:rsidRDefault="00F51411" w:rsidP="00F5141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ต้นทุนจากการรับจ้างประกอบ</w:t>
            </w:r>
          </w:p>
        </w:tc>
        <w:tc>
          <w:tcPr>
            <w:tcW w:w="906" w:type="dxa"/>
            <w:gridSpan w:val="3"/>
          </w:tcPr>
          <w:p w14:paraId="63C7F3C3" w14:textId="12DAB79B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9,374</w:t>
            </w:r>
          </w:p>
        </w:tc>
        <w:tc>
          <w:tcPr>
            <w:tcW w:w="85" w:type="dxa"/>
          </w:tcPr>
          <w:p w14:paraId="08DF76FB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FE42750" w14:textId="61A24271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(9,374)</w:t>
            </w:r>
          </w:p>
        </w:tc>
        <w:tc>
          <w:tcPr>
            <w:tcW w:w="85" w:type="dxa"/>
          </w:tcPr>
          <w:p w14:paraId="6EC527BD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1C926B48" w14:textId="5418E975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82A791B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074D361" w14:textId="48A233BF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CDE1086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E2CA7D0" w14:textId="0C22ECCA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722ECD2C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881FF6F" w14:textId="513AFC2A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F51411" w:rsidRPr="00733B47" w14:paraId="1610203A" w14:textId="77777777" w:rsidTr="00275196">
        <w:tc>
          <w:tcPr>
            <w:tcW w:w="2549" w:type="dxa"/>
          </w:tcPr>
          <w:p w14:paraId="1E8CA133" w14:textId="77777777" w:rsidR="00F51411" w:rsidRPr="00733B47" w:rsidRDefault="00F51411" w:rsidP="00F5141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6" w:type="dxa"/>
            <w:gridSpan w:val="3"/>
          </w:tcPr>
          <w:p w14:paraId="1410DFF2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13,100</w:t>
            </w:r>
          </w:p>
        </w:tc>
        <w:tc>
          <w:tcPr>
            <w:tcW w:w="85" w:type="dxa"/>
          </w:tcPr>
          <w:p w14:paraId="666C0627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934EBB2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(760)</w:t>
            </w:r>
          </w:p>
        </w:tc>
        <w:tc>
          <w:tcPr>
            <w:tcW w:w="85" w:type="dxa"/>
          </w:tcPr>
          <w:p w14:paraId="5E42EA39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8206F63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12,340</w:t>
            </w:r>
          </w:p>
        </w:tc>
        <w:tc>
          <w:tcPr>
            <w:tcW w:w="85" w:type="dxa"/>
          </w:tcPr>
          <w:p w14:paraId="1F5E0B46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5E33BE4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9,390</w:t>
            </w:r>
          </w:p>
        </w:tc>
        <w:tc>
          <w:tcPr>
            <w:tcW w:w="85" w:type="dxa"/>
          </w:tcPr>
          <w:p w14:paraId="297D9443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1ADA0AF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(760)</w:t>
            </w:r>
          </w:p>
        </w:tc>
        <w:tc>
          <w:tcPr>
            <w:tcW w:w="85" w:type="dxa"/>
          </w:tcPr>
          <w:p w14:paraId="0CFA4B52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92831EC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8,630</w:t>
            </w:r>
          </w:p>
        </w:tc>
      </w:tr>
      <w:tr w:rsidR="00F51411" w:rsidRPr="00733B47" w14:paraId="2827B151" w14:textId="77777777" w:rsidTr="00275196">
        <w:tc>
          <w:tcPr>
            <w:tcW w:w="2549" w:type="dxa"/>
          </w:tcPr>
          <w:p w14:paraId="03B0FD5B" w14:textId="77777777" w:rsidR="00F51411" w:rsidRPr="00733B47" w:rsidRDefault="00F51411" w:rsidP="00F5141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6" w:type="dxa"/>
            <w:gridSpan w:val="3"/>
          </w:tcPr>
          <w:p w14:paraId="37F44CF3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34,638</w:t>
            </w:r>
          </w:p>
        </w:tc>
        <w:tc>
          <w:tcPr>
            <w:tcW w:w="85" w:type="dxa"/>
          </w:tcPr>
          <w:p w14:paraId="3238C54B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6F59EDE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  <w:tc>
          <w:tcPr>
            <w:tcW w:w="85" w:type="dxa"/>
          </w:tcPr>
          <w:p w14:paraId="57DC9592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62E399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35,398</w:t>
            </w:r>
          </w:p>
        </w:tc>
        <w:tc>
          <w:tcPr>
            <w:tcW w:w="85" w:type="dxa"/>
          </w:tcPr>
          <w:p w14:paraId="20C22B17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3FBE845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26,244</w:t>
            </w:r>
          </w:p>
        </w:tc>
        <w:tc>
          <w:tcPr>
            <w:tcW w:w="85" w:type="dxa"/>
          </w:tcPr>
          <w:p w14:paraId="020A93E2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AD7FF65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  <w:tc>
          <w:tcPr>
            <w:tcW w:w="85" w:type="dxa"/>
          </w:tcPr>
          <w:p w14:paraId="7B6DABAB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95FB822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27,004</w:t>
            </w:r>
          </w:p>
        </w:tc>
      </w:tr>
      <w:tr w:rsidR="00F51411" w:rsidRPr="00733B47" w14:paraId="1FF54060" w14:textId="77777777" w:rsidTr="00351CF5">
        <w:tc>
          <w:tcPr>
            <w:tcW w:w="3118" w:type="dxa"/>
            <w:gridSpan w:val="3"/>
          </w:tcPr>
          <w:p w14:paraId="15CA3669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733B4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งวดเก้าเดือน</w:t>
            </w:r>
            <w:r w:rsidRPr="00733B4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733B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733B4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กันยายน </w:t>
            </w:r>
            <w:r w:rsidRPr="00733B4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37" w:type="dxa"/>
          </w:tcPr>
          <w:p w14:paraId="099626A6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6055733D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4932C932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3C5D5B6E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48963C0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5C49FF5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339405C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666F8C4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7624DE5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71532A19" w14:textId="77777777" w:rsidR="00F51411" w:rsidRPr="00733B47" w:rsidRDefault="00F51411" w:rsidP="00F5141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E82EE1B" w14:textId="77777777" w:rsidR="00F51411" w:rsidRPr="00733B47" w:rsidRDefault="00F51411" w:rsidP="00F5141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6521" w:rsidRPr="00733B47" w14:paraId="5B08A0C2" w14:textId="77777777" w:rsidTr="00275196">
        <w:tc>
          <w:tcPr>
            <w:tcW w:w="2549" w:type="dxa"/>
          </w:tcPr>
          <w:p w14:paraId="1EB3700E" w14:textId="2BBC0801" w:rsidR="008D6521" w:rsidRPr="00733B47" w:rsidRDefault="008D6521" w:rsidP="008D652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906" w:type="dxa"/>
            <w:gridSpan w:val="3"/>
          </w:tcPr>
          <w:p w14:paraId="64DE8002" w14:textId="7537E20F" w:rsidR="008D6521" w:rsidRPr="00733B47" w:rsidRDefault="008D6521" w:rsidP="008D652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1,215,001</w:t>
            </w:r>
          </w:p>
        </w:tc>
        <w:tc>
          <w:tcPr>
            <w:tcW w:w="85" w:type="dxa"/>
          </w:tcPr>
          <w:p w14:paraId="46E1AC09" w14:textId="77777777" w:rsidR="008D6521" w:rsidRPr="00733B47" w:rsidRDefault="008D6521" w:rsidP="008D652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A91B0E8" w14:textId="7BE85D2B" w:rsidR="008D6521" w:rsidRPr="00733B47" w:rsidRDefault="008D6521" w:rsidP="008D652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(2,153)</w:t>
            </w:r>
          </w:p>
        </w:tc>
        <w:tc>
          <w:tcPr>
            <w:tcW w:w="85" w:type="dxa"/>
          </w:tcPr>
          <w:p w14:paraId="223C93BE" w14:textId="77777777" w:rsidR="008D6521" w:rsidRPr="00733B47" w:rsidRDefault="008D6521" w:rsidP="008D652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8FCA33D" w14:textId="1C4B476A" w:rsidR="008D6521" w:rsidRPr="00733B47" w:rsidRDefault="008D6521" w:rsidP="008D652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1,212,848</w:t>
            </w:r>
          </w:p>
        </w:tc>
        <w:tc>
          <w:tcPr>
            <w:tcW w:w="85" w:type="dxa"/>
          </w:tcPr>
          <w:p w14:paraId="5F0F0C03" w14:textId="77777777" w:rsidR="008D6521" w:rsidRPr="00733B47" w:rsidRDefault="008D6521" w:rsidP="008D652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F4CB969" w14:textId="05062564" w:rsidR="008D6521" w:rsidRPr="00733B47" w:rsidRDefault="008D6521" w:rsidP="008D652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1,076,866</w:t>
            </w:r>
          </w:p>
        </w:tc>
        <w:tc>
          <w:tcPr>
            <w:tcW w:w="85" w:type="dxa"/>
          </w:tcPr>
          <w:p w14:paraId="1D71E7AF" w14:textId="77777777" w:rsidR="008D6521" w:rsidRPr="00733B47" w:rsidRDefault="008D6521" w:rsidP="008D652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5D1E5B0" w14:textId="334191BC" w:rsidR="008D6521" w:rsidRPr="00733B47" w:rsidRDefault="008D6521" w:rsidP="008D652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06564DB" w14:textId="77777777" w:rsidR="008D6521" w:rsidRPr="00733B47" w:rsidRDefault="008D6521" w:rsidP="008D652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CDB102E" w14:textId="516E667A" w:rsidR="008D6521" w:rsidRPr="00733B47" w:rsidRDefault="008D652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1,076,866</w:t>
            </w:r>
          </w:p>
        </w:tc>
      </w:tr>
      <w:tr w:rsidR="002A55C1" w:rsidRPr="00733B47" w14:paraId="19FB54A5" w14:textId="77777777" w:rsidTr="008B6437">
        <w:tc>
          <w:tcPr>
            <w:tcW w:w="2835" w:type="dxa"/>
            <w:gridSpan w:val="2"/>
          </w:tcPr>
          <w:p w14:paraId="37A22EAC" w14:textId="15F32415" w:rsidR="002A55C1" w:rsidRPr="00733B47" w:rsidRDefault="002A55C1" w:rsidP="002A55C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รายได้จากการขายและติดตั้งหลังคาโซลาร์เซลล์</w:t>
            </w:r>
          </w:p>
        </w:tc>
        <w:tc>
          <w:tcPr>
            <w:tcW w:w="620" w:type="dxa"/>
            <w:gridSpan w:val="2"/>
          </w:tcPr>
          <w:p w14:paraId="63E55559" w14:textId="6F869F79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70082181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2FA3A78" w14:textId="1F23A7BC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44,380</w:t>
            </w:r>
          </w:p>
        </w:tc>
        <w:tc>
          <w:tcPr>
            <w:tcW w:w="85" w:type="dxa"/>
          </w:tcPr>
          <w:p w14:paraId="54A1B096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A003DAA" w14:textId="26A19106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44,380</w:t>
            </w:r>
          </w:p>
        </w:tc>
        <w:tc>
          <w:tcPr>
            <w:tcW w:w="85" w:type="dxa"/>
          </w:tcPr>
          <w:p w14:paraId="564A8510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3DF9CA5" w14:textId="515FEC1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48913A6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 w:hanging="164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9C39981" w14:textId="06466A94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FE4A74E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 w:hanging="164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1F33313" w14:textId="73A572EF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2A55C1" w:rsidRPr="00733B47" w14:paraId="0B70EAC8" w14:textId="77777777" w:rsidTr="00275196">
        <w:tc>
          <w:tcPr>
            <w:tcW w:w="2549" w:type="dxa"/>
          </w:tcPr>
          <w:p w14:paraId="34C17702" w14:textId="58362F62" w:rsidR="002A55C1" w:rsidRPr="00733B47" w:rsidRDefault="002A55C1" w:rsidP="002A55C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รายได้จากการรับจ้างประกอบและติดตั้ง</w:t>
            </w:r>
          </w:p>
        </w:tc>
        <w:tc>
          <w:tcPr>
            <w:tcW w:w="906" w:type="dxa"/>
            <w:gridSpan w:val="3"/>
          </w:tcPr>
          <w:p w14:paraId="7CFF642F" w14:textId="7F1094F8" w:rsidR="002A55C1" w:rsidRPr="00733B47" w:rsidRDefault="000F1E78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70A6E" w:rsidRPr="00733B4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33B47">
              <w:rPr>
                <w:rFonts w:asciiTheme="majorBidi" w:hAnsiTheme="majorBidi" w:cstheme="majorBidi"/>
                <w:sz w:val="22"/>
                <w:szCs w:val="22"/>
              </w:rPr>
              <w:t>,227</w:t>
            </w:r>
          </w:p>
        </w:tc>
        <w:tc>
          <w:tcPr>
            <w:tcW w:w="85" w:type="dxa"/>
          </w:tcPr>
          <w:p w14:paraId="6CB364D2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92FAEF8" w14:textId="5A713B64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F70A6E" w:rsidRPr="00733B4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33B4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F1E78" w:rsidRPr="00733B47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Pr="00733B4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" w:type="dxa"/>
          </w:tcPr>
          <w:p w14:paraId="75584279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55FB08C0" w14:textId="1C612C95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A8BA410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A21CC61" w14:textId="73C12AB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7DAAABE2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 w:hanging="164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790E6AE" w14:textId="48471376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CEE5224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 w:hanging="164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DD1FA02" w14:textId="2C7EFE78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2A55C1" w:rsidRPr="00733B47" w14:paraId="4775AEB8" w14:textId="77777777" w:rsidTr="00275196">
        <w:tc>
          <w:tcPr>
            <w:tcW w:w="2549" w:type="dxa"/>
          </w:tcPr>
          <w:p w14:paraId="2545AB49" w14:textId="7B2CD0C2" w:rsidR="002A55C1" w:rsidRPr="00733B47" w:rsidRDefault="002A55C1" w:rsidP="002A55C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6" w:type="dxa"/>
            <w:gridSpan w:val="3"/>
          </w:tcPr>
          <w:p w14:paraId="7CC8D26D" w14:textId="0151A634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7,259</w:t>
            </w:r>
          </w:p>
        </w:tc>
        <w:tc>
          <w:tcPr>
            <w:tcW w:w="85" w:type="dxa"/>
          </w:tcPr>
          <w:p w14:paraId="3F3DA7AB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B561F91" w14:textId="3461D8F5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(7,259)</w:t>
            </w:r>
          </w:p>
        </w:tc>
        <w:tc>
          <w:tcPr>
            <w:tcW w:w="85" w:type="dxa"/>
          </w:tcPr>
          <w:p w14:paraId="7205CC59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37D67E5" w14:textId="28CCEE19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D0795E1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70DC2D7" w14:textId="58D6F1CF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12,413</w:t>
            </w:r>
          </w:p>
        </w:tc>
        <w:tc>
          <w:tcPr>
            <w:tcW w:w="85" w:type="dxa"/>
          </w:tcPr>
          <w:p w14:paraId="35F86D60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688C95B" w14:textId="490787A6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(12,413)</w:t>
            </w:r>
          </w:p>
        </w:tc>
        <w:tc>
          <w:tcPr>
            <w:tcW w:w="85" w:type="dxa"/>
          </w:tcPr>
          <w:p w14:paraId="18A1547E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033349A" w14:textId="40EBCD9C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2A55C1" w:rsidRPr="00733B47" w14:paraId="469F21AC" w14:textId="77777777" w:rsidTr="00275196">
        <w:tc>
          <w:tcPr>
            <w:tcW w:w="2549" w:type="dxa"/>
          </w:tcPr>
          <w:p w14:paraId="750C0977" w14:textId="77777777" w:rsidR="002A55C1" w:rsidRPr="00733B47" w:rsidRDefault="002A55C1" w:rsidP="002A55C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6" w:type="dxa"/>
            <w:gridSpan w:val="3"/>
          </w:tcPr>
          <w:p w14:paraId="69D41603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85D4DA1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7E77D979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56DEFBCE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436EE9A0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11056629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172CEDDE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31AE0F41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D8BED87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7C2447BB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6E0BC29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55C1" w:rsidRPr="00733B47" w14:paraId="5BAF3E92" w14:textId="77777777" w:rsidTr="00275196">
        <w:tc>
          <w:tcPr>
            <w:tcW w:w="2549" w:type="dxa"/>
          </w:tcPr>
          <w:p w14:paraId="61DBA6D6" w14:textId="77777777" w:rsidR="002A55C1" w:rsidRPr="00733B47" w:rsidRDefault="002A55C1" w:rsidP="002A55C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6" w:type="dxa"/>
            <w:gridSpan w:val="3"/>
          </w:tcPr>
          <w:p w14:paraId="429C5A66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0344E229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4A4EFFA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  <w:tc>
          <w:tcPr>
            <w:tcW w:w="85" w:type="dxa"/>
          </w:tcPr>
          <w:p w14:paraId="4696FC53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295AD6F5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  <w:tc>
          <w:tcPr>
            <w:tcW w:w="85" w:type="dxa"/>
          </w:tcPr>
          <w:p w14:paraId="1CF54541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86E96B3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597FA77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2706BDE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85" w:type="dxa"/>
          </w:tcPr>
          <w:p w14:paraId="2DE6E5D0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E0B1EF4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575</w:t>
            </w:r>
          </w:p>
        </w:tc>
      </w:tr>
      <w:tr w:rsidR="002A55C1" w:rsidRPr="00733B47" w14:paraId="3F615791" w14:textId="77777777" w:rsidTr="00275196">
        <w:tc>
          <w:tcPr>
            <w:tcW w:w="2549" w:type="dxa"/>
          </w:tcPr>
          <w:p w14:paraId="6D004F43" w14:textId="77777777" w:rsidR="002A55C1" w:rsidRPr="00733B47" w:rsidRDefault="002A55C1" w:rsidP="002A55C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อื่น</w:t>
            </w:r>
            <w:r w:rsidRPr="00733B47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ๆ</w:t>
            </w:r>
          </w:p>
        </w:tc>
        <w:tc>
          <w:tcPr>
            <w:tcW w:w="906" w:type="dxa"/>
            <w:gridSpan w:val="3"/>
          </w:tcPr>
          <w:p w14:paraId="3FEDB094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C9C05B2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28932EAB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6,677</w:t>
            </w:r>
          </w:p>
        </w:tc>
        <w:tc>
          <w:tcPr>
            <w:tcW w:w="85" w:type="dxa"/>
          </w:tcPr>
          <w:p w14:paraId="31722805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3760FC0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6,677</w:t>
            </w:r>
          </w:p>
        </w:tc>
        <w:tc>
          <w:tcPr>
            <w:tcW w:w="85" w:type="dxa"/>
          </w:tcPr>
          <w:p w14:paraId="6346FA9C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50925EA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B00436C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4274FAB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7,230</w:t>
            </w:r>
          </w:p>
        </w:tc>
        <w:tc>
          <w:tcPr>
            <w:tcW w:w="85" w:type="dxa"/>
          </w:tcPr>
          <w:p w14:paraId="432806E6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19D6CBC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7,230</w:t>
            </w:r>
          </w:p>
        </w:tc>
      </w:tr>
      <w:tr w:rsidR="002A55C1" w:rsidRPr="00733B47" w14:paraId="742D3165" w14:textId="77777777" w:rsidTr="00275196">
        <w:tc>
          <w:tcPr>
            <w:tcW w:w="2549" w:type="dxa"/>
          </w:tcPr>
          <w:p w14:paraId="1469257A" w14:textId="77777777" w:rsidR="002A55C1" w:rsidRPr="00733B47" w:rsidRDefault="002A55C1" w:rsidP="002A55C1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906" w:type="dxa"/>
            <w:gridSpan w:val="3"/>
          </w:tcPr>
          <w:p w14:paraId="20CF7DF5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31FE22A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09344E03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6A17A05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6BD2DCBE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36B5771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18064B9E" w14:textId="77777777" w:rsidR="002A55C1" w:rsidRPr="00733B47" w:rsidRDefault="002A55C1" w:rsidP="002A55C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448F9D67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4964A50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4,608</w:t>
            </w:r>
          </w:p>
        </w:tc>
        <w:tc>
          <w:tcPr>
            <w:tcW w:w="85" w:type="dxa"/>
          </w:tcPr>
          <w:p w14:paraId="24ADCD5C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AAC0449" w14:textId="77777777" w:rsidR="002A55C1" w:rsidRPr="00733B47" w:rsidRDefault="002A55C1" w:rsidP="002A55C1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4,608</w:t>
            </w:r>
          </w:p>
        </w:tc>
      </w:tr>
      <w:tr w:rsidR="00434A32" w:rsidRPr="00733B47" w14:paraId="1639A1CD" w14:textId="77777777" w:rsidTr="001043B7">
        <w:tc>
          <w:tcPr>
            <w:tcW w:w="2549" w:type="dxa"/>
          </w:tcPr>
          <w:p w14:paraId="7B82B984" w14:textId="5EDCF2EA" w:rsidR="00434A32" w:rsidRPr="00733B47" w:rsidRDefault="00434A32" w:rsidP="00434A3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906" w:type="dxa"/>
            <w:gridSpan w:val="3"/>
          </w:tcPr>
          <w:p w14:paraId="6114077F" w14:textId="5E6CC8E2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1,061,786</w:t>
            </w:r>
          </w:p>
        </w:tc>
        <w:tc>
          <w:tcPr>
            <w:tcW w:w="85" w:type="dxa"/>
          </w:tcPr>
          <w:p w14:paraId="58707E5C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EAC667C" w14:textId="3A40205C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24,489</w:t>
            </w:r>
          </w:p>
        </w:tc>
        <w:tc>
          <w:tcPr>
            <w:tcW w:w="85" w:type="dxa"/>
          </w:tcPr>
          <w:p w14:paraId="66E4A5CB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CB95B99" w14:textId="263F6FD8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1,086,275</w:t>
            </w:r>
          </w:p>
        </w:tc>
        <w:tc>
          <w:tcPr>
            <w:tcW w:w="85" w:type="dxa"/>
          </w:tcPr>
          <w:p w14:paraId="1DFBEA48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4577CA2" w14:textId="1E86D419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943,002</w:t>
            </w:r>
          </w:p>
        </w:tc>
        <w:tc>
          <w:tcPr>
            <w:tcW w:w="85" w:type="dxa"/>
          </w:tcPr>
          <w:p w14:paraId="0B5540B3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09FD171" w14:textId="35DB6837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6E32C1A7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C3C0933" w14:textId="36E8E52F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943,002</w:t>
            </w:r>
          </w:p>
        </w:tc>
      </w:tr>
      <w:tr w:rsidR="00434A32" w:rsidRPr="00733B47" w14:paraId="529388D2" w14:textId="77777777" w:rsidTr="008B6437">
        <w:tc>
          <w:tcPr>
            <w:tcW w:w="2835" w:type="dxa"/>
            <w:gridSpan w:val="2"/>
          </w:tcPr>
          <w:p w14:paraId="77F5D9BA" w14:textId="326A43DA" w:rsidR="00434A32" w:rsidRPr="00733B47" w:rsidRDefault="00434A32" w:rsidP="00434A3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ต้นทุนจากการขายและติดตั้งหลังคาโซลาร์เซลล์</w:t>
            </w:r>
          </w:p>
        </w:tc>
        <w:tc>
          <w:tcPr>
            <w:tcW w:w="620" w:type="dxa"/>
            <w:gridSpan w:val="2"/>
          </w:tcPr>
          <w:p w14:paraId="2DAE9CF2" w14:textId="26764F5A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1EC7CACE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1BC00F9" w14:textId="0BABC289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20,077</w:t>
            </w:r>
          </w:p>
        </w:tc>
        <w:tc>
          <w:tcPr>
            <w:tcW w:w="85" w:type="dxa"/>
          </w:tcPr>
          <w:p w14:paraId="547E3CE1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9F25749" w14:textId="35068FD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20,077</w:t>
            </w:r>
          </w:p>
        </w:tc>
        <w:tc>
          <w:tcPr>
            <w:tcW w:w="85" w:type="dxa"/>
          </w:tcPr>
          <w:p w14:paraId="310B534D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A878B44" w14:textId="04FDC760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5CF65E75" w14:textId="77777777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2929587" w14:textId="579D7CA9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7C7F52E0" w14:textId="77777777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B9B5EE0" w14:textId="3BB330EB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434A32" w:rsidRPr="00733B47" w14:paraId="01CB1702" w14:textId="77777777" w:rsidTr="001043B7">
        <w:tc>
          <w:tcPr>
            <w:tcW w:w="2549" w:type="dxa"/>
          </w:tcPr>
          <w:p w14:paraId="32E4BB62" w14:textId="404AC50D" w:rsidR="00434A32" w:rsidRPr="00733B47" w:rsidRDefault="00434A32" w:rsidP="00434A3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/>
                <w:sz w:val="22"/>
                <w:szCs w:val="22"/>
                <w:cs/>
              </w:rPr>
              <w:t>ต้นทุนจากการรับจ้างประกอบ</w:t>
            </w:r>
          </w:p>
        </w:tc>
        <w:tc>
          <w:tcPr>
            <w:tcW w:w="906" w:type="dxa"/>
            <w:gridSpan w:val="3"/>
          </w:tcPr>
          <w:p w14:paraId="0BF570BA" w14:textId="5C22CBDD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44,566</w:t>
            </w:r>
          </w:p>
        </w:tc>
        <w:tc>
          <w:tcPr>
            <w:tcW w:w="85" w:type="dxa"/>
          </w:tcPr>
          <w:p w14:paraId="61F2460B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675EFDC" w14:textId="5F4D51CF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(44,566)</w:t>
            </w:r>
          </w:p>
        </w:tc>
        <w:tc>
          <w:tcPr>
            <w:tcW w:w="85" w:type="dxa"/>
          </w:tcPr>
          <w:p w14:paraId="157F98ED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B1A72F2" w14:textId="26571F5D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20B88642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2034B5F" w14:textId="0B450BE5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36F5A99" w14:textId="77777777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1F36650" w14:textId="124C67D3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01A8F6E3" w14:textId="77777777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A14248D" w14:textId="02FA9C2E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33B47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</w:tr>
      <w:tr w:rsidR="00434A32" w:rsidRPr="00733B47" w14:paraId="2EEF8756" w14:textId="77777777" w:rsidTr="001043B7">
        <w:tc>
          <w:tcPr>
            <w:tcW w:w="2549" w:type="dxa"/>
          </w:tcPr>
          <w:p w14:paraId="04CCD779" w14:textId="77777777" w:rsidR="00434A32" w:rsidRPr="00733B47" w:rsidRDefault="00434A32" w:rsidP="00434A3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6" w:type="dxa"/>
            <w:gridSpan w:val="3"/>
          </w:tcPr>
          <w:p w14:paraId="4172E019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38,074</w:t>
            </w:r>
          </w:p>
        </w:tc>
        <w:tc>
          <w:tcPr>
            <w:tcW w:w="85" w:type="dxa"/>
          </w:tcPr>
          <w:p w14:paraId="6F0C0030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A701ADD" w14:textId="77777777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(2,783)</w:t>
            </w:r>
          </w:p>
        </w:tc>
        <w:tc>
          <w:tcPr>
            <w:tcW w:w="85" w:type="dxa"/>
          </w:tcPr>
          <w:p w14:paraId="79C359A3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652BBBF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35,291</w:t>
            </w:r>
          </w:p>
        </w:tc>
        <w:tc>
          <w:tcPr>
            <w:tcW w:w="85" w:type="dxa"/>
          </w:tcPr>
          <w:p w14:paraId="3EF98034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4B8215D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28,867</w:t>
            </w:r>
          </w:p>
        </w:tc>
        <w:tc>
          <w:tcPr>
            <w:tcW w:w="85" w:type="dxa"/>
          </w:tcPr>
          <w:p w14:paraId="26E4916D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29ABD59F" w14:textId="77777777" w:rsidR="00434A32" w:rsidRPr="00733B47" w:rsidRDefault="00434A32" w:rsidP="00434A3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(2,783)</w:t>
            </w:r>
          </w:p>
        </w:tc>
        <w:tc>
          <w:tcPr>
            <w:tcW w:w="85" w:type="dxa"/>
          </w:tcPr>
          <w:p w14:paraId="402EF221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40BACC2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26,084</w:t>
            </w:r>
          </w:p>
        </w:tc>
      </w:tr>
      <w:tr w:rsidR="00434A32" w:rsidRPr="00733B47" w14:paraId="31D90BC1" w14:textId="77777777" w:rsidTr="001043B7">
        <w:tc>
          <w:tcPr>
            <w:tcW w:w="2549" w:type="dxa"/>
          </w:tcPr>
          <w:p w14:paraId="3627C78F" w14:textId="77777777" w:rsidR="00434A32" w:rsidRPr="00733B47" w:rsidRDefault="00434A32" w:rsidP="00434A3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733B47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6" w:type="dxa"/>
            <w:gridSpan w:val="3"/>
          </w:tcPr>
          <w:p w14:paraId="2F1F8035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102,775</w:t>
            </w:r>
          </w:p>
        </w:tc>
        <w:tc>
          <w:tcPr>
            <w:tcW w:w="85" w:type="dxa"/>
          </w:tcPr>
          <w:p w14:paraId="66864120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77D5A97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2,783</w:t>
            </w:r>
          </w:p>
        </w:tc>
        <w:tc>
          <w:tcPr>
            <w:tcW w:w="85" w:type="dxa"/>
          </w:tcPr>
          <w:p w14:paraId="2F093743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F99C81B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105,558</w:t>
            </w:r>
          </w:p>
        </w:tc>
        <w:tc>
          <w:tcPr>
            <w:tcW w:w="85" w:type="dxa"/>
          </w:tcPr>
          <w:p w14:paraId="199E6138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6C0457AA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82,370</w:t>
            </w:r>
          </w:p>
        </w:tc>
        <w:tc>
          <w:tcPr>
            <w:tcW w:w="85" w:type="dxa"/>
          </w:tcPr>
          <w:p w14:paraId="7DA4090B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8FBE79B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2,783</w:t>
            </w:r>
          </w:p>
        </w:tc>
        <w:tc>
          <w:tcPr>
            <w:tcW w:w="85" w:type="dxa"/>
          </w:tcPr>
          <w:p w14:paraId="12F0DB7C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D20E409" w14:textId="77777777" w:rsidR="00434A32" w:rsidRPr="00733B47" w:rsidRDefault="00434A32" w:rsidP="00434A32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3B47">
              <w:rPr>
                <w:rFonts w:asciiTheme="majorBidi" w:hAnsiTheme="majorBidi" w:cstheme="majorBidi"/>
                <w:sz w:val="22"/>
                <w:szCs w:val="22"/>
              </w:rPr>
              <w:t>85,153</w:t>
            </w:r>
          </w:p>
        </w:tc>
      </w:tr>
    </w:tbl>
    <w:p w14:paraId="48EBC71C" w14:textId="38D5A1C7" w:rsidR="00440EEE" w:rsidRDefault="00440EEE" w:rsidP="00BD5994">
      <w:pPr>
        <w:pStyle w:val="BodyText"/>
        <w:tabs>
          <w:tab w:val="left" w:pos="284"/>
          <w:tab w:val="left" w:pos="851"/>
          <w:tab w:val="left" w:pos="1985"/>
        </w:tabs>
        <w:spacing w:after="0" w:line="380" w:lineRule="exact"/>
        <w:ind w:left="284" w:hanging="38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AC27EE" w14:textId="77777777" w:rsidR="004B25ED" w:rsidRDefault="004B25ED" w:rsidP="00BD5994">
      <w:pPr>
        <w:pStyle w:val="BodyText"/>
        <w:tabs>
          <w:tab w:val="left" w:pos="284"/>
          <w:tab w:val="left" w:pos="851"/>
          <w:tab w:val="left" w:pos="1985"/>
        </w:tabs>
        <w:spacing w:after="0" w:line="380" w:lineRule="exact"/>
        <w:ind w:left="284" w:hanging="38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6C7314" w14:textId="1FD4FC9D" w:rsidR="00DE5F89" w:rsidRDefault="00AA6D57" w:rsidP="004B25ED">
      <w:pPr>
        <w:pStyle w:val="BodyText"/>
        <w:tabs>
          <w:tab w:val="left" w:pos="284"/>
          <w:tab w:val="left" w:pos="851"/>
          <w:tab w:val="left" w:pos="1985"/>
        </w:tabs>
        <w:spacing w:after="0" w:line="380" w:lineRule="exact"/>
        <w:ind w:left="284" w:hanging="38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DE5F89" w:rsidRPr="00E34148">
        <w:rPr>
          <w:rFonts w:ascii="Angsana New" w:hAnsi="Angsana New"/>
          <w:b/>
          <w:bCs/>
          <w:sz w:val="32"/>
          <w:szCs w:val="32"/>
        </w:rPr>
        <w:t>.</w:t>
      </w:r>
      <w:r w:rsidR="00DE5F89">
        <w:rPr>
          <w:rFonts w:ascii="Angsana New" w:hAnsi="Angsana New"/>
          <w:b/>
          <w:bCs/>
          <w:sz w:val="32"/>
          <w:szCs w:val="32"/>
        </w:rPr>
        <w:tab/>
      </w:r>
      <w:r w:rsidR="00DE5F89" w:rsidRPr="00B779E6">
        <w:rPr>
          <w:rFonts w:ascii="Angsana New" w:hAnsi="Angsana New"/>
          <w:b/>
          <w:bCs/>
          <w:sz w:val="32"/>
          <w:szCs w:val="32"/>
        </w:rPr>
        <w:tab/>
      </w:r>
      <w:r w:rsidR="00DE5F89" w:rsidRPr="00E34148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DE5F89">
        <w:rPr>
          <w:rFonts w:ascii="Angsana New" w:hAnsi="Angsana New"/>
          <w:b/>
          <w:bCs/>
          <w:sz w:val="32"/>
          <w:szCs w:val="32"/>
        </w:rPr>
        <w:t>2019</w:t>
      </w:r>
    </w:p>
    <w:p w14:paraId="5587ABCB" w14:textId="77777777" w:rsidR="00E0698D" w:rsidRDefault="0049591D" w:rsidP="004B2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4148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53FA7">
        <w:rPr>
          <w:rFonts w:ascii="Angsana New" w:hAnsi="Angsana New"/>
          <w:sz w:val="32"/>
          <w:szCs w:val="32"/>
        </w:rPr>
        <w:t>2019</w:t>
      </w:r>
      <w:r w:rsidRPr="00E34148">
        <w:rPr>
          <w:rFonts w:ascii="Angsana New" w:hAnsi="Angsana New"/>
          <w:sz w:val="32"/>
          <w:szCs w:val="32"/>
        </w:rPr>
        <w:t xml:space="preserve"> (</w:t>
      </w:r>
      <w:r w:rsidRPr="0049591D">
        <w:rPr>
          <w:rFonts w:ascii="Angsana New" w:hAnsi="Angsana New"/>
          <w:sz w:val="32"/>
          <w:szCs w:val="32"/>
        </w:rPr>
        <w:t>COVID</w:t>
      </w:r>
      <w:r w:rsidR="00F53FA7" w:rsidRPr="00E34148">
        <w:rPr>
          <w:rFonts w:ascii="Angsana New" w:hAnsi="Angsana New"/>
          <w:sz w:val="32"/>
          <w:szCs w:val="32"/>
        </w:rPr>
        <w:t>-</w:t>
      </w:r>
      <w:r w:rsidR="00F53FA7">
        <w:rPr>
          <w:rFonts w:ascii="Angsana New" w:hAnsi="Angsana New"/>
          <w:sz w:val="32"/>
          <w:szCs w:val="32"/>
        </w:rPr>
        <w:t>19</w:t>
      </w:r>
      <w:r w:rsidRPr="00E34148">
        <w:rPr>
          <w:rFonts w:ascii="Angsana New" w:hAnsi="Angsana New"/>
          <w:sz w:val="32"/>
          <w:szCs w:val="32"/>
        </w:rPr>
        <w:t xml:space="preserve">) </w:t>
      </w:r>
      <w:r w:rsidRPr="00E34148">
        <w:rPr>
          <w:rFonts w:ascii="Angsana New" w:hAnsi="Angsana New"/>
          <w:sz w:val="32"/>
          <w:szCs w:val="32"/>
          <w:cs/>
        </w:rPr>
        <w:t>ปัจจุบันได้ขยายวงกว้างขึ้นอย่างต่อเนื่อง</w:t>
      </w:r>
      <w:r w:rsidR="00F53FA7" w:rsidRPr="00E34148">
        <w:rPr>
          <w:rFonts w:ascii="Angsana New" w:hAnsi="Angsana New"/>
          <w:sz w:val="32"/>
          <w:szCs w:val="32"/>
          <w:cs/>
        </w:rPr>
        <w:t xml:space="preserve"> </w:t>
      </w:r>
      <w:r w:rsidRPr="00E34148">
        <w:rPr>
          <w:rFonts w:ascii="Angsana New" w:hAnsi="Angsana New"/>
          <w:sz w:val="32"/>
          <w:szCs w:val="32"/>
          <w:cs/>
        </w:rPr>
        <w:t>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และการรับรู้และการวัดมูลค่าของสินทรัพย์และหนี้สินในงบการเงิน อย่างไรก็ตามฝ่ายบริหารได้ติดตามความคืบหน้าของสถานการณ์ดังกล่าว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50D6694E" w14:textId="77777777" w:rsidR="0049591D" w:rsidRDefault="0049591D" w:rsidP="004B2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C92B804" w14:textId="77777777" w:rsidR="00A10C20" w:rsidRPr="00727F57" w:rsidRDefault="00AA6D57" w:rsidP="004B2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A10C20" w:rsidRPr="00E34148">
        <w:rPr>
          <w:rFonts w:asciiTheme="majorBidi" w:hAnsiTheme="majorBidi"/>
          <w:b/>
          <w:bCs/>
          <w:sz w:val="32"/>
          <w:szCs w:val="32"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E3414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E34148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E34148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3AA53C3" w14:textId="77777777" w:rsidR="00A10C20" w:rsidRPr="00E34148" w:rsidRDefault="00A10C20" w:rsidP="004B25ED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4148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E3414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0A05BD" w:rsidRPr="00E341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414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71AE9">
        <w:rPr>
          <w:rFonts w:asciiTheme="majorBidi" w:hAnsiTheme="majorBidi" w:cstheme="majorBidi"/>
          <w:sz w:val="32"/>
          <w:szCs w:val="32"/>
        </w:rPr>
        <w:br/>
      </w:r>
      <w:r w:rsidR="00095CB9">
        <w:rPr>
          <w:rFonts w:asciiTheme="majorBidi" w:hAnsiTheme="majorBidi" w:cstheme="majorBidi"/>
          <w:sz w:val="32"/>
          <w:szCs w:val="32"/>
        </w:rPr>
        <w:t xml:space="preserve">13 </w:t>
      </w:r>
      <w:r w:rsidR="003341F8" w:rsidRPr="00E34148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095CB9" w:rsidRPr="00E341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5CB9">
        <w:rPr>
          <w:rFonts w:asciiTheme="majorBidi" w:hAnsiTheme="majorBidi" w:cstheme="majorBidi"/>
          <w:sz w:val="32"/>
          <w:szCs w:val="32"/>
        </w:rPr>
        <w:t>2563</w:t>
      </w:r>
    </w:p>
    <w:sectPr w:rsidR="00A10C20" w:rsidRPr="00E34148" w:rsidSect="00EE1D43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1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62F07" w14:textId="77777777" w:rsidR="00394763" w:rsidRDefault="00394763">
      <w:r>
        <w:separator/>
      </w:r>
    </w:p>
  </w:endnote>
  <w:endnote w:type="continuationSeparator" w:id="0">
    <w:p w14:paraId="0B0AFF97" w14:textId="77777777" w:rsidR="00394763" w:rsidRDefault="0039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8A105" w14:textId="77777777" w:rsidR="00394763" w:rsidRPr="006342B8" w:rsidRDefault="00394763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06860CC5" w14:textId="77777777" w:rsidR="00394763" w:rsidRDefault="00394763"/>
  <w:p w14:paraId="5FA48DC6" w14:textId="77777777" w:rsidR="00394763" w:rsidRDefault="0039476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8B756" w14:textId="77777777" w:rsidR="00394763" w:rsidRDefault="00394763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3B093" w14:textId="77777777" w:rsidR="00394763" w:rsidRPr="006342B8" w:rsidRDefault="00394763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1099A70F" w14:textId="77777777" w:rsidR="00394763" w:rsidRDefault="00394763"/>
  <w:p w14:paraId="71AAB201" w14:textId="77777777" w:rsidR="00394763" w:rsidRDefault="0039476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97274" w14:textId="77777777" w:rsidR="00394763" w:rsidRDefault="00394763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BBF7F" w14:textId="77777777" w:rsidR="00394763" w:rsidRDefault="00394763">
      <w:r>
        <w:separator/>
      </w:r>
    </w:p>
  </w:footnote>
  <w:footnote w:type="continuationSeparator" w:id="0">
    <w:p w14:paraId="6A2E75C4" w14:textId="77777777" w:rsidR="00394763" w:rsidRDefault="00394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C7850" w14:textId="77777777" w:rsidR="00394763" w:rsidRDefault="00394763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23508B9A" w14:textId="77777777" w:rsidR="00394763" w:rsidRPr="0020624A" w:rsidRDefault="00394763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64085435" w14:textId="77777777" w:rsidR="00394763" w:rsidRDefault="00394763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33 </w:t>
        </w:r>
        <w:r w:rsidRPr="00E34148">
          <w:rPr>
            <w:rFonts w:asciiTheme="majorBidi" w:hAnsiTheme="majorBidi"/>
            <w:noProof/>
            <w:sz w:val="32"/>
            <w:szCs w:val="32"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E93571D" w14:textId="77777777" w:rsidR="00394763" w:rsidRPr="00126CCB" w:rsidRDefault="00795BE3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19D921F" w14:textId="77777777" w:rsidR="00394763" w:rsidRDefault="00394763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64FB5925" w14:textId="77777777" w:rsidR="00394763" w:rsidRPr="0020624A" w:rsidRDefault="00394763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1997CEE3" w14:textId="77777777" w:rsidR="00394763" w:rsidRPr="00005122" w:rsidRDefault="00394763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11 </w:t>
        </w:r>
        <w:r w:rsidRPr="00E34148">
          <w:rPr>
            <w:rFonts w:asciiTheme="majorBidi" w:hAnsiTheme="majorBidi"/>
            <w:noProof/>
            <w:sz w:val="32"/>
            <w:szCs w:val="32"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CEDB5F4" w14:textId="77777777" w:rsidR="00394763" w:rsidRDefault="00394763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266A28EF" w14:textId="77777777" w:rsidR="00394763" w:rsidRPr="0020624A" w:rsidRDefault="00394763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51B123C0" w14:textId="77777777" w:rsidR="00394763" w:rsidRDefault="00394763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26 </w:t>
        </w:r>
        <w:r w:rsidRPr="00E34148">
          <w:rPr>
            <w:rFonts w:asciiTheme="majorBidi" w:hAnsiTheme="majorBidi"/>
            <w:noProof/>
            <w:sz w:val="32"/>
            <w:szCs w:val="32"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B56F2B" w14:textId="77777777" w:rsidR="00394763" w:rsidRPr="00126CCB" w:rsidRDefault="00795BE3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EC5FCD" w14:textId="77777777" w:rsidR="00394763" w:rsidRDefault="00394763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14242F51" w14:textId="77777777" w:rsidR="00394763" w:rsidRPr="0020624A" w:rsidRDefault="00394763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E34148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414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E34148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B37E302" w14:textId="77777777" w:rsidR="00394763" w:rsidRDefault="00394763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12 </w:t>
        </w:r>
        <w:r w:rsidRPr="00E34148">
          <w:rPr>
            <w:rFonts w:asciiTheme="majorBidi" w:hAnsiTheme="majorBidi"/>
            <w:noProof/>
            <w:sz w:val="32"/>
            <w:szCs w:val="32"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A0CA07D" w14:textId="77777777" w:rsidR="00394763" w:rsidRPr="00005122" w:rsidRDefault="00795BE3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25"/>
  </w:num>
  <w:num w:numId="17">
    <w:abstractNumId w:val="22"/>
  </w:num>
  <w:num w:numId="18">
    <w:abstractNumId w:val="17"/>
  </w:num>
  <w:num w:numId="19">
    <w:abstractNumId w:val="10"/>
  </w:num>
  <w:num w:numId="20">
    <w:abstractNumId w:val="28"/>
  </w:num>
  <w:num w:numId="21">
    <w:abstractNumId w:val="15"/>
  </w:num>
  <w:num w:numId="22">
    <w:abstractNumId w:val="23"/>
  </w:num>
  <w:num w:numId="23">
    <w:abstractNumId w:val="11"/>
  </w:num>
  <w:num w:numId="24">
    <w:abstractNumId w:val="12"/>
  </w:num>
  <w:num w:numId="25">
    <w:abstractNumId w:val="29"/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4"/>
  </w:num>
  <w:num w:numId="29">
    <w:abstractNumId w:val="13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3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373"/>
    <w:rsid w:val="000130E2"/>
    <w:rsid w:val="00013A3C"/>
    <w:rsid w:val="00013A3F"/>
    <w:rsid w:val="00013B7F"/>
    <w:rsid w:val="00013CFF"/>
    <w:rsid w:val="00013DBC"/>
    <w:rsid w:val="00013F1A"/>
    <w:rsid w:val="00013F61"/>
    <w:rsid w:val="000140A5"/>
    <w:rsid w:val="000147AC"/>
    <w:rsid w:val="0001540B"/>
    <w:rsid w:val="00015772"/>
    <w:rsid w:val="00015E9F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7CC"/>
    <w:rsid w:val="00020D4F"/>
    <w:rsid w:val="00021770"/>
    <w:rsid w:val="00022E2C"/>
    <w:rsid w:val="0002360E"/>
    <w:rsid w:val="00023811"/>
    <w:rsid w:val="00023D00"/>
    <w:rsid w:val="00023F4B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7433"/>
    <w:rsid w:val="00037875"/>
    <w:rsid w:val="00040544"/>
    <w:rsid w:val="0004076B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827"/>
    <w:rsid w:val="00055EE0"/>
    <w:rsid w:val="00056558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19B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DED"/>
    <w:rsid w:val="000805B5"/>
    <w:rsid w:val="00080D7F"/>
    <w:rsid w:val="00080E04"/>
    <w:rsid w:val="0008221C"/>
    <w:rsid w:val="000828A2"/>
    <w:rsid w:val="000828C8"/>
    <w:rsid w:val="000831F9"/>
    <w:rsid w:val="00083221"/>
    <w:rsid w:val="00084B0E"/>
    <w:rsid w:val="00084C6C"/>
    <w:rsid w:val="0008513D"/>
    <w:rsid w:val="00086397"/>
    <w:rsid w:val="0008685F"/>
    <w:rsid w:val="000869CA"/>
    <w:rsid w:val="00086F8F"/>
    <w:rsid w:val="00087E26"/>
    <w:rsid w:val="00090AB8"/>
    <w:rsid w:val="00090C55"/>
    <w:rsid w:val="00090E5C"/>
    <w:rsid w:val="000910D3"/>
    <w:rsid w:val="0009119B"/>
    <w:rsid w:val="00091DA5"/>
    <w:rsid w:val="0009232C"/>
    <w:rsid w:val="00092354"/>
    <w:rsid w:val="00092655"/>
    <w:rsid w:val="00092E0B"/>
    <w:rsid w:val="0009335F"/>
    <w:rsid w:val="00094381"/>
    <w:rsid w:val="0009550B"/>
    <w:rsid w:val="00095CB9"/>
    <w:rsid w:val="0009644E"/>
    <w:rsid w:val="00096739"/>
    <w:rsid w:val="00096B82"/>
    <w:rsid w:val="00096CCF"/>
    <w:rsid w:val="00097218"/>
    <w:rsid w:val="00097815"/>
    <w:rsid w:val="00097977"/>
    <w:rsid w:val="000A0454"/>
    <w:rsid w:val="000A05BD"/>
    <w:rsid w:val="000A074B"/>
    <w:rsid w:val="000A0ACC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B7C6C"/>
    <w:rsid w:val="000C002C"/>
    <w:rsid w:val="000C0183"/>
    <w:rsid w:val="000C03EF"/>
    <w:rsid w:val="000C0D43"/>
    <w:rsid w:val="000C0F61"/>
    <w:rsid w:val="000C1C3C"/>
    <w:rsid w:val="000C200E"/>
    <w:rsid w:val="000C2A17"/>
    <w:rsid w:val="000C30B5"/>
    <w:rsid w:val="000C31AE"/>
    <w:rsid w:val="000C388B"/>
    <w:rsid w:val="000C3EEB"/>
    <w:rsid w:val="000C4804"/>
    <w:rsid w:val="000C4A2B"/>
    <w:rsid w:val="000C58EB"/>
    <w:rsid w:val="000C5A1B"/>
    <w:rsid w:val="000C601B"/>
    <w:rsid w:val="000C6342"/>
    <w:rsid w:val="000C674F"/>
    <w:rsid w:val="000C7481"/>
    <w:rsid w:val="000C7FE8"/>
    <w:rsid w:val="000D0211"/>
    <w:rsid w:val="000D04F7"/>
    <w:rsid w:val="000D0732"/>
    <w:rsid w:val="000D09B9"/>
    <w:rsid w:val="000D11FA"/>
    <w:rsid w:val="000D1B42"/>
    <w:rsid w:val="000D2647"/>
    <w:rsid w:val="000D2F7A"/>
    <w:rsid w:val="000D39A1"/>
    <w:rsid w:val="000D3BB4"/>
    <w:rsid w:val="000D410C"/>
    <w:rsid w:val="000D43AA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0C1D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78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029"/>
    <w:rsid w:val="000F555C"/>
    <w:rsid w:val="000F6126"/>
    <w:rsid w:val="000F6168"/>
    <w:rsid w:val="000F76F3"/>
    <w:rsid w:val="000F781B"/>
    <w:rsid w:val="000F791D"/>
    <w:rsid w:val="000F7E74"/>
    <w:rsid w:val="00100058"/>
    <w:rsid w:val="00101993"/>
    <w:rsid w:val="00101C49"/>
    <w:rsid w:val="001027C7"/>
    <w:rsid w:val="00102EC4"/>
    <w:rsid w:val="00103B7A"/>
    <w:rsid w:val="001043B7"/>
    <w:rsid w:val="001048A1"/>
    <w:rsid w:val="00104E81"/>
    <w:rsid w:val="0010509D"/>
    <w:rsid w:val="00105500"/>
    <w:rsid w:val="001058CC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4A28"/>
    <w:rsid w:val="00114B4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35F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2AA6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76FCA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9C1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1D9"/>
    <w:rsid w:val="001A42DC"/>
    <w:rsid w:val="001A454E"/>
    <w:rsid w:val="001A49D5"/>
    <w:rsid w:val="001A62FA"/>
    <w:rsid w:val="001A65E9"/>
    <w:rsid w:val="001A660A"/>
    <w:rsid w:val="001A7B6D"/>
    <w:rsid w:val="001A7E66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A8A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40FD"/>
    <w:rsid w:val="001C4890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0BD3"/>
    <w:rsid w:val="001D165E"/>
    <w:rsid w:val="001D1A9A"/>
    <w:rsid w:val="001D1DE2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2A"/>
    <w:rsid w:val="001E0A92"/>
    <w:rsid w:val="001E0D50"/>
    <w:rsid w:val="001E1589"/>
    <w:rsid w:val="001E18DA"/>
    <w:rsid w:val="001E19D4"/>
    <w:rsid w:val="001E1F10"/>
    <w:rsid w:val="001E1FC1"/>
    <w:rsid w:val="001E232B"/>
    <w:rsid w:val="001E27E2"/>
    <w:rsid w:val="001E29FE"/>
    <w:rsid w:val="001E2EBB"/>
    <w:rsid w:val="001E2FA6"/>
    <w:rsid w:val="001E51C5"/>
    <w:rsid w:val="001E52A3"/>
    <w:rsid w:val="001E573F"/>
    <w:rsid w:val="001E5B65"/>
    <w:rsid w:val="001E63E9"/>
    <w:rsid w:val="001E64E7"/>
    <w:rsid w:val="001E6660"/>
    <w:rsid w:val="001E6DED"/>
    <w:rsid w:val="001F02AB"/>
    <w:rsid w:val="001F06D8"/>
    <w:rsid w:val="001F0B6D"/>
    <w:rsid w:val="001F154A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336"/>
    <w:rsid w:val="001F5AB3"/>
    <w:rsid w:val="001F67FB"/>
    <w:rsid w:val="001F71EF"/>
    <w:rsid w:val="00200073"/>
    <w:rsid w:val="00200329"/>
    <w:rsid w:val="00200361"/>
    <w:rsid w:val="00200808"/>
    <w:rsid w:val="0020109F"/>
    <w:rsid w:val="002014BE"/>
    <w:rsid w:val="00201F43"/>
    <w:rsid w:val="0020240D"/>
    <w:rsid w:val="0020251F"/>
    <w:rsid w:val="0020269A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829"/>
    <w:rsid w:val="00214D76"/>
    <w:rsid w:val="0021514E"/>
    <w:rsid w:val="002151F5"/>
    <w:rsid w:val="00215D83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673"/>
    <w:rsid w:val="00227B58"/>
    <w:rsid w:val="00227C6E"/>
    <w:rsid w:val="00227D8F"/>
    <w:rsid w:val="0023040B"/>
    <w:rsid w:val="002304D5"/>
    <w:rsid w:val="00230AA6"/>
    <w:rsid w:val="002313D2"/>
    <w:rsid w:val="002316EB"/>
    <w:rsid w:val="00232283"/>
    <w:rsid w:val="002324E9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012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69C0"/>
    <w:rsid w:val="0025055A"/>
    <w:rsid w:val="00250AF1"/>
    <w:rsid w:val="00250E75"/>
    <w:rsid w:val="00251331"/>
    <w:rsid w:val="00252743"/>
    <w:rsid w:val="002527DE"/>
    <w:rsid w:val="00252C2C"/>
    <w:rsid w:val="00253293"/>
    <w:rsid w:val="0025390E"/>
    <w:rsid w:val="00253B5E"/>
    <w:rsid w:val="002543F0"/>
    <w:rsid w:val="00254462"/>
    <w:rsid w:val="002545F7"/>
    <w:rsid w:val="002550D1"/>
    <w:rsid w:val="00255981"/>
    <w:rsid w:val="00255BC3"/>
    <w:rsid w:val="00255FB9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7A1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3580"/>
    <w:rsid w:val="0027362B"/>
    <w:rsid w:val="00274E12"/>
    <w:rsid w:val="00275196"/>
    <w:rsid w:val="0027591C"/>
    <w:rsid w:val="00275AAB"/>
    <w:rsid w:val="00275ABC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1F17"/>
    <w:rsid w:val="002820C4"/>
    <w:rsid w:val="002823C4"/>
    <w:rsid w:val="0028298D"/>
    <w:rsid w:val="00282FE0"/>
    <w:rsid w:val="0028327E"/>
    <w:rsid w:val="00283D2E"/>
    <w:rsid w:val="002845DA"/>
    <w:rsid w:val="00284BDF"/>
    <w:rsid w:val="00284E07"/>
    <w:rsid w:val="00284FEF"/>
    <w:rsid w:val="00285684"/>
    <w:rsid w:val="0028575C"/>
    <w:rsid w:val="002866A2"/>
    <w:rsid w:val="0028728C"/>
    <w:rsid w:val="002872C8"/>
    <w:rsid w:val="00287896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251B"/>
    <w:rsid w:val="00293662"/>
    <w:rsid w:val="002939B2"/>
    <w:rsid w:val="00295621"/>
    <w:rsid w:val="00295657"/>
    <w:rsid w:val="00296573"/>
    <w:rsid w:val="00296665"/>
    <w:rsid w:val="00296EAE"/>
    <w:rsid w:val="00297124"/>
    <w:rsid w:val="0029731C"/>
    <w:rsid w:val="002A074F"/>
    <w:rsid w:val="002A1782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5C1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2A7"/>
    <w:rsid w:val="002B669B"/>
    <w:rsid w:val="002B6AA7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59E4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66A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1882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F9A"/>
    <w:rsid w:val="002E699F"/>
    <w:rsid w:val="002E70B6"/>
    <w:rsid w:val="002E71E0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5F27"/>
    <w:rsid w:val="00306018"/>
    <w:rsid w:val="00306710"/>
    <w:rsid w:val="00306E92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2C8D"/>
    <w:rsid w:val="00323538"/>
    <w:rsid w:val="00323D53"/>
    <w:rsid w:val="003240B8"/>
    <w:rsid w:val="0032461F"/>
    <w:rsid w:val="00324A73"/>
    <w:rsid w:val="00324C28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1F8"/>
    <w:rsid w:val="0033472D"/>
    <w:rsid w:val="00334EC3"/>
    <w:rsid w:val="003354C0"/>
    <w:rsid w:val="003354C6"/>
    <w:rsid w:val="0033568C"/>
    <w:rsid w:val="003359F3"/>
    <w:rsid w:val="00335F14"/>
    <w:rsid w:val="00335F23"/>
    <w:rsid w:val="0033606D"/>
    <w:rsid w:val="003367B6"/>
    <w:rsid w:val="00340269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206"/>
    <w:rsid w:val="00351477"/>
    <w:rsid w:val="00351CF5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1246"/>
    <w:rsid w:val="003612E0"/>
    <w:rsid w:val="00361306"/>
    <w:rsid w:val="003614DF"/>
    <w:rsid w:val="003617AE"/>
    <w:rsid w:val="00361DF2"/>
    <w:rsid w:val="00363D04"/>
    <w:rsid w:val="003644E6"/>
    <w:rsid w:val="003661B5"/>
    <w:rsid w:val="00366245"/>
    <w:rsid w:val="0036651A"/>
    <w:rsid w:val="00366BA1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7A8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A04"/>
    <w:rsid w:val="00375FE9"/>
    <w:rsid w:val="003767D1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245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46"/>
    <w:rsid w:val="00387D61"/>
    <w:rsid w:val="00387FBD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3F9C"/>
    <w:rsid w:val="00394467"/>
    <w:rsid w:val="003945AE"/>
    <w:rsid w:val="00394763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0CA"/>
    <w:rsid w:val="003B3966"/>
    <w:rsid w:val="003B3FC1"/>
    <w:rsid w:val="003B4880"/>
    <w:rsid w:val="003B4B86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5553"/>
    <w:rsid w:val="003C61E1"/>
    <w:rsid w:val="003C6252"/>
    <w:rsid w:val="003C6467"/>
    <w:rsid w:val="003D0EEE"/>
    <w:rsid w:val="003D1493"/>
    <w:rsid w:val="003D19F9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ADE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DCB"/>
    <w:rsid w:val="003E3EBE"/>
    <w:rsid w:val="003E3EE0"/>
    <w:rsid w:val="003E4057"/>
    <w:rsid w:val="003E4166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83D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06F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10E44"/>
    <w:rsid w:val="00410F47"/>
    <w:rsid w:val="00410F50"/>
    <w:rsid w:val="00411439"/>
    <w:rsid w:val="00411A80"/>
    <w:rsid w:val="00412DC5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A32"/>
    <w:rsid w:val="00434E06"/>
    <w:rsid w:val="00434E91"/>
    <w:rsid w:val="00435850"/>
    <w:rsid w:val="004368D1"/>
    <w:rsid w:val="00436AC3"/>
    <w:rsid w:val="00436CC6"/>
    <w:rsid w:val="004370B6"/>
    <w:rsid w:val="00437333"/>
    <w:rsid w:val="004378FF"/>
    <w:rsid w:val="00440EEE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3E1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641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0E3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30C"/>
    <w:rsid w:val="00491F92"/>
    <w:rsid w:val="004926BE"/>
    <w:rsid w:val="00492920"/>
    <w:rsid w:val="00493DDE"/>
    <w:rsid w:val="00493E4D"/>
    <w:rsid w:val="00494032"/>
    <w:rsid w:val="00494055"/>
    <w:rsid w:val="004949D4"/>
    <w:rsid w:val="00494E69"/>
    <w:rsid w:val="00494FB7"/>
    <w:rsid w:val="0049591D"/>
    <w:rsid w:val="00495E2A"/>
    <w:rsid w:val="004960DA"/>
    <w:rsid w:val="00496635"/>
    <w:rsid w:val="0049668F"/>
    <w:rsid w:val="004968E2"/>
    <w:rsid w:val="00496987"/>
    <w:rsid w:val="004973FC"/>
    <w:rsid w:val="00497606"/>
    <w:rsid w:val="00497937"/>
    <w:rsid w:val="004A0F44"/>
    <w:rsid w:val="004A1222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5ED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B56"/>
    <w:rsid w:val="004B757D"/>
    <w:rsid w:val="004B7912"/>
    <w:rsid w:val="004B7F0A"/>
    <w:rsid w:val="004C008B"/>
    <w:rsid w:val="004C01E1"/>
    <w:rsid w:val="004C0BEA"/>
    <w:rsid w:val="004C0F89"/>
    <w:rsid w:val="004C1D01"/>
    <w:rsid w:val="004C1F04"/>
    <w:rsid w:val="004C1FEE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0E68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6D0E"/>
    <w:rsid w:val="004D767F"/>
    <w:rsid w:val="004D78A6"/>
    <w:rsid w:val="004D7CB3"/>
    <w:rsid w:val="004E0018"/>
    <w:rsid w:val="004E0587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4B44"/>
    <w:rsid w:val="004F4C36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4E02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4DD0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248"/>
    <w:rsid w:val="00530340"/>
    <w:rsid w:val="005303C4"/>
    <w:rsid w:val="00530B3E"/>
    <w:rsid w:val="00531489"/>
    <w:rsid w:val="00531647"/>
    <w:rsid w:val="00531741"/>
    <w:rsid w:val="005317F1"/>
    <w:rsid w:val="0053198B"/>
    <w:rsid w:val="00532002"/>
    <w:rsid w:val="00532301"/>
    <w:rsid w:val="005328F0"/>
    <w:rsid w:val="005332CB"/>
    <w:rsid w:val="005339A9"/>
    <w:rsid w:val="005348FC"/>
    <w:rsid w:val="00535028"/>
    <w:rsid w:val="00535330"/>
    <w:rsid w:val="005369E5"/>
    <w:rsid w:val="00536D8D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564CA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3EE"/>
    <w:rsid w:val="00567ADE"/>
    <w:rsid w:val="00567B96"/>
    <w:rsid w:val="005706FC"/>
    <w:rsid w:val="00570822"/>
    <w:rsid w:val="00571193"/>
    <w:rsid w:val="0057201F"/>
    <w:rsid w:val="00572310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4634"/>
    <w:rsid w:val="00585009"/>
    <w:rsid w:val="005855AC"/>
    <w:rsid w:val="00585604"/>
    <w:rsid w:val="00585770"/>
    <w:rsid w:val="005858C7"/>
    <w:rsid w:val="00586031"/>
    <w:rsid w:val="0058680E"/>
    <w:rsid w:val="00586915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4AE"/>
    <w:rsid w:val="00594E00"/>
    <w:rsid w:val="00594F8B"/>
    <w:rsid w:val="0059563B"/>
    <w:rsid w:val="00595DA0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27"/>
    <w:rsid w:val="005C3D9C"/>
    <w:rsid w:val="005C4B1B"/>
    <w:rsid w:val="005C5567"/>
    <w:rsid w:val="005C5E1B"/>
    <w:rsid w:val="005C6367"/>
    <w:rsid w:val="005C66C5"/>
    <w:rsid w:val="005C713C"/>
    <w:rsid w:val="005C716B"/>
    <w:rsid w:val="005C77C8"/>
    <w:rsid w:val="005C7B91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9DF"/>
    <w:rsid w:val="005D300F"/>
    <w:rsid w:val="005D35B1"/>
    <w:rsid w:val="005D3AA2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585"/>
    <w:rsid w:val="00610AB8"/>
    <w:rsid w:val="00610D56"/>
    <w:rsid w:val="00611161"/>
    <w:rsid w:val="006118B8"/>
    <w:rsid w:val="006124A4"/>
    <w:rsid w:val="00612ADA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27F15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400A6"/>
    <w:rsid w:val="006402F3"/>
    <w:rsid w:val="00640406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2DCD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355"/>
    <w:rsid w:val="0065543B"/>
    <w:rsid w:val="0065572A"/>
    <w:rsid w:val="00655847"/>
    <w:rsid w:val="00655AFE"/>
    <w:rsid w:val="00656124"/>
    <w:rsid w:val="0065647A"/>
    <w:rsid w:val="00656CB3"/>
    <w:rsid w:val="00657B85"/>
    <w:rsid w:val="00657DBB"/>
    <w:rsid w:val="0066009C"/>
    <w:rsid w:val="0066029D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4C"/>
    <w:rsid w:val="00664D88"/>
    <w:rsid w:val="00665456"/>
    <w:rsid w:val="00665E0B"/>
    <w:rsid w:val="00666AB7"/>
    <w:rsid w:val="00666F45"/>
    <w:rsid w:val="0066720A"/>
    <w:rsid w:val="00667376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2C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9D0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08DF"/>
    <w:rsid w:val="006A12BE"/>
    <w:rsid w:val="006A15EC"/>
    <w:rsid w:val="006A1687"/>
    <w:rsid w:val="006A1B57"/>
    <w:rsid w:val="006A2B08"/>
    <w:rsid w:val="006A2BC6"/>
    <w:rsid w:val="006A3554"/>
    <w:rsid w:val="006A3EE1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90"/>
    <w:rsid w:val="006B4BF9"/>
    <w:rsid w:val="006B5404"/>
    <w:rsid w:val="006B5631"/>
    <w:rsid w:val="006B59AD"/>
    <w:rsid w:val="006B5A09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ADA"/>
    <w:rsid w:val="006C2D38"/>
    <w:rsid w:val="006C2E93"/>
    <w:rsid w:val="006C5774"/>
    <w:rsid w:val="006C59B9"/>
    <w:rsid w:val="006C6020"/>
    <w:rsid w:val="006C603C"/>
    <w:rsid w:val="006C6206"/>
    <w:rsid w:val="006C637C"/>
    <w:rsid w:val="006C6905"/>
    <w:rsid w:val="006C7847"/>
    <w:rsid w:val="006C78AD"/>
    <w:rsid w:val="006C7A51"/>
    <w:rsid w:val="006C7DA8"/>
    <w:rsid w:val="006C7E20"/>
    <w:rsid w:val="006D0059"/>
    <w:rsid w:val="006D0541"/>
    <w:rsid w:val="006D0662"/>
    <w:rsid w:val="006D07C5"/>
    <w:rsid w:val="006D097F"/>
    <w:rsid w:val="006D0CBC"/>
    <w:rsid w:val="006D0DD1"/>
    <w:rsid w:val="006D21B3"/>
    <w:rsid w:val="006D22D0"/>
    <w:rsid w:val="006D2E5C"/>
    <w:rsid w:val="006D301E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4E0F"/>
    <w:rsid w:val="006E575D"/>
    <w:rsid w:val="006E59D2"/>
    <w:rsid w:val="006E5A98"/>
    <w:rsid w:val="006E5CBC"/>
    <w:rsid w:val="006E6ECA"/>
    <w:rsid w:val="006E709B"/>
    <w:rsid w:val="006E7137"/>
    <w:rsid w:val="006E764F"/>
    <w:rsid w:val="006E7993"/>
    <w:rsid w:val="006F0125"/>
    <w:rsid w:val="006F0543"/>
    <w:rsid w:val="006F0C91"/>
    <w:rsid w:val="006F0C99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6F76AF"/>
    <w:rsid w:val="00700661"/>
    <w:rsid w:val="0070191C"/>
    <w:rsid w:val="007022B2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D28"/>
    <w:rsid w:val="00727F57"/>
    <w:rsid w:val="00730100"/>
    <w:rsid w:val="00730AC7"/>
    <w:rsid w:val="0073104D"/>
    <w:rsid w:val="007311BD"/>
    <w:rsid w:val="00731C72"/>
    <w:rsid w:val="00731EB4"/>
    <w:rsid w:val="007322FC"/>
    <w:rsid w:val="00733B47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69"/>
    <w:rsid w:val="00744BC7"/>
    <w:rsid w:val="00745529"/>
    <w:rsid w:val="00745548"/>
    <w:rsid w:val="007456C5"/>
    <w:rsid w:val="0074575C"/>
    <w:rsid w:val="00745AD7"/>
    <w:rsid w:val="00746096"/>
    <w:rsid w:val="007460DF"/>
    <w:rsid w:val="0074674C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C70"/>
    <w:rsid w:val="0075238E"/>
    <w:rsid w:val="0075249B"/>
    <w:rsid w:val="0075266B"/>
    <w:rsid w:val="007529E4"/>
    <w:rsid w:val="00752C5A"/>
    <w:rsid w:val="007534E3"/>
    <w:rsid w:val="007537A8"/>
    <w:rsid w:val="00753A64"/>
    <w:rsid w:val="00753A82"/>
    <w:rsid w:val="007547F3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02A9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300"/>
    <w:rsid w:val="00776729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5CF"/>
    <w:rsid w:val="00785B82"/>
    <w:rsid w:val="00785BE5"/>
    <w:rsid w:val="00786147"/>
    <w:rsid w:val="0078734C"/>
    <w:rsid w:val="007875C7"/>
    <w:rsid w:val="00787832"/>
    <w:rsid w:val="00787844"/>
    <w:rsid w:val="00791739"/>
    <w:rsid w:val="00791933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BE3"/>
    <w:rsid w:val="00795CAC"/>
    <w:rsid w:val="0079672A"/>
    <w:rsid w:val="00796B20"/>
    <w:rsid w:val="00796FC4"/>
    <w:rsid w:val="00797B5F"/>
    <w:rsid w:val="00797ED7"/>
    <w:rsid w:val="007A011A"/>
    <w:rsid w:val="007A0A1B"/>
    <w:rsid w:val="007A0C23"/>
    <w:rsid w:val="007A0F4A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8DD"/>
    <w:rsid w:val="007A6919"/>
    <w:rsid w:val="007A704C"/>
    <w:rsid w:val="007A73B1"/>
    <w:rsid w:val="007A7A83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C63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5D9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B3"/>
    <w:rsid w:val="007F3A4F"/>
    <w:rsid w:val="007F3E23"/>
    <w:rsid w:val="007F425F"/>
    <w:rsid w:val="007F4479"/>
    <w:rsid w:val="007F4482"/>
    <w:rsid w:val="007F4DC0"/>
    <w:rsid w:val="007F59DF"/>
    <w:rsid w:val="007F5C63"/>
    <w:rsid w:val="007F5FDE"/>
    <w:rsid w:val="007F6133"/>
    <w:rsid w:val="007F6356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1FAC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809"/>
    <w:rsid w:val="00817B2C"/>
    <w:rsid w:val="00817FD7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2D9"/>
    <w:rsid w:val="008255A5"/>
    <w:rsid w:val="00825F48"/>
    <w:rsid w:val="00826202"/>
    <w:rsid w:val="00826D68"/>
    <w:rsid w:val="00826EE8"/>
    <w:rsid w:val="0083012C"/>
    <w:rsid w:val="00830615"/>
    <w:rsid w:val="00830E40"/>
    <w:rsid w:val="00831A98"/>
    <w:rsid w:val="00831E21"/>
    <w:rsid w:val="00832628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A36"/>
    <w:rsid w:val="00836CA2"/>
    <w:rsid w:val="00836FDB"/>
    <w:rsid w:val="00837159"/>
    <w:rsid w:val="008372FA"/>
    <w:rsid w:val="0083731B"/>
    <w:rsid w:val="00837468"/>
    <w:rsid w:val="00837996"/>
    <w:rsid w:val="008406AB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417A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790"/>
    <w:rsid w:val="00856BD2"/>
    <w:rsid w:val="00856DB9"/>
    <w:rsid w:val="00857233"/>
    <w:rsid w:val="0085758C"/>
    <w:rsid w:val="00860FD8"/>
    <w:rsid w:val="008610F1"/>
    <w:rsid w:val="00861909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A10"/>
    <w:rsid w:val="00874D22"/>
    <w:rsid w:val="00875D37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532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14"/>
    <w:rsid w:val="00897E21"/>
    <w:rsid w:val="008A1624"/>
    <w:rsid w:val="008A1D55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437"/>
    <w:rsid w:val="008B6894"/>
    <w:rsid w:val="008B6D79"/>
    <w:rsid w:val="008B7175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68"/>
    <w:rsid w:val="008C2AC6"/>
    <w:rsid w:val="008C2E33"/>
    <w:rsid w:val="008C2FA7"/>
    <w:rsid w:val="008C460A"/>
    <w:rsid w:val="008C47F3"/>
    <w:rsid w:val="008C48F8"/>
    <w:rsid w:val="008C4EE5"/>
    <w:rsid w:val="008C4F1B"/>
    <w:rsid w:val="008C5089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521"/>
    <w:rsid w:val="008D67FC"/>
    <w:rsid w:val="008D6BE4"/>
    <w:rsid w:val="008D6CAD"/>
    <w:rsid w:val="008D6F83"/>
    <w:rsid w:val="008D7B63"/>
    <w:rsid w:val="008E13CF"/>
    <w:rsid w:val="008E2315"/>
    <w:rsid w:val="008E24D6"/>
    <w:rsid w:val="008E36A8"/>
    <w:rsid w:val="008E4980"/>
    <w:rsid w:val="008E5282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0A3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D3C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31D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21C8"/>
    <w:rsid w:val="00922831"/>
    <w:rsid w:val="00922954"/>
    <w:rsid w:val="009248E4"/>
    <w:rsid w:val="0092499C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37560"/>
    <w:rsid w:val="009408E1"/>
    <w:rsid w:val="00941656"/>
    <w:rsid w:val="00942E3E"/>
    <w:rsid w:val="00943021"/>
    <w:rsid w:val="00943A33"/>
    <w:rsid w:val="009440DD"/>
    <w:rsid w:val="009456DF"/>
    <w:rsid w:val="009479FA"/>
    <w:rsid w:val="00947B6F"/>
    <w:rsid w:val="009504AC"/>
    <w:rsid w:val="009516AD"/>
    <w:rsid w:val="009516C8"/>
    <w:rsid w:val="00952979"/>
    <w:rsid w:val="00952B4B"/>
    <w:rsid w:val="00953784"/>
    <w:rsid w:val="00954A77"/>
    <w:rsid w:val="00954C4C"/>
    <w:rsid w:val="00954C6A"/>
    <w:rsid w:val="00954DB7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22AC"/>
    <w:rsid w:val="009630DD"/>
    <w:rsid w:val="00963789"/>
    <w:rsid w:val="0096391A"/>
    <w:rsid w:val="0096395A"/>
    <w:rsid w:val="00964417"/>
    <w:rsid w:val="009656FA"/>
    <w:rsid w:val="00965935"/>
    <w:rsid w:val="0096614C"/>
    <w:rsid w:val="00966374"/>
    <w:rsid w:val="009666B6"/>
    <w:rsid w:val="00967090"/>
    <w:rsid w:val="0096739A"/>
    <w:rsid w:val="00967494"/>
    <w:rsid w:val="009678BB"/>
    <w:rsid w:val="009704BF"/>
    <w:rsid w:val="0097053F"/>
    <w:rsid w:val="009706E7"/>
    <w:rsid w:val="00970801"/>
    <w:rsid w:val="0097088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5F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0FB5"/>
    <w:rsid w:val="009B1E86"/>
    <w:rsid w:val="009B2054"/>
    <w:rsid w:val="009B2216"/>
    <w:rsid w:val="009B2E9B"/>
    <w:rsid w:val="009B3B1E"/>
    <w:rsid w:val="009B4827"/>
    <w:rsid w:val="009B49F0"/>
    <w:rsid w:val="009B4AA3"/>
    <w:rsid w:val="009B5914"/>
    <w:rsid w:val="009B6F77"/>
    <w:rsid w:val="009B7AA3"/>
    <w:rsid w:val="009C02AD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5C2"/>
    <w:rsid w:val="009C5E0B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435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438C"/>
    <w:rsid w:val="009F51D3"/>
    <w:rsid w:val="009F5E05"/>
    <w:rsid w:val="009F61A3"/>
    <w:rsid w:val="009F67E9"/>
    <w:rsid w:val="009F6C2F"/>
    <w:rsid w:val="009F79D3"/>
    <w:rsid w:val="009F7A7C"/>
    <w:rsid w:val="009F7AA8"/>
    <w:rsid w:val="00A00127"/>
    <w:rsid w:val="00A0041D"/>
    <w:rsid w:val="00A0069B"/>
    <w:rsid w:val="00A0074D"/>
    <w:rsid w:val="00A0081B"/>
    <w:rsid w:val="00A008F4"/>
    <w:rsid w:val="00A00DF3"/>
    <w:rsid w:val="00A010FE"/>
    <w:rsid w:val="00A012BD"/>
    <w:rsid w:val="00A01478"/>
    <w:rsid w:val="00A015AF"/>
    <w:rsid w:val="00A02478"/>
    <w:rsid w:val="00A0267B"/>
    <w:rsid w:val="00A02920"/>
    <w:rsid w:val="00A034A0"/>
    <w:rsid w:val="00A03787"/>
    <w:rsid w:val="00A03CA9"/>
    <w:rsid w:val="00A059AE"/>
    <w:rsid w:val="00A05FAF"/>
    <w:rsid w:val="00A0601F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0F31"/>
    <w:rsid w:val="00A11D0E"/>
    <w:rsid w:val="00A11DE1"/>
    <w:rsid w:val="00A12A34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426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13F"/>
    <w:rsid w:val="00A55668"/>
    <w:rsid w:val="00A55BB8"/>
    <w:rsid w:val="00A5765B"/>
    <w:rsid w:val="00A579D8"/>
    <w:rsid w:val="00A57A11"/>
    <w:rsid w:val="00A57C8E"/>
    <w:rsid w:val="00A604D9"/>
    <w:rsid w:val="00A6064B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BB2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AF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A47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204"/>
    <w:rsid w:val="00A946C2"/>
    <w:rsid w:val="00A94DA0"/>
    <w:rsid w:val="00A94FB9"/>
    <w:rsid w:val="00A959B3"/>
    <w:rsid w:val="00A95E97"/>
    <w:rsid w:val="00A9660A"/>
    <w:rsid w:val="00A96EA1"/>
    <w:rsid w:val="00A97317"/>
    <w:rsid w:val="00A97576"/>
    <w:rsid w:val="00AA1087"/>
    <w:rsid w:val="00AA1634"/>
    <w:rsid w:val="00AA1F00"/>
    <w:rsid w:val="00AA2608"/>
    <w:rsid w:val="00AA263A"/>
    <w:rsid w:val="00AA2928"/>
    <w:rsid w:val="00AA361B"/>
    <w:rsid w:val="00AA3E92"/>
    <w:rsid w:val="00AA4FC4"/>
    <w:rsid w:val="00AA55CF"/>
    <w:rsid w:val="00AA5ACA"/>
    <w:rsid w:val="00AA5C64"/>
    <w:rsid w:val="00AA602E"/>
    <w:rsid w:val="00AA61C2"/>
    <w:rsid w:val="00AA6208"/>
    <w:rsid w:val="00AA6282"/>
    <w:rsid w:val="00AA66C7"/>
    <w:rsid w:val="00AA6D57"/>
    <w:rsid w:val="00AA716F"/>
    <w:rsid w:val="00AA72C0"/>
    <w:rsid w:val="00AA7C89"/>
    <w:rsid w:val="00AA7E47"/>
    <w:rsid w:val="00AA7F21"/>
    <w:rsid w:val="00AB0123"/>
    <w:rsid w:val="00AB02A9"/>
    <w:rsid w:val="00AB0368"/>
    <w:rsid w:val="00AB0682"/>
    <w:rsid w:val="00AB1634"/>
    <w:rsid w:val="00AB18C3"/>
    <w:rsid w:val="00AB1AB0"/>
    <w:rsid w:val="00AB2305"/>
    <w:rsid w:val="00AB357A"/>
    <w:rsid w:val="00AB3772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0EF5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FB0"/>
    <w:rsid w:val="00AD1400"/>
    <w:rsid w:val="00AD16E8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10"/>
    <w:rsid w:val="00AD71B9"/>
    <w:rsid w:val="00AD7A8E"/>
    <w:rsid w:val="00AE01D3"/>
    <w:rsid w:val="00AE0E23"/>
    <w:rsid w:val="00AE12E1"/>
    <w:rsid w:val="00AE15DF"/>
    <w:rsid w:val="00AE273C"/>
    <w:rsid w:val="00AE2906"/>
    <w:rsid w:val="00AE351A"/>
    <w:rsid w:val="00AE3A07"/>
    <w:rsid w:val="00AE3C93"/>
    <w:rsid w:val="00AE3CB8"/>
    <w:rsid w:val="00AE3D65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A06"/>
    <w:rsid w:val="00AE7CF5"/>
    <w:rsid w:val="00AF0385"/>
    <w:rsid w:val="00AF05DC"/>
    <w:rsid w:val="00AF0868"/>
    <w:rsid w:val="00AF0A1D"/>
    <w:rsid w:val="00AF0F10"/>
    <w:rsid w:val="00AF10B0"/>
    <w:rsid w:val="00AF1724"/>
    <w:rsid w:val="00AF376C"/>
    <w:rsid w:val="00AF3C00"/>
    <w:rsid w:val="00AF4438"/>
    <w:rsid w:val="00AF4798"/>
    <w:rsid w:val="00AF52ED"/>
    <w:rsid w:val="00AF6C51"/>
    <w:rsid w:val="00AF6E80"/>
    <w:rsid w:val="00AF6E9C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9B9"/>
    <w:rsid w:val="00B05A67"/>
    <w:rsid w:val="00B06439"/>
    <w:rsid w:val="00B06DF3"/>
    <w:rsid w:val="00B07352"/>
    <w:rsid w:val="00B100F6"/>
    <w:rsid w:val="00B1027F"/>
    <w:rsid w:val="00B104B8"/>
    <w:rsid w:val="00B107A8"/>
    <w:rsid w:val="00B10CCB"/>
    <w:rsid w:val="00B10CEA"/>
    <w:rsid w:val="00B115F3"/>
    <w:rsid w:val="00B120CB"/>
    <w:rsid w:val="00B1329F"/>
    <w:rsid w:val="00B13D11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47"/>
    <w:rsid w:val="00B320F9"/>
    <w:rsid w:val="00B32164"/>
    <w:rsid w:val="00B32D64"/>
    <w:rsid w:val="00B33848"/>
    <w:rsid w:val="00B33B31"/>
    <w:rsid w:val="00B33F47"/>
    <w:rsid w:val="00B34281"/>
    <w:rsid w:val="00B34455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5BD8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8C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D15"/>
    <w:rsid w:val="00B56FA5"/>
    <w:rsid w:val="00B60500"/>
    <w:rsid w:val="00B616C6"/>
    <w:rsid w:val="00B6212F"/>
    <w:rsid w:val="00B62AA3"/>
    <w:rsid w:val="00B63141"/>
    <w:rsid w:val="00B63A96"/>
    <w:rsid w:val="00B63CA3"/>
    <w:rsid w:val="00B63CDF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4467"/>
    <w:rsid w:val="00B75A17"/>
    <w:rsid w:val="00B76055"/>
    <w:rsid w:val="00B7629C"/>
    <w:rsid w:val="00B769B3"/>
    <w:rsid w:val="00B76E0F"/>
    <w:rsid w:val="00B77032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2ED"/>
    <w:rsid w:val="00B94A8F"/>
    <w:rsid w:val="00B95872"/>
    <w:rsid w:val="00B962CB"/>
    <w:rsid w:val="00B9654C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5E8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A48"/>
    <w:rsid w:val="00BC7B79"/>
    <w:rsid w:val="00BD07B4"/>
    <w:rsid w:val="00BD0C69"/>
    <w:rsid w:val="00BD15A1"/>
    <w:rsid w:val="00BD1F86"/>
    <w:rsid w:val="00BD2096"/>
    <w:rsid w:val="00BD3262"/>
    <w:rsid w:val="00BD41FC"/>
    <w:rsid w:val="00BD4671"/>
    <w:rsid w:val="00BD478C"/>
    <w:rsid w:val="00BD4A99"/>
    <w:rsid w:val="00BD546C"/>
    <w:rsid w:val="00BD5994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3DE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602A"/>
    <w:rsid w:val="00BE7147"/>
    <w:rsid w:val="00BE74D4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1FBF"/>
    <w:rsid w:val="00C02327"/>
    <w:rsid w:val="00C031E0"/>
    <w:rsid w:val="00C03237"/>
    <w:rsid w:val="00C03D90"/>
    <w:rsid w:val="00C04655"/>
    <w:rsid w:val="00C04744"/>
    <w:rsid w:val="00C04DFD"/>
    <w:rsid w:val="00C04E92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07C36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4D4"/>
    <w:rsid w:val="00C16523"/>
    <w:rsid w:val="00C1685F"/>
    <w:rsid w:val="00C17984"/>
    <w:rsid w:val="00C17AFF"/>
    <w:rsid w:val="00C17E66"/>
    <w:rsid w:val="00C20561"/>
    <w:rsid w:val="00C20665"/>
    <w:rsid w:val="00C20836"/>
    <w:rsid w:val="00C219B2"/>
    <w:rsid w:val="00C22176"/>
    <w:rsid w:val="00C22380"/>
    <w:rsid w:val="00C22877"/>
    <w:rsid w:val="00C22FAB"/>
    <w:rsid w:val="00C23376"/>
    <w:rsid w:val="00C233F4"/>
    <w:rsid w:val="00C23604"/>
    <w:rsid w:val="00C2408C"/>
    <w:rsid w:val="00C24943"/>
    <w:rsid w:val="00C254C2"/>
    <w:rsid w:val="00C25B13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5C28"/>
    <w:rsid w:val="00C36027"/>
    <w:rsid w:val="00C36410"/>
    <w:rsid w:val="00C36C57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2B75"/>
    <w:rsid w:val="00C52C9D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8AB"/>
    <w:rsid w:val="00C60E29"/>
    <w:rsid w:val="00C61095"/>
    <w:rsid w:val="00C6181C"/>
    <w:rsid w:val="00C6226C"/>
    <w:rsid w:val="00C627DB"/>
    <w:rsid w:val="00C62F39"/>
    <w:rsid w:val="00C634FC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F4"/>
    <w:rsid w:val="00C67290"/>
    <w:rsid w:val="00C677A9"/>
    <w:rsid w:val="00C67EDC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328E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1AA8"/>
    <w:rsid w:val="00CA239F"/>
    <w:rsid w:val="00CA2A28"/>
    <w:rsid w:val="00CA2B13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1F3A"/>
    <w:rsid w:val="00CD2267"/>
    <w:rsid w:val="00CD22F1"/>
    <w:rsid w:val="00CD239E"/>
    <w:rsid w:val="00CD2C00"/>
    <w:rsid w:val="00CD2E05"/>
    <w:rsid w:val="00CD31C1"/>
    <w:rsid w:val="00CD3B51"/>
    <w:rsid w:val="00CD5491"/>
    <w:rsid w:val="00CD5C59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430"/>
    <w:rsid w:val="00CE529E"/>
    <w:rsid w:val="00CE54B2"/>
    <w:rsid w:val="00CE78A7"/>
    <w:rsid w:val="00CE7A4D"/>
    <w:rsid w:val="00CE7C4D"/>
    <w:rsid w:val="00CE7DFC"/>
    <w:rsid w:val="00CE7F88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82C"/>
    <w:rsid w:val="00D0112E"/>
    <w:rsid w:val="00D01717"/>
    <w:rsid w:val="00D01B68"/>
    <w:rsid w:val="00D03BE2"/>
    <w:rsid w:val="00D03FC0"/>
    <w:rsid w:val="00D04843"/>
    <w:rsid w:val="00D04A31"/>
    <w:rsid w:val="00D05851"/>
    <w:rsid w:val="00D0679B"/>
    <w:rsid w:val="00D0695C"/>
    <w:rsid w:val="00D10B35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364"/>
    <w:rsid w:val="00D3086D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260"/>
    <w:rsid w:val="00D54CE5"/>
    <w:rsid w:val="00D55555"/>
    <w:rsid w:val="00D558EB"/>
    <w:rsid w:val="00D566B9"/>
    <w:rsid w:val="00D5699B"/>
    <w:rsid w:val="00D56A3F"/>
    <w:rsid w:val="00D575D6"/>
    <w:rsid w:val="00D57B21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408"/>
    <w:rsid w:val="00D66B7B"/>
    <w:rsid w:val="00D67587"/>
    <w:rsid w:val="00D67BAE"/>
    <w:rsid w:val="00D70A37"/>
    <w:rsid w:val="00D71072"/>
    <w:rsid w:val="00D71642"/>
    <w:rsid w:val="00D71A16"/>
    <w:rsid w:val="00D71F1E"/>
    <w:rsid w:val="00D722A3"/>
    <w:rsid w:val="00D728D2"/>
    <w:rsid w:val="00D72BC2"/>
    <w:rsid w:val="00D737F0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1A"/>
    <w:rsid w:val="00D90FF3"/>
    <w:rsid w:val="00D914A5"/>
    <w:rsid w:val="00D91945"/>
    <w:rsid w:val="00D91A9B"/>
    <w:rsid w:val="00D91D8F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0C1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0DEE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198F"/>
    <w:rsid w:val="00DC2374"/>
    <w:rsid w:val="00DC2384"/>
    <w:rsid w:val="00DC399A"/>
    <w:rsid w:val="00DC40E5"/>
    <w:rsid w:val="00DC5002"/>
    <w:rsid w:val="00DC5210"/>
    <w:rsid w:val="00DC569B"/>
    <w:rsid w:val="00DC6455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9E9"/>
    <w:rsid w:val="00DD2B8D"/>
    <w:rsid w:val="00DD2C59"/>
    <w:rsid w:val="00DD2C77"/>
    <w:rsid w:val="00DD30F9"/>
    <w:rsid w:val="00DD325A"/>
    <w:rsid w:val="00DD33EB"/>
    <w:rsid w:val="00DD33F9"/>
    <w:rsid w:val="00DD35B6"/>
    <w:rsid w:val="00DD3768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A04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312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DC6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7F4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0BE1"/>
    <w:rsid w:val="00E113A0"/>
    <w:rsid w:val="00E1182C"/>
    <w:rsid w:val="00E11B1F"/>
    <w:rsid w:val="00E12F33"/>
    <w:rsid w:val="00E1448C"/>
    <w:rsid w:val="00E145CF"/>
    <w:rsid w:val="00E14823"/>
    <w:rsid w:val="00E154E6"/>
    <w:rsid w:val="00E159FD"/>
    <w:rsid w:val="00E16260"/>
    <w:rsid w:val="00E166BE"/>
    <w:rsid w:val="00E16B28"/>
    <w:rsid w:val="00E17EB6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4E1"/>
    <w:rsid w:val="00E317B0"/>
    <w:rsid w:val="00E32C8E"/>
    <w:rsid w:val="00E3314C"/>
    <w:rsid w:val="00E34148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11C"/>
    <w:rsid w:val="00E418F1"/>
    <w:rsid w:val="00E4214A"/>
    <w:rsid w:val="00E42260"/>
    <w:rsid w:val="00E422F2"/>
    <w:rsid w:val="00E42AE3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7D1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70EC"/>
    <w:rsid w:val="00E67F9C"/>
    <w:rsid w:val="00E70403"/>
    <w:rsid w:val="00E7047B"/>
    <w:rsid w:val="00E70756"/>
    <w:rsid w:val="00E70B97"/>
    <w:rsid w:val="00E70EDD"/>
    <w:rsid w:val="00E70FD6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84"/>
    <w:rsid w:val="00E77CBA"/>
    <w:rsid w:val="00E80853"/>
    <w:rsid w:val="00E81366"/>
    <w:rsid w:val="00E81437"/>
    <w:rsid w:val="00E8165F"/>
    <w:rsid w:val="00E822DC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6DAA"/>
    <w:rsid w:val="00E870B7"/>
    <w:rsid w:val="00E9028C"/>
    <w:rsid w:val="00E90DD3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3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9EF"/>
    <w:rsid w:val="00EB1BD0"/>
    <w:rsid w:val="00EB242C"/>
    <w:rsid w:val="00EB243C"/>
    <w:rsid w:val="00EB258C"/>
    <w:rsid w:val="00EB272B"/>
    <w:rsid w:val="00EB281F"/>
    <w:rsid w:val="00EB2FB1"/>
    <w:rsid w:val="00EB358F"/>
    <w:rsid w:val="00EB35DB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7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43"/>
    <w:rsid w:val="00EE1D74"/>
    <w:rsid w:val="00EE2205"/>
    <w:rsid w:val="00EE2524"/>
    <w:rsid w:val="00EE35FB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B85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EF7CE7"/>
    <w:rsid w:val="00EF7D89"/>
    <w:rsid w:val="00F004E8"/>
    <w:rsid w:val="00F01572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765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701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22D"/>
    <w:rsid w:val="00F32737"/>
    <w:rsid w:val="00F3360E"/>
    <w:rsid w:val="00F344CF"/>
    <w:rsid w:val="00F35A03"/>
    <w:rsid w:val="00F35A05"/>
    <w:rsid w:val="00F35FC3"/>
    <w:rsid w:val="00F3619D"/>
    <w:rsid w:val="00F365CC"/>
    <w:rsid w:val="00F36919"/>
    <w:rsid w:val="00F36A71"/>
    <w:rsid w:val="00F3737F"/>
    <w:rsid w:val="00F376DA"/>
    <w:rsid w:val="00F408C6"/>
    <w:rsid w:val="00F409A2"/>
    <w:rsid w:val="00F413D3"/>
    <w:rsid w:val="00F41CAF"/>
    <w:rsid w:val="00F42046"/>
    <w:rsid w:val="00F42AFA"/>
    <w:rsid w:val="00F42CFA"/>
    <w:rsid w:val="00F44758"/>
    <w:rsid w:val="00F449DB"/>
    <w:rsid w:val="00F44A89"/>
    <w:rsid w:val="00F456E8"/>
    <w:rsid w:val="00F466D6"/>
    <w:rsid w:val="00F466E0"/>
    <w:rsid w:val="00F46962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1411"/>
    <w:rsid w:val="00F523F1"/>
    <w:rsid w:val="00F52A5F"/>
    <w:rsid w:val="00F53052"/>
    <w:rsid w:val="00F537FA"/>
    <w:rsid w:val="00F5398D"/>
    <w:rsid w:val="00F53FA7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18DD"/>
    <w:rsid w:val="00F62F86"/>
    <w:rsid w:val="00F63477"/>
    <w:rsid w:val="00F63759"/>
    <w:rsid w:val="00F63B43"/>
    <w:rsid w:val="00F63DC5"/>
    <w:rsid w:val="00F64645"/>
    <w:rsid w:val="00F64E9E"/>
    <w:rsid w:val="00F65A04"/>
    <w:rsid w:val="00F65C3E"/>
    <w:rsid w:val="00F6735C"/>
    <w:rsid w:val="00F67387"/>
    <w:rsid w:val="00F674ED"/>
    <w:rsid w:val="00F70A6E"/>
    <w:rsid w:val="00F70BEC"/>
    <w:rsid w:val="00F7116B"/>
    <w:rsid w:val="00F7136D"/>
    <w:rsid w:val="00F71856"/>
    <w:rsid w:val="00F72B20"/>
    <w:rsid w:val="00F72BB8"/>
    <w:rsid w:val="00F72BEE"/>
    <w:rsid w:val="00F731F4"/>
    <w:rsid w:val="00F73E8D"/>
    <w:rsid w:val="00F740B1"/>
    <w:rsid w:val="00F74276"/>
    <w:rsid w:val="00F74D22"/>
    <w:rsid w:val="00F76562"/>
    <w:rsid w:val="00F76809"/>
    <w:rsid w:val="00F77474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61E0"/>
    <w:rsid w:val="00F86761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5107"/>
    <w:rsid w:val="00F9512C"/>
    <w:rsid w:val="00F951D6"/>
    <w:rsid w:val="00F95D00"/>
    <w:rsid w:val="00F96037"/>
    <w:rsid w:val="00F960E1"/>
    <w:rsid w:val="00F96379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5B"/>
    <w:rsid w:val="00FA4429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87F"/>
    <w:rsid w:val="00FB0D46"/>
    <w:rsid w:val="00FB1765"/>
    <w:rsid w:val="00FB1856"/>
    <w:rsid w:val="00FB1A2E"/>
    <w:rsid w:val="00FB1E57"/>
    <w:rsid w:val="00FB2122"/>
    <w:rsid w:val="00FB28E8"/>
    <w:rsid w:val="00FB2AF1"/>
    <w:rsid w:val="00FB43B9"/>
    <w:rsid w:val="00FB43BF"/>
    <w:rsid w:val="00FB4F59"/>
    <w:rsid w:val="00FB5076"/>
    <w:rsid w:val="00FB5E6D"/>
    <w:rsid w:val="00FB5FD8"/>
    <w:rsid w:val="00FB602F"/>
    <w:rsid w:val="00FB64B4"/>
    <w:rsid w:val="00FB67E7"/>
    <w:rsid w:val="00FB6A5B"/>
    <w:rsid w:val="00FB7C8C"/>
    <w:rsid w:val="00FB7F2B"/>
    <w:rsid w:val="00FC0C8B"/>
    <w:rsid w:val="00FC0CD3"/>
    <w:rsid w:val="00FC1607"/>
    <w:rsid w:val="00FC1832"/>
    <w:rsid w:val="00FC1AB1"/>
    <w:rsid w:val="00FC1E94"/>
    <w:rsid w:val="00FC2179"/>
    <w:rsid w:val="00FC22A4"/>
    <w:rsid w:val="00FC2303"/>
    <w:rsid w:val="00FC2AAA"/>
    <w:rsid w:val="00FC3234"/>
    <w:rsid w:val="00FC348D"/>
    <w:rsid w:val="00FC3D89"/>
    <w:rsid w:val="00FC4126"/>
    <w:rsid w:val="00FC45E3"/>
    <w:rsid w:val="00FC464B"/>
    <w:rsid w:val="00FC4BEF"/>
    <w:rsid w:val="00FC55E7"/>
    <w:rsid w:val="00FC5BA7"/>
    <w:rsid w:val="00FC6374"/>
    <w:rsid w:val="00FC640C"/>
    <w:rsid w:val="00FC671E"/>
    <w:rsid w:val="00FC6B03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616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59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42"/>
    <w:rsid w:val="00FF26B5"/>
    <w:rsid w:val="00FF2C07"/>
    <w:rsid w:val="00FF2C25"/>
    <w:rsid w:val="00FF2FB3"/>
    <w:rsid w:val="00FF3AB0"/>
    <w:rsid w:val="00FF3F77"/>
    <w:rsid w:val="00FF4143"/>
    <w:rsid w:val="00FF4B07"/>
    <w:rsid w:val="00FF51BD"/>
    <w:rsid w:val="00FF6116"/>
    <w:rsid w:val="00FF6580"/>
    <w:rsid w:val="00FF6B90"/>
    <w:rsid w:val="00FF6D62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DDBCB31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39138-12F1-4664-A3A6-1AE06CB1D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2506</TotalTime>
  <Pages>29</Pages>
  <Words>7108</Words>
  <Characters>40519</Characters>
  <Application>Microsoft Office Word</Application>
  <DocSecurity>0</DocSecurity>
  <Lines>337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47532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282</cp:revision>
  <cp:lastPrinted>2020-11-11T09:15:00Z</cp:lastPrinted>
  <dcterms:created xsi:type="dcterms:W3CDTF">2020-06-04T07:02:00Z</dcterms:created>
  <dcterms:modified xsi:type="dcterms:W3CDTF">2020-11-12T11:17:00Z</dcterms:modified>
</cp:coreProperties>
</file>