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76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4"/>
        <w:gridCol w:w="270"/>
        <w:gridCol w:w="7832"/>
      </w:tblGrid>
      <w:tr w:rsidR="0009267B" w:rsidRPr="00ED6253" w14:paraId="0CD0AEF5" w14:textId="77777777" w:rsidTr="00830D02">
        <w:trPr>
          <w:trHeight w:val="68"/>
        </w:trPr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30395451" w14:textId="77777777" w:rsidR="0009267B" w:rsidRPr="00ED6253" w:rsidRDefault="0009267B" w:rsidP="00830D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bookmarkStart w:id="0" w:name="_Hlk53752603"/>
            <w:r w:rsidRPr="00ED6253">
              <w:rPr>
                <w:rFonts w:ascii="Angsana New" w:hAnsi="Angsana New" w:cs="Angsana New" w:hint="cs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6486F6" w14:textId="77777777" w:rsidR="0009267B" w:rsidRPr="00ED6253" w:rsidRDefault="0009267B" w:rsidP="00830D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832" w:type="dxa"/>
            <w:tcBorders>
              <w:top w:val="nil"/>
              <w:left w:val="nil"/>
              <w:bottom w:val="nil"/>
              <w:right w:val="nil"/>
            </w:tcBorders>
          </w:tcPr>
          <w:p w14:paraId="059A558D" w14:textId="77777777" w:rsidR="0009267B" w:rsidRPr="00ED6253" w:rsidRDefault="0009267B" w:rsidP="00830D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D6253">
              <w:rPr>
                <w:rFonts w:ascii="Angsana New" w:hAnsi="Angsana New" w:cs="Angsana New" w:hint="cs"/>
                <w:sz w:val="28"/>
                <w:szCs w:val="28"/>
                <w:cs/>
              </w:rPr>
              <w:t>สารบัญ</w:t>
            </w:r>
          </w:p>
        </w:tc>
      </w:tr>
      <w:tr w:rsidR="0009267B" w:rsidRPr="00ED6253" w14:paraId="1327F3A1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3CD4B157" w14:textId="77777777" w:rsidR="0009267B" w:rsidRPr="00ED6253" w:rsidRDefault="0009267B" w:rsidP="00830D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46A42342" w14:textId="77777777" w:rsidR="0009267B" w:rsidRPr="00ED6253" w:rsidRDefault="0009267B" w:rsidP="00830D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</w:tcPr>
          <w:p w14:paraId="21E96DD9" w14:textId="77777777" w:rsidR="0009267B" w:rsidRPr="00ED6253" w:rsidRDefault="0009267B" w:rsidP="00830D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</w:tr>
      <w:tr w:rsidR="0009267B" w:rsidRPr="00ED6253" w14:paraId="5E312810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7EBA1A23" w14:textId="77777777" w:rsidR="0009267B" w:rsidRPr="00ED6253" w:rsidRDefault="00993E75" w:rsidP="00830D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ED6253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4489A8D3" w14:textId="77777777" w:rsidR="0009267B" w:rsidRPr="00ED6253" w:rsidRDefault="0009267B" w:rsidP="00830D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701E8715" w14:textId="77777777" w:rsidR="0009267B" w:rsidRPr="00ED6253" w:rsidRDefault="0009267B" w:rsidP="00830D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ED6253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ข้อมูลทั่วไป</w:t>
            </w:r>
          </w:p>
        </w:tc>
      </w:tr>
      <w:tr w:rsidR="0009267B" w:rsidRPr="00ED6253" w14:paraId="4D5911D3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1EDADC56" w14:textId="77777777" w:rsidR="0073369C" w:rsidRPr="00ED6253" w:rsidRDefault="00993E75" w:rsidP="00830D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ED6253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4D437FA5" w14:textId="77777777" w:rsidR="0009267B" w:rsidRPr="00ED6253" w:rsidRDefault="0009267B" w:rsidP="00830D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3184C3D2" w14:textId="77777777" w:rsidR="0073369C" w:rsidRPr="00ED6253" w:rsidRDefault="0009267B" w:rsidP="00830D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ED6253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เกณฑ์การจัดทำ</w:t>
            </w:r>
            <w:r w:rsidR="0008214C" w:rsidRPr="00ED6253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งบการเงินระหว่างกาล</w:t>
            </w:r>
          </w:p>
        </w:tc>
      </w:tr>
      <w:tr w:rsidR="006D78F2" w:rsidRPr="00ED6253" w14:paraId="64EB459F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6D0DB0E1" w14:textId="77777777" w:rsidR="006D78F2" w:rsidRPr="00ED6253" w:rsidRDefault="00993E75" w:rsidP="00830D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ED6253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414790CA" w14:textId="77777777" w:rsidR="006D78F2" w:rsidRPr="00ED6253" w:rsidRDefault="006D78F2" w:rsidP="00830D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718A6255" w14:textId="77777777" w:rsidR="006D78F2" w:rsidRPr="00ED6253" w:rsidRDefault="00507039" w:rsidP="00830D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ED6253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การเปลี่ยนแปลงนโยบายบัญชี</w:t>
            </w:r>
          </w:p>
        </w:tc>
      </w:tr>
      <w:tr w:rsidR="00507039" w:rsidRPr="00ED6253" w14:paraId="17D47546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30DAD096" w14:textId="77777777" w:rsidR="00507039" w:rsidRPr="00ED6253" w:rsidRDefault="00993E75" w:rsidP="00830D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ED6253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5580CC94" w14:textId="77777777" w:rsidR="00507039" w:rsidRPr="00ED6253" w:rsidRDefault="00507039" w:rsidP="00830D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49352B8C" w14:textId="77777777" w:rsidR="00507039" w:rsidRPr="00ED6253" w:rsidRDefault="00507039" w:rsidP="00830D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ED6253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</w:tr>
      <w:tr w:rsidR="00507039" w:rsidRPr="00ED6253" w14:paraId="32657396" w14:textId="77777777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4CA3C8FC" w14:textId="77777777" w:rsidR="00507039" w:rsidRPr="00ED6253" w:rsidRDefault="00993E75" w:rsidP="00830D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ED6253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42623B1F" w14:textId="77777777" w:rsidR="00507039" w:rsidRPr="00ED6253" w:rsidRDefault="00507039" w:rsidP="00830D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4D82EA5B" w14:textId="77777777" w:rsidR="00507039" w:rsidRPr="00ED6253" w:rsidRDefault="00507039" w:rsidP="00830D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ED6253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</w:tr>
      <w:tr w:rsidR="00F47D76" w:rsidRPr="00ED6253" w14:paraId="12262993" w14:textId="77777777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791002C0" w14:textId="77777777" w:rsidR="00F47D76" w:rsidRPr="00ED6253" w:rsidRDefault="00F47D76" w:rsidP="00F47D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ED6253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764687F7" w14:textId="77777777" w:rsidR="00F47D76" w:rsidRPr="00ED6253" w:rsidRDefault="00F47D76" w:rsidP="00F47D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0ADB17A1" w14:textId="77777777" w:rsidR="00F47D76" w:rsidRPr="00ED6253" w:rsidRDefault="00F47D76" w:rsidP="00F47D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ED6253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เงินลงทุนในบริษัทร่วม</w:t>
            </w:r>
          </w:p>
        </w:tc>
      </w:tr>
      <w:tr w:rsidR="00F47D76" w:rsidRPr="00ED6253" w14:paraId="738974C8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5D1594B6" w14:textId="77777777" w:rsidR="00F47D76" w:rsidRPr="00ED6253" w:rsidRDefault="00F47D76" w:rsidP="00F47D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ED6253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1FF6FFAF" w14:textId="77777777" w:rsidR="00F47D76" w:rsidRPr="00ED6253" w:rsidRDefault="00F47D76" w:rsidP="00F47D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61BB8FD3" w14:textId="77777777" w:rsidR="00F47D76" w:rsidRPr="00ED6253" w:rsidRDefault="00F47D76" w:rsidP="00F47D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ED6253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เงินลงทุนในบริษัทย่อย</w:t>
            </w:r>
          </w:p>
        </w:tc>
      </w:tr>
      <w:tr w:rsidR="00F47D76" w:rsidRPr="00ED6253" w14:paraId="4EFCC7F9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7B520268" w14:textId="77777777" w:rsidR="00F47D76" w:rsidRPr="00ED6253" w:rsidRDefault="00F47D76" w:rsidP="00F47D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ED6253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14334366" w14:textId="77777777" w:rsidR="00F47D76" w:rsidRPr="00ED6253" w:rsidRDefault="00F47D76" w:rsidP="00F47D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0DAD5E06" w14:textId="77777777" w:rsidR="00F47D76" w:rsidRPr="00ED6253" w:rsidRDefault="00F47D76" w:rsidP="00F47D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ED6253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สินทรัพย์สิทธิการใช้</w:t>
            </w:r>
          </w:p>
        </w:tc>
      </w:tr>
      <w:tr w:rsidR="00F47D76" w:rsidRPr="00ED6253" w14:paraId="3686C0D0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52907359" w14:textId="77777777" w:rsidR="00F47D76" w:rsidRPr="00ED6253" w:rsidRDefault="00F47D76" w:rsidP="00F47D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ED6253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0AA5F9A6" w14:textId="77777777" w:rsidR="00F47D76" w:rsidRPr="00ED6253" w:rsidRDefault="00F47D76" w:rsidP="00F47D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1C670064" w14:textId="77777777" w:rsidR="00F47D76" w:rsidRPr="00ED6253" w:rsidRDefault="00F47D76" w:rsidP="00F47D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ED6253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หนี้สินที่มีภาระดอกเบี้ย</w:t>
            </w:r>
          </w:p>
        </w:tc>
      </w:tr>
      <w:tr w:rsidR="00F47D76" w:rsidRPr="00ED6253" w14:paraId="6664B0A3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6A9FC626" w14:textId="77777777" w:rsidR="00F47D76" w:rsidRPr="00ED6253" w:rsidRDefault="00F47D76" w:rsidP="00F47D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ED6253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</w:rPr>
              <w:t>1</w:t>
            </w:r>
            <w:r w:rsidRPr="00ED6253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0</w:t>
            </w:r>
          </w:p>
        </w:tc>
        <w:tc>
          <w:tcPr>
            <w:tcW w:w="270" w:type="dxa"/>
          </w:tcPr>
          <w:p w14:paraId="0E8190CD" w14:textId="77777777" w:rsidR="00F47D76" w:rsidRPr="00ED6253" w:rsidRDefault="00F47D76" w:rsidP="00F47D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1B9CB8A7" w14:textId="77777777" w:rsidR="00F47D76" w:rsidRPr="00ED6253" w:rsidRDefault="00F47D76" w:rsidP="00F47D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ED6253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</w:tr>
      <w:tr w:rsidR="00F47D76" w:rsidRPr="00ED6253" w14:paraId="0812E917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3FD9527A" w14:textId="77777777" w:rsidR="00F47D76" w:rsidRPr="00ED6253" w:rsidRDefault="00F47D76" w:rsidP="00F47D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ED6253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</w:rPr>
              <w:t>1</w:t>
            </w:r>
            <w:r w:rsidRPr="00ED6253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0F3DF66E" w14:textId="77777777" w:rsidR="00F47D76" w:rsidRPr="00ED6253" w:rsidRDefault="00F47D76" w:rsidP="00F47D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572380D9" w14:textId="77777777" w:rsidR="00F47D76" w:rsidRPr="00ED6253" w:rsidRDefault="00F47D76" w:rsidP="00F47D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ED6253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ส่วนงานดำเนินงานและการจำแนกรายได้</w:t>
            </w:r>
          </w:p>
        </w:tc>
      </w:tr>
      <w:tr w:rsidR="00F47D76" w:rsidRPr="00ED6253" w14:paraId="34283D7C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5884CC2E" w14:textId="77777777" w:rsidR="00F47D76" w:rsidRPr="00ED6253" w:rsidRDefault="00F47D76" w:rsidP="00F47D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ED6253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</w:rPr>
              <w:t>1</w:t>
            </w:r>
            <w:r w:rsidRPr="00ED6253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7999DCB8" w14:textId="77777777" w:rsidR="00F47D76" w:rsidRPr="00ED6253" w:rsidRDefault="00F47D76" w:rsidP="00F47D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1EB58125" w14:textId="77777777" w:rsidR="00F47D76" w:rsidRPr="00ED6253" w:rsidRDefault="00F47D76" w:rsidP="00F47D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ED6253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ภาษีเงินได้</w:t>
            </w:r>
          </w:p>
        </w:tc>
      </w:tr>
      <w:tr w:rsidR="00F47D76" w:rsidRPr="00ED6253" w14:paraId="6CA78BDC" w14:textId="77777777" w:rsidTr="007F3F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06CB9E1C" w14:textId="77777777" w:rsidR="00F47D76" w:rsidRPr="00ED6253" w:rsidRDefault="00F47D76" w:rsidP="00F47D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ED6253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</w:rPr>
              <w:t>1</w:t>
            </w:r>
            <w:r w:rsidRPr="00ED6253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4C7D4667" w14:textId="77777777" w:rsidR="00F47D76" w:rsidRPr="00ED6253" w:rsidRDefault="00F47D76" w:rsidP="00F47D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</w:tcPr>
          <w:p w14:paraId="7D02BA07" w14:textId="77777777" w:rsidR="00F47D76" w:rsidRPr="00ED6253" w:rsidRDefault="00F47D76" w:rsidP="00F47D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ED6253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เงินปันผล</w:t>
            </w:r>
          </w:p>
        </w:tc>
      </w:tr>
      <w:tr w:rsidR="00F47D76" w:rsidRPr="00ED6253" w14:paraId="50AD5A9C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72AD77B9" w14:textId="77777777" w:rsidR="00F47D76" w:rsidRPr="00ED6253" w:rsidRDefault="00F47D76" w:rsidP="00F47D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ED6253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</w:rPr>
              <w:t>1</w:t>
            </w:r>
            <w:r w:rsidRPr="00ED6253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03D6D757" w14:textId="77777777" w:rsidR="00F47D76" w:rsidRPr="00ED6253" w:rsidRDefault="00F47D76" w:rsidP="00F47D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</w:tcPr>
          <w:p w14:paraId="640FE411" w14:textId="77777777" w:rsidR="00F47D76" w:rsidRPr="00ED6253" w:rsidRDefault="00F47D76" w:rsidP="00F47D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ED6253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เครื่องมือทางการเงิน</w:t>
            </w:r>
          </w:p>
        </w:tc>
      </w:tr>
      <w:tr w:rsidR="00F47D76" w:rsidRPr="00ED6253" w14:paraId="15E63D7B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2579E4DF" w14:textId="77777777" w:rsidR="00F47D76" w:rsidRPr="00ED6253" w:rsidRDefault="00F47D76" w:rsidP="00F47D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ED6253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</w:rPr>
              <w:t>1</w:t>
            </w:r>
            <w:r w:rsidRPr="00ED6253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504DFC74" w14:textId="77777777" w:rsidR="00F47D76" w:rsidRPr="00ED6253" w:rsidRDefault="00F47D76" w:rsidP="00F47D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</w:tcPr>
          <w:p w14:paraId="5ADAC5E1" w14:textId="77777777" w:rsidR="00F47D76" w:rsidRPr="00ED6253" w:rsidRDefault="00F47D76" w:rsidP="00F47D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ED6253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สัญญาเกี่ยวกับการซื้อธุรกิจ</w:t>
            </w:r>
          </w:p>
        </w:tc>
      </w:tr>
      <w:tr w:rsidR="00F47D76" w:rsidRPr="00ED6253" w14:paraId="612E1AFE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3CD14B03" w14:textId="77777777" w:rsidR="00F47D76" w:rsidRPr="00ED6253" w:rsidRDefault="00F47D76" w:rsidP="00F47D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ED6253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</w:rPr>
              <w:t>1</w:t>
            </w:r>
            <w:r w:rsidRPr="00ED6253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443775D3" w14:textId="77777777" w:rsidR="00F47D76" w:rsidRPr="00ED6253" w:rsidRDefault="00F47D76" w:rsidP="00F47D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</w:tcPr>
          <w:p w14:paraId="1EB00149" w14:textId="77777777" w:rsidR="00F47D76" w:rsidRPr="00ED6253" w:rsidRDefault="00F47D76" w:rsidP="00F47D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ED6253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F47D76" w:rsidRPr="00ED6253" w14:paraId="7CADA4EB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40CE7B6F" w14:textId="77777777" w:rsidR="00F47D76" w:rsidRPr="00ED6253" w:rsidRDefault="00F47D76" w:rsidP="00F47D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ED6253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17</w:t>
            </w:r>
          </w:p>
        </w:tc>
        <w:tc>
          <w:tcPr>
            <w:tcW w:w="270" w:type="dxa"/>
          </w:tcPr>
          <w:p w14:paraId="4C622026" w14:textId="77777777" w:rsidR="00F47D76" w:rsidRPr="00ED6253" w:rsidRDefault="00F47D76" w:rsidP="00F47D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</w:tcPr>
          <w:p w14:paraId="6B782EF0" w14:textId="77777777" w:rsidR="00F47D76" w:rsidRPr="00ED6253" w:rsidRDefault="00F47D76" w:rsidP="00F47D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ED6253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หนี้สินที่อาจเกิดขึ้น</w:t>
            </w:r>
          </w:p>
        </w:tc>
      </w:tr>
      <w:tr w:rsidR="00F47D76" w:rsidRPr="00ED6253" w14:paraId="114212F1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2C9CD5C4" w14:textId="6575BF5A" w:rsidR="00F47D76" w:rsidRPr="00ED6253" w:rsidRDefault="00F47D76" w:rsidP="00F47D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C18690" w14:textId="77777777" w:rsidR="00F47D76" w:rsidRPr="00ED6253" w:rsidRDefault="00F47D76" w:rsidP="00F47D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</w:tcPr>
          <w:p w14:paraId="76540B4A" w14:textId="7122F74A" w:rsidR="00F47D76" w:rsidRPr="00ED6253" w:rsidRDefault="00F47D76" w:rsidP="00F47D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</w:tr>
      <w:bookmarkEnd w:id="0"/>
      <w:tr w:rsidR="00F47D76" w:rsidRPr="00ED6253" w14:paraId="18D42B71" w14:textId="77777777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2EDD612C" w14:textId="77777777" w:rsidR="00F47D76" w:rsidRPr="00ED6253" w:rsidRDefault="00F47D76" w:rsidP="00F47D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DE5A29B" w14:textId="77777777" w:rsidR="00F47D76" w:rsidRPr="00ED6253" w:rsidRDefault="00F47D76" w:rsidP="00F47D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</w:tcPr>
          <w:p w14:paraId="6D9C1B67" w14:textId="77777777" w:rsidR="00F47D76" w:rsidRPr="00ED6253" w:rsidRDefault="00F47D76" w:rsidP="00F47D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F47D76" w:rsidRPr="00ED6253" w14:paraId="38A2593F" w14:textId="77777777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1E934C9E" w14:textId="77777777" w:rsidR="00F47D76" w:rsidRPr="00ED6253" w:rsidRDefault="00F47D76" w:rsidP="00F47D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3EF1694" w14:textId="77777777" w:rsidR="00F47D76" w:rsidRPr="00ED6253" w:rsidRDefault="00F47D76" w:rsidP="00F47D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</w:tcPr>
          <w:p w14:paraId="5641E2B0" w14:textId="77777777" w:rsidR="00F47D76" w:rsidRPr="00ED6253" w:rsidRDefault="00F47D76" w:rsidP="00F47D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F47D76" w:rsidRPr="00ED6253" w14:paraId="14CD2F2D" w14:textId="77777777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4746A186" w14:textId="77777777" w:rsidR="00F47D76" w:rsidRPr="00ED6253" w:rsidRDefault="00F47D76" w:rsidP="00F47D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7BAF7123" w14:textId="77777777" w:rsidR="00F47D76" w:rsidRPr="00ED6253" w:rsidRDefault="00F47D76" w:rsidP="00F47D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</w:tcPr>
          <w:p w14:paraId="1494354B" w14:textId="77777777" w:rsidR="00F47D76" w:rsidRPr="00ED6253" w:rsidRDefault="00F47D76" w:rsidP="00F47D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F47D76" w:rsidRPr="00ED6253" w14:paraId="351EBB30" w14:textId="77777777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1E979C47" w14:textId="77777777" w:rsidR="00F47D76" w:rsidRPr="00ED6253" w:rsidRDefault="00F47D76" w:rsidP="00F47D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bookmarkStart w:id="1" w:name="_GoBack"/>
            <w:bookmarkEnd w:id="1"/>
          </w:p>
        </w:tc>
        <w:tc>
          <w:tcPr>
            <w:tcW w:w="270" w:type="dxa"/>
          </w:tcPr>
          <w:p w14:paraId="39531BD9" w14:textId="77777777" w:rsidR="00F47D76" w:rsidRPr="00ED6253" w:rsidRDefault="00F47D76" w:rsidP="00F47D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</w:tcPr>
          <w:p w14:paraId="44601552" w14:textId="77777777" w:rsidR="00F47D76" w:rsidRPr="00ED6253" w:rsidRDefault="00F47D76" w:rsidP="00F47D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</w:tr>
    </w:tbl>
    <w:p w14:paraId="76FFF674" w14:textId="77777777" w:rsidR="001A021D" w:rsidRPr="00ED6253" w:rsidRDefault="001A021D" w:rsidP="0009267B">
      <w:pPr>
        <w:rPr>
          <w:rFonts w:ascii="Angsana New" w:hAnsi="Angsana New"/>
          <w:b/>
          <w:bCs/>
          <w:sz w:val="28"/>
          <w:szCs w:val="28"/>
        </w:rPr>
      </w:pPr>
    </w:p>
    <w:p w14:paraId="549EAE0F" w14:textId="77777777" w:rsidR="0009267B" w:rsidRPr="00ED6253" w:rsidRDefault="0009267B" w:rsidP="006026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rPr>
          <w:rFonts w:ascii="Angsana New" w:hAnsi="Angsana New"/>
          <w:sz w:val="28"/>
          <w:szCs w:val="28"/>
        </w:rPr>
      </w:pPr>
      <w:r w:rsidRPr="00ED6253">
        <w:rPr>
          <w:rFonts w:ascii="Angsana New" w:hAnsi="Angsana New" w:hint="cs"/>
          <w:b/>
          <w:bCs/>
          <w:sz w:val="28"/>
          <w:szCs w:val="28"/>
        </w:rPr>
        <w:br w:type="page"/>
      </w:r>
      <w:r w:rsidRPr="00ED6253">
        <w:rPr>
          <w:rFonts w:ascii="Angsana New" w:hAnsi="Angsana New" w:hint="cs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6886145" w14:textId="77777777" w:rsidR="0009267B" w:rsidRPr="00ED6253" w:rsidRDefault="0009267B" w:rsidP="005E4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19087C85" w14:textId="77777777" w:rsidR="0009267B" w:rsidRPr="00ED6253" w:rsidRDefault="0009267B" w:rsidP="005E4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rPr>
          <w:rFonts w:ascii="Angsana New" w:hAnsi="Angsana New"/>
          <w:sz w:val="28"/>
          <w:szCs w:val="28"/>
        </w:rPr>
      </w:pPr>
      <w:r w:rsidRPr="00ED6253">
        <w:rPr>
          <w:rFonts w:ascii="Angsana New" w:hAnsi="Angsana New" w:hint="cs"/>
          <w:sz w:val="28"/>
          <w:szCs w:val="28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C1686A" w:rsidRPr="00ED6253">
        <w:rPr>
          <w:rFonts w:ascii="Angsana New" w:hAnsi="Angsana New" w:hint="cs"/>
          <w:sz w:val="28"/>
          <w:szCs w:val="28"/>
          <w:cs/>
        </w:rPr>
        <w:t>เมื่อวันที่</w:t>
      </w:r>
      <w:r w:rsidR="0056347E" w:rsidRPr="00ED6253">
        <w:rPr>
          <w:rFonts w:ascii="Angsana New" w:hAnsi="Angsana New" w:hint="cs"/>
          <w:sz w:val="28"/>
          <w:szCs w:val="28"/>
        </w:rPr>
        <w:t xml:space="preserve"> </w:t>
      </w:r>
      <w:r w:rsidR="0006020C" w:rsidRPr="00ED6253">
        <w:rPr>
          <w:rFonts w:asciiTheme="majorBidi" w:hAnsiTheme="majorBidi" w:cstheme="majorBidi"/>
          <w:sz w:val="28"/>
          <w:szCs w:val="28"/>
        </w:rPr>
        <w:t>14</w:t>
      </w:r>
      <w:r w:rsidR="00326CD2" w:rsidRPr="00ED6253">
        <w:rPr>
          <w:rFonts w:asciiTheme="majorBidi" w:hAnsiTheme="majorBidi" w:cstheme="majorBidi"/>
          <w:sz w:val="28"/>
          <w:szCs w:val="28"/>
        </w:rPr>
        <w:t xml:space="preserve"> </w:t>
      </w:r>
      <w:r w:rsidR="00326CD2" w:rsidRPr="00ED6253">
        <w:rPr>
          <w:rFonts w:asciiTheme="majorBidi" w:hAnsiTheme="majorBidi" w:cstheme="majorBidi" w:hint="cs"/>
          <w:sz w:val="28"/>
          <w:szCs w:val="28"/>
          <w:cs/>
        </w:rPr>
        <w:t xml:space="preserve">พฤศจิกายน </w:t>
      </w:r>
      <w:r w:rsidR="00326CD2" w:rsidRPr="00ED6253">
        <w:rPr>
          <w:rFonts w:asciiTheme="majorBidi" w:hAnsiTheme="majorBidi" w:cstheme="majorBidi"/>
          <w:sz w:val="28"/>
          <w:szCs w:val="28"/>
        </w:rPr>
        <w:t>2563</w:t>
      </w:r>
    </w:p>
    <w:p w14:paraId="759DB5BB" w14:textId="77777777" w:rsidR="0009267B" w:rsidRPr="00ED6253" w:rsidRDefault="0009267B" w:rsidP="005E4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8"/>
          <w:szCs w:val="28"/>
        </w:rPr>
      </w:pPr>
    </w:p>
    <w:p w14:paraId="3E51C8B6" w14:textId="77777777" w:rsidR="0009267B" w:rsidRPr="00ED6253" w:rsidRDefault="00993E75" w:rsidP="005E4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8"/>
          <w:szCs w:val="28"/>
        </w:rPr>
      </w:pPr>
      <w:r w:rsidRPr="00ED6253">
        <w:rPr>
          <w:rFonts w:ascii="Angsana New" w:hAnsi="Angsana New" w:hint="cs"/>
          <w:b/>
          <w:bCs/>
          <w:sz w:val="28"/>
          <w:szCs w:val="28"/>
        </w:rPr>
        <w:t>1</w:t>
      </w:r>
      <w:r w:rsidR="0009267B" w:rsidRPr="00ED6253">
        <w:rPr>
          <w:rFonts w:ascii="Angsana New" w:hAnsi="Angsana New" w:hint="cs"/>
          <w:b/>
          <w:bCs/>
          <w:sz w:val="28"/>
          <w:szCs w:val="28"/>
        </w:rPr>
        <w:tab/>
      </w:r>
      <w:r w:rsidR="0009267B" w:rsidRPr="00ED6253">
        <w:rPr>
          <w:rFonts w:ascii="Angsana New" w:hAnsi="Angsana New" w:hint="cs"/>
          <w:b/>
          <w:bCs/>
          <w:sz w:val="28"/>
          <w:szCs w:val="28"/>
          <w:cs/>
          <w:lang w:val="th-TH"/>
        </w:rPr>
        <w:t>ข้อมูลทั่วไป</w:t>
      </w:r>
    </w:p>
    <w:p w14:paraId="628DB8AB" w14:textId="77777777" w:rsidR="0009267B" w:rsidRPr="00ED6253" w:rsidRDefault="0009267B" w:rsidP="005E4204">
      <w:pPr>
        <w:pStyle w:val="a0"/>
        <w:tabs>
          <w:tab w:val="clear" w:pos="360"/>
          <w:tab w:val="clear" w:pos="720"/>
          <w:tab w:val="clear" w:pos="1080"/>
          <w:tab w:val="left" w:pos="540"/>
        </w:tabs>
        <w:jc w:val="both"/>
        <w:rPr>
          <w:rFonts w:ascii="Angsana New" w:hAnsi="Angsana New" w:cs="Angsana New"/>
          <w:sz w:val="24"/>
          <w:szCs w:val="24"/>
          <w:cs/>
        </w:rPr>
      </w:pPr>
    </w:p>
    <w:p w14:paraId="71F26E0E" w14:textId="08C4CBA8" w:rsidR="0009267B" w:rsidRPr="00ED6253" w:rsidRDefault="00D15177" w:rsidP="005070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z w:val="28"/>
          <w:szCs w:val="28"/>
        </w:rPr>
      </w:pPr>
      <w:r w:rsidRPr="00ED6253">
        <w:rPr>
          <w:rFonts w:ascii="Angsana New" w:hAnsi="Angsana New" w:hint="cs"/>
          <w:sz w:val="28"/>
          <w:szCs w:val="28"/>
          <w:cs/>
        </w:rPr>
        <w:t>บริษัท</w:t>
      </w:r>
      <w:r w:rsidR="009C729E" w:rsidRPr="00ED6253">
        <w:rPr>
          <w:rFonts w:ascii="Angsana New" w:hAnsi="Angsana New" w:hint="cs"/>
          <w:sz w:val="28"/>
          <w:szCs w:val="28"/>
          <w:cs/>
        </w:rPr>
        <w:t>และบริษัทย่อย</w:t>
      </w:r>
      <w:r w:rsidRPr="00ED6253">
        <w:rPr>
          <w:rFonts w:ascii="Angsana New" w:hAnsi="Angsana New" w:hint="cs"/>
          <w:sz w:val="28"/>
          <w:szCs w:val="28"/>
          <w:cs/>
        </w:rPr>
        <w:t>ดำเนินธุรกิจหลักเกี่ยวกับการ</w:t>
      </w:r>
      <w:r w:rsidR="00874D2C" w:rsidRPr="00ED6253">
        <w:rPr>
          <w:rFonts w:ascii="Angsana New" w:hAnsi="Angsana New" w:hint="cs"/>
          <w:sz w:val="28"/>
          <w:szCs w:val="28"/>
          <w:cs/>
        </w:rPr>
        <w:t>ขายเครื่องคอมพิวเตอร์และอุปกรณ์</w:t>
      </w:r>
      <w:r w:rsidR="00F0232F" w:rsidRPr="00ED6253">
        <w:rPr>
          <w:rFonts w:ascii="Angsana New" w:hAnsi="Angsana New" w:hint="cs"/>
          <w:sz w:val="28"/>
          <w:szCs w:val="28"/>
          <w:cs/>
        </w:rPr>
        <w:t>รวมทั้งซอฟต์แวร์ที่เกี่ยวข้อง</w:t>
      </w:r>
      <w:r w:rsidR="00874D2C" w:rsidRPr="00ED6253">
        <w:rPr>
          <w:rFonts w:ascii="Angsana New" w:hAnsi="Angsana New" w:hint="cs"/>
          <w:sz w:val="28"/>
          <w:szCs w:val="28"/>
          <w:cs/>
        </w:rPr>
        <w:t>และให้บริการเกี่ยวกับคอมพิวเตอร์</w:t>
      </w:r>
      <w:r w:rsidRPr="00ED6253">
        <w:rPr>
          <w:rFonts w:ascii="Angsana New" w:hAnsi="Angsana New" w:hint="cs"/>
          <w:sz w:val="28"/>
          <w:szCs w:val="28"/>
          <w:cs/>
        </w:rPr>
        <w:t xml:space="preserve"> </w:t>
      </w:r>
      <w:r w:rsidR="00E654F3" w:rsidRPr="00ED6253">
        <w:rPr>
          <w:rFonts w:ascii="Angsana New" w:hAnsi="Angsana New" w:hint="cs"/>
          <w:sz w:val="28"/>
          <w:szCs w:val="28"/>
          <w:cs/>
        </w:rPr>
        <w:t>รายละเอียดของ</w:t>
      </w:r>
      <w:r w:rsidR="005026E7" w:rsidRPr="00ED6253">
        <w:rPr>
          <w:rFonts w:ascii="Angsana New" w:hAnsi="Angsana New" w:hint="cs"/>
          <w:sz w:val="28"/>
          <w:szCs w:val="28"/>
          <w:cs/>
        </w:rPr>
        <w:t>บริษัทร่วมและ</w:t>
      </w:r>
      <w:r w:rsidR="00E654F3" w:rsidRPr="00ED6253">
        <w:rPr>
          <w:rFonts w:ascii="Angsana New" w:hAnsi="Angsana New" w:hint="cs"/>
          <w:sz w:val="28"/>
          <w:szCs w:val="28"/>
          <w:cs/>
        </w:rPr>
        <w:t xml:space="preserve">บริษัทย่อย ณ วันที่ </w:t>
      </w:r>
      <w:r w:rsidR="008C318E" w:rsidRPr="00ED6253">
        <w:rPr>
          <w:rFonts w:asciiTheme="majorBidi" w:hAnsiTheme="majorBidi" w:cstheme="majorBidi"/>
          <w:sz w:val="28"/>
          <w:szCs w:val="28"/>
        </w:rPr>
        <w:t xml:space="preserve">30 </w:t>
      </w:r>
      <w:r w:rsidR="008C318E" w:rsidRPr="00ED6253">
        <w:rPr>
          <w:rFonts w:asciiTheme="majorBidi" w:hAnsiTheme="majorBidi" w:cstheme="majorBidi" w:hint="cs"/>
          <w:sz w:val="28"/>
          <w:szCs w:val="28"/>
          <w:cs/>
        </w:rPr>
        <w:t xml:space="preserve">กันยายน </w:t>
      </w:r>
      <w:r w:rsidR="00993E75" w:rsidRPr="00ED6253">
        <w:rPr>
          <w:rFonts w:ascii="Angsana New" w:hAnsi="Angsana New" w:hint="cs"/>
          <w:sz w:val="28"/>
          <w:szCs w:val="28"/>
        </w:rPr>
        <w:t>2563</w:t>
      </w:r>
      <w:r w:rsidR="00E654F3" w:rsidRPr="00ED6253">
        <w:rPr>
          <w:rFonts w:ascii="Angsana New" w:hAnsi="Angsana New" w:hint="cs"/>
          <w:sz w:val="28"/>
          <w:szCs w:val="28"/>
        </w:rPr>
        <w:t xml:space="preserve"> </w:t>
      </w:r>
      <w:r w:rsidR="00E654F3" w:rsidRPr="00ED6253">
        <w:rPr>
          <w:rFonts w:ascii="Angsana New" w:hAnsi="Angsana New" w:hint="cs"/>
          <w:sz w:val="28"/>
          <w:szCs w:val="28"/>
          <w:cs/>
        </w:rPr>
        <w:t xml:space="preserve">และ </w:t>
      </w:r>
      <w:r w:rsidR="00993E75" w:rsidRPr="00ED6253">
        <w:rPr>
          <w:rFonts w:ascii="Angsana New" w:hAnsi="Angsana New" w:hint="cs"/>
          <w:sz w:val="28"/>
          <w:szCs w:val="28"/>
        </w:rPr>
        <w:t>31</w:t>
      </w:r>
      <w:r w:rsidR="00E654F3" w:rsidRPr="00ED6253">
        <w:rPr>
          <w:rFonts w:ascii="Angsana New" w:hAnsi="Angsana New" w:hint="cs"/>
          <w:sz w:val="28"/>
          <w:szCs w:val="28"/>
        </w:rPr>
        <w:t xml:space="preserve"> </w:t>
      </w:r>
      <w:r w:rsidR="00E654F3" w:rsidRPr="00ED6253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993E75" w:rsidRPr="00ED6253">
        <w:rPr>
          <w:rFonts w:ascii="Angsana New" w:hAnsi="Angsana New" w:hint="cs"/>
          <w:sz w:val="28"/>
          <w:szCs w:val="28"/>
        </w:rPr>
        <w:t>2562</w:t>
      </w:r>
      <w:r w:rsidR="00E654F3" w:rsidRPr="00ED6253">
        <w:rPr>
          <w:rFonts w:ascii="Angsana New" w:hAnsi="Angsana New" w:hint="cs"/>
          <w:sz w:val="28"/>
          <w:szCs w:val="28"/>
        </w:rPr>
        <w:t xml:space="preserve"> </w:t>
      </w:r>
      <w:r w:rsidR="00E654F3" w:rsidRPr="00ED6253">
        <w:rPr>
          <w:rFonts w:ascii="Angsana New" w:hAnsi="Angsana New" w:hint="cs"/>
          <w:sz w:val="28"/>
          <w:szCs w:val="28"/>
          <w:cs/>
        </w:rPr>
        <w:t>ได้เปิดเผย</w:t>
      </w:r>
      <w:r w:rsidR="008B577F" w:rsidRPr="00ED6253">
        <w:rPr>
          <w:rFonts w:ascii="Angsana New" w:hAnsi="Angsana New" w:hint="cs"/>
          <w:sz w:val="28"/>
          <w:szCs w:val="28"/>
          <w:cs/>
        </w:rPr>
        <w:t>ไว้ในหมายเหตุข้อ</w:t>
      </w:r>
      <w:r w:rsidR="005026E7" w:rsidRPr="00ED6253">
        <w:rPr>
          <w:rFonts w:ascii="Angsana New" w:hAnsi="Angsana New" w:hint="cs"/>
          <w:sz w:val="28"/>
          <w:szCs w:val="28"/>
          <w:cs/>
        </w:rPr>
        <w:t xml:space="preserve"> </w:t>
      </w:r>
      <w:r w:rsidR="005026E7" w:rsidRPr="00ED6253">
        <w:rPr>
          <w:rFonts w:ascii="Angsana New" w:hAnsi="Angsana New"/>
          <w:sz w:val="28"/>
          <w:szCs w:val="28"/>
        </w:rPr>
        <w:t>6</w:t>
      </w:r>
      <w:r w:rsidR="005026E7" w:rsidRPr="00ED6253">
        <w:rPr>
          <w:rFonts w:ascii="Angsana New" w:hAnsi="Angsana New" w:hint="cs"/>
          <w:sz w:val="28"/>
          <w:szCs w:val="28"/>
          <w:cs/>
        </w:rPr>
        <w:t xml:space="preserve"> และ</w:t>
      </w:r>
      <w:r w:rsidR="008B577F" w:rsidRPr="00ED6253">
        <w:rPr>
          <w:rFonts w:ascii="Angsana New" w:hAnsi="Angsana New" w:hint="cs"/>
          <w:sz w:val="28"/>
          <w:szCs w:val="28"/>
          <w:cs/>
        </w:rPr>
        <w:t xml:space="preserve"> </w:t>
      </w:r>
      <w:r w:rsidR="00722DDF" w:rsidRPr="00ED6253">
        <w:rPr>
          <w:rFonts w:ascii="Angsana New" w:hAnsi="Angsana New"/>
          <w:sz w:val="28"/>
          <w:szCs w:val="28"/>
        </w:rPr>
        <w:t>7</w:t>
      </w:r>
    </w:p>
    <w:p w14:paraId="7C750B8A" w14:textId="77777777" w:rsidR="009C729E" w:rsidRPr="00ED6253" w:rsidRDefault="009C729E" w:rsidP="005E4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3148A219" w14:textId="77777777" w:rsidR="0009267B" w:rsidRPr="00ED6253" w:rsidRDefault="005756D0" w:rsidP="005E4204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28"/>
          <w:szCs w:val="28"/>
          <w:lang w:val="en-US"/>
        </w:rPr>
      </w:pPr>
      <w:r w:rsidRPr="00ED6253">
        <w:rPr>
          <w:rFonts w:ascii="Angsana New" w:hAnsi="Angsana New" w:hint="cs"/>
          <w:sz w:val="28"/>
          <w:szCs w:val="28"/>
          <w:cs/>
        </w:rPr>
        <w:t>เกณฑ์</w:t>
      </w:r>
      <w:r w:rsidR="00C714EB" w:rsidRPr="00ED6253">
        <w:rPr>
          <w:rFonts w:ascii="Angsana New" w:hAnsi="Angsana New" w:hint="cs"/>
          <w:sz w:val="28"/>
          <w:szCs w:val="28"/>
          <w:cs/>
        </w:rPr>
        <w:t>การจัดทำ</w:t>
      </w:r>
      <w:r w:rsidR="00120E21" w:rsidRPr="00ED6253">
        <w:rPr>
          <w:rFonts w:ascii="Angsana New" w:hAnsi="Angsana New" w:hint="cs"/>
          <w:sz w:val="28"/>
          <w:szCs w:val="28"/>
          <w:cs/>
        </w:rPr>
        <w:t>งบการเงิน</w:t>
      </w:r>
      <w:r w:rsidR="00C714EB" w:rsidRPr="00ED6253">
        <w:rPr>
          <w:rFonts w:ascii="Angsana New" w:hAnsi="Angsana New" w:hint="cs"/>
          <w:sz w:val="28"/>
          <w:szCs w:val="28"/>
          <w:cs/>
          <w:lang w:val="en-US"/>
        </w:rPr>
        <w:t>ระหว่างกาล</w:t>
      </w:r>
    </w:p>
    <w:p w14:paraId="4A7F6163" w14:textId="77777777" w:rsidR="0098009E" w:rsidRPr="00ED6253" w:rsidRDefault="0098009E" w:rsidP="005E4204">
      <w:pPr>
        <w:spacing w:line="240" w:lineRule="auto"/>
        <w:rPr>
          <w:rFonts w:ascii="Angsana New" w:hAnsi="Angsana New"/>
          <w:sz w:val="24"/>
          <w:szCs w:val="24"/>
          <w:lang w:eastAsia="x-none"/>
        </w:rPr>
      </w:pPr>
    </w:p>
    <w:p w14:paraId="13C7F7AC" w14:textId="77777777" w:rsidR="00C714EB" w:rsidRPr="00ED6253" w:rsidRDefault="00C714EB" w:rsidP="005E420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28"/>
          <w:szCs w:val="28"/>
        </w:rPr>
      </w:pPr>
      <w:r w:rsidRPr="00ED6253">
        <w:rPr>
          <w:rFonts w:ascii="Angsana New" w:hAnsi="Angsana New" w:hint="cs"/>
          <w:i/>
          <w:iCs/>
          <w:sz w:val="28"/>
          <w:szCs w:val="28"/>
          <w:cs/>
        </w:rPr>
        <w:t>(ก)</w:t>
      </w:r>
      <w:r w:rsidRPr="00ED6253">
        <w:rPr>
          <w:rFonts w:ascii="Angsana New" w:hAnsi="Angsana New" w:hint="cs"/>
          <w:i/>
          <w:iCs/>
          <w:sz w:val="28"/>
          <w:szCs w:val="28"/>
          <w:cs/>
        </w:rPr>
        <w:tab/>
        <w:t>เกณฑ์การถือปฏิบัติ</w:t>
      </w:r>
    </w:p>
    <w:p w14:paraId="797539C1" w14:textId="77777777" w:rsidR="00C714EB" w:rsidRPr="00ED6253" w:rsidRDefault="00C714EB" w:rsidP="005E4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rPr>
          <w:rFonts w:ascii="Angsana New" w:hAnsi="Angsana New"/>
          <w:sz w:val="24"/>
          <w:szCs w:val="24"/>
        </w:rPr>
      </w:pPr>
    </w:p>
    <w:p w14:paraId="21358AC4" w14:textId="77777777" w:rsidR="00C714EB" w:rsidRPr="00ED6253" w:rsidRDefault="00C714EB" w:rsidP="005E4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28"/>
          <w:szCs w:val="28"/>
        </w:rPr>
      </w:pPr>
      <w:r w:rsidRPr="00ED6253">
        <w:rPr>
          <w:rFonts w:ascii="Angsana New" w:hAnsi="Angsana New" w:hint="cs"/>
          <w:sz w:val="28"/>
          <w:szCs w:val="28"/>
          <w:cs/>
        </w:rPr>
        <w:t>งบการเงินระหว่างกาล</w:t>
      </w:r>
      <w:r w:rsidR="003213FB" w:rsidRPr="00ED6253">
        <w:rPr>
          <w:rFonts w:ascii="Angsana New" w:hAnsi="Angsana New" w:hint="cs"/>
          <w:sz w:val="28"/>
          <w:szCs w:val="28"/>
          <w:cs/>
        </w:rPr>
        <w:t>แบบย่อ</w:t>
      </w:r>
      <w:r w:rsidRPr="00ED6253">
        <w:rPr>
          <w:rFonts w:ascii="Angsana New" w:hAnsi="Angsana New" w:hint="cs"/>
          <w:sz w:val="28"/>
          <w:szCs w:val="28"/>
          <w:cs/>
        </w:rPr>
        <w:t>นี้</w:t>
      </w:r>
      <w:r w:rsidR="00046D70" w:rsidRPr="00ED6253">
        <w:rPr>
          <w:rFonts w:ascii="Angsana New" w:hAnsi="Angsana New" w:hint="cs"/>
          <w:sz w:val="28"/>
          <w:szCs w:val="28"/>
          <w:cs/>
        </w:rPr>
        <w:t>นำเสนอรายการในงบการเงินในรูปแบบเดียวกับงบการเงินประจำปี และจัดทำหมายเหตุประกอบงบการเงินระหว่างกาลในรูปแบบย่อ</w:t>
      </w:r>
      <w:r w:rsidR="003213FB" w:rsidRPr="00ED6253">
        <w:rPr>
          <w:rFonts w:ascii="Angsana New" w:hAnsi="Angsana New" w:hint="cs"/>
          <w:sz w:val="28"/>
          <w:szCs w:val="28"/>
          <w:cs/>
        </w:rPr>
        <w:t xml:space="preserve"> </w:t>
      </w:r>
      <w:r w:rsidR="003213FB" w:rsidRPr="00ED6253">
        <w:rPr>
          <w:rFonts w:ascii="Angsana New" w:hAnsi="Angsana New" w:hint="cs"/>
          <w:sz w:val="28"/>
          <w:szCs w:val="28"/>
        </w:rPr>
        <w:t>(“</w:t>
      </w:r>
      <w:r w:rsidR="003213FB" w:rsidRPr="00ED6253">
        <w:rPr>
          <w:rFonts w:ascii="Angsana New" w:hAnsi="Angsana New" w:hint="cs"/>
          <w:sz w:val="28"/>
          <w:szCs w:val="28"/>
          <w:cs/>
        </w:rPr>
        <w:t>งบการเงินระหว่างกาล</w:t>
      </w:r>
      <w:r w:rsidR="003213FB" w:rsidRPr="00ED6253">
        <w:rPr>
          <w:rFonts w:ascii="Angsana New" w:hAnsi="Angsana New" w:hint="cs"/>
          <w:sz w:val="28"/>
          <w:szCs w:val="28"/>
        </w:rPr>
        <w:t xml:space="preserve">”) </w:t>
      </w:r>
      <w:r w:rsidRPr="00ED6253">
        <w:rPr>
          <w:rFonts w:ascii="Angsana New" w:hAnsi="Angsana New" w:hint="cs"/>
          <w:sz w:val="28"/>
          <w:szCs w:val="28"/>
          <w:cs/>
        </w:rPr>
        <w:t xml:space="preserve">ตามมาตรฐานการบัญชี ฉบับที่ </w:t>
      </w:r>
      <w:r w:rsidR="00993E75" w:rsidRPr="00ED6253">
        <w:rPr>
          <w:rFonts w:ascii="Angsana New" w:hAnsi="Angsana New" w:hint="cs"/>
          <w:sz w:val="28"/>
          <w:szCs w:val="28"/>
        </w:rPr>
        <w:t>34</w:t>
      </w:r>
      <w:r w:rsidR="00046D70" w:rsidRPr="00ED6253">
        <w:rPr>
          <w:rFonts w:ascii="Angsana New" w:hAnsi="Angsana New" w:hint="cs"/>
          <w:sz w:val="28"/>
          <w:szCs w:val="28"/>
          <w:cs/>
        </w:rPr>
        <w:t xml:space="preserve"> </w:t>
      </w:r>
      <w:r w:rsidRPr="00ED6253">
        <w:rPr>
          <w:rFonts w:ascii="Angsana New" w:hAnsi="Angsana New" w:hint="cs"/>
          <w:sz w:val="28"/>
          <w:szCs w:val="28"/>
          <w:cs/>
        </w:rPr>
        <w:t>เรื่อง</w:t>
      </w:r>
      <w:r w:rsidR="002E1778" w:rsidRPr="00ED6253">
        <w:rPr>
          <w:rFonts w:ascii="Angsana New" w:hAnsi="Angsana New"/>
          <w:sz w:val="28"/>
          <w:szCs w:val="28"/>
        </w:rPr>
        <w:br/>
      </w:r>
      <w:r w:rsidR="008439C8" w:rsidRPr="00ED6253">
        <w:rPr>
          <w:rFonts w:ascii="Angsana New" w:hAnsi="Angsana New" w:hint="cs"/>
          <w:i/>
          <w:iCs/>
          <w:sz w:val="28"/>
          <w:szCs w:val="28"/>
          <w:cs/>
        </w:rPr>
        <w:t>การรายงานทาง</w:t>
      </w:r>
      <w:r w:rsidRPr="00ED6253">
        <w:rPr>
          <w:rFonts w:ascii="Angsana New" w:hAnsi="Angsana New" w:hint="cs"/>
          <w:i/>
          <w:iCs/>
          <w:sz w:val="28"/>
          <w:szCs w:val="28"/>
          <w:cs/>
        </w:rPr>
        <w:t>การเงินระหว่างกาล</w:t>
      </w:r>
      <w:r w:rsidRPr="00ED6253">
        <w:rPr>
          <w:rFonts w:ascii="Angsana New" w:hAnsi="Angsana New" w:hint="cs"/>
          <w:sz w:val="28"/>
          <w:szCs w:val="28"/>
          <w:cs/>
        </w:rPr>
        <w:t xml:space="preserve"> </w:t>
      </w:r>
      <w:r w:rsidRPr="00ED6253">
        <w:rPr>
          <w:rFonts w:ascii="Angsana New" w:hAnsi="Angsana New" w:hint="cs"/>
          <w:sz w:val="28"/>
          <w:szCs w:val="28"/>
        </w:rPr>
        <w:t xml:space="preserve"> </w:t>
      </w:r>
      <w:r w:rsidRPr="00ED6253">
        <w:rPr>
          <w:rFonts w:ascii="Angsana New" w:hAnsi="Angsana New" w:hint="cs"/>
          <w:sz w:val="28"/>
          <w:szCs w:val="28"/>
          <w:cs/>
        </w:rPr>
        <w:t>รวมถึงแนวปฏิบัติทางการบัญชี</w:t>
      </w:r>
      <w:r w:rsidR="00783848" w:rsidRPr="00ED6253">
        <w:rPr>
          <w:rFonts w:ascii="Angsana New" w:hAnsi="Angsana New" w:hint="cs"/>
          <w:sz w:val="28"/>
          <w:szCs w:val="28"/>
          <w:cs/>
        </w:rPr>
        <w:t>ที่ประกาศใช้โดยสภาวิชาชีพบัญชีฯ</w:t>
      </w:r>
      <w:r w:rsidR="002F2DFC" w:rsidRPr="00ED6253">
        <w:rPr>
          <w:rFonts w:ascii="Angsana New" w:hAnsi="Angsana New" w:hint="cs"/>
          <w:sz w:val="28"/>
          <w:szCs w:val="28"/>
        </w:rPr>
        <w:t xml:space="preserve"> </w:t>
      </w:r>
      <w:r w:rsidR="00674F01" w:rsidRPr="00ED6253">
        <w:rPr>
          <w:rFonts w:ascii="Angsana New" w:hAnsi="Angsana New" w:hint="cs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14:paraId="1E19392D" w14:textId="77777777" w:rsidR="005F61F1" w:rsidRPr="00ED6253" w:rsidRDefault="005F61F1" w:rsidP="005E420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8B3411F" w14:textId="77777777" w:rsidR="00C26A01" w:rsidRPr="00ED6253" w:rsidRDefault="00C714EB" w:rsidP="005E420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pacing w:val="-2"/>
          <w:sz w:val="28"/>
          <w:szCs w:val="28"/>
        </w:rPr>
      </w:pPr>
      <w:r w:rsidRPr="00ED6253">
        <w:rPr>
          <w:rFonts w:ascii="Angsana New" w:hAnsi="Angsana New" w:hint="cs"/>
          <w:spacing w:val="-2"/>
          <w:sz w:val="28"/>
          <w:szCs w:val="28"/>
          <w:cs/>
        </w:rPr>
        <w:t>งบการเงิน</w:t>
      </w:r>
      <w:r w:rsidR="00507039" w:rsidRPr="00ED6253">
        <w:rPr>
          <w:rFonts w:ascii="Angsana New" w:hAnsi="Angsana New" w:hint="cs"/>
          <w:spacing w:val="-2"/>
          <w:sz w:val="28"/>
          <w:szCs w:val="28"/>
          <w:cs/>
        </w:rPr>
        <w:t>ระหว่างกาล</w:t>
      </w:r>
      <w:r w:rsidRPr="00ED6253">
        <w:rPr>
          <w:rFonts w:ascii="Angsana New" w:hAnsi="Angsana New" w:hint="cs"/>
          <w:spacing w:val="-2"/>
          <w:sz w:val="28"/>
          <w:szCs w:val="28"/>
          <w:cs/>
        </w:rPr>
        <w:t>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</w:t>
      </w:r>
      <w:r w:rsidR="00496A86" w:rsidRPr="00ED6253">
        <w:rPr>
          <w:rFonts w:ascii="Angsana New" w:hAnsi="Angsana New" w:hint="cs"/>
          <w:spacing w:val="-2"/>
          <w:sz w:val="28"/>
          <w:szCs w:val="28"/>
          <w:cs/>
        </w:rPr>
        <w:t>ั</w:t>
      </w:r>
      <w:r w:rsidRPr="00ED6253">
        <w:rPr>
          <w:rFonts w:ascii="Angsana New" w:hAnsi="Angsana New" w:hint="cs"/>
          <w:spacing w:val="-2"/>
          <w:sz w:val="28"/>
          <w:szCs w:val="28"/>
          <w:cs/>
        </w:rPr>
        <w:t xml:space="preserve">บปีสิ้นสุดวันที่ </w:t>
      </w:r>
      <w:r w:rsidR="00993E75" w:rsidRPr="00ED6253">
        <w:rPr>
          <w:rFonts w:ascii="Angsana New" w:hAnsi="Angsana New" w:hint="cs"/>
          <w:spacing w:val="-2"/>
          <w:sz w:val="28"/>
          <w:szCs w:val="28"/>
        </w:rPr>
        <w:t>31</w:t>
      </w:r>
      <w:r w:rsidRPr="00ED6253">
        <w:rPr>
          <w:rFonts w:ascii="Angsana New" w:hAnsi="Angsana New" w:hint="cs"/>
          <w:spacing w:val="-2"/>
          <w:sz w:val="28"/>
          <w:szCs w:val="28"/>
          <w:cs/>
        </w:rPr>
        <w:t xml:space="preserve"> ธันวาคม </w:t>
      </w:r>
      <w:r w:rsidR="00993E75" w:rsidRPr="00ED6253">
        <w:rPr>
          <w:rFonts w:ascii="Angsana New" w:hAnsi="Angsana New" w:hint="cs"/>
          <w:spacing w:val="-2"/>
          <w:sz w:val="28"/>
          <w:szCs w:val="28"/>
        </w:rPr>
        <w:t>2562</w:t>
      </w:r>
    </w:p>
    <w:p w14:paraId="1FD630EF" w14:textId="77777777" w:rsidR="00C26A01" w:rsidRPr="00ED6253" w:rsidRDefault="00C26A01" w:rsidP="005E420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24"/>
          <w:szCs w:val="24"/>
        </w:rPr>
      </w:pPr>
    </w:p>
    <w:p w14:paraId="771FFF29" w14:textId="6F29D42B" w:rsidR="00C26A01" w:rsidRPr="00ED6253" w:rsidRDefault="00C26A01" w:rsidP="0050703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pacing w:val="-6"/>
          <w:sz w:val="28"/>
          <w:szCs w:val="28"/>
        </w:rPr>
      </w:pPr>
      <w:r w:rsidRPr="00ED6253">
        <w:rPr>
          <w:rFonts w:ascii="Angsana New" w:hAnsi="Angsana New" w:hint="cs"/>
          <w:spacing w:val="-6"/>
          <w:sz w:val="28"/>
          <w:szCs w:val="28"/>
          <w:cs/>
        </w:rPr>
        <w:t xml:space="preserve">กลุ่มบริษัทถือปฏิบัติตามมาตรฐานการรายงานทางการเงินกลุ่มเครื่องมือทางการเงินและมาตรฐานการรายงานทางการเงิน ฉบับที่ </w:t>
      </w:r>
      <w:r w:rsidR="00993E75" w:rsidRPr="00ED6253">
        <w:rPr>
          <w:rFonts w:ascii="Angsana New" w:hAnsi="Angsana New" w:hint="cs"/>
          <w:spacing w:val="-6"/>
          <w:sz w:val="28"/>
          <w:szCs w:val="28"/>
        </w:rPr>
        <w:t>16</w:t>
      </w:r>
      <w:r w:rsidRPr="00ED6253">
        <w:rPr>
          <w:rFonts w:ascii="Angsana New" w:hAnsi="Angsana New" w:hint="cs"/>
          <w:spacing w:val="-6"/>
          <w:sz w:val="28"/>
          <w:szCs w:val="28"/>
        </w:rPr>
        <w:t xml:space="preserve"> </w:t>
      </w:r>
      <w:r w:rsidRPr="00ED6253">
        <w:rPr>
          <w:rFonts w:ascii="Angsana New" w:hAnsi="Angsana New" w:hint="cs"/>
          <w:spacing w:val="-6"/>
          <w:sz w:val="28"/>
          <w:szCs w:val="28"/>
          <w:cs/>
        </w:rPr>
        <w:t xml:space="preserve">เรื่อง </w:t>
      </w:r>
      <w:r w:rsidRPr="00ED6253">
        <w:rPr>
          <w:rFonts w:ascii="Angsana New" w:hAnsi="Angsana New" w:hint="cs"/>
          <w:i/>
          <w:iCs/>
          <w:spacing w:val="-6"/>
          <w:sz w:val="28"/>
          <w:szCs w:val="28"/>
          <w:cs/>
        </w:rPr>
        <w:t>สัญญาเช่า</w:t>
      </w:r>
      <w:r w:rsidRPr="00ED6253">
        <w:rPr>
          <w:rFonts w:ascii="Angsana New" w:hAnsi="Angsana New" w:hint="cs"/>
          <w:i/>
          <w:iCs/>
          <w:spacing w:val="-6"/>
          <w:sz w:val="28"/>
          <w:szCs w:val="28"/>
        </w:rPr>
        <w:t xml:space="preserve"> </w:t>
      </w:r>
      <w:r w:rsidRPr="00ED6253">
        <w:rPr>
          <w:rFonts w:ascii="Angsana New" w:hAnsi="Angsana New" w:hint="cs"/>
          <w:spacing w:val="-6"/>
          <w:sz w:val="28"/>
          <w:szCs w:val="28"/>
          <w:cs/>
        </w:rPr>
        <w:t>(</w:t>
      </w:r>
      <w:r w:rsidRPr="00ED6253">
        <w:rPr>
          <w:rFonts w:ascii="Angsana New" w:hAnsi="Angsana New" w:hint="cs"/>
          <w:spacing w:val="-6"/>
          <w:sz w:val="28"/>
          <w:szCs w:val="28"/>
        </w:rPr>
        <w:t xml:space="preserve">TFRS </w:t>
      </w:r>
      <w:r w:rsidR="00993E75" w:rsidRPr="00ED6253">
        <w:rPr>
          <w:rFonts w:ascii="Angsana New" w:hAnsi="Angsana New" w:hint="cs"/>
          <w:spacing w:val="-6"/>
          <w:sz w:val="28"/>
          <w:szCs w:val="28"/>
        </w:rPr>
        <w:t>16</w:t>
      </w:r>
      <w:r w:rsidRPr="00ED6253">
        <w:rPr>
          <w:rFonts w:ascii="Angsana New" w:hAnsi="Angsana New" w:hint="cs"/>
          <w:spacing w:val="-6"/>
          <w:sz w:val="28"/>
          <w:szCs w:val="28"/>
          <w:cs/>
        </w:rPr>
        <w:t xml:space="preserve">) เป็นครั้งแรกซึ่งได้เปิดเผยผลกระทบจากการเปลี่ยนแปลงนโยบายการบัญชีไว้ในหมายเหตุข้อ </w:t>
      </w:r>
      <w:r w:rsidR="00993E75" w:rsidRPr="00ED6253">
        <w:rPr>
          <w:rFonts w:ascii="Angsana New" w:hAnsi="Angsana New" w:hint="cs"/>
          <w:spacing w:val="-6"/>
          <w:sz w:val="28"/>
          <w:szCs w:val="28"/>
        </w:rPr>
        <w:t>3</w:t>
      </w:r>
    </w:p>
    <w:p w14:paraId="32BD5EBF" w14:textId="25E8993C" w:rsidR="00912C58" w:rsidRPr="00ED6253" w:rsidRDefault="00912C58" w:rsidP="0050703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pacing w:val="-6"/>
          <w:sz w:val="24"/>
          <w:szCs w:val="24"/>
        </w:rPr>
      </w:pPr>
    </w:p>
    <w:p w14:paraId="674B5016" w14:textId="713AC811" w:rsidR="00912C58" w:rsidRPr="00ED6253" w:rsidRDefault="00912C58" w:rsidP="0050703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pacing w:val="-6"/>
          <w:sz w:val="28"/>
          <w:szCs w:val="28"/>
          <w:cs/>
        </w:rPr>
      </w:pPr>
      <w:r w:rsidRPr="00ED6253">
        <w:rPr>
          <w:rFonts w:ascii="Angsana New" w:hAnsi="Angsana New" w:hint="cs"/>
          <w:spacing w:val="-6"/>
          <w:sz w:val="28"/>
          <w:szCs w:val="28"/>
          <w:cs/>
        </w:rPr>
        <w:t>สภาวิชาชีพบัญชีได้ออกและปรับปรุงมาตรฐานการรายงานทางการเงินหลายฉบับซึ่งมีผลบังคับใช้สำหรับรอบระยะเวลาบัญชีที่เริ่มในหรือหลังวันที่</w:t>
      </w:r>
      <w:r w:rsidRPr="00ED6253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ED6253">
        <w:rPr>
          <w:rFonts w:ascii="Angsana New" w:hAnsi="Angsana New"/>
          <w:spacing w:val="-6"/>
          <w:sz w:val="28"/>
          <w:szCs w:val="28"/>
        </w:rPr>
        <w:t xml:space="preserve">1 </w:t>
      </w:r>
      <w:r w:rsidRPr="00ED6253">
        <w:rPr>
          <w:rFonts w:ascii="Angsana New" w:hAnsi="Angsana New" w:hint="cs"/>
          <w:spacing w:val="-6"/>
          <w:sz w:val="28"/>
          <w:szCs w:val="28"/>
          <w:cs/>
        </w:rPr>
        <w:t>มกราคม</w:t>
      </w:r>
      <w:r w:rsidRPr="00ED6253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ED6253">
        <w:rPr>
          <w:rFonts w:ascii="Angsana New" w:hAnsi="Angsana New"/>
          <w:spacing w:val="-6"/>
          <w:sz w:val="28"/>
          <w:szCs w:val="28"/>
        </w:rPr>
        <w:t xml:space="preserve">2564 </w:t>
      </w:r>
      <w:r w:rsidRPr="00ED6253">
        <w:rPr>
          <w:rFonts w:ascii="Angsana New" w:hAnsi="Angsana New" w:hint="cs"/>
          <w:spacing w:val="-6"/>
          <w:sz w:val="28"/>
          <w:szCs w:val="28"/>
          <w:cs/>
        </w:rPr>
        <w:t>และกลุ่มบริษัทไม่ได้ใช้มาตรฐานการรายงานทางการเงินดังกล่าวในการจัดทำงบการเงินระหว่างกาลก่อนวันที่มีผลบังคับใช้</w:t>
      </w:r>
      <w:r w:rsidRPr="00ED6253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ED6253">
        <w:rPr>
          <w:rFonts w:ascii="Angsana New" w:hAnsi="Angsana New" w:hint="cs"/>
          <w:spacing w:val="-6"/>
          <w:sz w:val="28"/>
          <w:szCs w:val="28"/>
          <w:cs/>
        </w:rPr>
        <w:t>กลุ่มบริษัทอยู่ระหว่าง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ซึ่งคาดว่าไม่มีผลกระทบที่มีสาระสำคัญต่องบการเงินในงวดที่ถือปฏิบัติ</w:t>
      </w:r>
    </w:p>
    <w:p w14:paraId="218CCCE5" w14:textId="5D535722" w:rsidR="00912C58" w:rsidRPr="00ED6253" w:rsidRDefault="00912C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4"/>
          <w:szCs w:val="24"/>
        </w:rPr>
      </w:pPr>
      <w:r w:rsidRPr="00ED6253">
        <w:rPr>
          <w:rFonts w:ascii="Angsana New" w:hAnsi="Angsana New"/>
          <w:b/>
          <w:bCs/>
          <w:i/>
          <w:iCs/>
          <w:sz w:val="24"/>
          <w:szCs w:val="24"/>
        </w:rPr>
        <w:br w:type="page"/>
      </w:r>
    </w:p>
    <w:p w14:paraId="319D308E" w14:textId="77777777" w:rsidR="00044F70" w:rsidRPr="00ED6253" w:rsidRDefault="00044F70" w:rsidP="001618A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color w:val="0000FF"/>
          <w:sz w:val="28"/>
          <w:szCs w:val="28"/>
        </w:rPr>
      </w:pPr>
      <w:r w:rsidRPr="00ED6253">
        <w:rPr>
          <w:rFonts w:ascii="Angsana New" w:hAnsi="Angsana New" w:hint="cs"/>
          <w:i/>
          <w:iCs/>
          <w:sz w:val="28"/>
          <w:szCs w:val="28"/>
          <w:cs/>
        </w:rPr>
        <w:lastRenderedPageBreak/>
        <w:t>(</w:t>
      </w:r>
      <w:r w:rsidR="00D61065" w:rsidRPr="00ED6253">
        <w:rPr>
          <w:rFonts w:ascii="Angsana New" w:hAnsi="Angsana New" w:hint="cs"/>
          <w:i/>
          <w:iCs/>
          <w:sz w:val="28"/>
          <w:szCs w:val="28"/>
          <w:cs/>
        </w:rPr>
        <w:t>ข</w:t>
      </w:r>
      <w:r w:rsidRPr="00ED6253">
        <w:rPr>
          <w:rFonts w:ascii="Angsana New" w:hAnsi="Angsana New" w:hint="cs"/>
          <w:i/>
          <w:iCs/>
          <w:sz w:val="28"/>
          <w:szCs w:val="28"/>
          <w:cs/>
        </w:rPr>
        <w:t>)</w:t>
      </w:r>
      <w:r w:rsidRPr="00ED6253">
        <w:rPr>
          <w:rFonts w:ascii="Angsana New" w:hAnsi="Angsana New" w:hint="cs"/>
          <w:i/>
          <w:iCs/>
          <w:sz w:val="28"/>
          <w:szCs w:val="28"/>
          <w:cs/>
        </w:rPr>
        <w:tab/>
        <w:t>การใช้วิจารณญาณ</w:t>
      </w:r>
      <w:r w:rsidR="00D61065" w:rsidRPr="00ED6253">
        <w:rPr>
          <w:rFonts w:ascii="Angsana New" w:hAnsi="Angsana New" w:hint="cs"/>
          <w:i/>
          <w:iCs/>
          <w:sz w:val="28"/>
          <w:szCs w:val="28"/>
          <w:cs/>
        </w:rPr>
        <w:t xml:space="preserve"> </w:t>
      </w:r>
      <w:r w:rsidRPr="00ED6253">
        <w:rPr>
          <w:rFonts w:ascii="Angsana New" w:hAnsi="Angsana New" w:hint="cs"/>
          <w:i/>
          <w:iCs/>
          <w:sz w:val="28"/>
          <w:szCs w:val="28"/>
          <w:cs/>
        </w:rPr>
        <w:t>การประมาณการ</w:t>
      </w:r>
      <w:r w:rsidR="00D61065" w:rsidRPr="00ED6253">
        <w:rPr>
          <w:rFonts w:ascii="Angsana New" w:hAnsi="Angsana New" w:hint="cs"/>
          <w:i/>
          <w:iCs/>
          <w:sz w:val="28"/>
          <w:szCs w:val="28"/>
          <w:cs/>
        </w:rPr>
        <w:t xml:space="preserve"> และนโยบายการบัญชี</w:t>
      </w:r>
    </w:p>
    <w:p w14:paraId="765C765F" w14:textId="77777777" w:rsidR="00044F70" w:rsidRPr="00ED6253" w:rsidRDefault="00044F70" w:rsidP="001618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543622F5" w14:textId="77777777" w:rsidR="005F61F1" w:rsidRPr="00ED6253" w:rsidRDefault="00D61065" w:rsidP="00C26A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ED6253">
        <w:rPr>
          <w:rFonts w:ascii="Angsana New" w:hAnsi="Angsana New" w:hint="cs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 w:rsidR="00C26A01" w:rsidRPr="00ED6253">
        <w:rPr>
          <w:rFonts w:ascii="Angsana New" w:hAnsi="Angsana New" w:hint="cs"/>
          <w:sz w:val="28"/>
          <w:szCs w:val="28"/>
          <w:cs/>
        </w:rPr>
        <w:t>ไม่แตกต่างจากที่ได้อธิบายไว้ในงบการเงินสำหรับปีสิ้นสุดวันที่</w:t>
      </w:r>
      <w:r w:rsidR="00C26A01" w:rsidRPr="00ED6253">
        <w:rPr>
          <w:rFonts w:ascii="Angsana New" w:hAnsi="Angsana New"/>
          <w:sz w:val="28"/>
          <w:szCs w:val="28"/>
          <w:cs/>
        </w:rPr>
        <w:t xml:space="preserve"> </w:t>
      </w:r>
      <w:r w:rsidR="00993E75" w:rsidRPr="00ED6253">
        <w:rPr>
          <w:rFonts w:ascii="Angsana New" w:hAnsi="Angsana New"/>
          <w:sz w:val="28"/>
          <w:szCs w:val="28"/>
        </w:rPr>
        <w:t>31</w:t>
      </w:r>
      <w:r w:rsidR="00C26A01" w:rsidRPr="00ED6253">
        <w:rPr>
          <w:rFonts w:ascii="Angsana New" w:hAnsi="Angsana New"/>
          <w:sz w:val="28"/>
          <w:szCs w:val="28"/>
          <w:cs/>
        </w:rPr>
        <w:t xml:space="preserve"> </w:t>
      </w:r>
      <w:r w:rsidR="00C26A01" w:rsidRPr="00ED6253">
        <w:rPr>
          <w:rFonts w:ascii="Angsana New" w:hAnsi="Angsana New" w:hint="cs"/>
          <w:sz w:val="28"/>
          <w:szCs w:val="28"/>
          <w:cs/>
        </w:rPr>
        <w:t>ธันวาคม</w:t>
      </w:r>
      <w:r w:rsidR="00C26A01" w:rsidRPr="00ED6253">
        <w:rPr>
          <w:rFonts w:ascii="Angsana New" w:hAnsi="Angsana New"/>
          <w:sz w:val="28"/>
          <w:szCs w:val="28"/>
          <w:cs/>
        </w:rPr>
        <w:t xml:space="preserve"> </w:t>
      </w:r>
      <w:r w:rsidR="00993E75" w:rsidRPr="00ED6253">
        <w:rPr>
          <w:rFonts w:ascii="Angsana New" w:hAnsi="Angsana New"/>
          <w:sz w:val="28"/>
          <w:szCs w:val="28"/>
        </w:rPr>
        <w:t>2562</w:t>
      </w:r>
      <w:r w:rsidR="005A5A69" w:rsidRPr="00ED6253">
        <w:rPr>
          <w:rFonts w:ascii="Angsana New" w:hAnsi="Angsana New" w:hint="cs"/>
          <w:sz w:val="28"/>
          <w:szCs w:val="28"/>
          <w:cs/>
        </w:rPr>
        <w:t xml:space="preserve"> 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ตามที่ได้อธิบายไว้ในหมายเหตุข้อ</w:t>
      </w:r>
      <w:r w:rsidR="005A5A69" w:rsidRPr="00ED6253">
        <w:rPr>
          <w:rFonts w:ascii="Angsana New" w:hAnsi="Angsana New"/>
          <w:sz w:val="28"/>
          <w:szCs w:val="28"/>
          <w:cs/>
        </w:rPr>
        <w:t xml:space="preserve"> </w:t>
      </w:r>
      <w:r w:rsidR="00993E75" w:rsidRPr="00ED6253">
        <w:rPr>
          <w:rFonts w:ascii="Angsana New" w:hAnsi="Angsana New"/>
          <w:sz w:val="28"/>
          <w:szCs w:val="28"/>
        </w:rPr>
        <w:t>3</w:t>
      </w:r>
      <w:r w:rsidR="005A5A69" w:rsidRPr="00ED6253">
        <w:rPr>
          <w:rFonts w:ascii="Angsana New" w:hAnsi="Angsana New" w:hint="cs"/>
          <w:sz w:val="28"/>
          <w:szCs w:val="28"/>
          <w:cs/>
        </w:rPr>
        <w:t xml:space="preserve"> </w:t>
      </w:r>
    </w:p>
    <w:p w14:paraId="49D60167" w14:textId="53152C9E" w:rsidR="002E1778" w:rsidRPr="00ED6253" w:rsidRDefault="002E17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  <w:cs/>
        </w:rPr>
      </w:pPr>
    </w:p>
    <w:p w14:paraId="3200995F" w14:textId="77777777" w:rsidR="00FB5726" w:rsidRPr="00ED6253" w:rsidRDefault="00993E75" w:rsidP="00FB57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thaiDistribute"/>
        <w:rPr>
          <w:rFonts w:ascii="Angsana New" w:hAnsi="Angsana New"/>
          <w:b/>
          <w:bCs/>
          <w:sz w:val="28"/>
          <w:szCs w:val="28"/>
        </w:rPr>
      </w:pPr>
      <w:r w:rsidRPr="00ED6253">
        <w:rPr>
          <w:rFonts w:ascii="Angsana New" w:hAnsi="Angsana New" w:hint="cs"/>
          <w:b/>
          <w:bCs/>
          <w:sz w:val="28"/>
          <w:szCs w:val="28"/>
        </w:rPr>
        <w:t>3</w:t>
      </w:r>
      <w:r w:rsidR="00FB5726" w:rsidRPr="00ED6253">
        <w:rPr>
          <w:rFonts w:ascii="Angsana New" w:hAnsi="Angsana New" w:hint="cs"/>
          <w:b/>
          <w:bCs/>
          <w:sz w:val="28"/>
          <w:szCs w:val="28"/>
          <w:cs/>
        </w:rPr>
        <w:tab/>
        <w:t>การเปลี่ยนแปลงนโยบายการบัญชี</w:t>
      </w:r>
      <w:r w:rsidR="00FB5726" w:rsidRPr="00ED6253">
        <w:rPr>
          <w:rFonts w:ascii="Angsana New" w:hAnsi="Angsana New"/>
          <w:b/>
          <w:bCs/>
          <w:sz w:val="28"/>
          <w:szCs w:val="28"/>
          <w:cs/>
        </w:rPr>
        <w:t xml:space="preserve">  </w:t>
      </w:r>
    </w:p>
    <w:p w14:paraId="5C0899E4" w14:textId="77777777" w:rsidR="00FB5726" w:rsidRPr="00ED6253" w:rsidRDefault="00FB5726" w:rsidP="00FB57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5104AB80" w14:textId="77777777" w:rsidR="003E6676" w:rsidRPr="00ED6253" w:rsidRDefault="003E6676" w:rsidP="003E6676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28"/>
          <w:szCs w:val="28"/>
        </w:rPr>
      </w:pPr>
      <w:r w:rsidRPr="00ED6253">
        <w:rPr>
          <w:rFonts w:ascii="Angsana New" w:hAnsi="Angsana New"/>
          <w:b/>
          <w:bCs/>
          <w:i/>
          <w:iCs/>
          <w:color w:val="000000"/>
          <w:sz w:val="28"/>
          <w:szCs w:val="28"/>
          <w:cs/>
        </w:rPr>
        <w:t>มาตรฐานการรายงานทางการเงิน</w:t>
      </w:r>
      <w:r w:rsidRPr="00ED6253">
        <w:rPr>
          <w:rFonts w:ascii="Angsana New" w:hAnsi="Angsana New" w:hint="cs"/>
          <w:b/>
          <w:bCs/>
          <w:i/>
          <w:iCs/>
          <w:color w:val="000000"/>
          <w:sz w:val="28"/>
          <w:szCs w:val="28"/>
          <w:cs/>
        </w:rPr>
        <w:t>กลุ่ม</w:t>
      </w:r>
      <w:r w:rsidRPr="00ED6253">
        <w:rPr>
          <w:rFonts w:ascii="Angsana New" w:hAnsi="Angsana New"/>
          <w:b/>
          <w:bCs/>
          <w:i/>
          <w:iCs/>
          <w:color w:val="000000"/>
          <w:sz w:val="28"/>
          <w:szCs w:val="28"/>
          <w:cs/>
        </w:rPr>
        <w:t>เครื่องมือทางการเงิน</w:t>
      </w:r>
    </w:p>
    <w:p w14:paraId="3B342804" w14:textId="77777777" w:rsidR="003E6676" w:rsidRPr="00ED6253" w:rsidRDefault="003E6676" w:rsidP="003E6676">
      <w:pPr>
        <w:pStyle w:val="BodyText2"/>
        <w:tabs>
          <w:tab w:val="left" w:pos="540"/>
        </w:tabs>
        <w:ind w:left="540"/>
        <w:jc w:val="thaiDistribute"/>
        <w:rPr>
          <w:sz w:val="24"/>
          <w:szCs w:val="24"/>
        </w:rPr>
      </w:pPr>
    </w:p>
    <w:p w14:paraId="5AEFE51D" w14:textId="77777777" w:rsidR="003E6676" w:rsidRPr="00ED6253" w:rsidRDefault="003E6676" w:rsidP="003E667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47"/>
        <w:jc w:val="thaiDistribute"/>
        <w:rPr>
          <w:rFonts w:ascii="Angsana New" w:hAnsi="Angsana New"/>
          <w:sz w:val="28"/>
          <w:szCs w:val="28"/>
        </w:rPr>
      </w:pPr>
      <w:r w:rsidRPr="00ED6253">
        <w:rPr>
          <w:rFonts w:ascii="Angsana New" w:hAnsi="Angsana New"/>
          <w:sz w:val="28"/>
          <w:szCs w:val="28"/>
          <w:cs/>
        </w:rPr>
        <w:t>มาตรฐานการรายงานทางการเงิน</w:t>
      </w:r>
      <w:r w:rsidRPr="00ED6253">
        <w:rPr>
          <w:rFonts w:ascii="Angsana New" w:hAnsi="Angsana New" w:hint="cs"/>
          <w:sz w:val="28"/>
          <w:szCs w:val="28"/>
          <w:cs/>
        </w:rPr>
        <w:t>กลุ่ม</w:t>
      </w:r>
      <w:r w:rsidRPr="00ED6253">
        <w:rPr>
          <w:rFonts w:ascii="Angsana New" w:hAnsi="Angsana New"/>
          <w:sz w:val="28"/>
          <w:szCs w:val="28"/>
          <w:cs/>
        </w:rPr>
        <w:t>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ED6253">
        <w:rPr>
          <w:rFonts w:ascii="Angsana New" w:hAnsi="Angsana New"/>
          <w:sz w:val="28"/>
          <w:szCs w:val="28"/>
        </w:rPr>
        <w:t xml:space="preserve"> </w:t>
      </w:r>
      <w:r w:rsidRPr="00ED6253">
        <w:rPr>
          <w:rFonts w:ascii="Angsana New" w:hAnsi="Angsana New" w:hint="cs"/>
          <w:sz w:val="28"/>
          <w:szCs w:val="28"/>
          <w:cs/>
        </w:rPr>
        <w:t>ทั้งนี้ผลกระทบจากการถือปฏิบัติตามมาตรฐานการรายงานทางการเงินกลุ่มเครื่องมือทางการเงินไม่มีผลกระทบที่มีสาระสำคัญต่องบการเงิน</w:t>
      </w:r>
    </w:p>
    <w:p w14:paraId="40356433" w14:textId="77777777" w:rsidR="003E6676" w:rsidRPr="00ED6253" w:rsidRDefault="003E6676" w:rsidP="003E667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24"/>
          <w:szCs w:val="24"/>
        </w:rPr>
      </w:pPr>
    </w:p>
    <w:p w14:paraId="5B51CA1F" w14:textId="77777777" w:rsidR="00FB5726" w:rsidRPr="00ED6253" w:rsidRDefault="00FB5726" w:rsidP="003E6676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28"/>
          <w:szCs w:val="28"/>
        </w:rPr>
      </w:pPr>
      <w:r w:rsidRPr="00ED6253">
        <w:rPr>
          <w:rFonts w:ascii="Angsana New" w:hAnsi="Angsana New"/>
          <w:b/>
          <w:bCs/>
          <w:i/>
          <w:iCs/>
          <w:color w:val="000000"/>
          <w:sz w:val="28"/>
          <w:szCs w:val="28"/>
        </w:rPr>
        <w:t xml:space="preserve">TFRS </w:t>
      </w:r>
      <w:r w:rsidR="00993E75" w:rsidRPr="00ED6253">
        <w:rPr>
          <w:rFonts w:ascii="Angsana New" w:hAnsi="Angsana New"/>
          <w:b/>
          <w:bCs/>
          <w:i/>
          <w:iCs/>
          <w:color w:val="000000"/>
          <w:sz w:val="28"/>
          <w:szCs w:val="28"/>
        </w:rPr>
        <w:t>16</w:t>
      </w:r>
      <w:r w:rsidRPr="00ED6253">
        <w:rPr>
          <w:rFonts w:ascii="Angsana New" w:hAnsi="Angsana New"/>
          <w:b/>
          <w:bCs/>
          <w:i/>
          <w:iCs/>
          <w:color w:val="000000"/>
          <w:sz w:val="28"/>
          <w:szCs w:val="28"/>
        </w:rPr>
        <w:t xml:space="preserve"> </w:t>
      </w:r>
      <w:r w:rsidRPr="00ED6253">
        <w:rPr>
          <w:rFonts w:ascii="Angsana New" w:hAnsi="Angsana New" w:hint="cs"/>
          <w:b/>
          <w:bCs/>
          <w:i/>
          <w:iCs/>
          <w:color w:val="000000"/>
          <w:sz w:val="28"/>
          <w:szCs w:val="28"/>
          <w:cs/>
        </w:rPr>
        <w:t>สัญญาเช่า</w:t>
      </w:r>
    </w:p>
    <w:p w14:paraId="6BC4000B" w14:textId="77777777" w:rsidR="00FB5726" w:rsidRPr="00ED6253" w:rsidRDefault="00FB5726" w:rsidP="00FB5726">
      <w:pPr>
        <w:spacing w:line="240" w:lineRule="auto"/>
        <w:ind w:left="1260"/>
        <w:jc w:val="thaiDistribute"/>
        <w:rPr>
          <w:rFonts w:ascii="Angsana New" w:hAnsi="Angsana New"/>
          <w:sz w:val="24"/>
          <w:szCs w:val="24"/>
        </w:rPr>
      </w:pPr>
    </w:p>
    <w:p w14:paraId="59429EB4" w14:textId="77777777" w:rsidR="00FB5726" w:rsidRPr="00ED6253" w:rsidRDefault="00FB5726" w:rsidP="00FB572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color w:val="0000FF"/>
          <w:spacing w:val="-2"/>
          <w:sz w:val="28"/>
          <w:szCs w:val="28"/>
          <w:cs/>
        </w:rPr>
      </w:pPr>
      <w:r w:rsidRPr="00ED6253">
        <w:rPr>
          <w:rFonts w:asciiTheme="majorBidi" w:hAnsiTheme="majorBidi" w:cstheme="majorBidi"/>
          <w:spacing w:val="-2"/>
          <w:sz w:val="28"/>
          <w:szCs w:val="28"/>
          <w:cs/>
        </w:rPr>
        <w:t xml:space="preserve">ตั้งแต่วันที่ </w:t>
      </w:r>
      <w:r w:rsidR="00993E75" w:rsidRPr="00ED6253">
        <w:rPr>
          <w:rFonts w:asciiTheme="majorBidi" w:hAnsiTheme="majorBidi" w:cstheme="majorBidi"/>
          <w:spacing w:val="-2"/>
          <w:sz w:val="28"/>
          <w:szCs w:val="28"/>
        </w:rPr>
        <w:t>1</w:t>
      </w:r>
      <w:r w:rsidRPr="00ED6253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ED6253">
        <w:rPr>
          <w:rFonts w:asciiTheme="majorBidi" w:hAnsiTheme="majorBidi" w:cstheme="majorBidi"/>
          <w:spacing w:val="-2"/>
          <w:sz w:val="28"/>
          <w:szCs w:val="28"/>
          <w:cs/>
        </w:rPr>
        <w:t xml:space="preserve">มกราคม </w:t>
      </w:r>
      <w:r w:rsidR="00993E75" w:rsidRPr="00ED6253">
        <w:rPr>
          <w:rFonts w:asciiTheme="majorBidi" w:hAnsiTheme="majorBidi" w:cstheme="majorBidi"/>
          <w:spacing w:val="-2"/>
          <w:sz w:val="28"/>
          <w:szCs w:val="28"/>
        </w:rPr>
        <w:t>2563</w:t>
      </w:r>
      <w:r w:rsidRPr="00ED6253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ED6253">
        <w:rPr>
          <w:rFonts w:asciiTheme="majorBidi" w:hAnsiTheme="majorBidi" w:cstheme="majorBidi"/>
          <w:spacing w:val="-2"/>
          <w:sz w:val="28"/>
          <w:szCs w:val="28"/>
          <w:cs/>
        </w:rPr>
        <w:t xml:space="preserve">กลุ่มบริษัทถือปฏิบัติตาม </w:t>
      </w:r>
      <w:r w:rsidRPr="00ED6253">
        <w:rPr>
          <w:rFonts w:asciiTheme="majorBidi" w:hAnsiTheme="majorBidi" w:cstheme="majorBidi"/>
          <w:spacing w:val="-2"/>
          <w:sz w:val="28"/>
          <w:szCs w:val="28"/>
        </w:rPr>
        <w:t xml:space="preserve">TFRS </w:t>
      </w:r>
      <w:r w:rsidR="00993E75" w:rsidRPr="00ED6253">
        <w:rPr>
          <w:rFonts w:asciiTheme="majorBidi" w:hAnsiTheme="majorBidi" w:cstheme="majorBidi"/>
          <w:spacing w:val="-2"/>
          <w:sz w:val="28"/>
          <w:szCs w:val="28"/>
        </w:rPr>
        <w:t>16</w:t>
      </w:r>
      <w:r w:rsidRPr="00ED6253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ED6253">
        <w:rPr>
          <w:rFonts w:asciiTheme="majorBidi" w:hAnsiTheme="majorBidi" w:cstheme="majorBidi"/>
          <w:spacing w:val="-2"/>
          <w:sz w:val="28"/>
          <w:szCs w:val="28"/>
          <w:cs/>
        </w:rPr>
        <w:t>เป็นครั้งแรก</w:t>
      </w:r>
      <w:r w:rsidRPr="00ED6253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กับสัญญาที่เคยระบุว่าเป็นสัญญาเช่าตามมาตรฐานการบัญชี ฉบับที่ </w:t>
      </w:r>
      <w:r w:rsidR="00993E75" w:rsidRPr="00ED6253">
        <w:rPr>
          <w:rFonts w:asciiTheme="majorBidi" w:hAnsiTheme="majorBidi" w:cstheme="majorBidi"/>
          <w:spacing w:val="-2"/>
          <w:sz w:val="28"/>
          <w:szCs w:val="28"/>
        </w:rPr>
        <w:t>17</w:t>
      </w:r>
      <w:r w:rsidRPr="00ED6253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ED6253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เรื่อง </w:t>
      </w:r>
      <w:r w:rsidRPr="00ED6253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>สัญญาเช่า</w:t>
      </w:r>
      <w:r w:rsidRPr="00ED6253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Pr="00ED6253">
        <w:rPr>
          <w:rFonts w:asciiTheme="majorBidi" w:hAnsiTheme="majorBidi" w:cstheme="majorBidi"/>
          <w:spacing w:val="-2"/>
          <w:sz w:val="28"/>
          <w:szCs w:val="28"/>
        </w:rPr>
        <w:t xml:space="preserve">(TAS </w:t>
      </w:r>
      <w:r w:rsidR="00993E75" w:rsidRPr="00ED6253">
        <w:rPr>
          <w:rFonts w:asciiTheme="majorBidi" w:hAnsiTheme="majorBidi" w:cstheme="majorBidi"/>
          <w:spacing w:val="-2"/>
          <w:sz w:val="28"/>
          <w:szCs w:val="28"/>
        </w:rPr>
        <w:t>17</w:t>
      </w:r>
      <w:r w:rsidRPr="00ED6253">
        <w:rPr>
          <w:rFonts w:asciiTheme="majorBidi" w:hAnsiTheme="majorBidi" w:cstheme="majorBidi"/>
          <w:spacing w:val="-2"/>
          <w:sz w:val="28"/>
          <w:szCs w:val="28"/>
        </w:rPr>
        <w:t xml:space="preserve">) </w:t>
      </w:r>
      <w:r w:rsidRPr="00ED6253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และการตีความมาตรฐานการรายงานทางการเงิน ฉบับที่ </w:t>
      </w:r>
      <w:r w:rsidR="00993E75" w:rsidRPr="00ED6253">
        <w:rPr>
          <w:rFonts w:asciiTheme="majorBidi" w:hAnsiTheme="majorBidi" w:cstheme="majorBidi"/>
          <w:spacing w:val="-2"/>
          <w:sz w:val="28"/>
          <w:szCs w:val="28"/>
        </w:rPr>
        <w:t>4</w:t>
      </w:r>
      <w:r w:rsidRPr="00ED6253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ED6253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เรื่อง </w:t>
      </w:r>
      <w:r w:rsidRPr="00ED6253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>การประเมินว่าข้อตกลงประกอบด้วยสัญญาเช่า</w:t>
      </w:r>
      <w:r w:rsidRPr="00ED6253">
        <w:rPr>
          <w:rFonts w:asciiTheme="majorBidi" w:hAnsiTheme="majorBidi" w:cstheme="majorBidi" w:hint="cs"/>
          <w:i/>
          <w:iCs/>
          <w:spacing w:val="-2"/>
          <w:sz w:val="28"/>
          <w:szCs w:val="28"/>
          <w:cs/>
        </w:rPr>
        <w:t>หรือไม่</w:t>
      </w:r>
      <w:r w:rsidRPr="00ED6253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Pr="00ED6253">
        <w:rPr>
          <w:rFonts w:asciiTheme="majorBidi" w:hAnsiTheme="majorBidi" w:cstheme="majorBidi"/>
          <w:spacing w:val="-2"/>
          <w:sz w:val="28"/>
          <w:szCs w:val="28"/>
        </w:rPr>
        <w:t xml:space="preserve">(TFRIC </w:t>
      </w:r>
      <w:r w:rsidR="00993E75" w:rsidRPr="00ED6253">
        <w:rPr>
          <w:rFonts w:asciiTheme="majorBidi" w:hAnsiTheme="majorBidi" w:cstheme="majorBidi"/>
          <w:spacing w:val="-2"/>
          <w:sz w:val="28"/>
          <w:szCs w:val="28"/>
        </w:rPr>
        <w:t>4</w:t>
      </w:r>
      <w:r w:rsidRPr="00ED6253">
        <w:rPr>
          <w:rFonts w:asciiTheme="majorBidi" w:hAnsiTheme="majorBidi" w:cstheme="majorBidi"/>
          <w:spacing w:val="-2"/>
          <w:sz w:val="28"/>
          <w:szCs w:val="28"/>
        </w:rPr>
        <w:t xml:space="preserve">) </w:t>
      </w:r>
      <w:r w:rsidRPr="00ED6253">
        <w:rPr>
          <w:rFonts w:asciiTheme="majorBidi" w:hAnsiTheme="majorBidi" w:cstheme="majorBidi" w:hint="cs"/>
          <w:spacing w:val="-2"/>
          <w:sz w:val="28"/>
          <w:szCs w:val="28"/>
          <w:cs/>
        </w:rPr>
        <w:t>ด้วย</w:t>
      </w:r>
      <w:r w:rsidRPr="00ED6253">
        <w:rPr>
          <w:rFonts w:asciiTheme="majorBidi" w:hAnsiTheme="majorBidi" w:cstheme="majorBidi"/>
          <w:spacing w:val="-2"/>
          <w:sz w:val="28"/>
          <w:szCs w:val="28"/>
          <w:cs/>
        </w:rPr>
        <w:t>วิธีปรับปรุงย้อนหลังโดยรับรู้ผลกระทบสะสม</w:t>
      </w:r>
      <w:r w:rsidRPr="00ED6253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Pr="00ED6253">
        <w:rPr>
          <w:rFonts w:asciiTheme="majorBidi" w:hAnsiTheme="majorBidi" w:cstheme="majorBidi"/>
          <w:spacing w:val="-2"/>
          <w:sz w:val="28"/>
          <w:szCs w:val="28"/>
        </w:rPr>
        <w:t>(Modified retrospective approach)</w:t>
      </w:r>
      <w:r w:rsidRPr="00ED6253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</w:p>
    <w:p w14:paraId="6BCF5134" w14:textId="77777777" w:rsidR="00FB5726" w:rsidRPr="00ED6253" w:rsidRDefault="00FB5726" w:rsidP="00FB572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0B6B34BA" w14:textId="05C9ED33" w:rsidR="00FB5726" w:rsidRPr="00ED6253" w:rsidRDefault="00FB5726" w:rsidP="00FB572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ED6253">
        <w:rPr>
          <w:rFonts w:asciiTheme="majorBidi" w:eastAsia="Calibri" w:hAnsiTheme="majorBidi" w:cstheme="majorBidi"/>
          <w:sz w:val="28"/>
          <w:szCs w:val="28"/>
          <w:cs/>
        </w:rPr>
        <w:t>เดิมกลุ่มบริษัท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  ตาม</w:t>
      </w:r>
      <w:r w:rsidRPr="00ED6253">
        <w:rPr>
          <w:rFonts w:asciiTheme="majorBidi" w:eastAsia="Calibri" w:hAnsiTheme="majorBidi" w:cstheme="majorBidi"/>
          <w:sz w:val="28"/>
          <w:szCs w:val="28"/>
        </w:rPr>
        <w:t xml:space="preserve"> TFRS</w:t>
      </w:r>
      <w:r w:rsidRPr="00ED6253">
        <w:rPr>
          <w:rFonts w:asciiTheme="majorBidi" w:eastAsia="Calibri" w:hAnsiTheme="majorBidi" w:cstheme="majorBidi"/>
          <w:sz w:val="28"/>
          <w:szCs w:val="28"/>
          <w:cs/>
        </w:rPr>
        <w:t xml:space="preserve"> </w:t>
      </w:r>
      <w:r w:rsidR="00993E75" w:rsidRPr="00ED6253">
        <w:rPr>
          <w:rFonts w:asciiTheme="majorBidi" w:eastAsia="Calibri" w:hAnsiTheme="majorBidi" w:cstheme="majorBidi"/>
          <w:sz w:val="28"/>
          <w:szCs w:val="28"/>
        </w:rPr>
        <w:t>16</w:t>
      </w:r>
      <w:r w:rsidRPr="00ED6253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ED6253">
        <w:rPr>
          <w:rFonts w:asciiTheme="majorBidi" w:eastAsia="Calibri" w:hAnsiTheme="majorBidi" w:cstheme="majorBidi"/>
          <w:sz w:val="28"/>
          <w:szCs w:val="28"/>
          <w:cs/>
        </w:rPr>
        <w:t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กลุ่มบริษัทจะปันส่วนสิ่งตอบแทนที่ต้องจ่าย</w:t>
      </w:r>
      <w:r w:rsidRPr="00ED6253">
        <w:rPr>
          <w:rFonts w:asciiTheme="majorBidi" w:eastAsia="Calibri" w:hAnsiTheme="majorBidi" w:cstheme="majorBidi" w:hint="cs"/>
          <w:sz w:val="28"/>
          <w:szCs w:val="28"/>
          <w:cs/>
        </w:rPr>
        <w:t xml:space="preserve">ตามราคาขายที่เป็นเอกเทศ </w:t>
      </w:r>
      <w:r w:rsidRPr="00ED6253">
        <w:rPr>
          <w:rFonts w:asciiTheme="majorBidi" w:eastAsia="Calibri" w:hAnsiTheme="majorBidi" w:cstheme="majorBidi"/>
          <w:sz w:val="28"/>
          <w:szCs w:val="28"/>
        </w:rPr>
        <w:t xml:space="preserve">(Transaction price) </w:t>
      </w:r>
      <w:r w:rsidRPr="00ED6253">
        <w:rPr>
          <w:rFonts w:asciiTheme="majorBidi" w:eastAsia="Calibri" w:hAnsiTheme="majorBidi" w:cstheme="majorBidi" w:hint="cs"/>
          <w:sz w:val="28"/>
          <w:szCs w:val="28"/>
          <w:cs/>
        </w:rPr>
        <w:t xml:space="preserve">ณ </w:t>
      </w:r>
      <w:r w:rsidRPr="00ED6253">
        <w:rPr>
          <w:rFonts w:asciiTheme="majorBidi" w:hAnsiTheme="majorBidi" w:cstheme="majorBidi"/>
          <w:sz w:val="28"/>
          <w:szCs w:val="28"/>
          <w:cs/>
        </w:rPr>
        <w:t>วันที่</w:t>
      </w:r>
      <w:r w:rsidR="000124AB" w:rsidRPr="00ED6253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993E75" w:rsidRPr="00ED6253">
        <w:rPr>
          <w:rFonts w:asciiTheme="majorBidi" w:hAnsiTheme="majorBidi" w:cstheme="majorBidi"/>
          <w:sz w:val="28"/>
          <w:szCs w:val="28"/>
        </w:rPr>
        <w:t>1</w:t>
      </w:r>
      <w:r w:rsidRPr="00ED6253">
        <w:rPr>
          <w:rFonts w:asciiTheme="majorBidi" w:hAnsiTheme="majorBidi" w:cstheme="majorBidi"/>
          <w:sz w:val="28"/>
          <w:szCs w:val="28"/>
        </w:rPr>
        <w:t xml:space="preserve"> </w:t>
      </w:r>
      <w:r w:rsidRPr="00ED6253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="00993E75" w:rsidRPr="00ED6253">
        <w:rPr>
          <w:rFonts w:asciiTheme="majorBidi" w:hAnsiTheme="majorBidi" w:cstheme="majorBidi"/>
          <w:sz w:val="28"/>
          <w:szCs w:val="28"/>
        </w:rPr>
        <w:t>2563</w:t>
      </w:r>
      <w:r w:rsidRPr="00ED6253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ED6253">
        <w:rPr>
          <w:rFonts w:asciiTheme="majorBidi" w:eastAsia="Calibri" w:hAnsiTheme="majorBidi" w:cstheme="majorBidi"/>
          <w:sz w:val="28"/>
          <w:szCs w:val="28"/>
          <w:cs/>
        </w:rPr>
        <w:t>กลุ่มบริษัทรับรู้สินทรัพย์สิทธิการใช้และหนี้สินตามสัญญาเช่า</w:t>
      </w:r>
      <w:r w:rsidRPr="00ED6253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ED6253">
        <w:rPr>
          <w:rFonts w:asciiTheme="majorBidi" w:eastAsia="Calibri" w:hAnsiTheme="majorBidi" w:cstheme="majorBidi"/>
          <w:sz w:val="28"/>
          <w:szCs w:val="28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ส่งผลให้ลักษณะของค่าใช้จ่ายที่เกี่ยวข้องกับสัญญาเช่าดังกล่าวเปลี่ยนแปลงไปโดยกลุ่มบริษัทรับรู้</w:t>
      </w:r>
      <w:r w:rsidR="000C318B" w:rsidRPr="00ED6253">
        <w:rPr>
          <w:rFonts w:asciiTheme="majorBidi" w:eastAsia="Calibri" w:hAnsiTheme="majorBidi" w:cstheme="majorBidi"/>
          <w:sz w:val="28"/>
          <w:szCs w:val="28"/>
        </w:rPr>
        <w:br/>
      </w:r>
      <w:r w:rsidRPr="00ED6253">
        <w:rPr>
          <w:rFonts w:asciiTheme="majorBidi" w:eastAsia="Calibri" w:hAnsiTheme="majorBidi" w:cstheme="majorBidi"/>
          <w:sz w:val="28"/>
          <w:szCs w:val="28"/>
          <w:cs/>
        </w:rPr>
        <w:t>ค่าเสื่อมราคาของสินทรัพย์สิทธิการใช้และดอกเบี้ยจ่ายของหนี้สินตามสัญญาเช่า</w:t>
      </w:r>
    </w:p>
    <w:p w14:paraId="2AD2685D" w14:textId="77777777" w:rsidR="00FB5726" w:rsidRPr="00ED6253" w:rsidRDefault="00FB5726" w:rsidP="00FB57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FF"/>
          <w:sz w:val="24"/>
          <w:szCs w:val="24"/>
          <w:cs/>
        </w:rPr>
      </w:pPr>
    </w:p>
    <w:p w14:paraId="64FA7261" w14:textId="77777777" w:rsidR="00FB5726" w:rsidRPr="00ED6253" w:rsidRDefault="00FB5726" w:rsidP="00FB57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ED6253">
        <w:rPr>
          <w:rFonts w:asciiTheme="majorBidi" w:hAnsiTheme="majorBidi" w:cstheme="majorBidi"/>
          <w:color w:val="000000"/>
          <w:sz w:val="28"/>
          <w:szCs w:val="28"/>
          <w:cs/>
        </w:rPr>
        <w:t>ใน</w:t>
      </w:r>
      <w:r w:rsidRPr="00ED6253">
        <w:rPr>
          <w:rFonts w:asciiTheme="majorBidi" w:eastAsia="Calibri" w:hAnsiTheme="majorBidi" w:cstheme="majorBidi"/>
          <w:sz w:val="28"/>
          <w:szCs w:val="28"/>
          <w:cs/>
        </w:rPr>
        <w:t xml:space="preserve">การปฏิบัติในช่วงเปลี่ยนแปลง กลุ่มบริษัทได้เลือกใช้ข้อยกเว้นต่อไปนี้ </w:t>
      </w:r>
    </w:p>
    <w:p w14:paraId="7702CEB9" w14:textId="77777777" w:rsidR="000124AB" w:rsidRPr="00ED6253" w:rsidRDefault="00FB5726" w:rsidP="000C318B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ED6253">
        <w:rPr>
          <w:rFonts w:asciiTheme="majorBidi" w:eastAsia="Calibri" w:hAnsiTheme="majorBidi" w:cstheme="majorBidi"/>
          <w:sz w:val="28"/>
          <w:szCs w:val="28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993E75" w:rsidRPr="00ED6253">
        <w:rPr>
          <w:rFonts w:asciiTheme="majorBidi" w:eastAsia="Calibri" w:hAnsiTheme="majorBidi" w:cstheme="majorBidi"/>
          <w:sz w:val="28"/>
          <w:szCs w:val="28"/>
        </w:rPr>
        <w:t>12</w:t>
      </w:r>
      <w:r w:rsidRPr="00ED6253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ED6253">
        <w:rPr>
          <w:rFonts w:asciiTheme="majorBidi" w:eastAsia="Calibri" w:hAnsiTheme="majorBidi" w:cstheme="majorBidi"/>
          <w:sz w:val="28"/>
          <w:szCs w:val="28"/>
          <w:cs/>
        </w:rPr>
        <w:t xml:space="preserve">เดือน </w:t>
      </w:r>
      <w:r w:rsidRPr="00ED6253">
        <w:rPr>
          <w:rFonts w:asciiTheme="majorBidi" w:eastAsia="Calibri" w:hAnsiTheme="majorBidi" w:cstheme="majorBidi"/>
          <w:sz w:val="28"/>
          <w:szCs w:val="28"/>
        </w:rPr>
        <w:t xml:space="preserve"> </w:t>
      </w:r>
    </w:p>
    <w:p w14:paraId="41C18718" w14:textId="77777777" w:rsidR="00FB5726" w:rsidRPr="00ED6253" w:rsidRDefault="00FB5726" w:rsidP="00DD7E22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ED6253">
        <w:rPr>
          <w:rFonts w:asciiTheme="majorBidi" w:eastAsia="Calibri" w:hAnsiTheme="majorBidi" w:cstheme="majorBidi"/>
          <w:sz w:val="28"/>
          <w:szCs w:val="28"/>
          <w:cs/>
        </w:rPr>
        <w:t>ใช้ข้อเท็จจริงที่ทราบภายหลังในการกำหนดอายุสัญญาเช่า</w:t>
      </w:r>
    </w:p>
    <w:p w14:paraId="38686F2C" w14:textId="77777777" w:rsidR="00FB5726" w:rsidRPr="00ED6253" w:rsidRDefault="00FB5726" w:rsidP="00205EFD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ED6253">
        <w:rPr>
          <w:rFonts w:asciiTheme="majorBidi" w:eastAsia="Calibri" w:hAnsiTheme="majorBidi" w:cstheme="majorBidi"/>
          <w:sz w:val="28"/>
          <w:szCs w:val="28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="003E6676" w:rsidRPr="00ED6253">
        <w:rPr>
          <w:rFonts w:asciiTheme="majorBidi" w:eastAsia="Calibri" w:hAnsiTheme="majorBidi" w:cstheme="majorBidi" w:hint="cs"/>
          <w:sz w:val="28"/>
          <w:szCs w:val="28"/>
          <w:cs/>
        </w:rPr>
        <w:t>และ</w:t>
      </w:r>
    </w:p>
    <w:p w14:paraId="197DC174" w14:textId="77777777" w:rsidR="003E6676" w:rsidRPr="00ED6253" w:rsidRDefault="003E6676" w:rsidP="003E6676">
      <w:pPr>
        <w:pStyle w:val="ListParagraph"/>
        <w:numPr>
          <w:ilvl w:val="0"/>
          <w:numId w:val="24"/>
        </w:numPr>
        <w:ind w:left="1080" w:hanging="180"/>
        <w:rPr>
          <w:rFonts w:asciiTheme="majorBidi" w:eastAsia="Calibri" w:hAnsiTheme="majorBidi" w:cstheme="majorBidi"/>
          <w:sz w:val="28"/>
          <w:szCs w:val="28"/>
        </w:rPr>
      </w:pPr>
      <w:r w:rsidRPr="00ED6253">
        <w:rPr>
          <w:rFonts w:asciiTheme="majorBidi" w:eastAsia="Calibri" w:hAnsiTheme="majorBidi" w:hint="cs"/>
          <w:sz w:val="28"/>
          <w:szCs w:val="28"/>
          <w:cs/>
        </w:rPr>
        <w:t>ไม่รวมต้นทุนทางตรงเริ่มแรกในการวัดมูลค่าสินทรัพย์สิทธิการใช้</w:t>
      </w:r>
      <w:r w:rsidRPr="00ED6253">
        <w:rPr>
          <w:rFonts w:asciiTheme="majorBidi" w:eastAsia="Calibri" w:hAnsiTheme="majorBidi"/>
          <w:sz w:val="28"/>
          <w:szCs w:val="28"/>
          <w:cs/>
        </w:rPr>
        <w:t xml:space="preserve"> </w:t>
      </w:r>
    </w:p>
    <w:tbl>
      <w:tblPr>
        <w:tblW w:w="8820" w:type="dxa"/>
        <w:tblInd w:w="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859"/>
        <w:gridCol w:w="1890"/>
        <w:gridCol w:w="181"/>
        <w:gridCol w:w="1890"/>
      </w:tblGrid>
      <w:tr w:rsidR="00FB5726" w:rsidRPr="00ED6253" w14:paraId="1BFFE9E7" w14:textId="77777777" w:rsidTr="000C028B">
        <w:trPr>
          <w:cantSplit/>
          <w:trHeight w:val="20"/>
        </w:trPr>
        <w:tc>
          <w:tcPr>
            <w:tcW w:w="4859" w:type="dxa"/>
            <w:shd w:val="clear" w:color="auto" w:fill="auto"/>
            <w:vAlign w:val="bottom"/>
          </w:tcPr>
          <w:p w14:paraId="49F04076" w14:textId="77777777" w:rsidR="00FB5726" w:rsidRPr="00ED6253" w:rsidRDefault="00FB5726" w:rsidP="00FB5726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bidi="th-TH"/>
              </w:rPr>
              <w:lastRenderedPageBreak/>
              <w:t>ผลกระทบจากการ</w:t>
            </w:r>
            <w:r w:rsidRPr="00ED6253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  <w:lang w:bidi="th-TH"/>
              </w:rPr>
              <w:t>ถือ</w:t>
            </w:r>
            <w:r w:rsidRPr="00ED6253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bidi="th-TH"/>
              </w:rPr>
              <w:t>ปฏิบัติ</w:t>
            </w:r>
            <w:r w:rsidRPr="00ED6253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  <w:lang w:bidi="th-TH"/>
              </w:rPr>
              <w:t>ตาม</w:t>
            </w:r>
            <w:r w:rsidRPr="00ED6253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bidi="th-TH"/>
              </w:rPr>
              <w:t xml:space="preserve"> </w:t>
            </w:r>
            <w:r w:rsidRPr="00ED625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 xml:space="preserve">TFRS </w:t>
            </w:r>
            <w:r w:rsidR="00993E75" w:rsidRPr="00ED625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val="en-US"/>
              </w:rPr>
              <w:t>16</w:t>
            </w:r>
          </w:p>
        </w:tc>
        <w:tc>
          <w:tcPr>
            <w:tcW w:w="1890" w:type="dxa"/>
            <w:vAlign w:val="bottom"/>
          </w:tcPr>
          <w:p w14:paraId="20E5D299" w14:textId="77777777" w:rsidR="00FB5726" w:rsidRPr="00ED6253" w:rsidRDefault="00FB5726" w:rsidP="00FB5726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1" w:type="dxa"/>
            <w:vAlign w:val="bottom"/>
          </w:tcPr>
          <w:p w14:paraId="2BCD085B" w14:textId="77777777" w:rsidR="00FB5726" w:rsidRPr="00ED6253" w:rsidRDefault="00FB5726" w:rsidP="00FB572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73C65D8D" w14:textId="77777777" w:rsidR="00FB5726" w:rsidRPr="00ED6253" w:rsidRDefault="00FB5726" w:rsidP="000124AB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ED6253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B5726" w:rsidRPr="00ED6253" w14:paraId="0E12C650" w14:textId="77777777" w:rsidTr="000C028B">
        <w:trPr>
          <w:cantSplit/>
          <w:trHeight w:val="20"/>
        </w:trPr>
        <w:tc>
          <w:tcPr>
            <w:tcW w:w="4859" w:type="dxa"/>
          </w:tcPr>
          <w:p w14:paraId="43BD0A2D" w14:textId="77777777" w:rsidR="00FB5726" w:rsidRPr="00ED6253" w:rsidRDefault="00FB5726" w:rsidP="00FB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961" w:type="dxa"/>
            <w:gridSpan w:val="3"/>
          </w:tcPr>
          <w:p w14:paraId="463C3039" w14:textId="77777777" w:rsidR="00FB5726" w:rsidRPr="00ED6253" w:rsidRDefault="00FB5726" w:rsidP="00FB572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ED625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ED625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FB5726" w:rsidRPr="00ED6253" w14:paraId="1F593BD0" w14:textId="77777777" w:rsidTr="000C028B">
        <w:trPr>
          <w:cantSplit/>
          <w:trHeight w:val="68"/>
        </w:trPr>
        <w:tc>
          <w:tcPr>
            <w:tcW w:w="4859" w:type="dxa"/>
          </w:tcPr>
          <w:p w14:paraId="014EA91B" w14:textId="77777777" w:rsidR="00FB5726" w:rsidRPr="00ED6253" w:rsidRDefault="00FB5726" w:rsidP="00FB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993E75" w:rsidRPr="00ED625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1</w:t>
            </w:r>
            <w:r w:rsidRPr="00ED625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ED625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มกราคม </w:t>
            </w:r>
            <w:r w:rsidR="00993E75" w:rsidRPr="00ED625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3961" w:type="dxa"/>
            <w:gridSpan w:val="3"/>
          </w:tcPr>
          <w:p w14:paraId="41BA3392" w14:textId="77777777" w:rsidR="00FB5726" w:rsidRPr="00ED6253" w:rsidRDefault="00FB5726" w:rsidP="00FB572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C65DA9" w:rsidRPr="00ED6253" w14:paraId="6512D157" w14:textId="77777777" w:rsidTr="000C028B">
        <w:trPr>
          <w:cantSplit/>
          <w:trHeight w:val="20"/>
        </w:trPr>
        <w:tc>
          <w:tcPr>
            <w:tcW w:w="4859" w:type="dxa"/>
            <w:vAlign w:val="bottom"/>
          </w:tcPr>
          <w:p w14:paraId="3D585C5A" w14:textId="77777777" w:rsidR="00C65DA9" w:rsidRPr="00ED6253" w:rsidRDefault="00C65DA9" w:rsidP="00C65DA9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/>
                <w:sz w:val="28"/>
                <w:szCs w:val="28"/>
                <w:cs/>
              </w:rPr>
            </w:pPr>
            <w:r w:rsidRPr="00ED6253">
              <w:rPr>
                <w:rFonts w:asciiTheme="majorBidi" w:hAnsiTheme="majorBidi" w:hint="cs"/>
                <w:sz w:val="28"/>
                <w:szCs w:val="28"/>
                <w:cs/>
              </w:rPr>
              <w:t>อุปกรณ์ลดลง</w:t>
            </w:r>
          </w:p>
        </w:tc>
        <w:tc>
          <w:tcPr>
            <w:tcW w:w="1890" w:type="dxa"/>
            <w:vAlign w:val="bottom"/>
          </w:tcPr>
          <w:p w14:paraId="01DBAE9C" w14:textId="77777777" w:rsidR="00C65DA9" w:rsidRPr="00ED6253" w:rsidRDefault="00F3305D" w:rsidP="00C65DA9">
            <w:pPr>
              <w:pStyle w:val="acctfourfigures"/>
              <w:tabs>
                <w:tab w:val="clear" w:pos="765"/>
                <w:tab w:val="decimal" w:pos="145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D6253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C65DA9" w:rsidRPr="00ED6253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3</w:t>
            </w:r>
            <w:r w:rsidR="00C65DA9" w:rsidRPr="00ED6253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C65DA9" w:rsidRPr="00ED6253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853</w:t>
            </w:r>
            <w:r w:rsidRPr="00ED6253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1" w:type="dxa"/>
            <w:vAlign w:val="bottom"/>
          </w:tcPr>
          <w:p w14:paraId="63C635D7" w14:textId="77777777" w:rsidR="00C65DA9" w:rsidRPr="00ED6253" w:rsidRDefault="00C65DA9" w:rsidP="00C65DA9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460C6887" w14:textId="77777777" w:rsidR="00C65DA9" w:rsidRPr="00ED6253" w:rsidRDefault="00F3305D" w:rsidP="00F3305D">
            <w:pPr>
              <w:pStyle w:val="acctfourfigures"/>
              <w:tabs>
                <w:tab w:val="clear" w:pos="765"/>
                <w:tab w:val="decimal" w:pos="14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D6253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Pr="00ED6253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3</w:t>
            </w:r>
            <w:r w:rsidRPr="00ED6253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ED6253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853</w:t>
            </w:r>
            <w:r w:rsidRPr="00ED6253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C65DA9" w:rsidRPr="00ED6253" w14:paraId="4025EA62" w14:textId="77777777" w:rsidTr="000C028B">
        <w:trPr>
          <w:cantSplit/>
          <w:trHeight w:val="20"/>
        </w:trPr>
        <w:tc>
          <w:tcPr>
            <w:tcW w:w="4859" w:type="dxa"/>
            <w:vAlign w:val="bottom"/>
          </w:tcPr>
          <w:p w14:paraId="1DF5EFB1" w14:textId="77777777" w:rsidR="00C65DA9" w:rsidRPr="00ED6253" w:rsidRDefault="00C65DA9" w:rsidP="00C65DA9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6253">
              <w:rPr>
                <w:rFonts w:asciiTheme="majorBidi" w:hAnsiTheme="majorBidi" w:hint="cs"/>
                <w:sz w:val="28"/>
                <w:szCs w:val="28"/>
                <w:cs/>
              </w:rPr>
              <w:t>สินทรัพย์สิทธิการใช้</w:t>
            </w:r>
            <w:r w:rsidRPr="00ED6253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90" w:type="dxa"/>
            <w:vAlign w:val="bottom"/>
          </w:tcPr>
          <w:p w14:paraId="7EF92127" w14:textId="77777777" w:rsidR="00C65DA9" w:rsidRPr="00ED6253" w:rsidRDefault="00C65DA9" w:rsidP="00C65DA9">
            <w:pPr>
              <w:pStyle w:val="acctfourfigures"/>
              <w:tabs>
                <w:tab w:val="clear" w:pos="765"/>
                <w:tab w:val="decimal" w:pos="145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D6253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7A004E" w:rsidRPr="00ED6253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  <w:r w:rsidRPr="00ED6253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7A004E" w:rsidRPr="00ED6253">
              <w:rPr>
                <w:rFonts w:ascii="Angsana New" w:hAnsi="Angsana New"/>
                <w:sz w:val="28"/>
                <w:szCs w:val="28"/>
                <w:lang w:val="en-US" w:bidi="th-TH"/>
              </w:rPr>
              <w:t>692</w:t>
            </w:r>
          </w:p>
        </w:tc>
        <w:tc>
          <w:tcPr>
            <w:tcW w:w="181" w:type="dxa"/>
            <w:vAlign w:val="bottom"/>
          </w:tcPr>
          <w:p w14:paraId="3679DCCA" w14:textId="77777777" w:rsidR="00C65DA9" w:rsidRPr="00ED6253" w:rsidRDefault="00C65DA9" w:rsidP="00C65DA9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7C180287" w14:textId="77777777" w:rsidR="00C65DA9" w:rsidRPr="00ED6253" w:rsidRDefault="00F3305D" w:rsidP="00F3305D">
            <w:pPr>
              <w:pStyle w:val="acctfourfigures"/>
              <w:tabs>
                <w:tab w:val="clear" w:pos="765"/>
                <w:tab w:val="decimal" w:pos="14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D6253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3</w:t>
            </w:r>
            <w:r w:rsidRPr="00ED6253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ED6253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853</w:t>
            </w:r>
          </w:p>
        </w:tc>
      </w:tr>
      <w:tr w:rsidR="00C65DA9" w:rsidRPr="00ED6253" w14:paraId="5BC4ED81" w14:textId="77777777" w:rsidTr="000C028B">
        <w:trPr>
          <w:cantSplit/>
          <w:trHeight w:val="20"/>
        </w:trPr>
        <w:tc>
          <w:tcPr>
            <w:tcW w:w="4859" w:type="dxa"/>
            <w:vAlign w:val="bottom"/>
          </w:tcPr>
          <w:p w14:paraId="099D7677" w14:textId="77777777" w:rsidR="00C65DA9" w:rsidRPr="00ED6253" w:rsidRDefault="00C65DA9" w:rsidP="00C65DA9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  <w:r w:rsidRPr="00ED6253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90" w:type="dxa"/>
            <w:vAlign w:val="bottom"/>
          </w:tcPr>
          <w:p w14:paraId="78D663EE" w14:textId="77777777" w:rsidR="00C65DA9" w:rsidRPr="00ED6253" w:rsidRDefault="00C65DA9" w:rsidP="00C65DA9">
            <w:pPr>
              <w:pStyle w:val="acctfourfigures"/>
              <w:tabs>
                <w:tab w:val="clear" w:pos="765"/>
                <w:tab w:val="decimal" w:pos="145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D6253">
              <w:rPr>
                <w:rFonts w:ascii="Angsana New" w:hAnsi="Angsana New"/>
                <w:sz w:val="28"/>
                <w:szCs w:val="28"/>
                <w:lang w:val="en-US" w:bidi="th-TH"/>
              </w:rPr>
              <w:t>(2</w:t>
            </w:r>
            <w:r w:rsidR="007A004E" w:rsidRPr="00ED6253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Pr="00ED6253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7A004E" w:rsidRPr="00ED6253">
              <w:rPr>
                <w:rFonts w:ascii="Angsana New" w:hAnsi="Angsana New"/>
                <w:sz w:val="28"/>
                <w:szCs w:val="28"/>
                <w:lang w:val="en-US" w:bidi="th-TH"/>
              </w:rPr>
              <w:t>739</w:t>
            </w:r>
            <w:r w:rsidRPr="00ED6253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1" w:type="dxa"/>
            <w:vAlign w:val="bottom"/>
          </w:tcPr>
          <w:p w14:paraId="53C4A436" w14:textId="77777777" w:rsidR="00C65DA9" w:rsidRPr="00ED6253" w:rsidRDefault="00C65DA9" w:rsidP="00C65DA9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39DC841C" w14:textId="77777777" w:rsidR="00C65DA9" w:rsidRPr="00ED6253" w:rsidRDefault="00C65DA9" w:rsidP="00C65DA9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D6253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C65DA9" w:rsidRPr="00ED6253" w14:paraId="69217DC3" w14:textId="77777777" w:rsidTr="000C028B">
        <w:trPr>
          <w:cantSplit/>
          <w:trHeight w:val="20"/>
        </w:trPr>
        <w:tc>
          <w:tcPr>
            <w:tcW w:w="4859" w:type="dxa"/>
          </w:tcPr>
          <w:p w14:paraId="2CD844B5" w14:textId="77777777" w:rsidR="00C65DA9" w:rsidRPr="00ED6253" w:rsidRDefault="00C65DA9" w:rsidP="00C65DA9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D9D9D9"/>
              </w:rPr>
            </w:pPr>
            <w:r w:rsidRPr="00ED6253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ประมาณการรื้อถอนเพิ่มขึ้น</w:t>
            </w:r>
          </w:p>
        </w:tc>
        <w:tc>
          <w:tcPr>
            <w:tcW w:w="1890" w:type="dxa"/>
            <w:vAlign w:val="bottom"/>
          </w:tcPr>
          <w:p w14:paraId="7FD09B3B" w14:textId="77777777" w:rsidR="00C65DA9" w:rsidRPr="00ED6253" w:rsidRDefault="00C65DA9" w:rsidP="00C65DA9">
            <w:pPr>
              <w:pStyle w:val="acctfourfigures"/>
              <w:tabs>
                <w:tab w:val="clear" w:pos="765"/>
                <w:tab w:val="decimal" w:pos="145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D6253">
              <w:rPr>
                <w:rFonts w:ascii="Angsana New" w:hAnsi="Angsana New"/>
                <w:sz w:val="28"/>
                <w:szCs w:val="28"/>
                <w:lang w:val="en-US" w:bidi="th-TH"/>
              </w:rPr>
              <w:t>(100)</w:t>
            </w:r>
          </w:p>
        </w:tc>
        <w:tc>
          <w:tcPr>
            <w:tcW w:w="181" w:type="dxa"/>
          </w:tcPr>
          <w:p w14:paraId="00E03194" w14:textId="77777777" w:rsidR="00C65DA9" w:rsidRPr="00ED6253" w:rsidRDefault="00C65DA9" w:rsidP="00C65DA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33DABA15" w14:textId="77777777" w:rsidR="00C65DA9" w:rsidRPr="00ED6253" w:rsidRDefault="00C65DA9" w:rsidP="00C65DA9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D6253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0C028B" w:rsidRPr="00ED6253" w14:paraId="13AE8CDF" w14:textId="77777777" w:rsidTr="000C028B">
        <w:trPr>
          <w:cantSplit/>
          <w:trHeight w:val="20"/>
        </w:trPr>
        <w:tc>
          <w:tcPr>
            <w:tcW w:w="4859" w:type="dxa"/>
          </w:tcPr>
          <w:p w14:paraId="6BD1E76D" w14:textId="77777777" w:rsidR="000C028B" w:rsidRPr="00ED6253" w:rsidRDefault="000C028B" w:rsidP="00C65DA9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6EA8334F" w14:textId="77777777" w:rsidR="000C028B" w:rsidRPr="00ED6253" w:rsidRDefault="000C028B" w:rsidP="00C65DA9">
            <w:pPr>
              <w:pStyle w:val="acctfourfigures"/>
              <w:tabs>
                <w:tab w:val="clear" w:pos="765"/>
                <w:tab w:val="decimal" w:pos="145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</w:tcPr>
          <w:p w14:paraId="45C56180" w14:textId="77777777" w:rsidR="000C028B" w:rsidRPr="00ED6253" w:rsidRDefault="000C028B" w:rsidP="00C65DA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403A3275" w14:textId="77777777" w:rsidR="000C028B" w:rsidRPr="00ED6253" w:rsidRDefault="000C028B" w:rsidP="00C65DA9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0124AB" w:rsidRPr="00ED6253" w14:paraId="09DC4FF3" w14:textId="77777777" w:rsidTr="000C028B">
        <w:trPr>
          <w:cantSplit/>
          <w:trHeight w:val="20"/>
        </w:trPr>
        <w:tc>
          <w:tcPr>
            <w:tcW w:w="4859" w:type="dxa"/>
            <w:shd w:val="clear" w:color="auto" w:fill="auto"/>
            <w:vAlign w:val="bottom"/>
          </w:tcPr>
          <w:p w14:paraId="44E287C8" w14:textId="77777777" w:rsidR="000124AB" w:rsidRPr="00ED6253" w:rsidRDefault="000124AB" w:rsidP="000124AB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  <w:r w:rsidRPr="00ED625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การวัดมูลค่าหนี้สินตามสัญญาเช่า</w:t>
            </w:r>
          </w:p>
        </w:tc>
        <w:tc>
          <w:tcPr>
            <w:tcW w:w="1890" w:type="dxa"/>
            <w:vAlign w:val="bottom"/>
          </w:tcPr>
          <w:p w14:paraId="417FCF09" w14:textId="77777777" w:rsidR="000124AB" w:rsidRPr="00ED6253" w:rsidRDefault="000124AB" w:rsidP="000124AB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1" w:type="dxa"/>
            <w:vAlign w:val="bottom"/>
          </w:tcPr>
          <w:p w14:paraId="5F365BC4" w14:textId="77777777" w:rsidR="000124AB" w:rsidRPr="00ED6253" w:rsidRDefault="000124AB" w:rsidP="000124A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436B63B1" w14:textId="77777777" w:rsidR="000124AB" w:rsidRPr="00ED6253" w:rsidRDefault="000124AB" w:rsidP="000124AB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ED6253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B5726" w:rsidRPr="00ED6253" w14:paraId="719CFBD6" w14:textId="77777777" w:rsidTr="000C028B">
        <w:trPr>
          <w:cantSplit/>
          <w:trHeight w:val="155"/>
        </w:trPr>
        <w:tc>
          <w:tcPr>
            <w:tcW w:w="4859" w:type="dxa"/>
          </w:tcPr>
          <w:p w14:paraId="63F3DE2A" w14:textId="77777777" w:rsidR="00FB5726" w:rsidRPr="00ED6253" w:rsidRDefault="00FB5726" w:rsidP="00FB572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961" w:type="dxa"/>
            <w:gridSpan w:val="3"/>
          </w:tcPr>
          <w:p w14:paraId="1D9ED6A3" w14:textId="77777777" w:rsidR="00FB5726" w:rsidRPr="00ED6253" w:rsidRDefault="00FB5726" w:rsidP="00FB572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ED625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ED625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FB5726" w:rsidRPr="00ED6253" w14:paraId="04354ADC" w14:textId="77777777" w:rsidTr="000C028B">
        <w:trPr>
          <w:cantSplit/>
          <w:trHeight w:val="20"/>
        </w:trPr>
        <w:tc>
          <w:tcPr>
            <w:tcW w:w="4859" w:type="dxa"/>
            <w:vAlign w:val="bottom"/>
          </w:tcPr>
          <w:p w14:paraId="2E762BAB" w14:textId="77777777" w:rsidR="000124AB" w:rsidRPr="00ED6253" w:rsidRDefault="00FB5726" w:rsidP="00FB5726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cs/>
              </w:rPr>
              <w:t>ภาระผูกพันตามสัญญาเช่าดำเนินงานที่เปิดเผยไว้</w:t>
            </w:r>
          </w:p>
          <w:p w14:paraId="0675FA65" w14:textId="77777777" w:rsidR="00FB5726" w:rsidRPr="00ED6253" w:rsidRDefault="000124AB" w:rsidP="00FB5726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FB5726" w:rsidRPr="00ED62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993E75" w:rsidRPr="00ED625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FB5726" w:rsidRPr="00ED625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B5726" w:rsidRPr="00ED62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993E75" w:rsidRPr="00ED6253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890" w:type="dxa"/>
            <w:vAlign w:val="bottom"/>
          </w:tcPr>
          <w:p w14:paraId="77139BCD" w14:textId="77777777" w:rsidR="00FB5726" w:rsidRPr="00ED6253" w:rsidRDefault="00993E75" w:rsidP="000C318B">
            <w:pPr>
              <w:pStyle w:val="acctfourfigures"/>
              <w:tabs>
                <w:tab w:val="clear" w:pos="765"/>
                <w:tab w:val="decimal" w:pos="145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D6253">
              <w:rPr>
                <w:rFonts w:ascii="Angsana New" w:hAnsi="Angsana New"/>
                <w:sz w:val="28"/>
                <w:szCs w:val="28"/>
                <w:lang w:val="en-US" w:bidi="th-TH"/>
              </w:rPr>
              <w:t>20</w:t>
            </w:r>
            <w:r w:rsidR="000124AB" w:rsidRPr="00ED6253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ED6253">
              <w:rPr>
                <w:rFonts w:ascii="Angsana New" w:hAnsi="Angsana New"/>
                <w:sz w:val="28"/>
                <w:szCs w:val="28"/>
                <w:lang w:val="en-US" w:bidi="th-TH"/>
              </w:rPr>
              <w:t>810</w:t>
            </w:r>
          </w:p>
        </w:tc>
        <w:tc>
          <w:tcPr>
            <w:tcW w:w="181" w:type="dxa"/>
            <w:vAlign w:val="bottom"/>
          </w:tcPr>
          <w:p w14:paraId="464D00A2" w14:textId="77777777" w:rsidR="00FB5726" w:rsidRPr="00ED6253" w:rsidRDefault="00FB5726" w:rsidP="00FB572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131E15C1" w14:textId="77777777" w:rsidR="00FB5726" w:rsidRPr="00ED6253" w:rsidRDefault="00993E75" w:rsidP="000C318B">
            <w:pPr>
              <w:pStyle w:val="acctfourfigures"/>
              <w:tabs>
                <w:tab w:val="clear" w:pos="765"/>
                <w:tab w:val="decimal" w:pos="145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D6253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0124AB" w:rsidRPr="00ED6253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ED6253">
              <w:rPr>
                <w:rFonts w:ascii="Angsana New" w:hAnsi="Angsana New"/>
                <w:sz w:val="28"/>
                <w:szCs w:val="28"/>
                <w:lang w:val="en-US" w:bidi="th-TH"/>
              </w:rPr>
              <w:t>288</w:t>
            </w:r>
          </w:p>
        </w:tc>
      </w:tr>
      <w:tr w:rsidR="00FB5726" w:rsidRPr="00ED6253" w14:paraId="5A7372FB" w14:textId="77777777" w:rsidTr="000C028B">
        <w:trPr>
          <w:cantSplit/>
          <w:trHeight w:val="20"/>
        </w:trPr>
        <w:tc>
          <w:tcPr>
            <w:tcW w:w="4859" w:type="dxa"/>
          </w:tcPr>
          <w:p w14:paraId="0B8580D0" w14:textId="77777777" w:rsidR="00FB5726" w:rsidRPr="00ED6253" w:rsidRDefault="00FB5726" w:rsidP="00FB5726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D9D9D9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890" w:type="dxa"/>
          </w:tcPr>
          <w:p w14:paraId="1BAB6975" w14:textId="77777777" w:rsidR="00FB5726" w:rsidRPr="00ED6253" w:rsidRDefault="00FB5726" w:rsidP="000C318B">
            <w:pPr>
              <w:pStyle w:val="acctfourfigures"/>
              <w:tabs>
                <w:tab w:val="clear" w:pos="765"/>
                <w:tab w:val="decimal" w:pos="145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D6253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993E75" w:rsidRPr="00ED6253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Pr="00ED6253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7A004E" w:rsidRPr="00ED6253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1C1568" w:rsidRPr="00ED6253">
              <w:rPr>
                <w:rFonts w:ascii="Angsana New" w:hAnsi="Angsana New"/>
                <w:sz w:val="28"/>
                <w:szCs w:val="28"/>
                <w:lang w:val="en-US" w:bidi="th-TH"/>
              </w:rPr>
              <w:t>97</w:t>
            </w:r>
            <w:r w:rsidRPr="00ED6253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1" w:type="dxa"/>
          </w:tcPr>
          <w:p w14:paraId="19F96255" w14:textId="77777777" w:rsidR="00FB5726" w:rsidRPr="00ED6253" w:rsidRDefault="00FB5726" w:rsidP="00FB572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0F3E0C88" w14:textId="77777777" w:rsidR="00FB5726" w:rsidRPr="00ED6253" w:rsidRDefault="00FB5726" w:rsidP="000C318B">
            <w:pPr>
              <w:pStyle w:val="acctfourfigures"/>
              <w:tabs>
                <w:tab w:val="clear" w:pos="765"/>
                <w:tab w:val="decimal" w:pos="145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D6253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993E75" w:rsidRPr="00ED6253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Pr="00ED6253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993E75" w:rsidRPr="00ED6253">
              <w:rPr>
                <w:rFonts w:ascii="Angsana New" w:hAnsi="Angsana New"/>
                <w:sz w:val="28"/>
                <w:szCs w:val="28"/>
                <w:lang w:val="en-US" w:bidi="th-TH"/>
              </w:rPr>
              <w:t>288</w:t>
            </w:r>
            <w:r w:rsidRPr="00ED6253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0C318B" w:rsidRPr="00ED6253" w14:paraId="007FB2A5" w14:textId="77777777" w:rsidTr="000C028B">
        <w:trPr>
          <w:cantSplit/>
          <w:trHeight w:val="20"/>
        </w:trPr>
        <w:tc>
          <w:tcPr>
            <w:tcW w:w="4859" w:type="dxa"/>
          </w:tcPr>
          <w:p w14:paraId="1A0EDC28" w14:textId="77777777" w:rsidR="000C318B" w:rsidRPr="00ED6253" w:rsidRDefault="000C318B" w:rsidP="000C3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right="-80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cs/>
              </w:rPr>
              <w:t>สิทธิเลือกขยายอายุสัญญาเช่าที่มีความแน่นอนอย่าง</w:t>
            </w:r>
          </w:p>
          <w:p w14:paraId="47209D42" w14:textId="77777777" w:rsidR="000C318B" w:rsidRPr="00ED6253" w:rsidRDefault="000C318B" w:rsidP="000C3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right="-80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ED6253">
              <w:rPr>
                <w:rFonts w:asciiTheme="majorBidi" w:hAnsiTheme="majorBidi" w:cstheme="majorBidi"/>
                <w:sz w:val="28"/>
                <w:szCs w:val="28"/>
                <w:cs/>
              </w:rPr>
              <w:t>สมเหตุสมผลว่าจะได้ใช้สิทธิ</w:t>
            </w:r>
          </w:p>
        </w:tc>
        <w:tc>
          <w:tcPr>
            <w:tcW w:w="1890" w:type="dxa"/>
            <w:vAlign w:val="bottom"/>
          </w:tcPr>
          <w:p w14:paraId="493DC5B1" w14:textId="77777777" w:rsidR="000C318B" w:rsidRPr="00ED6253" w:rsidRDefault="007A004E" w:rsidP="000C318B">
            <w:pPr>
              <w:pStyle w:val="acctfourfigures"/>
              <w:tabs>
                <w:tab w:val="clear" w:pos="765"/>
                <w:tab w:val="decimal" w:pos="145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D6253">
              <w:rPr>
                <w:rFonts w:ascii="Angsana New" w:hAnsi="Angsana New"/>
                <w:sz w:val="28"/>
                <w:szCs w:val="28"/>
                <w:lang w:val="en-US" w:bidi="th-TH"/>
              </w:rPr>
              <w:t>12</w:t>
            </w:r>
            <w:r w:rsidR="000C318B" w:rsidRPr="00ED6253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993E75" w:rsidRPr="00ED6253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  <w:r w:rsidRPr="00ED6253">
              <w:rPr>
                <w:rFonts w:ascii="Angsana New" w:hAnsi="Angsana New"/>
                <w:sz w:val="28"/>
                <w:szCs w:val="28"/>
                <w:lang w:val="en-US" w:bidi="th-TH"/>
              </w:rPr>
              <w:t>12</w:t>
            </w:r>
          </w:p>
        </w:tc>
        <w:tc>
          <w:tcPr>
            <w:tcW w:w="181" w:type="dxa"/>
          </w:tcPr>
          <w:p w14:paraId="61D5F389" w14:textId="77777777" w:rsidR="000C318B" w:rsidRPr="00ED6253" w:rsidRDefault="000C318B" w:rsidP="000C318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67ECBF9C" w14:textId="77777777" w:rsidR="000C318B" w:rsidRPr="00ED6253" w:rsidRDefault="000C318B" w:rsidP="000C318B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D6253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0C318B" w:rsidRPr="00ED6253" w14:paraId="05F4D80B" w14:textId="77777777" w:rsidTr="000C028B">
        <w:trPr>
          <w:cantSplit/>
          <w:trHeight w:val="20"/>
        </w:trPr>
        <w:tc>
          <w:tcPr>
            <w:tcW w:w="4859" w:type="dxa"/>
          </w:tcPr>
          <w:p w14:paraId="3DF517CB" w14:textId="77777777" w:rsidR="000C318B" w:rsidRPr="00ED6253" w:rsidRDefault="000C318B" w:rsidP="000C318B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7E9E94E5" w14:textId="77777777" w:rsidR="000C318B" w:rsidRPr="00ED6253" w:rsidRDefault="00993E75" w:rsidP="000C318B">
            <w:pPr>
              <w:pStyle w:val="acctfourfigures"/>
              <w:tabs>
                <w:tab w:val="clear" w:pos="765"/>
                <w:tab w:val="decimal" w:pos="14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</w:t>
            </w:r>
            <w:r w:rsidR="007A004E" w:rsidRPr="00ED625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</w:t>
            </w:r>
            <w:r w:rsidR="000C318B" w:rsidRPr="00ED625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7A004E" w:rsidRPr="00ED625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525</w:t>
            </w:r>
          </w:p>
        </w:tc>
        <w:tc>
          <w:tcPr>
            <w:tcW w:w="181" w:type="dxa"/>
            <w:vAlign w:val="bottom"/>
          </w:tcPr>
          <w:p w14:paraId="24C30BCE" w14:textId="77777777" w:rsidR="000C318B" w:rsidRPr="00ED6253" w:rsidRDefault="000C318B" w:rsidP="000C318B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69A8A5FD" w14:textId="77777777" w:rsidR="000C318B" w:rsidRPr="00ED6253" w:rsidRDefault="000C318B" w:rsidP="000C318B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0C318B" w:rsidRPr="00ED6253" w14:paraId="6E8237BE" w14:textId="77777777" w:rsidTr="000C028B">
        <w:trPr>
          <w:cantSplit/>
          <w:trHeight w:val="20"/>
        </w:trPr>
        <w:tc>
          <w:tcPr>
            <w:tcW w:w="4859" w:type="dxa"/>
          </w:tcPr>
          <w:p w14:paraId="1D10DE83" w14:textId="77777777" w:rsidR="000C318B" w:rsidRPr="00ED6253" w:rsidRDefault="000C318B" w:rsidP="000C318B">
            <w:pPr>
              <w:tabs>
                <w:tab w:val="clear" w:pos="227"/>
                <w:tab w:val="clear" w:pos="4678"/>
                <w:tab w:val="clear" w:pos="5387"/>
                <w:tab w:val="clear" w:pos="5613"/>
                <w:tab w:val="left" w:pos="5504"/>
              </w:tabs>
              <w:spacing w:line="240" w:lineRule="auto"/>
              <w:ind w:left="175" w:right="-7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ED6253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มูลค่าปัจจุบันของค่าเช่าที่</w:t>
            </w:r>
            <w:r w:rsidRPr="00ED6253">
              <w:rPr>
                <w:rFonts w:asciiTheme="majorBidi" w:hAnsiTheme="majorBidi" w:cstheme="majorBidi"/>
                <w:sz w:val="28"/>
                <w:szCs w:val="28"/>
                <w:cs/>
              </w:rPr>
              <w:t>คิดลดโดยใช้อัตราดอกเบี้ยเงินกู้ยืม</w:t>
            </w:r>
          </w:p>
          <w:p w14:paraId="2B350A21" w14:textId="77777777" w:rsidR="000C318B" w:rsidRPr="00ED6253" w:rsidRDefault="000C318B" w:rsidP="000C318B">
            <w:pPr>
              <w:tabs>
                <w:tab w:val="clear" w:pos="227"/>
                <w:tab w:val="clear" w:pos="4678"/>
                <w:tab w:val="clear" w:pos="5387"/>
                <w:tab w:val="clear" w:pos="5613"/>
                <w:tab w:val="left" w:pos="5504"/>
              </w:tabs>
              <w:spacing w:line="240" w:lineRule="auto"/>
              <w:ind w:left="175" w:right="-7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ED62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ส่วนเพิ่ม ณ วันที่ </w:t>
            </w:r>
            <w:r w:rsidR="00993E75" w:rsidRPr="00ED625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D625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D62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993E75" w:rsidRPr="00ED6253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2CD252DB" w14:textId="77777777" w:rsidR="000C318B" w:rsidRPr="00ED6253" w:rsidRDefault="00993E75" w:rsidP="000C318B">
            <w:pPr>
              <w:pStyle w:val="acctfourfigures"/>
              <w:tabs>
                <w:tab w:val="clear" w:pos="765"/>
                <w:tab w:val="decimal" w:pos="145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D6253">
              <w:rPr>
                <w:rFonts w:ascii="Angsana New" w:hAnsi="Angsana New" w:hint="cs"/>
                <w:sz w:val="28"/>
                <w:szCs w:val="28"/>
                <w:lang w:val="en-US" w:bidi="th-TH"/>
              </w:rPr>
              <w:t>2</w:t>
            </w:r>
            <w:r w:rsidR="007A004E" w:rsidRPr="00ED6253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="000C318B" w:rsidRPr="00ED6253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7A004E" w:rsidRPr="00ED6253">
              <w:rPr>
                <w:rFonts w:ascii="Angsana New" w:hAnsi="Angsana New"/>
                <w:sz w:val="28"/>
                <w:szCs w:val="28"/>
                <w:lang w:val="en-US" w:bidi="th-TH"/>
              </w:rPr>
              <w:t>739</w:t>
            </w:r>
          </w:p>
        </w:tc>
        <w:tc>
          <w:tcPr>
            <w:tcW w:w="181" w:type="dxa"/>
            <w:vAlign w:val="bottom"/>
          </w:tcPr>
          <w:p w14:paraId="1BC15E3F" w14:textId="77777777" w:rsidR="000C318B" w:rsidRPr="00ED6253" w:rsidRDefault="000C318B" w:rsidP="000C318B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644963B0" w14:textId="77777777" w:rsidR="000C318B" w:rsidRPr="00ED6253" w:rsidRDefault="000C318B" w:rsidP="000C318B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D6253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0C318B" w:rsidRPr="00ED6253" w14:paraId="4669DFD0" w14:textId="77777777" w:rsidTr="000C028B">
        <w:trPr>
          <w:cantSplit/>
          <w:trHeight w:val="20"/>
        </w:trPr>
        <w:tc>
          <w:tcPr>
            <w:tcW w:w="4859" w:type="dxa"/>
          </w:tcPr>
          <w:p w14:paraId="14A167F1" w14:textId="77777777" w:rsidR="000C318B" w:rsidRPr="00ED6253" w:rsidRDefault="000C318B" w:rsidP="000C318B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หนี้สินตามสัญญาเช่าการเงินที่รับรู้ ณ วันที่ </w:t>
            </w:r>
            <w:r w:rsidR="00993E75" w:rsidRPr="00ED625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ED625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D62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993E75" w:rsidRPr="00ED6253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890" w:type="dxa"/>
          </w:tcPr>
          <w:p w14:paraId="0F1D3C08" w14:textId="77777777" w:rsidR="000C318B" w:rsidRPr="00ED6253" w:rsidRDefault="00993E75" w:rsidP="000C318B">
            <w:pPr>
              <w:pStyle w:val="acctfourfigures"/>
              <w:tabs>
                <w:tab w:val="clear" w:pos="765"/>
                <w:tab w:val="decimal" w:pos="145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D6253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="000C318B" w:rsidRPr="00ED6253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ED6253">
              <w:rPr>
                <w:rFonts w:ascii="Angsana New" w:hAnsi="Angsana New"/>
                <w:sz w:val="28"/>
                <w:szCs w:val="28"/>
                <w:lang w:val="en-US" w:bidi="th-TH"/>
              </w:rPr>
              <w:t>070</w:t>
            </w:r>
          </w:p>
        </w:tc>
        <w:tc>
          <w:tcPr>
            <w:tcW w:w="181" w:type="dxa"/>
          </w:tcPr>
          <w:p w14:paraId="6F94AA36" w14:textId="77777777" w:rsidR="000C318B" w:rsidRPr="00ED6253" w:rsidRDefault="000C318B" w:rsidP="000C318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3552D95F" w14:textId="77777777" w:rsidR="000C318B" w:rsidRPr="00ED6253" w:rsidRDefault="00993E75" w:rsidP="000C318B">
            <w:pPr>
              <w:pStyle w:val="acctfourfigures"/>
              <w:tabs>
                <w:tab w:val="clear" w:pos="765"/>
                <w:tab w:val="decimal" w:pos="145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D6253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="000C318B" w:rsidRPr="00ED6253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ED6253">
              <w:rPr>
                <w:rFonts w:ascii="Angsana New" w:hAnsi="Angsana New"/>
                <w:sz w:val="28"/>
                <w:szCs w:val="28"/>
                <w:lang w:val="en-US" w:bidi="th-TH"/>
              </w:rPr>
              <w:t>070</w:t>
            </w:r>
          </w:p>
        </w:tc>
      </w:tr>
      <w:tr w:rsidR="000C318B" w:rsidRPr="00ED6253" w14:paraId="19E8AFBC" w14:textId="77777777" w:rsidTr="000C028B">
        <w:trPr>
          <w:cantSplit/>
          <w:trHeight w:val="20"/>
        </w:trPr>
        <w:tc>
          <w:tcPr>
            <w:tcW w:w="4859" w:type="dxa"/>
            <w:vAlign w:val="bottom"/>
          </w:tcPr>
          <w:p w14:paraId="66BC0148" w14:textId="77777777" w:rsidR="000C318B" w:rsidRPr="00ED6253" w:rsidRDefault="000C318B" w:rsidP="000C318B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หนี้สินตามสัญญาเช่าที่รับรู้ ณ วันที่ </w:t>
            </w:r>
            <w:r w:rsidR="00993E75" w:rsidRPr="00ED62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993E75" w:rsidRPr="00ED62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8A1560" w14:textId="77777777" w:rsidR="000C318B" w:rsidRPr="00ED6253" w:rsidRDefault="00993E75" w:rsidP="000C318B">
            <w:pPr>
              <w:pStyle w:val="acctfourfigures"/>
              <w:tabs>
                <w:tab w:val="clear" w:pos="765"/>
                <w:tab w:val="decimal" w:pos="14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</w:t>
            </w:r>
            <w:r w:rsidR="007A004E" w:rsidRPr="00ED625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</w:t>
            </w:r>
            <w:r w:rsidR="000C318B" w:rsidRPr="00ED625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7A004E" w:rsidRPr="00ED625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809</w:t>
            </w:r>
          </w:p>
        </w:tc>
        <w:tc>
          <w:tcPr>
            <w:tcW w:w="181" w:type="dxa"/>
          </w:tcPr>
          <w:p w14:paraId="2D62E522" w14:textId="77777777" w:rsidR="000C318B" w:rsidRPr="00ED6253" w:rsidRDefault="000C318B" w:rsidP="000C318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FD1A59" w14:textId="77777777" w:rsidR="000C318B" w:rsidRPr="00ED6253" w:rsidRDefault="00993E75" w:rsidP="000C318B">
            <w:pPr>
              <w:pStyle w:val="acctfourfigures"/>
              <w:tabs>
                <w:tab w:val="clear" w:pos="765"/>
                <w:tab w:val="decimal" w:pos="14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</w:t>
            </w:r>
            <w:r w:rsidR="000C318B" w:rsidRPr="00ED625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ED625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070</w:t>
            </w:r>
          </w:p>
        </w:tc>
      </w:tr>
      <w:tr w:rsidR="000C318B" w:rsidRPr="00ED6253" w14:paraId="4707B5CE" w14:textId="77777777" w:rsidTr="000C028B">
        <w:trPr>
          <w:cantSplit/>
          <w:trHeight w:val="20"/>
        </w:trPr>
        <w:tc>
          <w:tcPr>
            <w:tcW w:w="4859" w:type="dxa"/>
            <w:vAlign w:val="bottom"/>
          </w:tcPr>
          <w:p w14:paraId="0EAA8C40" w14:textId="77777777" w:rsidR="000C318B" w:rsidRPr="00ED6253" w:rsidRDefault="000C318B" w:rsidP="000C318B">
            <w:pPr>
              <w:tabs>
                <w:tab w:val="clear" w:pos="454"/>
                <w:tab w:val="clear" w:pos="907"/>
                <w:tab w:val="clear" w:pos="4678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ED625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D6253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(ร้อยละต่อปี)</w:t>
            </w:r>
            <w:r w:rsidRPr="00ED625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FD33BA2" w14:textId="77777777" w:rsidR="000C318B" w:rsidRPr="00ED6253" w:rsidRDefault="00993E75" w:rsidP="000C318B">
            <w:pPr>
              <w:pStyle w:val="acctfourfigures"/>
              <w:tabs>
                <w:tab w:val="clear" w:pos="765"/>
                <w:tab w:val="decimal" w:pos="12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</w:t>
            </w:r>
            <w:r w:rsidR="000C318B" w:rsidRPr="00ED625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 xml:space="preserve">, </w:t>
            </w:r>
            <w:r w:rsidRPr="00ED625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1" w:type="dxa"/>
          </w:tcPr>
          <w:p w14:paraId="25A37B2A" w14:textId="77777777" w:rsidR="000C318B" w:rsidRPr="00ED6253" w:rsidRDefault="000C318B" w:rsidP="000C318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BB8AE69" w14:textId="77777777" w:rsidR="000C318B" w:rsidRPr="00ED6253" w:rsidRDefault="00993E75" w:rsidP="000C318B">
            <w:pPr>
              <w:pStyle w:val="acctfourfigures"/>
              <w:tabs>
                <w:tab w:val="clear" w:pos="765"/>
                <w:tab w:val="decimal" w:pos="14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</w:tr>
    </w:tbl>
    <w:p w14:paraId="0DD67A81" w14:textId="77777777" w:rsidR="005A5A69" w:rsidRPr="00ED6253" w:rsidRDefault="005A5A69" w:rsidP="00FB57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28"/>
          <w:szCs w:val="28"/>
        </w:rPr>
      </w:pPr>
    </w:p>
    <w:p w14:paraId="78265218" w14:textId="77777777" w:rsidR="009D5893" w:rsidRPr="00ED6253" w:rsidRDefault="00993E75" w:rsidP="009D58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thaiDistribute"/>
        <w:rPr>
          <w:rFonts w:ascii="Angsana New" w:hAnsi="Angsana New"/>
          <w:b/>
          <w:bCs/>
          <w:sz w:val="28"/>
          <w:szCs w:val="28"/>
        </w:rPr>
      </w:pPr>
      <w:r w:rsidRPr="00ED6253">
        <w:rPr>
          <w:rFonts w:ascii="Angsana New" w:hAnsi="Angsana New"/>
          <w:b/>
          <w:bCs/>
          <w:sz w:val="28"/>
          <w:szCs w:val="28"/>
        </w:rPr>
        <w:t>4</w:t>
      </w:r>
      <w:r w:rsidR="009D5893" w:rsidRPr="00ED6253">
        <w:rPr>
          <w:rFonts w:ascii="Angsana New" w:hAnsi="Angsana New" w:hint="cs"/>
          <w:b/>
          <w:bCs/>
          <w:sz w:val="28"/>
          <w:szCs w:val="28"/>
          <w:cs/>
        </w:rPr>
        <w:tab/>
        <w:t>บุคคลหรือกิจการที่เกี่ยวข้องกัน</w:t>
      </w:r>
    </w:p>
    <w:p w14:paraId="71285B80" w14:textId="77777777" w:rsidR="009D5893" w:rsidRPr="00ED6253" w:rsidRDefault="009D5893" w:rsidP="009D5893">
      <w:pPr>
        <w:rPr>
          <w:rFonts w:ascii="Angsana New" w:hAnsi="Angsana New"/>
          <w:sz w:val="24"/>
          <w:szCs w:val="24"/>
          <w:cs/>
          <w:lang w:val="th-TH"/>
        </w:rPr>
      </w:pPr>
    </w:p>
    <w:p w14:paraId="344B3636" w14:textId="15929173" w:rsidR="00DE7001" w:rsidRPr="00ED6253" w:rsidRDefault="009D5893" w:rsidP="009D58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28"/>
          <w:szCs w:val="28"/>
        </w:rPr>
      </w:pPr>
      <w:r w:rsidRPr="00ED6253">
        <w:rPr>
          <w:rFonts w:ascii="Angsana New" w:hAnsi="Angsana New" w:hint="cs"/>
          <w:sz w:val="28"/>
          <w:szCs w:val="28"/>
          <w:cs/>
        </w:rPr>
        <w:tab/>
        <w:t>ความสัมพันธ์ที่มีกับบริษัท</w:t>
      </w:r>
      <w:r w:rsidR="001F75D4" w:rsidRPr="00ED6253">
        <w:rPr>
          <w:rFonts w:ascii="Angsana New" w:hAnsi="Angsana New" w:hint="cs"/>
          <w:sz w:val="28"/>
          <w:szCs w:val="28"/>
          <w:cs/>
        </w:rPr>
        <w:t>ร่วมและบริษัท</w:t>
      </w:r>
      <w:r w:rsidRPr="00ED6253">
        <w:rPr>
          <w:rFonts w:ascii="Angsana New" w:hAnsi="Angsana New" w:hint="cs"/>
          <w:sz w:val="28"/>
          <w:szCs w:val="28"/>
          <w:cs/>
        </w:rPr>
        <w:t xml:space="preserve">ย่อย ได้เปิดเผยในหมายเหตุข้อ </w:t>
      </w:r>
      <w:r w:rsidR="001F75D4" w:rsidRPr="00ED6253">
        <w:rPr>
          <w:rFonts w:ascii="Angsana New" w:hAnsi="Angsana New"/>
          <w:sz w:val="28"/>
          <w:szCs w:val="28"/>
        </w:rPr>
        <w:t xml:space="preserve">6 </w:t>
      </w:r>
      <w:r w:rsidR="001F75D4" w:rsidRPr="00ED6253">
        <w:rPr>
          <w:rFonts w:ascii="Angsana New" w:hAnsi="Angsana New" w:hint="cs"/>
          <w:sz w:val="28"/>
          <w:szCs w:val="28"/>
          <w:cs/>
        </w:rPr>
        <w:t xml:space="preserve">และ </w:t>
      </w:r>
      <w:r w:rsidR="00722DDF" w:rsidRPr="00ED6253">
        <w:rPr>
          <w:rFonts w:ascii="Angsana New" w:hAnsi="Angsana New"/>
          <w:sz w:val="28"/>
          <w:szCs w:val="28"/>
        </w:rPr>
        <w:t>7</w:t>
      </w:r>
    </w:p>
    <w:p w14:paraId="446B8112" w14:textId="77777777" w:rsidR="00FB5726" w:rsidRPr="00ED6253" w:rsidRDefault="00FB5726" w:rsidP="009D58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24"/>
          <w:szCs w:val="24"/>
          <w:cs/>
        </w:rPr>
      </w:pPr>
    </w:p>
    <w:p w14:paraId="6B436601" w14:textId="77777777" w:rsidR="008C318E" w:rsidRPr="00ED6253" w:rsidRDefault="008C318E" w:rsidP="008C31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ED6253">
        <w:rPr>
          <w:rFonts w:asciiTheme="majorBidi" w:hAnsiTheme="majorBidi" w:cstheme="majorBidi"/>
          <w:sz w:val="28"/>
          <w:szCs w:val="28"/>
          <w:cs/>
        </w:rPr>
        <w:t>รายการที่สำคัญกับ</w:t>
      </w:r>
      <w:r w:rsidRPr="00ED6253">
        <w:rPr>
          <w:rFonts w:asciiTheme="majorBidi" w:hAnsiTheme="majorBidi" w:cstheme="majorBidi"/>
          <w:b/>
          <w:sz w:val="28"/>
          <w:szCs w:val="28"/>
          <w:cs/>
        </w:rPr>
        <w:t>กิจการที่เกี่ยวข้องกัน</w:t>
      </w:r>
      <w:r w:rsidRPr="00ED6253">
        <w:rPr>
          <w:rFonts w:asciiTheme="majorBidi" w:hAnsiTheme="majorBidi" w:cstheme="majorBidi"/>
          <w:sz w:val="28"/>
          <w:szCs w:val="28"/>
          <w:cs/>
        </w:rPr>
        <w:t>สำหรับงวด</w:t>
      </w:r>
      <w:r w:rsidRPr="00ED6253">
        <w:rPr>
          <w:rFonts w:asciiTheme="majorBidi" w:hAnsiTheme="majorBidi" w:cstheme="majorBidi" w:hint="cs"/>
          <w:sz w:val="28"/>
          <w:szCs w:val="28"/>
          <w:cs/>
        </w:rPr>
        <w:t>สามเดือนและ</w:t>
      </w:r>
      <w:r w:rsidRPr="00ED6253">
        <w:rPr>
          <w:rFonts w:asciiTheme="majorBidi" w:hAnsiTheme="majorBidi" w:cstheme="majorBidi"/>
          <w:sz w:val="28"/>
          <w:szCs w:val="28"/>
          <w:cs/>
        </w:rPr>
        <w:t xml:space="preserve">เก้าเดือนสิ้นสุดวันที่ </w:t>
      </w:r>
      <w:r w:rsidR="00F23123" w:rsidRPr="00ED6253">
        <w:rPr>
          <w:rFonts w:asciiTheme="majorBidi" w:hAnsiTheme="majorBidi" w:cstheme="majorBidi"/>
          <w:sz w:val="28"/>
          <w:szCs w:val="28"/>
        </w:rPr>
        <w:t>3</w:t>
      </w:r>
      <w:r w:rsidRPr="00ED6253">
        <w:rPr>
          <w:rFonts w:asciiTheme="majorBidi" w:hAnsiTheme="majorBidi" w:cstheme="majorBidi"/>
          <w:sz w:val="28"/>
          <w:szCs w:val="28"/>
        </w:rPr>
        <w:t xml:space="preserve">0 </w:t>
      </w:r>
      <w:r w:rsidRPr="00ED6253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="00722DDF" w:rsidRPr="00ED6253">
        <w:rPr>
          <w:rFonts w:asciiTheme="majorBidi" w:hAnsiTheme="majorBidi" w:cstheme="majorBidi"/>
          <w:sz w:val="28"/>
          <w:szCs w:val="28"/>
        </w:rPr>
        <w:t xml:space="preserve"> </w:t>
      </w:r>
      <w:r w:rsidRPr="00ED6253">
        <w:rPr>
          <w:rFonts w:asciiTheme="majorBidi" w:hAnsiTheme="majorBidi" w:cstheme="majorBidi"/>
          <w:sz w:val="28"/>
          <w:szCs w:val="28"/>
          <w:cs/>
        </w:rPr>
        <w:t xml:space="preserve">สรุปได้ดังนี้ </w:t>
      </w:r>
    </w:p>
    <w:p w14:paraId="13AD25BC" w14:textId="77777777" w:rsidR="008C318E" w:rsidRPr="00ED6253" w:rsidRDefault="008C318E" w:rsidP="008C31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tbl>
      <w:tblPr>
        <w:tblW w:w="920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07"/>
        <w:gridCol w:w="990"/>
        <w:gridCol w:w="262"/>
        <w:gridCol w:w="1042"/>
        <w:gridCol w:w="241"/>
        <w:gridCol w:w="997"/>
        <w:gridCol w:w="270"/>
        <w:gridCol w:w="980"/>
        <w:gridCol w:w="13"/>
      </w:tblGrid>
      <w:tr w:rsidR="008C318E" w:rsidRPr="00ED6253" w14:paraId="5A6A1302" w14:textId="77777777" w:rsidTr="00B45BDA">
        <w:trPr>
          <w:tblHeader/>
        </w:trPr>
        <w:tc>
          <w:tcPr>
            <w:tcW w:w="4407" w:type="dxa"/>
            <w:shd w:val="clear" w:color="auto" w:fill="auto"/>
          </w:tcPr>
          <w:p w14:paraId="748D4A07" w14:textId="77777777" w:rsidR="008C318E" w:rsidRPr="00ED6253" w:rsidRDefault="008C318E" w:rsidP="00F47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294" w:type="dxa"/>
            <w:gridSpan w:val="3"/>
            <w:shd w:val="clear" w:color="auto" w:fill="auto"/>
          </w:tcPr>
          <w:p w14:paraId="6B5DD93D" w14:textId="77777777" w:rsidR="008C318E" w:rsidRPr="00ED6253" w:rsidRDefault="008C318E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1" w:type="dxa"/>
            <w:shd w:val="clear" w:color="auto" w:fill="auto"/>
          </w:tcPr>
          <w:p w14:paraId="0A63EC2E" w14:textId="77777777" w:rsidR="008C318E" w:rsidRPr="00ED6253" w:rsidRDefault="008C318E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260" w:type="dxa"/>
            <w:gridSpan w:val="4"/>
            <w:shd w:val="clear" w:color="auto" w:fill="auto"/>
          </w:tcPr>
          <w:p w14:paraId="36684D4B" w14:textId="77777777" w:rsidR="008C318E" w:rsidRPr="00ED6253" w:rsidRDefault="008C318E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C318E" w:rsidRPr="00ED6253" w14:paraId="6ED5DE54" w14:textId="77777777" w:rsidTr="00B45BDA">
        <w:trPr>
          <w:tblHeader/>
        </w:trPr>
        <w:tc>
          <w:tcPr>
            <w:tcW w:w="4407" w:type="dxa"/>
            <w:shd w:val="clear" w:color="auto" w:fill="auto"/>
          </w:tcPr>
          <w:p w14:paraId="3268089F" w14:textId="77777777" w:rsidR="008C318E" w:rsidRPr="00ED6253" w:rsidRDefault="008C318E" w:rsidP="00F47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  <w:r w:rsidRPr="00ED6253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ED625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 xml:space="preserve"> 30 </w:t>
            </w:r>
            <w:r w:rsidRPr="00ED6253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90" w:type="dxa"/>
            <w:shd w:val="clear" w:color="auto" w:fill="auto"/>
          </w:tcPr>
          <w:p w14:paraId="5C1F8DE2" w14:textId="77777777" w:rsidR="008C318E" w:rsidRPr="00ED6253" w:rsidRDefault="008C318E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  <w:tc>
          <w:tcPr>
            <w:tcW w:w="262" w:type="dxa"/>
            <w:shd w:val="clear" w:color="auto" w:fill="auto"/>
          </w:tcPr>
          <w:p w14:paraId="4192F3F0" w14:textId="77777777" w:rsidR="008C318E" w:rsidRPr="00ED6253" w:rsidRDefault="008C318E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14:paraId="3DA51A0D" w14:textId="77777777" w:rsidR="008C318E" w:rsidRPr="00ED6253" w:rsidRDefault="008C318E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bCs/>
                <w:sz w:val="28"/>
                <w:szCs w:val="28"/>
              </w:rPr>
              <w:t>25</w:t>
            </w:r>
            <w:r w:rsidRPr="00ED625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6</w:t>
            </w:r>
            <w:r w:rsidRPr="00ED6253">
              <w:rPr>
                <w:rFonts w:asciiTheme="majorBidi" w:hAnsiTheme="majorBidi" w:cstheme="majorBidi"/>
                <w:bCs/>
                <w:sz w:val="28"/>
                <w:szCs w:val="28"/>
              </w:rPr>
              <w:t>2</w:t>
            </w:r>
          </w:p>
        </w:tc>
        <w:tc>
          <w:tcPr>
            <w:tcW w:w="241" w:type="dxa"/>
            <w:shd w:val="clear" w:color="auto" w:fill="auto"/>
          </w:tcPr>
          <w:p w14:paraId="01E532BA" w14:textId="77777777" w:rsidR="008C318E" w:rsidRPr="00ED6253" w:rsidRDefault="008C318E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</w:tcPr>
          <w:p w14:paraId="50D7C06B" w14:textId="77777777" w:rsidR="008C318E" w:rsidRPr="00ED6253" w:rsidRDefault="008C318E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7FFDA136" w14:textId="77777777" w:rsidR="008C318E" w:rsidRPr="00ED6253" w:rsidRDefault="008C318E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14:paraId="401E8B61" w14:textId="77777777" w:rsidR="008C318E" w:rsidRPr="00ED6253" w:rsidRDefault="008C318E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bCs/>
                <w:sz w:val="28"/>
                <w:szCs w:val="28"/>
              </w:rPr>
              <w:t>25</w:t>
            </w:r>
            <w:r w:rsidRPr="00ED625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6</w:t>
            </w:r>
            <w:r w:rsidRPr="00ED6253">
              <w:rPr>
                <w:rFonts w:asciiTheme="majorBidi" w:hAnsiTheme="majorBidi" w:cstheme="majorBidi"/>
                <w:bCs/>
                <w:sz w:val="28"/>
                <w:szCs w:val="28"/>
              </w:rPr>
              <w:t>2</w:t>
            </w:r>
          </w:p>
        </w:tc>
      </w:tr>
      <w:tr w:rsidR="008C318E" w:rsidRPr="00ED6253" w14:paraId="3A8E9BDA" w14:textId="77777777" w:rsidTr="00B45BDA">
        <w:trPr>
          <w:tblHeader/>
        </w:trPr>
        <w:tc>
          <w:tcPr>
            <w:tcW w:w="4407" w:type="dxa"/>
            <w:shd w:val="clear" w:color="auto" w:fill="auto"/>
          </w:tcPr>
          <w:p w14:paraId="1DBF3168" w14:textId="77777777" w:rsidR="008C318E" w:rsidRPr="00ED6253" w:rsidRDefault="008C318E" w:rsidP="00F47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4795" w:type="dxa"/>
            <w:gridSpan w:val="8"/>
            <w:shd w:val="clear" w:color="auto" w:fill="auto"/>
          </w:tcPr>
          <w:p w14:paraId="4AD7240B" w14:textId="77777777" w:rsidR="008C318E" w:rsidRPr="00ED6253" w:rsidRDefault="008C318E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C318E" w:rsidRPr="00ED6253" w14:paraId="4B140B09" w14:textId="77777777" w:rsidTr="00B45BDA">
        <w:tc>
          <w:tcPr>
            <w:tcW w:w="4407" w:type="dxa"/>
            <w:shd w:val="clear" w:color="auto" w:fill="auto"/>
          </w:tcPr>
          <w:p w14:paraId="0BFDDC94" w14:textId="77777777" w:rsidR="008C318E" w:rsidRPr="00ED6253" w:rsidRDefault="008C318E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503E033" w14:textId="77777777" w:rsidR="008C318E" w:rsidRPr="00ED6253" w:rsidRDefault="008C318E" w:rsidP="00F47D7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0BCD47A" w14:textId="77777777" w:rsidR="008C318E" w:rsidRPr="00ED6253" w:rsidRDefault="008C318E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07301EE5" w14:textId="77777777" w:rsidR="008C318E" w:rsidRPr="00ED6253" w:rsidRDefault="008C318E" w:rsidP="00F47D7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1" w:type="dxa"/>
            <w:shd w:val="clear" w:color="auto" w:fill="auto"/>
          </w:tcPr>
          <w:p w14:paraId="5C1DF11C" w14:textId="77777777" w:rsidR="008C318E" w:rsidRPr="00ED6253" w:rsidRDefault="008C318E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03B7A8AD" w14:textId="77777777" w:rsidR="008C318E" w:rsidRPr="00ED6253" w:rsidRDefault="008C318E" w:rsidP="00F47D7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7CE9EBC" w14:textId="77777777" w:rsidR="008C318E" w:rsidRPr="00ED6253" w:rsidRDefault="008C318E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0CAC5A62" w14:textId="77777777" w:rsidR="008C318E" w:rsidRPr="00ED6253" w:rsidRDefault="008C318E" w:rsidP="00F47D7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454EAD" w:rsidRPr="00ED6253" w14:paraId="22AF2AF2" w14:textId="77777777" w:rsidTr="00B45BDA">
        <w:tc>
          <w:tcPr>
            <w:tcW w:w="4407" w:type="dxa"/>
            <w:shd w:val="clear" w:color="auto" w:fill="auto"/>
          </w:tcPr>
          <w:p w14:paraId="5AF84344" w14:textId="77777777" w:rsidR="00454EAD" w:rsidRPr="00ED6253" w:rsidRDefault="00454EAD" w:rsidP="00454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ค่าเช่าสถานที่</w:t>
            </w:r>
          </w:p>
        </w:tc>
        <w:tc>
          <w:tcPr>
            <w:tcW w:w="990" w:type="dxa"/>
            <w:shd w:val="clear" w:color="auto" w:fill="auto"/>
          </w:tcPr>
          <w:p w14:paraId="0139703B" w14:textId="77777777" w:rsidR="00454EAD" w:rsidRPr="00ED6253" w:rsidRDefault="00454EAD" w:rsidP="00454EA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262" w:type="dxa"/>
            <w:shd w:val="clear" w:color="auto" w:fill="auto"/>
          </w:tcPr>
          <w:p w14:paraId="139349D3" w14:textId="77777777" w:rsidR="00454EAD" w:rsidRPr="00ED6253" w:rsidRDefault="00454EAD" w:rsidP="00454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14:paraId="1483D496" w14:textId="77777777" w:rsidR="00454EAD" w:rsidRPr="00ED6253" w:rsidRDefault="00454EAD" w:rsidP="00454EA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</w:t>
            </w:r>
          </w:p>
        </w:tc>
        <w:tc>
          <w:tcPr>
            <w:tcW w:w="241" w:type="dxa"/>
            <w:shd w:val="clear" w:color="auto" w:fill="auto"/>
          </w:tcPr>
          <w:p w14:paraId="207F2E90" w14:textId="77777777" w:rsidR="00454EAD" w:rsidRPr="00ED6253" w:rsidRDefault="00454EAD" w:rsidP="00454EA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  <w:shd w:val="clear" w:color="auto" w:fill="auto"/>
          </w:tcPr>
          <w:p w14:paraId="4A29FEA6" w14:textId="77777777" w:rsidR="00454EAD" w:rsidRPr="00ED6253" w:rsidRDefault="00454EAD" w:rsidP="00454EA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481B0E91" w14:textId="77777777" w:rsidR="00454EAD" w:rsidRPr="00ED6253" w:rsidRDefault="00454EAD" w:rsidP="00454EA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14:paraId="510AB42E" w14:textId="77777777" w:rsidR="00454EAD" w:rsidRPr="00ED6253" w:rsidRDefault="00454EAD" w:rsidP="00454EA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</w:t>
            </w:r>
          </w:p>
        </w:tc>
      </w:tr>
      <w:tr w:rsidR="00454EAD" w:rsidRPr="00ED6253" w14:paraId="151E77C6" w14:textId="77777777" w:rsidTr="00B45BDA">
        <w:tc>
          <w:tcPr>
            <w:tcW w:w="4407" w:type="dxa"/>
            <w:shd w:val="clear" w:color="auto" w:fill="auto"/>
          </w:tcPr>
          <w:p w14:paraId="350F3E69" w14:textId="77777777" w:rsidR="00454EAD" w:rsidRPr="00ED6253" w:rsidRDefault="00454EAD" w:rsidP="00454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  <w:shd w:val="clear" w:color="auto" w:fill="auto"/>
          </w:tcPr>
          <w:p w14:paraId="24DA1A56" w14:textId="77777777" w:rsidR="00454EAD" w:rsidRPr="00ED6253" w:rsidRDefault="00454EAD" w:rsidP="00454EA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</w:t>
            </w:r>
          </w:p>
        </w:tc>
        <w:tc>
          <w:tcPr>
            <w:tcW w:w="262" w:type="dxa"/>
            <w:shd w:val="clear" w:color="auto" w:fill="auto"/>
          </w:tcPr>
          <w:p w14:paraId="5E312710" w14:textId="77777777" w:rsidR="00454EAD" w:rsidRPr="00ED6253" w:rsidRDefault="00454EAD" w:rsidP="00454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14:paraId="1EB47824" w14:textId="77777777" w:rsidR="00454EAD" w:rsidRPr="00ED6253" w:rsidRDefault="00454EAD" w:rsidP="00454EA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</w:t>
            </w:r>
          </w:p>
        </w:tc>
        <w:tc>
          <w:tcPr>
            <w:tcW w:w="241" w:type="dxa"/>
            <w:shd w:val="clear" w:color="auto" w:fill="auto"/>
          </w:tcPr>
          <w:p w14:paraId="0C71C311" w14:textId="77777777" w:rsidR="00454EAD" w:rsidRPr="00ED6253" w:rsidRDefault="00454EAD" w:rsidP="00454EA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  <w:shd w:val="clear" w:color="auto" w:fill="auto"/>
          </w:tcPr>
          <w:p w14:paraId="03550951" w14:textId="77777777" w:rsidR="00454EAD" w:rsidRPr="00ED6253" w:rsidRDefault="00454EAD" w:rsidP="00454EA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14:paraId="70532D5B" w14:textId="77777777" w:rsidR="00454EAD" w:rsidRPr="00ED6253" w:rsidRDefault="00454EAD" w:rsidP="00454EA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14:paraId="42000076" w14:textId="77777777" w:rsidR="00454EAD" w:rsidRPr="00ED6253" w:rsidRDefault="00454EAD" w:rsidP="00454EA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</w:t>
            </w:r>
          </w:p>
        </w:tc>
      </w:tr>
      <w:tr w:rsidR="00454EAD" w:rsidRPr="00ED6253" w14:paraId="2BAF099D" w14:textId="77777777" w:rsidTr="00B45BDA">
        <w:tc>
          <w:tcPr>
            <w:tcW w:w="4407" w:type="dxa"/>
            <w:shd w:val="clear" w:color="auto" w:fill="auto"/>
          </w:tcPr>
          <w:p w14:paraId="4CE5B6A7" w14:textId="77777777" w:rsidR="00454EAD" w:rsidRPr="00ED6253" w:rsidRDefault="00454EAD" w:rsidP="00454E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lastRenderedPageBreak/>
              <w:t>บริษัทย่อย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39D08B3" w14:textId="77777777" w:rsidR="00454EAD" w:rsidRPr="00ED6253" w:rsidRDefault="00454EAD" w:rsidP="00454EA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5A63814F" w14:textId="77777777" w:rsidR="00454EAD" w:rsidRPr="00ED6253" w:rsidRDefault="00454EAD" w:rsidP="00454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36649C13" w14:textId="77777777" w:rsidR="00454EAD" w:rsidRPr="00ED6253" w:rsidRDefault="00454EAD" w:rsidP="00454EA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  <w:shd w:val="clear" w:color="auto" w:fill="auto"/>
          </w:tcPr>
          <w:p w14:paraId="4CC45FB7" w14:textId="77777777" w:rsidR="00454EAD" w:rsidRPr="00ED6253" w:rsidRDefault="00454EAD" w:rsidP="00454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</w:tcPr>
          <w:p w14:paraId="2498CF04" w14:textId="77777777" w:rsidR="00454EAD" w:rsidRPr="00ED6253" w:rsidRDefault="00454EAD" w:rsidP="00454EA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54A96A3" w14:textId="77777777" w:rsidR="00454EAD" w:rsidRPr="00ED6253" w:rsidRDefault="00454EAD" w:rsidP="00454EA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14:paraId="698197F2" w14:textId="77777777" w:rsidR="00454EAD" w:rsidRPr="00ED6253" w:rsidRDefault="00454EAD" w:rsidP="00454EA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</w:tr>
      <w:tr w:rsidR="00454EAD" w:rsidRPr="00ED6253" w14:paraId="1AA39A31" w14:textId="77777777" w:rsidTr="00B45BDA">
        <w:tc>
          <w:tcPr>
            <w:tcW w:w="4407" w:type="dxa"/>
            <w:shd w:val="clear" w:color="auto" w:fill="auto"/>
          </w:tcPr>
          <w:p w14:paraId="751098AF" w14:textId="77777777" w:rsidR="00454EAD" w:rsidRPr="00ED6253" w:rsidRDefault="00454EAD" w:rsidP="00454E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ED6253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ขาย</w:t>
            </w:r>
            <w:r w:rsidR="00B66868" w:rsidRPr="00ED6253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สินค้าหรือ</w:t>
            </w:r>
            <w:r w:rsidR="006E2EEA" w:rsidRPr="00ED6253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ก</w:t>
            </w:r>
            <w:r w:rsidR="00B66868" w:rsidRPr="00ED6253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ารให้</w:t>
            </w:r>
            <w:r w:rsidRPr="00ED6253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บริการ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8BE6AD0" w14:textId="77777777" w:rsidR="00454EAD" w:rsidRPr="00ED6253" w:rsidRDefault="00454EAD" w:rsidP="00454EA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5C145D24" w14:textId="77777777" w:rsidR="00454EAD" w:rsidRPr="00ED6253" w:rsidRDefault="00454EAD" w:rsidP="00454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14461508" w14:textId="77777777" w:rsidR="00454EAD" w:rsidRPr="00ED6253" w:rsidRDefault="00454EAD" w:rsidP="00454EA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5FA19D69" w14:textId="77777777" w:rsidR="00454EAD" w:rsidRPr="00ED6253" w:rsidRDefault="00454EAD" w:rsidP="00454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</w:tcPr>
          <w:p w14:paraId="5620A640" w14:textId="77777777" w:rsidR="00454EAD" w:rsidRPr="00ED6253" w:rsidRDefault="00454EAD" w:rsidP="00454EA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631</w:t>
            </w:r>
          </w:p>
        </w:tc>
        <w:tc>
          <w:tcPr>
            <w:tcW w:w="270" w:type="dxa"/>
            <w:shd w:val="clear" w:color="auto" w:fill="auto"/>
          </w:tcPr>
          <w:p w14:paraId="3D96CEAD" w14:textId="77777777" w:rsidR="00454EAD" w:rsidRPr="00ED6253" w:rsidRDefault="00454EAD" w:rsidP="00454EA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14:paraId="5D838C20" w14:textId="77777777" w:rsidR="00454EAD" w:rsidRPr="00ED6253" w:rsidRDefault="00454EAD" w:rsidP="00454EA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1,723</w:t>
            </w:r>
          </w:p>
        </w:tc>
      </w:tr>
      <w:tr w:rsidR="00454EAD" w:rsidRPr="00ED6253" w14:paraId="2685C8AB" w14:textId="77777777" w:rsidTr="00B45BDA">
        <w:tc>
          <w:tcPr>
            <w:tcW w:w="4407" w:type="dxa"/>
            <w:shd w:val="clear" w:color="auto" w:fill="auto"/>
          </w:tcPr>
          <w:p w14:paraId="115F193A" w14:textId="77777777" w:rsidR="00454EAD" w:rsidRPr="00ED6253" w:rsidRDefault="00454EAD" w:rsidP="00454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</w:t>
            </w:r>
            <w:r w:rsidR="00E150B7" w:rsidRPr="00ED6253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</w:t>
            </w:r>
            <w:r w:rsidRPr="00ED6253">
              <w:rPr>
                <w:rFonts w:asciiTheme="majorBidi" w:hAnsiTheme="majorBidi" w:cstheme="majorBidi"/>
                <w:sz w:val="28"/>
                <w:szCs w:val="28"/>
                <w:cs/>
              </w:rPr>
              <w:t>บริการ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8578E3B" w14:textId="77777777" w:rsidR="00454EAD" w:rsidRPr="00ED6253" w:rsidRDefault="00454EAD" w:rsidP="00454EA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21F81DD7" w14:textId="77777777" w:rsidR="00454EAD" w:rsidRPr="00ED6253" w:rsidRDefault="00454EAD" w:rsidP="00454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469D819E" w14:textId="77777777" w:rsidR="00454EAD" w:rsidRPr="00ED6253" w:rsidRDefault="00454EAD" w:rsidP="00454EA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2382734D" w14:textId="77777777" w:rsidR="00454EAD" w:rsidRPr="00ED6253" w:rsidRDefault="00454EAD" w:rsidP="00454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</w:tcPr>
          <w:p w14:paraId="5E8E0FD6" w14:textId="77777777" w:rsidR="00454EAD" w:rsidRPr="00ED6253" w:rsidRDefault="00454EAD" w:rsidP="00454EA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193</w:t>
            </w:r>
          </w:p>
        </w:tc>
        <w:tc>
          <w:tcPr>
            <w:tcW w:w="270" w:type="dxa"/>
            <w:shd w:val="clear" w:color="auto" w:fill="auto"/>
          </w:tcPr>
          <w:p w14:paraId="0B026DCC" w14:textId="77777777" w:rsidR="00454EAD" w:rsidRPr="00ED6253" w:rsidRDefault="00454EAD" w:rsidP="00454EA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14:paraId="773AD18B" w14:textId="77777777" w:rsidR="00454EAD" w:rsidRPr="00ED6253" w:rsidRDefault="00454EAD" w:rsidP="00454EA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</w:t>
            </w:r>
          </w:p>
        </w:tc>
      </w:tr>
      <w:tr w:rsidR="00454EAD" w:rsidRPr="00ED6253" w14:paraId="5963F999" w14:textId="77777777" w:rsidTr="00B45BDA">
        <w:tc>
          <w:tcPr>
            <w:tcW w:w="4407" w:type="dxa"/>
            <w:shd w:val="clear" w:color="auto" w:fill="auto"/>
          </w:tcPr>
          <w:p w14:paraId="757015AB" w14:textId="77777777" w:rsidR="00454EAD" w:rsidRPr="00ED6253" w:rsidRDefault="00454EAD" w:rsidP="00454E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ED6253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7FC413F" w14:textId="77777777" w:rsidR="00454EAD" w:rsidRPr="00ED6253" w:rsidRDefault="00454EAD" w:rsidP="00454EA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535FFF1A" w14:textId="77777777" w:rsidR="00454EAD" w:rsidRPr="00ED6253" w:rsidRDefault="00454EAD" w:rsidP="00454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24CA73E5" w14:textId="77777777" w:rsidR="00454EAD" w:rsidRPr="00ED6253" w:rsidRDefault="00454EAD" w:rsidP="00454EA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05CCDDCE" w14:textId="77777777" w:rsidR="00454EAD" w:rsidRPr="00ED6253" w:rsidRDefault="00454EAD" w:rsidP="00454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</w:tcPr>
          <w:p w14:paraId="1F65D180" w14:textId="77777777" w:rsidR="00454EAD" w:rsidRPr="00ED6253" w:rsidRDefault="00454EAD" w:rsidP="00454EA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1,334</w:t>
            </w:r>
          </w:p>
        </w:tc>
        <w:tc>
          <w:tcPr>
            <w:tcW w:w="270" w:type="dxa"/>
            <w:shd w:val="clear" w:color="auto" w:fill="auto"/>
          </w:tcPr>
          <w:p w14:paraId="2022CEAE" w14:textId="77777777" w:rsidR="00454EAD" w:rsidRPr="00ED6253" w:rsidRDefault="00454EAD" w:rsidP="00454EA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14:paraId="725F9F02" w14:textId="77777777" w:rsidR="00454EAD" w:rsidRPr="00ED6253" w:rsidRDefault="00454EAD" w:rsidP="00454EA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254</w:t>
            </w:r>
          </w:p>
        </w:tc>
      </w:tr>
      <w:tr w:rsidR="00454EAD" w:rsidRPr="00ED6253" w14:paraId="3AF69C37" w14:textId="77777777" w:rsidTr="00B45BDA">
        <w:tc>
          <w:tcPr>
            <w:tcW w:w="4407" w:type="dxa"/>
            <w:shd w:val="clear" w:color="auto" w:fill="auto"/>
          </w:tcPr>
          <w:p w14:paraId="6B6B55BF" w14:textId="77777777" w:rsidR="00454EAD" w:rsidRPr="00ED6253" w:rsidRDefault="00454EAD" w:rsidP="00454E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ED6253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FC56133" w14:textId="77777777" w:rsidR="00454EAD" w:rsidRPr="00ED6253" w:rsidRDefault="00454EAD" w:rsidP="00454EA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222E88B8" w14:textId="77777777" w:rsidR="00454EAD" w:rsidRPr="00ED6253" w:rsidRDefault="00454EAD" w:rsidP="00454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6E3FAE3E" w14:textId="77777777" w:rsidR="00454EAD" w:rsidRPr="00ED6253" w:rsidRDefault="00B66868" w:rsidP="00454EA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1C0C7198" w14:textId="77777777" w:rsidR="00454EAD" w:rsidRPr="00ED6253" w:rsidRDefault="00454EAD" w:rsidP="00454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</w:tcPr>
          <w:p w14:paraId="246E8B71" w14:textId="77777777" w:rsidR="00454EAD" w:rsidRPr="00ED6253" w:rsidRDefault="00454EAD" w:rsidP="00454EA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594</w:t>
            </w:r>
          </w:p>
        </w:tc>
        <w:tc>
          <w:tcPr>
            <w:tcW w:w="270" w:type="dxa"/>
            <w:shd w:val="clear" w:color="auto" w:fill="auto"/>
          </w:tcPr>
          <w:p w14:paraId="3FE842DF" w14:textId="77777777" w:rsidR="00454EAD" w:rsidRPr="00ED6253" w:rsidRDefault="00454EAD" w:rsidP="00454EA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14:paraId="4C5A302A" w14:textId="77777777" w:rsidR="00454EAD" w:rsidRPr="00ED6253" w:rsidRDefault="00454EAD" w:rsidP="00454EAD">
            <w:pPr>
              <w:pStyle w:val="acctfourfigures"/>
              <w:tabs>
                <w:tab w:val="clear" w:pos="765"/>
                <w:tab w:val="decimal" w:pos="4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454EAD" w:rsidRPr="00ED6253" w14:paraId="2FF4CB20" w14:textId="77777777" w:rsidTr="00B45BDA">
        <w:tc>
          <w:tcPr>
            <w:tcW w:w="4407" w:type="dxa"/>
            <w:shd w:val="clear" w:color="auto" w:fill="auto"/>
          </w:tcPr>
          <w:p w14:paraId="745AB019" w14:textId="77777777" w:rsidR="00454EAD" w:rsidRPr="00ED6253" w:rsidRDefault="00454EAD" w:rsidP="00454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622937C" w14:textId="77777777" w:rsidR="00454EAD" w:rsidRPr="00ED6253" w:rsidRDefault="00454EAD" w:rsidP="00454EA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0780E52D" w14:textId="77777777" w:rsidR="00454EAD" w:rsidRPr="00ED6253" w:rsidRDefault="00454EAD" w:rsidP="00454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76E49CC0" w14:textId="77777777" w:rsidR="00454EAD" w:rsidRPr="00ED6253" w:rsidRDefault="00454EAD" w:rsidP="00454EA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1" w:type="dxa"/>
            <w:shd w:val="clear" w:color="auto" w:fill="auto"/>
          </w:tcPr>
          <w:p w14:paraId="3B5E74CD" w14:textId="77777777" w:rsidR="00454EAD" w:rsidRPr="00ED6253" w:rsidRDefault="00454EAD" w:rsidP="00454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31B3AA79" w14:textId="77777777" w:rsidR="00454EAD" w:rsidRPr="00ED6253" w:rsidRDefault="00454EAD" w:rsidP="00454EA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49FC12B" w14:textId="77777777" w:rsidR="00454EAD" w:rsidRPr="00ED6253" w:rsidRDefault="00454EAD" w:rsidP="00454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0FC266F7" w14:textId="77777777" w:rsidR="00454EAD" w:rsidRPr="00ED6253" w:rsidRDefault="00454EAD" w:rsidP="00454EA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B66868" w:rsidRPr="00ED6253" w14:paraId="2C95311D" w14:textId="77777777" w:rsidTr="00B45BDA">
        <w:tc>
          <w:tcPr>
            <w:tcW w:w="4407" w:type="dxa"/>
            <w:shd w:val="clear" w:color="auto" w:fill="auto"/>
          </w:tcPr>
          <w:p w14:paraId="5D2169B5" w14:textId="77777777" w:rsidR="00B66868" w:rsidRPr="00ED6253" w:rsidRDefault="00B66868" w:rsidP="00B66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ED6253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ขายสินค้าหรือ</w:t>
            </w:r>
            <w:r w:rsidR="006E2EEA" w:rsidRPr="00ED6253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ก</w:t>
            </w:r>
            <w:r w:rsidRPr="00ED6253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ารให้บริการ</w:t>
            </w:r>
          </w:p>
        </w:tc>
        <w:tc>
          <w:tcPr>
            <w:tcW w:w="990" w:type="dxa"/>
            <w:shd w:val="clear" w:color="auto" w:fill="auto"/>
          </w:tcPr>
          <w:p w14:paraId="65E131D9" w14:textId="2E94CAC0" w:rsidR="00B66868" w:rsidRPr="00ED6253" w:rsidRDefault="000277BD" w:rsidP="00B6686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</w:t>
            </w:r>
          </w:p>
        </w:tc>
        <w:tc>
          <w:tcPr>
            <w:tcW w:w="262" w:type="dxa"/>
            <w:shd w:val="clear" w:color="auto" w:fill="auto"/>
          </w:tcPr>
          <w:p w14:paraId="0B423DA8" w14:textId="77777777" w:rsidR="00B66868" w:rsidRPr="00ED6253" w:rsidRDefault="00B66868" w:rsidP="00B6686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42" w:type="dxa"/>
            <w:shd w:val="clear" w:color="auto" w:fill="auto"/>
          </w:tcPr>
          <w:p w14:paraId="0744181F" w14:textId="77777777" w:rsidR="00B66868" w:rsidRPr="00ED6253" w:rsidRDefault="00B66868" w:rsidP="008F49A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</w:t>
            </w:r>
          </w:p>
        </w:tc>
        <w:tc>
          <w:tcPr>
            <w:tcW w:w="241" w:type="dxa"/>
            <w:shd w:val="clear" w:color="auto" w:fill="auto"/>
          </w:tcPr>
          <w:p w14:paraId="5A5E18AE" w14:textId="77777777" w:rsidR="00B66868" w:rsidRPr="00ED6253" w:rsidRDefault="00B66868" w:rsidP="00B6686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  <w:shd w:val="clear" w:color="auto" w:fill="auto"/>
          </w:tcPr>
          <w:p w14:paraId="66E5A69F" w14:textId="6E42777A" w:rsidR="00B66868" w:rsidRPr="00ED6253" w:rsidRDefault="000277BD" w:rsidP="000277BD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3612AF" w14:textId="77777777" w:rsidR="00B66868" w:rsidRPr="00ED6253" w:rsidRDefault="00B66868" w:rsidP="00B6686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14:paraId="1C776CCA" w14:textId="77777777" w:rsidR="00B66868" w:rsidRPr="00ED6253" w:rsidRDefault="00B66868" w:rsidP="00B66868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B66868" w:rsidRPr="00ED6253" w14:paraId="5F7ACE3B" w14:textId="77777777" w:rsidTr="00B45BDA">
        <w:tc>
          <w:tcPr>
            <w:tcW w:w="4407" w:type="dxa"/>
            <w:shd w:val="clear" w:color="auto" w:fill="auto"/>
          </w:tcPr>
          <w:p w14:paraId="7289F40F" w14:textId="77777777" w:rsidR="00B66868" w:rsidRPr="00ED6253" w:rsidRDefault="00B66868" w:rsidP="00B66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</w:tcPr>
          <w:p w14:paraId="3164CB14" w14:textId="7BF2AD3C" w:rsidR="00B66868" w:rsidRPr="00ED6253" w:rsidRDefault="000277BD" w:rsidP="00B66868">
            <w:pPr>
              <w:pStyle w:val="acctfourfigures"/>
              <w:tabs>
                <w:tab w:val="clear" w:pos="765"/>
                <w:tab w:val="decimal" w:pos="72"/>
              </w:tabs>
              <w:spacing w:line="240" w:lineRule="auto"/>
              <w:ind w:left="-108" w:right="6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318</w:t>
            </w:r>
          </w:p>
        </w:tc>
        <w:tc>
          <w:tcPr>
            <w:tcW w:w="262" w:type="dxa"/>
            <w:shd w:val="clear" w:color="auto" w:fill="auto"/>
          </w:tcPr>
          <w:p w14:paraId="02CF79D6" w14:textId="77777777" w:rsidR="00B66868" w:rsidRPr="00ED6253" w:rsidRDefault="00B66868" w:rsidP="00B66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14:paraId="6C81C9BA" w14:textId="77777777" w:rsidR="00B66868" w:rsidRPr="00ED6253" w:rsidRDefault="00B66868" w:rsidP="008F49AC">
            <w:pPr>
              <w:pStyle w:val="acctfourfigures"/>
              <w:tabs>
                <w:tab w:val="clear" w:pos="765"/>
                <w:tab w:val="decimal" w:pos="72"/>
                <w:tab w:val="decimal" w:pos="620"/>
              </w:tabs>
              <w:spacing w:line="240" w:lineRule="auto"/>
              <w:ind w:left="-108" w:right="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357</w:t>
            </w:r>
          </w:p>
        </w:tc>
        <w:tc>
          <w:tcPr>
            <w:tcW w:w="241" w:type="dxa"/>
            <w:shd w:val="clear" w:color="auto" w:fill="auto"/>
          </w:tcPr>
          <w:p w14:paraId="4A24CD3F" w14:textId="77777777" w:rsidR="00B66868" w:rsidRPr="00ED6253" w:rsidRDefault="00B66868" w:rsidP="00B66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</w:tcPr>
          <w:p w14:paraId="00E2D138" w14:textId="15BC2DC1" w:rsidR="00B66868" w:rsidRPr="00ED6253" w:rsidRDefault="000277BD" w:rsidP="000277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</w:t>
            </w:r>
          </w:p>
        </w:tc>
        <w:tc>
          <w:tcPr>
            <w:tcW w:w="270" w:type="dxa"/>
            <w:shd w:val="clear" w:color="auto" w:fill="auto"/>
          </w:tcPr>
          <w:p w14:paraId="1880F0F7" w14:textId="77777777" w:rsidR="00B66868" w:rsidRPr="00ED6253" w:rsidRDefault="00B66868" w:rsidP="00B6686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14:paraId="25A9003C" w14:textId="77777777" w:rsidR="00B66868" w:rsidRPr="00ED6253" w:rsidRDefault="00B66868" w:rsidP="00B66868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B66868" w:rsidRPr="00ED6253" w14:paraId="111D1324" w14:textId="77777777" w:rsidTr="00B45BDA">
        <w:tc>
          <w:tcPr>
            <w:tcW w:w="4407" w:type="dxa"/>
            <w:shd w:val="clear" w:color="auto" w:fill="auto"/>
          </w:tcPr>
          <w:p w14:paraId="05469A1F" w14:textId="77777777" w:rsidR="00B66868" w:rsidRPr="00ED6253" w:rsidRDefault="00B66868" w:rsidP="00B66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6253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ซื้อสินค้า</w:t>
            </w:r>
            <w:r w:rsidR="006E2EEA" w:rsidRPr="00ED6253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</w:t>
            </w:r>
            <w:r w:rsidRPr="00ED6253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บริการ</w:t>
            </w:r>
          </w:p>
        </w:tc>
        <w:tc>
          <w:tcPr>
            <w:tcW w:w="990" w:type="dxa"/>
            <w:shd w:val="clear" w:color="auto" w:fill="auto"/>
          </w:tcPr>
          <w:p w14:paraId="0093499E" w14:textId="77777777" w:rsidR="00B66868" w:rsidRPr="00ED6253" w:rsidRDefault="00B66868" w:rsidP="00B66868">
            <w:pPr>
              <w:pStyle w:val="acctfourfigures"/>
              <w:tabs>
                <w:tab w:val="clear" w:pos="765"/>
                <w:tab w:val="decimal" w:pos="72"/>
              </w:tabs>
              <w:spacing w:line="240" w:lineRule="auto"/>
              <w:ind w:left="-108" w:right="6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551</w:t>
            </w:r>
          </w:p>
        </w:tc>
        <w:tc>
          <w:tcPr>
            <w:tcW w:w="262" w:type="dxa"/>
            <w:shd w:val="clear" w:color="auto" w:fill="auto"/>
          </w:tcPr>
          <w:p w14:paraId="2D7BE846" w14:textId="77777777" w:rsidR="00B66868" w:rsidRPr="00ED6253" w:rsidRDefault="00B66868" w:rsidP="00B66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14:paraId="058A8FEA" w14:textId="77777777" w:rsidR="00B66868" w:rsidRPr="00ED6253" w:rsidRDefault="00B66868" w:rsidP="008F49AC">
            <w:pPr>
              <w:pStyle w:val="acctfourfigures"/>
              <w:tabs>
                <w:tab w:val="clear" w:pos="765"/>
                <w:tab w:val="decimal" w:pos="72"/>
                <w:tab w:val="decimal" w:pos="620"/>
              </w:tabs>
              <w:spacing w:line="240" w:lineRule="auto"/>
              <w:ind w:left="-108" w:right="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493</w:t>
            </w:r>
          </w:p>
        </w:tc>
        <w:tc>
          <w:tcPr>
            <w:tcW w:w="241" w:type="dxa"/>
            <w:shd w:val="clear" w:color="auto" w:fill="auto"/>
          </w:tcPr>
          <w:p w14:paraId="2FBFB1C1" w14:textId="77777777" w:rsidR="00B66868" w:rsidRPr="00ED6253" w:rsidRDefault="00B66868" w:rsidP="00B66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</w:tcPr>
          <w:p w14:paraId="6812FB9C" w14:textId="77777777" w:rsidR="00B66868" w:rsidRPr="00ED6253" w:rsidRDefault="00B66868" w:rsidP="00B6686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192</w:t>
            </w:r>
          </w:p>
        </w:tc>
        <w:tc>
          <w:tcPr>
            <w:tcW w:w="270" w:type="dxa"/>
            <w:shd w:val="clear" w:color="auto" w:fill="auto"/>
          </w:tcPr>
          <w:p w14:paraId="3B4B8499" w14:textId="77777777" w:rsidR="00B66868" w:rsidRPr="00ED6253" w:rsidRDefault="00B66868" w:rsidP="00B6686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14:paraId="5B2AB98C" w14:textId="77777777" w:rsidR="00B66868" w:rsidRPr="00ED6253" w:rsidRDefault="00B66868" w:rsidP="00B6686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</w:t>
            </w:r>
          </w:p>
        </w:tc>
      </w:tr>
      <w:tr w:rsidR="00B66868" w:rsidRPr="00ED6253" w14:paraId="792DFCFA" w14:textId="77777777" w:rsidTr="00B45BDA">
        <w:tc>
          <w:tcPr>
            <w:tcW w:w="4407" w:type="dxa"/>
            <w:shd w:val="clear" w:color="auto" w:fill="auto"/>
          </w:tcPr>
          <w:p w14:paraId="23741968" w14:textId="77777777" w:rsidR="00B66868" w:rsidRPr="00ED6253" w:rsidRDefault="00B66868" w:rsidP="00B66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ซื้อสินทรัพย์</w:t>
            </w:r>
            <w:r w:rsidRPr="00ED625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37FF6FA4" w14:textId="77777777" w:rsidR="00B66868" w:rsidRPr="00ED6253" w:rsidRDefault="00B66868" w:rsidP="00B66868">
            <w:pPr>
              <w:tabs>
                <w:tab w:val="decimal" w:pos="72"/>
              </w:tabs>
              <w:ind w:left="-108" w:right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</w:rPr>
              <w:t>83</w:t>
            </w:r>
          </w:p>
        </w:tc>
        <w:tc>
          <w:tcPr>
            <w:tcW w:w="262" w:type="dxa"/>
            <w:shd w:val="clear" w:color="auto" w:fill="auto"/>
          </w:tcPr>
          <w:p w14:paraId="5D6ABDA5" w14:textId="77777777" w:rsidR="00B66868" w:rsidRPr="00ED6253" w:rsidRDefault="00B66868" w:rsidP="00B6686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14:paraId="62FA3F54" w14:textId="77777777" w:rsidR="00B66868" w:rsidRPr="00ED6253" w:rsidRDefault="00B66868" w:rsidP="008F49AC">
            <w:pPr>
              <w:tabs>
                <w:tab w:val="decimal" w:pos="72"/>
                <w:tab w:val="decimal" w:pos="620"/>
              </w:tabs>
              <w:ind w:left="-108"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241" w:type="dxa"/>
            <w:shd w:val="clear" w:color="auto" w:fill="auto"/>
          </w:tcPr>
          <w:p w14:paraId="355C51EF" w14:textId="77777777" w:rsidR="00B66868" w:rsidRPr="00ED6253" w:rsidRDefault="00B66868" w:rsidP="00B6686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</w:tcPr>
          <w:p w14:paraId="31BFFE30" w14:textId="77777777" w:rsidR="00B66868" w:rsidRPr="00ED6253" w:rsidRDefault="00B66868" w:rsidP="00B66868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D875267" w14:textId="77777777" w:rsidR="00B66868" w:rsidRPr="00ED6253" w:rsidRDefault="00B66868" w:rsidP="00B6686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14:paraId="3B710087" w14:textId="77777777" w:rsidR="00B66868" w:rsidRPr="00ED6253" w:rsidRDefault="00B66868" w:rsidP="00B66868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B66868" w:rsidRPr="00ED6253" w14:paraId="6CEC54F5" w14:textId="77777777" w:rsidTr="00B45BDA">
        <w:tc>
          <w:tcPr>
            <w:tcW w:w="4407" w:type="dxa"/>
            <w:shd w:val="clear" w:color="auto" w:fill="auto"/>
          </w:tcPr>
          <w:p w14:paraId="744EFD07" w14:textId="77777777" w:rsidR="00B66868" w:rsidRPr="00ED6253" w:rsidRDefault="00B66868" w:rsidP="00B66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  <w:shd w:val="clear" w:color="auto" w:fill="auto"/>
          </w:tcPr>
          <w:p w14:paraId="154DD947" w14:textId="77777777" w:rsidR="00B66868" w:rsidRPr="00ED6253" w:rsidRDefault="00B66868" w:rsidP="00B66868">
            <w:pPr>
              <w:tabs>
                <w:tab w:val="decimal" w:pos="72"/>
              </w:tabs>
              <w:ind w:left="-108" w:right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</w:rPr>
              <w:t>678</w:t>
            </w:r>
          </w:p>
        </w:tc>
        <w:tc>
          <w:tcPr>
            <w:tcW w:w="262" w:type="dxa"/>
            <w:shd w:val="clear" w:color="auto" w:fill="auto"/>
          </w:tcPr>
          <w:p w14:paraId="66952346" w14:textId="77777777" w:rsidR="00B66868" w:rsidRPr="00ED6253" w:rsidRDefault="00B66868" w:rsidP="00B6686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14:paraId="02773443" w14:textId="77777777" w:rsidR="00B66868" w:rsidRPr="00ED6253" w:rsidRDefault="00B66868" w:rsidP="008F49AC">
            <w:pPr>
              <w:tabs>
                <w:tab w:val="decimal" w:pos="72"/>
                <w:tab w:val="decimal" w:pos="620"/>
              </w:tabs>
              <w:ind w:left="-108"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</w:rPr>
              <w:t>293</w:t>
            </w:r>
          </w:p>
        </w:tc>
        <w:tc>
          <w:tcPr>
            <w:tcW w:w="241" w:type="dxa"/>
            <w:shd w:val="clear" w:color="auto" w:fill="auto"/>
          </w:tcPr>
          <w:p w14:paraId="321C9D2C" w14:textId="77777777" w:rsidR="00B66868" w:rsidRPr="00ED6253" w:rsidRDefault="00B66868" w:rsidP="00B6686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</w:tcPr>
          <w:p w14:paraId="0EC6689F" w14:textId="77777777" w:rsidR="00B66868" w:rsidRPr="00ED6253" w:rsidRDefault="00B66868" w:rsidP="00B6686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424</w:t>
            </w:r>
          </w:p>
        </w:tc>
        <w:tc>
          <w:tcPr>
            <w:tcW w:w="270" w:type="dxa"/>
            <w:shd w:val="clear" w:color="auto" w:fill="auto"/>
          </w:tcPr>
          <w:p w14:paraId="6CA858C0" w14:textId="77777777" w:rsidR="00B66868" w:rsidRPr="00ED6253" w:rsidRDefault="00B66868" w:rsidP="00B6686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14:paraId="1161B869" w14:textId="77777777" w:rsidR="00B66868" w:rsidRPr="00ED6253" w:rsidRDefault="00B66868" w:rsidP="00B6686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</w:t>
            </w:r>
          </w:p>
        </w:tc>
      </w:tr>
      <w:tr w:rsidR="00B66868" w:rsidRPr="00ED6253" w14:paraId="48ECE1EF" w14:textId="77777777" w:rsidTr="00B45BDA">
        <w:tc>
          <w:tcPr>
            <w:tcW w:w="4407" w:type="dxa"/>
            <w:shd w:val="clear" w:color="auto" w:fill="auto"/>
          </w:tcPr>
          <w:p w14:paraId="4184196A" w14:textId="77777777" w:rsidR="00B66868" w:rsidRPr="00ED6253" w:rsidRDefault="00B66868" w:rsidP="00B66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3CFCC41" w14:textId="77777777" w:rsidR="00B66868" w:rsidRPr="00ED6253" w:rsidRDefault="00B66868" w:rsidP="00B66868">
            <w:pPr>
              <w:pStyle w:val="acctfourfigures"/>
              <w:tabs>
                <w:tab w:val="clear" w:pos="765"/>
                <w:tab w:val="left" w:pos="146"/>
                <w:tab w:val="decimal" w:pos="710"/>
              </w:tabs>
              <w:spacing w:line="240" w:lineRule="auto"/>
              <w:ind w:left="-108" w:right="6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7,066</w:t>
            </w:r>
          </w:p>
        </w:tc>
        <w:tc>
          <w:tcPr>
            <w:tcW w:w="262" w:type="dxa"/>
            <w:shd w:val="clear" w:color="auto" w:fill="auto"/>
          </w:tcPr>
          <w:p w14:paraId="55DB9DCC" w14:textId="77777777" w:rsidR="00B66868" w:rsidRPr="00ED6253" w:rsidRDefault="00B66868" w:rsidP="00B66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65418030" w14:textId="77777777" w:rsidR="00B66868" w:rsidRPr="00ED6253" w:rsidRDefault="00B66868" w:rsidP="008F49AC">
            <w:pPr>
              <w:pStyle w:val="acctfourfigures"/>
              <w:tabs>
                <w:tab w:val="clear" w:pos="765"/>
                <w:tab w:val="left" w:pos="146"/>
                <w:tab w:val="decimal" w:pos="620"/>
              </w:tabs>
              <w:spacing w:line="240" w:lineRule="auto"/>
              <w:ind w:left="-108" w:right="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6,503</w:t>
            </w:r>
          </w:p>
        </w:tc>
        <w:tc>
          <w:tcPr>
            <w:tcW w:w="241" w:type="dxa"/>
            <w:shd w:val="clear" w:color="auto" w:fill="auto"/>
          </w:tcPr>
          <w:p w14:paraId="1CDF8C8E" w14:textId="77777777" w:rsidR="00B66868" w:rsidRPr="00ED6253" w:rsidRDefault="00B66868" w:rsidP="00B66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471FD244" w14:textId="77777777" w:rsidR="00B66868" w:rsidRPr="00ED6253" w:rsidRDefault="00B66868" w:rsidP="00B6686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6,166</w:t>
            </w:r>
          </w:p>
        </w:tc>
        <w:tc>
          <w:tcPr>
            <w:tcW w:w="270" w:type="dxa"/>
            <w:shd w:val="clear" w:color="auto" w:fill="auto"/>
          </w:tcPr>
          <w:p w14:paraId="2AD25AC3" w14:textId="77777777" w:rsidR="00B66868" w:rsidRPr="00ED6253" w:rsidRDefault="00B66868" w:rsidP="00B66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62F0BF6F" w14:textId="77777777" w:rsidR="00B66868" w:rsidRPr="00ED6253" w:rsidRDefault="00B66868" w:rsidP="00B6686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5,603</w:t>
            </w:r>
          </w:p>
        </w:tc>
      </w:tr>
      <w:tr w:rsidR="00B66868" w:rsidRPr="00ED6253" w14:paraId="6D5DA9A4" w14:textId="77777777" w:rsidTr="00B45BDA">
        <w:tc>
          <w:tcPr>
            <w:tcW w:w="4407" w:type="dxa"/>
            <w:shd w:val="clear" w:color="auto" w:fill="auto"/>
          </w:tcPr>
          <w:p w14:paraId="42A47B25" w14:textId="77777777" w:rsidR="00B66868" w:rsidRPr="00ED6253" w:rsidRDefault="00B66868" w:rsidP="00B66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B1514CE" w14:textId="77777777" w:rsidR="00B66868" w:rsidRPr="00ED6253" w:rsidRDefault="00B66868" w:rsidP="00B66868">
            <w:pPr>
              <w:pStyle w:val="acctfourfigures"/>
              <w:tabs>
                <w:tab w:val="clear" w:pos="765"/>
                <w:tab w:val="left" w:pos="146"/>
                <w:tab w:val="decimal" w:pos="710"/>
              </w:tabs>
              <w:spacing w:line="240" w:lineRule="auto"/>
              <w:ind w:left="-108" w:right="62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32CBFEED" w14:textId="77777777" w:rsidR="00B66868" w:rsidRPr="00ED6253" w:rsidRDefault="00B66868" w:rsidP="00B66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56FF86A3" w14:textId="77777777" w:rsidR="00B66868" w:rsidRPr="00ED6253" w:rsidRDefault="00B66868" w:rsidP="00B66868">
            <w:pPr>
              <w:pStyle w:val="acctfourfigures"/>
              <w:tabs>
                <w:tab w:val="clear" w:pos="765"/>
                <w:tab w:val="left" w:pos="146"/>
                <w:tab w:val="decimal" w:pos="710"/>
              </w:tabs>
              <w:spacing w:line="240" w:lineRule="auto"/>
              <w:ind w:left="-108" w:right="62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41" w:type="dxa"/>
            <w:shd w:val="clear" w:color="auto" w:fill="auto"/>
          </w:tcPr>
          <w:p w14:paraId="23DD126E" w14:textId="77777777" w:rsidR="00B66868" w:rsidRPr="00ED6253" w:rsidRDefault="00B66868" w:rsidP="00B66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7318B90F" w14:textId="77777777" w:rsidR="00B66868" w:rsidRPr="00ED6253" w:rsidRDefault="00B66868" w:rsidP="00B6686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6807002" w14:textId="77777777" w:rsidR="00B66868" w:rsidRPr="00ED6253" w:rsidRDefault="00B66868" w:rsidP="00B66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5855C46F" w14:textId="77777777" w:rsidR="00B66868" w:rsidRPr="00ED6253" w:rsidRDefault="00B66868" w:rsidP="00B6686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B66868" w:rsidRPr="00ED6253" w14:paraId="5C2178BF" w14:textId="77777777" w:rsidTr="00B45BDA">
        <w:trPr>
          <w:tblHeader/>
        </w:trPr>
        <w:tc>
          <w:tcPr>
            <w:tcW w:w="4407" w:type="dxa"/>
            <w:shd w:val="clear" w:color="auto" w:fill="auto"/>
          </w:tcPr>
          <w:p w14:paraId="3D41F82E" w14:textId="77777777" w:rsidR="00B66868" w:rsidRPr="00ED6253" w:rsidRDefault="00B66868" w:rsidP="00B66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  <w:r w:rsidRPr="00ED6253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สำหรับงวดเก้าเดือนสิ้นสุดวันที่</w:t>
            </w:r>
            <w:r w:rsidRPr="00ED625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 xml:space="preserve"> 30 </w:t>
            </w:r>
            <w:r w:rsidRPr="00ED6253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90" w:type="dxa"/>
            <w:shd w:val="clear" w:color="auto" w:fill="auto"/>
          </w:tcPr>
          <w:p w14:paraId="26DAE371" w14:textId="77777777" w:rsidR="00B66868" w:rsidRPr="00ED6253" w:rsidRDefault="00B66868" w:rsidP="00B66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36541AA7" w14:textId="77777777" w:rsidR="00B66868" w:rsidRPr="00ED6253" w:rsidRDefault="00B66868" w:rsidP="00B66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14:paraId="538F3FC6" w14:textId="77777777" w:rsidR="00B66868" w:rsidRPr="00ED6253" w:rsidRDefault="00B66868" w:rsidP="00B66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</w:tcPr>
          <w:p w14:paraId="398E773B" w14:textId="77777777" w:rsidR="00B66868" w:rsidRPr="00ED6253" w:rsidRDefault="00B66868" w:rsidP="00B66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</w:tcPr>
          <w:p w14:paraId="2980E648" w14:textId="77777777" w:rsidR="00B66868" w:rsidRPr="00ED6253" w:rsidRDefault="00B66868" w:rsidP="00B66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10F1572" w14:textId="77777777" w:rsidR="00B66868" w:rsidRPr="00ED6253" w:rsidRDefault="00B66868" w:rsidP="00B66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14:paraId="4AB6A695" w14:textId="77777777" w:rsidR="00B66868" w:rsidRPr="00ED6253" w:rsidRDefault="00B66868" w:rsidP="00B66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B66868" w:rsidRPr="00ED6253" w14:paraId="0F1C1488" w14:textId="77777777" w:rsidTr="00B45BDA">
        <w:tc>
          <w:tcPr>
            <w:tcW w:w="4407" w:type="dxa"/>
            <w:shd w:val="clear" w:color="auto" w:fill="auto"/>
          </w:tcPr>
          <w:p w14:paraId="0B221055" w14:textId="77777777" w:rsidR="00B66868" w:rsidRPr="00ED6253" w:rsidRDefault="00B66868" w:rsidP="00B66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4D9314C" w14:textId="77777777" w:rsidR="00B66868" w:rsidRPr="00ED6253" w:rsidRDefault="00B66868" w:rsidP="00B6686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0B44EEBA" w14:textId="77777777" w:rsidR="00B66868" w:rsidRPr="00ED6253" w:rsidRDefault="00B66868" w:rsidP="00B66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6E871F4C" w14:textId="77777777" w:rsidR="00B66868" w:rsidRPr="00ED6253" w:rsidRDefault="00B66868" w:rsidP="00B6686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1" w:type="dxa"/>
            <w:shd w:val="clear" w:color="auto" w:fill="auto"/>
          </w:tcPr>
          <w:p w14:paraId="50C89C9F" w14:textId="77777777" w:rsidR="00B66868" w:rsidRPr="00ED6253" w:rsidRDefault="00B66868" w:rsidP="00B66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3B2D5CE6" w14:textId="77777777" w:rsidR="00B66868" w:rsidRPr="00ED6253" w:rsidRDefault="00B66868" w:rsidP="00B6686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651B4ED" w14:textId="77777777" w:rsidR="00B66868" w:rsidRPr="00ED6253" w:rsidRDefault="00B66868" w:rsidP="00B66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1796CBFB" w14:textId="77777777" w:rsidR="00B66868" w:rsidRPr="00ED6253" w:rsidRDefault="00B66868" w:rsidP="00B6686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B66868" w:rsidRPr="00ED6253" w14:paraId="5EF04899" w14:textId="77777777" w:rsidTr="00B45BDA">
        <w:tc>
          <w:tcPr>
            <w:tcW w:w="4407" w:type="dxa"/>
            <w:shd w:val="clear" w:color="auto" w:fill="auto"/>
          </w:tcPr>
          <w:p w14:paraId="434C6FA9" w14:textId="77777777" w:rsidR="00B66868" w:rsidRPr="00ED6253" w:rsidRDefault="00B66868" w:rsidP="00B66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ED6253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ขายสินค้าหรือ</w:t>
            </w:r>
            <w:r w:rsidR="006E2EEA" w:rsidRPr="00ED6253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ก</w:t>
            </w:r>
            <w:r w:rsidRPr="00ED6253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ารให้บริการ</w:t>
            </w:r>
          </w:p>
        </w:tc>
        <w:tc>
          <w:tcPr>
            <w:tcW w:w="990" w:type="dxa"/>
            <w:shd w:val="clear" w:color="auto" w:fill="auto"/>
          </w:tcPr>
          <w:p w14:paraId="66648075" w14:textId="77777777" w:rsidR="00B66868" w:rsidRPr="00ED6253" w:rsidRDefault="00B66868" w:rsidP="00B6686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</w:t>
            </w:r>
          </w:p>
        </w:tc>
        <w:tc>
          <w:tcPr>
            <w:tcW w:w="262" w:type="dxa"/>
            <w:shd w:val="clear" w:color="auto" w:fill="auto"/>
          </w:tcPr>
          <w:p w14:paraId="38A0EF15" w14:textId="77777777" w:rsidR="00B66868" w:rsidRPr="00ED6253" w:rsidRDefault="00B66868" w:rsidP="00B66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14:paraId="1100C5A9" w14:textId="77777777" w:rsidR="00B66868" w:rsidRPr="00ED6253" w:rsidRDefault="00B66868" w:rsidP="00B6686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</w:t>
            </w:r>
          </w:p>
        </w:tc>
        <w:tc>
          <w:tcPr>
            <w:tcW w:w="241" w:type="dxa"/>
            <w:shd w:val="clear" w:color="auto" w:fill="auto"/>
          </w:tcPr>
          <w:p w14:paraId="65AB8D61" w14:textId="77777777" w:rsidR="00B66868" w:rsidRPr="00ED6253" w:rsidRDefault="00B66868" w:rsidP="00B6686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  <w:shd w:val="clear" w:color="auto" w:fill="auto"/>
          </w:tcPr>
          <w:p w14:paraId="015BA9CB" w14:textId="77777777" w:rsidR="00B66868" w:rsidRPr="00ED6253" w:rsidRDefault="00B66868" w:rsidP="00B6686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</w:t>
            </w:r>
          </w:p>
        </w:tc>
        <w:tc>
          <w:tcPr>
            <w:tcW w:w="270" w:type="dxa"/>
            <w:shd w:val="clear" w:color="auto" w:fill="auto"/>
          </w:tcPr>
          <w:p w14:paraId="348D8546" w14:textId="77777777" w:rsidR="00B66868" w:rsidRPr="00ED6253" w:rsidRDefault="00B66868" w:rsidP="00B6686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14:paraId="343E8E92" w14:textId="77777777" w:rsidR="00B66868" w:rsidRPr="00ED6253" w:rsidRDefault="00B66868" w:rsidP="00B6686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</w:t>
            </w:r>
          </w:p>
        </w:tc>
      </w:tr>
      <w:tr w:rsidR="00B66868" w:rsidRPr="00ED6253" w14:paraId="2405EBF9" w14:textId="77777777" w:rsidTr="00B45BDA">
        <w:tc>
          <w:tcPr>
            <w:tcW w:w="4407" w:type="dxa"/>
            <w:shd w:val="clear" w:color="auto" w:fill="auto"/>
          </w:tcPr>
          <w:p w14:paraId="431DF7B3" w14:textId="77777777" w:rsidR="00B66868" w:rsidRPr="00ED6253" w:rsidRDefault="00B66868" w:rsidP="00B66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ค่าเช่าสถานที่</w:t>
            </w:r>
          </w:p>
        </w:tc>
        <w:tc>
          <w:tcPr>
            <w:tcW w:w="990" w:type="dxa"/>
            <w:shd w:val="clear" w:color="auto" w:fill="auto"/>
          </w:tcPr>
          <w:p w14:paraId="6FB47593" w14:textId="77777777" w:rsidR="00B66868" w:rsidRPr="00ED6253" w:rsidRDefault="00B66868" w:rsidP="00B6686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267</w:t>
            </w:r>
          </w:p>
        </w:tc>
        <w:tc>
          <w:tcPr>
            <w:tcW w:w="262" w:type="dxa"/>
            <w:shd w:val="clear" w:color="auto" w:fill="auto"/>
          </w:tcPr>
          <w:p w14:paraId="790F89A7" w14:textId="77777777" w:rsidR="00B66868" w:rsidRPr="00ED6253" w:rsidRDefault="00B66868" w:rsidP="00B66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14:paraId="6420B23E" w14:textId="77777777" w:rsidR="00B66868" w:rsidRPr="00ED6253" w:rsidRDefault="00B66868" w:rsidP="00B6686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277</w:t>
            </w:r>
          </w:p>
        </w:tc>
        <w:tc>
          <w:tcPr>
            <w:tcW w:w="241" w:type="dxa"/>
            <w:shd w:val="clear" w:color="auto" w:fill="auto"/>
          </w:tcPr>
          <w:p w14:paraId="5562E7FD" w14:textId="77777777" w:rsidR="00B66868" w:rsidRPr="00ED6253" w:rsidRDefault="00B66868" w:rsidP="00B6686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  <w:shd w:val="clear" w:color="auto" w:fill="auto"/>
          </w:tcPr>
          <w:p w14:paraId="4E6AAB3A" w14:textId="77777777" w:rsidR="00B66868" w:rsidRPr="00ED6253" w:rsidRDefault="00B66868" w:rsidP="00B6686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267</w:t>
            </w:r>
          </w:p>
        </w:tc>
        <w:tc>
          <w:tcPr>
            <w:tcW w:w="270" w:type="dxa"/>
            <w:shd w:val="clear" w:color="auto" w:fill="auto"/>
          </w:tcPr>
          <w:p w14:paraId="6D37B37F" w14:textId="77777777" w:rsidR="00B66868" w:rsidRPr="00ED6253" w:rsidRDefault="00B66868" w:rsidP="00B6686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14:paraId="0CEE10C4" w14:textId="77777777" w:rsidR="00B66868" w:rsidRPr="00ED6253" w:rsidRDefault="00B66868" w:rsidP="00B6686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277</w:t>
            </w:r>
          </w:p>
        </w:tc>
      </w:tr>
      <w:tr w:rsidR="00B66868" w:rsidRPr="00ED6253" w14:paraId="20067598" w14:textId="77777777" w:rsidTr="00B45BDA">
        <w:tc>
          <w:tcPr>
            <w:tcW w:w="4407" w:type="dxa"/>
            <w:shd w:val="clear" w:color="auto" w:fill="auto"/>
          </w:tcPr>
          <w:p w14:paraId="123A6ED9" w14:textId="77777777" w:rsidR="00B66868" w:rsidRPr="00ED6253" w:rsidRDefault="00B66868" w:rsidP="00B66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  <w:shd w:val="clear" w:color="auto" w:fill="auto"/>
          </w:tcPr>
          <w:p w14:paraId="66BB47EE" w14:textId="77777777" w:rsidR="00B66868" w:rsidRPr="00ED6253" w:rsidRDefault="00B66868" w:rsidP="00B6686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180</w:t>
            </w:r>
          </w:p>
        </w:tc>
        <w:tc>
          <w:tcPr>
            <w:tcW w:w="262" w:type="dxa"/>
            <w:shd w:val="clear" w:color="auto" w:fill="auto"/>
          </w:tcPr>
          <w:p w14:paraId="39C37224" w14:textId="77777777" w:rsidR="00B66868" w:rsidRPr="00ED6253" w:rsidRDefault="00B66868" w:rsidP="00B66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14:paraId="19FEB283" w14:textId="77777777" w:rsidR="00B66868" w:rsidRPr="00ED6253" w:rsidRDefault="00B66868" w:rsidP="00B6686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190</w:t>
            </w:r>
          </w:p>
        </w:tc>
        <w:tc>
          <w:tcPr>
            <w:tcW w:w="241" w:type="dxa"/>
            <w:shd w:val="clear" w:color="auto" w:fill="auto"/>
          </w:tcPr>
          <w:p w14:paraId="5B13007D" w14:textId="77777777" w:rsidR="00B66868" w:rsidRPr="00ED6253" w:rsidRDefault="00B66868" w:rsidP="00B6686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  <w:shd w:val="clear" w:color="auto" w:fill="auto"/>
          </w:tcPr>
          <w:p w14:paraId="03069E65" w14:textId="77777777" w:rsidR="00B66868" w:rsidRPr="00ED6253" w:rsidRDefault="00B66868" w:rsidP="00B6686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180</w:t>
            </w:r>
          </w:p>
        </w:tc>
        <w:tc>
          <w:tcPr>
            <w:tcW w:w="270" w:type="dxa"/>
            <w:shd w:val="clear" w:color="auto" w:fill="auto"/>
          </w:tcPr>
          <w:p w14:paraId="2FF73A25" w14:textId="77777777" w:rsidR="00B66868" w:rsidRPr="00ED6253" w:rsidRDefault="00B66868" w:rsidP="00B6686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14:paraId="3A7E72CA" w14:textId="77777777" w:rsidR="00B66868" w:rsidRPr="00ED6253" w:rsidRDefault="00B66868" w:rsidP="00B6686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183</w:t>
            </w:r>
          </w:p>
        </w:tc>
      </w:tr>
      <w:tr w:rsidR="00B66868" w:rsidRPr="00ED6253" w14:paraId="750319E9" w14:textId="77777777" w:rsidTr="00B45BDA">
        <w:trPr>
          <w:gridAfter w:val="1"/>
          <w:wAfter w:w="13" w:type="dxa"/>
        </w:trPr>
        <w:tc>
          <w:tcPr>
            <w:tcW w:w="4407" w:type="dxa"/>
            <w:shd w:val="clear" w:color="auto" w:fill="auto"/>
          </w:tcPr>
          <w:p w14:paraId="32DA0343" w14:textId="77777777" w:rsidR="00B66868" w:rsidRPr="00ED6253" w:rsidRDefault="00B66868" w:rsidP="00B66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0BC0045" w14:textId="77777777" w:rsidR="00B66868" w:rsidRPr="00ED6253" w:rsidRDefault="00B66868" w:rsidP="00B6686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77635C96" w14:textId="77777777" w:rsidR="00B66868" w:rsidRPr="00ED6253" w:rsidRDefault="00B66868" w:rsidP="00B66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39E3DAB5" w14:textId="77777777" w:rsidR="00B66868" w:rsidRPr="00ED6253" w:rsidRDefault="00B66868" w:rsidP="00B6686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  <w:shd w:val="clear" w:color="auto" w:fill="auto"/>
          </w:tcPr>
          <w:p w14:paraId="754A211A" w14:textId="77777777" w:rsidR="00B66868" w:rsidRPr="00ED6253" w:rsidRDefault="00B66868" w:rsidP="00B66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</w:tcPr>
          <w:p w14:paraId="37E4C9FF" w14:textId="77777777" w:rsidR="00B66868" w:rsidRPr="00ED6253" w:rsidRDefault="00B66868" w:rsidP="00B66868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F2616AC" w14:textId="77777777" w:rsidR="00B66868" w:rsidRPr="00ED6253" w:rsidRDefault="00B66868" w:rsidP="00B6686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</w:tcPr>
          <w:p w14:paraId="5340B8EC" w14:textId="77777777" w:rsidR="00B66868" w:rsidRPr="00ED6253" w:rsidRDefault="00B66868" w:rsidP="00B66868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B66868" w:rsidRPr="00ED6253" w14:paraId="0AE97110" w14:textId="77777777" w:rsidTr="00B45BDA">
        <w:trPr>
          <w:gridAfter w:val="1"/>
          <w:wAfter w:w="13" w:type="dxa"/>
        </w:trPr>
        <w:tc>
          <w:tcPr>
            <w:tcW w:w="4407" w:type="dxa"/>
            <w:shd w:val="clear" w:color="auto" w:fill="auto"/>
          </w:tcPr>
          <w:p w14:paraId="1305FA3B" w14:textId="77777777" w:rsidR="00B66868" w:rsidRPr="00ED6253" w:rsidRDefault="00B66868" w:rsidP="00B66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ED6253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ขายสินค้าหรือ</w:t>
            </w:r>
            <w:r w:rsidR="006E2EEA" w:rsidRPr="00ED6253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ก</w:t>
            </w:r>
            <w:r w:rsidRPr="00ED6253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ารให้บริการ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75D6334" w14:textId="77777777" w:rsidR="00B66868" w:rsidRPr="00ED6253" w:rsidRDefault="00B66868" w:rsidP="00B6686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04B39D75" w14:textId="77777777" w:rsidR="00B66868" w:rsidRPr="00ED6253" w:rsidRDefault="00B66868" w:rsidP="00B66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79AC43A1" w14:textId="77777777" w:rsidR="00B66868" w:rsidRPr="00ED6253" w:rsidRDefault="00B66868" w:rsidP="00B6686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60AB652E" w14:textId="77777777" w:rsidR="00B66868" w:rsidRPr="00ED6253" w:rsidRDefault="00B66868" w:rsidP="00B66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</w:tcPr>
          <w:p w14:paraId="2A5592EB" w14:textId="77777777" w:rsidR="00B66868" w:rsidRPr="00ED6253" w:rsidRDefault="00B66868" w:rsidP="00B6686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29,450</w:t>
            </w:r>
          </w:p>
        </w:tc>
        <w:tc>
          <w:tcPr>
            <w:tcW w:w="270" w:type="dxa"/>
            <w:shd w:val="clear" w:color="auto" w:fill="auto"/>
          </w:tcPr>
          <w:p w14:paraId="2FF208DB" w14:textId="77777777" w:rsidR="00B66868" w:rsidRPr="00ED6253" w:rsidRDefault="00B66868" w:rsidP="00B6686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</w:tcPr>
          <w:p w14:paraId="734A77F9" w14:textId="77777777" w:rsidR="00B66868" w:rsidRPr="00ED6253" w:rsidRDefault="00B66868" w:rsidP="00B6686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6,517</w:t>
            </w:r>
          </w:p>
        </w:tc>
      </w:tr>
      <w:tr w:rsidR="00B66868" w:rsidRPr="00ED6253" w14:paraId="5696A1A0" w14:textId="77777777" w:rsidTr="00B45BDA">
        <w:trPr>
          <w:gridAfter w:val="1"/>
          <w:wAfter w:w="13" w:type="dxa"/>
        </w:trPr>
        <w:tc>
          <w:tcPr>
            <w:tcW w:w="4407" w:type="dxa"/>
            <w:shd w:val="clear" w:color="auto" w:fill="auto"/>
          </w:tcPr>
          <w:p w14:paraId="38A331FA" w14:textId="77777777" w:rsidR="00B66868" w:rsidRPr="00ED6253" w:rsidRDefault="00B66868" w:rsidP="00B66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</w:t>
            </w:r>
            <w:r w:rsidRPr="00ED6253">
              <w:rPr>
                <w:rFonts w:asciiTheme="majorBidi" w:hAnsiTheme="majorBidi" w:cstheme="majorBidi" w:hint="cs"/>
                <w:sz w:val="28"/>
                <w:szCs w:val="28"/>
                <w:cs/>
              </w:rPr>
              <w:t>าหรือ</w:t>
            </w:r>
            <w:r w:rsidRPr="00ED6253">
              <w:rPr>
                <w:rFonts w:asciiTheme="majorBidi" w:hAnsiTheme="majorBidi" w:cstheme="majorBidi"/>
                <w:sz w:val="28"/>
                <w:szCs w:val="28"/>
                <w:cs/>
              </w:rPr>
              <w:t>บริการ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7C12261" w14:textId="77777777" w:rsidR="00B66868" w:rsidRPr="00ED6253" w:rsidRDefault="00B66868" w:rsidP="00B6686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7750C5EA" w14:textId="77777777" w:rsidR="00B66868" w:rsidRPr="00ED6253" w:rsidRDefault="00B66868" w:rsidP="00B66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70C5AAAD" w14:textId="77777777" w:rsidR="00B66868" w:rsidRPr="00ED6253" w:rsidRDefault="00B66868" w:rsidP="00B6686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6A3194AC" w14:textId="77777777" w:rsidR="00B66868" w:rsidRPr="00ED6253" w:rsidRDefault="00B66868" w:rsidP="00B66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</w:tcPr>
          <w:p w14:paraId="0B2184FF" w14:textId="77777777" w:rsidR="00B66868" w:rsidRPr="00ED6253" w:rsidRDefault="00B66868" w:rsidP="00B6686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396</w:t>
            </w:r>
          </w:p>
        </w:tc>
        <w:tc>
          <w:tcPr>
            <w:tcW w:w="270" w:type="dxa"/>
            <w:shd w:val="clear" w:color="auto" w:fill="auto"/>
          </w:tcPr>
          <w:p w14:paraId="1FF7DD71" w14:textId="77777777" w:rsidR="00B66868" w:rsidRPr="00ED6253" w:rsidRDefault="00B66868" w:rsidP="00B6686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</w:tcPr>
          <w:p w14:paraId="02F6F160" w14:textId="77777777" w:rsidR="00B66868" w:rsidRPr="00ED6253" w:rsidRDefault="00B66868" w:rsidP="00B6686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296</w:t>
            </w:r>
          </w:p>
        </w:tc>
      </w:tr>
      <w:tr w:rsidR="00B66868" w:rsidRPr="00ED6253" w14:paraId="3F295F3D" w14:textId="77777777" w:rsidTr="00B45BDA">
        <w:trPr>
          <w:gridAfter w:val="1"/>
          <w:wAfter w:w="13" w:type="dxa"/>
        </w:trPr>
        <w:tc>
          <w:tcPr>
            <w:tcW w:w="4407" w:type="dxa"/>
            <w:shd w:val="clear" w:color="auto" w:fill="auto"/>
          </w:tcPr>
          <w:p w14:paraId="6BC36857" w14:textId="77777777" w:rsidR="00B66868" w:rsidRPr="00ED6253" w:rsidRDefault="00B66868" w:rsidP="00B66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6253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286D40E" w14:textId="77777777" w:rsidR="00B66868" w:rsidRPr="00ED6253" w:rsidRDefault="00B66868" w:rsidP="00B6686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49820011" w14:textId="77777777" w:rsidR="00B66868" w:rsidRPr="00ED6253" w:rsidRDefault="00B66868" w:rsidP="00B66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1B4963FF" w14:textId="77777777" w:rsidR="00B66868" w:rsidRPr="00ED6253" w:rsidRDefault="00B66868" w:rsidP="00B6686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698DDC9D" w14:textId="77777777" w:rsidR="00B66868" w:rsidRPr="00ED6253" w:rsidRDefault="00B66868" w:rsidP="00B66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</w:tcPr>
          <w:p w14:paraId="02556EF8" w14:textId="77777777" w:rsidR="00B66868" w:rsidRPr="00ED6253" w:rsidRDefault="00B66868" w:rsidP="00B6686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2,339</w:t>
            </w:r>
          </w:p>
        </w:tc>
        <w:tc>
          <w:tcPr>
            <w:tcW w:w="270" w:type="dxa"/>
            <w:shd w:val="clear" w:color="auto" w:fill="auto"/>
          </w:tcPr>
          <w:p w14:paraId="228EE435" w14:textId="77777777" w:rsidR="00B66868" w:rsidRPr="00ED6253" w:rsidRDefault="00B66868" w:rsidP="00B6686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</w:tcPr>
          <w:p w14:paraId="5ED57D00" w14:textId="77777777" w:rsidR="00B66868" w:rsidRPr="00ED6253" w:rsidRDefault="00B66868" w:rsidP="00B6686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1,076</w:t>
            </w:r>
          </w:p>
        </w:tc>
      </w:tr>
      <w:tr w:rsidR="00B66868" w:rsidRPr="00ED6253" w14:paraId="7AD857D5" w14:textId="77777777" w:rsidTr="00B45BDA">
        <w:trPr>
          <w:gridAfter w:val="1"/>
          <w:wAfter w:w="13" w:type="dxa"/>
        </w:trPr>
        <w:tc>
          <w:tcPr>
            <w:tcW w:w="4407" w:type="dxa"/>
            <w:shd w:val="clear" w:color="auto" w:fill="auto"/>
          </w:tcPr>
          <w:p w14:paraId="313772C4" w14:textId="77777777" w:rsidR="00B66868" w:rsidRPr="00ED6253" w:rsidRDefault="00B66868" w:rsidP="00B66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73A873F" w14:textId="77777777" w:rsidR="00B66868" w:rsidRPr="00ED6253" w:rsidRDefault="00B66868" w:rsidP="00B6686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5B633EA5" w14:textId="77777777" w:rsidR="00B66868" w:rsidRPr="00ED6253" w:rsidRDefault="00B66868" w:rsidP="00B66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09673A14" w14:textId="77777777" w:rsidR="00B66868" w:rsidRPr="00ED6253" w:rsidRDefault="00B66868" w:rsidP="00B6686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582BC796" w14:textId="77777777" w:rsidR="00B66868" w:rsidRPr="00ED6253" w:rsidRDefault="00B66868" w:rsidP="00B66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</w:tcPr>
          <w:p w14:paraId="2294B9C8" w14:textId="77777777" w:rsidR="00B66868" w:rsidRPr="00ED6253" w:rsidRDefault="00B66868" w:rsidP="00B6686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1,602</w:t>
            </w:r>
          </w:p>
        </w:tc>
        <w:tc>
          <w:tcPr>
            <w:tcW w:w="270" w:type="dxa"/>
            <w:shd w:val="clear" w:color="auto" w:fill="auto"/>
          </w:tcPr>
          <w:p w14:paraId="3EA803E6" w14:textId="77777777" w:rsidR="00B66868" w:rsidRPr="00ED6253" w:rsidRDefault="00B66868" w:rsidP="00B6686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</w:tcPr>
          <w:p w14:paraId="4EAA6B04" w14:textId="77777777" w:rsidR="00B66868" w:rsidRPr="00ED6253" w:rsidRDefault="00B66868" w:rsidP="00B66868">
            <w:pPr>
              <w:pStyle w:val="acctfourfigures"/>
              <w:tabs>
                <w:tab w:val="clear" w:pos="765"/>
                <w:tab w:val="decimal" w:pos="4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B66868" w:rsidRPr="00ED6253" w14:paraId="6C9D267A" w14:textId="77777777" w:rsidTr="00B45BDA">
        <w:trPr>
          <w:gridAfter w:val="1"/>
          <w:wAfter w:w="13" w:type="dxa"/>
        </w:trPr>
        <w:tc>
          <w:tcPr>
            <w:tcW w:w="4407" w:type="dxa"/>
            <w:shd w:val="clear" w:color="auto" w:fill="auto"/>
          </w:tcPr>
          <w:p w14:paraId="58AE8F59" w14:textId="77777777" w:rsidR="00B66868" w:rsidRPr="00ED6253" w:rsidRDefault="00B66868" w:rsidP="00B66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BBE24AC" w14:textId="77777777" w:rsidR="00B66868" w:rsidRPr="00ED6253" w:rsidRDefault="00B66868" w:rsidP="00B6686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08919E13" w14:textId="77777777" w:rsidR="00B66868" w:rsidRPr="00ED6253" w:rsidRDefault="00B66868" w:rsidP="00B66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5569EC3C" w14:textId="77777777" w:rsidR="00B66868" w:rsidRPr="00ED6253" w:rsidRDefault="00B66868" w:rsidP="00B6686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1" w:type="dxa"/>
            <w:shd w:val="clear" w:color="auto" w:fill="auto"/>
          </w:tcPr>
          <w:p w14:paraId="5B988F83" w14:textId="77777777" w:rsidR="00B66868" w:rsidRPr="00ED6253" w:rsidRDefault="00B66868" w:rsidP="00B66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06C68D01" w14:textId="77777777" w:rsidR="00B66868" w:rsidRPr="00ED6253" w:rsidRDefault="00B66868" w:rsidP="00B6686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A1C0EDF" w14:textId="77777777" w:rsidR="00B66868" w:rsidRPr="00ED6253" w:rsidRDefault="00B66868" w:rsidP="00B66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71733AA1" w14:textId="77777777" w:rsidR="00B66868" w:rsidRPr="00ED6253" w:rsidRDefault="00B66868" w:rsidP="00B6686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B66868" w:rsidRPr="00ED6253" w14:paraId="1E70A89C" w14:textId="77777777" w:rsidTr="00B45BDA">
        <w:trPr>
          <w:gridAfter w:val="1"/>
          <w:wAfter w:w="13" w:type="dxa"/>
        </w:trPr>
        <w:tc>
          <w:tcPr>
            <w:tcW w:w="4407" w:type="dxa"/>
            <w:shd w:val="clear" w:color="auto" w:fill="auto"/>
          </w:tcPr>
          <w:p w14:paraId="63D9F70D" w14:textId="77777777" w:rsidR="00B66868" w:rsidRPr="00ED6253" w:rsidRDefault="006E2EEA" w:rsidP="00B66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D6253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ขายสินค้าหรือการให้บริการ</w:t>
            </w:r>
          </w:p>
        </w:tc>
        <w:tc>
          <w:tcPr>
            <w:tcW w:w="990" w:type="dxa"/>
            <w:shd w:val="clear" w:color="auto" w:fill="auto"/>
          </w:tcPr>
          <w:p w14:paraId="3BE79ABE" w14:textId="7264C718" w:rsidR="00B66868" w:rsidRPr="00ED6253" w:rsidRDefault="000277BD" w:rsidP="00B6686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199</w:t>
            </w:r>
          </w:p>
        </w:tc>
        <w:tc>
          <w:tcPr>
            <w:tcW w:w="262" w:type="dxa"/>
            <w:shd w:val="clear" w:color="auto" w:fill="auto"/>
          </w:tcPr>
          <w:p w14:paraId="3F284FE1" w14:textId="77777777" w:rsidR="00B66868" w:rsidRPr="00ED6253" w:rsidRDefault="00B66868" w:rsidP="00B6686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42" w:type="dxa"/>
            <w:shd w:val="clear" w:color="auto" w:fill="auto"/>
          </w:tcPr>
          <w:p w14:paraId="088D30F3" w14:textId="77777777" w:rsidR="00B66868" w:rsidRPr="00ED6253" w:rsidRDefault="00B66868" w:rsidP="00B6686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199</w:t>
            </w:r>
          </w:p>
        </w:tc>
        <w:tc>
          <w:tcPr>
            <w:tcW w:w="241" w:type="dxa"/>
            <w:shd w:val="clear" w:color="auto" w:fill="auto"/>
          </w:tcPr>
          <w:p w14:paraId="2B9B9553" w14:textId="77777777" w:rsidR="00B66868" w:rsidRPr="00ED6253" w:rsidRDefault="00B66868" w:rsidP="00B6686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  <w:shd w:val="clear" w:color="auto" w:fill="auto"/>
          </w:tcPr>
          <w:p w14:paraId="0ABC49BA" w14:textId="35561D2F" w:rsidR="00B66868" w:rsidRPr="00ED6253" w:rsidRDefault="000277BD" w:rsidP="008F49AC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4651D5D" w14:textId="77777777" w:rsidR="00B66868" w:rsidRPr="00ED6253" w:rsidRDefault="00B66868" w:rsidP="00B6686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0" w:type="dxa"/>
            <w:shd w:val="clear" w:color="auto" w:fill="auto"/>
          </w:tcPr>
          <w:p w14:paraId="66246CD9" w14:textId="77777777" w:rsidR="00B66868" w:rsidRPr="00ED6253" w:rsidRDefault="00B66868" w:rsidP="00B66868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B66868" w:rsidRPr="00ED6253" w14:paraId="670C4AD3" w14:textId="77777777" w:rsidTr="00B45BDA">
        <w:trPr>
          <w:gridAfter w:val="1"/>
          <w:wAfter w:w="13" w:type="dxa"/>
        </w:trPr>
        <w:tc>
          <w:tcPr>
            <w:tcW w:w="4407" w:type="dxa"/>
            <w:shd w:val="clear" w:color="auto" w:fill="auto"/>
          </w:tcPr>
          <w:p w14:paraId="6301321A" w14:textId="77777777" w:rsidR="00B66868" w:rsidRPr="00ED6253" w:rsidRDefault="00B66868" w:rsidP="00B66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</w:tcPr>
          <w:p w14:paraId="3FEBE996" w14:textId="6033640C" w:rsidR="00B66868" w:rsidRPr="00ED6253" w:rsidRDefault="00B66868" w:rsidP="00B6686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="000277BD"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</w:t>
            </w:r>
          </w:p>
        </w:tc>
        <w:tc>
          <w:tcPr>
            <w:tcW w:w="262" w:type="dxa"/>
            <w:shd w:val="clear" w:color="auto" w:fill="auto"/>
          </w:tcPr>
          <w:p w14:paraId="586CE6AC" w14:textId="77777777" w:rsidR="00B66868" w:rsidRPr="00ED6253" w:rsidRDefault="00B66868" w:rsidP="00B66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14:paraId="64DA43C0" w14:textId="77777777" w:rsidR="00B66868" w:rsidRPr="00ED6253" w:rsidRDefault="00B66868" w:rsidP="00B6686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1,070</w:t>
            </w:r>
          </w:p>
        </w:tc>
        <w:tc>
          <w:tcPr>
            <w:tcW w:w="241" w:type="dxa"/>
            <w:shd w:val="clear" w:color="auto" w:fill="auto"/>
          </w:tcPr>
          <w:p w14:paraId="246612D7" w14:textId="77777777" w:rsidR="00B66868" w:rsidRPr="00ED6253" w:rsidRDefault="00B66868" w:rsidP="00B66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</w:tcPr>
          <w:p w14:paraId="7AED7FC5" w14:textId="6D90A4F7" w:rsidR="00B66868" w:rsidRPr="00ED6253" w:rsidRDefault="000277BD" w:rsidP="000277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</w:t>
            </w:r>
          </w:p>
        </w:tc>
        <w:tc>
          <w:tcPr>
            <w:tcW w:w="270" w:type="dxa"/>
            <w:shd w:val="clear" w:color="auto" w:fill="auto"/>
          </w:tcPr>
          <w:p w14:paraId="044B9537" w14:textId="77777777" w:rsidR="00B66868" w:rsidRPr="00ED6253" w:rsidRDefault="00B66868" w:rsidP="00B6686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</w:tcPr>
          <w:p w14:paraId="62A82124" w14:textId="77777777" w:rsidR="00B66868" w:rsidRPr="00ED6253" w:rsidRDefault="00B66868" w:rsidP="00B66868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B66868" w:rsidRPr="00ED6253" w14:paraId="78E01107" w14:textId="77777777" w:rsidTr="00B45BDA">
        <w:trPr>
          <w:gridAfter w:val="1"/>
          <w:wAfter w:w="13" w:type="dxa"/>
        </w:trPr>
        <w:tc>
          <w:tcPr>
            <w:tcW w:w="4407" w:type="dxa"/>
            <w:shd w:val="clear" w:color="auto" w:fill="auto"/>
          </w:tcPr>
          <w:p w14:paraId="5D9F7E4E" w14:textId="77777777" w:rsidR="00B66868" w:rsidRPr="00ED6253" w:rsidRDefault="00B66868" w:rsidP="00B66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</w:t>
            </w:r>
            <w:r w:rsidRPr="00ED6253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</w:t>
            </w:r>
            <w:r w:rsidRPr="00ED6253">
              <w:rPr>
                <w:rFonts w:asciiTheme="majorBidi" w:hAnsiTheme="majorBidi" w:cstheme="majorBidi"/>
                <w:sz w:val="28"/>
                <w:szCs w:val="28"/>
                <w:cs/>
              </w:rPr>
              <w:t>บริการ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ABD67A1" w14:textId="77777777" w:rsidR="00B66868" w:rsidRPr="00ED6253" w:rsidRDefault="00B66868" w:rsidP="00B6686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1,678</w:t>
            </w:r>
          </w:p>
        </w:tc>
        <w:tc>
          <w:tcPr>
            <w:tcW w:w="262" w:type="dxa"/>
            <w:shd w:val="clear" w:color="auto" w:fill="auto"/>
          </w:tcPr>
          <w:p w14:paraId="5F3D578A" w14:textId="77777777" w:rsidR="00B66868" w:rsidRPr="00ED6253" w:rsidRDefault="00B66868" w:rsidP="00B6686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4F5430FC" w14:textId="77777777" w:rsidR="00B66868" w:rsidRPr="00ED6253" w:rsidRDefault="00B66868" w:rsidP="00B6686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1,080</w:t>
            </w:r>
          </w:p>
        </w:tc>
        <w:tc>
          <w:tcPr>
            <w:tcW w:w="241" w:type="dxa"/>
            <w:shd w:val="clear" w:color="auto" w:fill="auto"/>
          </w:tcPr>
          <w:p w14:paraId="6BE803F1" w14:textId="77777777" w:rsidR="00B66868" w:rsidRPr="00ED6253" w:rsidRDefault="00B66868" w:rsidP="00B6686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</w:tcPr>
          <w:p w14:paraId="3EEC30EF" w14:textId="77777777" w:rsidR="00B66868" w:rsidRPr="00ED6253" w:rsidRDefault="00B66868" w:rsidP="00B6686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379</w:t>
            </w:r>
          </w:p>
        </w:tc>
        <w:tc>
          <w:tcPr>
            <w:tcW w:w="270" w:type="dxa"/>
            <w:shd w:val="clear" w:color="auto" w:fill="auto"/>
          </w:tcPr>
          <w:p w14:paraId="061E0862" w14:textId="77777777" w:rsidR="00B66868" w:rsidRPr="00ED6253" w:rsidRDefault="00B66868" w:rsidP="00B6686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</w:tcPr>
          <w:p w14:paraId="49345CFC" w14:textId="77777777" w:rsidR="00B66868" w:rsidRPr="00ED6253" w:rsidRDefault="00B66868" w:rsidP="00B6686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231</w:t>
            </w:r>
          </w:p>
        </w:tc>
      </w:tr>
      <w:tr w:rsidR="00B66868" w:rsidRPr="00ED6253" w14:paraId="05CB01E1" w14:textId="77777777" w:rsidTr="00B45BDA">
        <w:trPr>
          <w:gridAfter w:val="1"/>
          <w:wAfter w:w="13" w:type="dxa"/>
        </w:trPr>
        <w:tc>
          <w:tcPr>
            <w:tcW w:w="4407" w:type="dxa"/>
            <w:shd w:val="clear" w:color="auto" w:fill="auto"/>
          </w:tcPr>
          <w:p w14:paraId="46FA1F72" w14:textId="77777777" w:rsidR="00B66868" w:rsidRPr="00ED6253" w:rsidRDefault="00B66868" w:rsidP="00B66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ซื้อสินทรัพย์</w:t>
            </w:r>
            <w:r w:rsidRPr="00ED625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04953375" w14:textId="77777777" w:rsidR="00B66868" w:rsidRPr="00ED6253" w:rsidRDefault="00B66868" w:rsidP="00B6686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294</w:t>
            </w:r>
          </w:p>
        </w:tc>
        <w:tc>
          <w:tcPr>
            <w:tcW w:w="262" w:type="dxa"/>
            <w:shd w:val="clear" w:color="auto" w:fill="auto"/>
          </w:tcPr>
          <w:p w14:paraId="6AE3B737" w14:textId="77777777" w:rsidR="00B66868" w:rsidRPr="00ED6253" w:rsidRDefault="00B66868" w:rsidP="00B6686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14:paraId="3CF89D29" w14:textId="77777777" w:rsidR="00B66868" w:rsidRPr="00ED6253" w:rsidRDefault="00B66868" w:rsidP="00B6686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334</w:t>
            </w:r>
          </w:p>
        </w:tc>
        <w:tc>
          <w:tcPr>
            <w:tcW w:w="241" w:type="dxa"/>
            <w:shd w:val="clear" w:color="auto" w:fill="auto"/>
          </w:tcPr>
          <w:p w14:paraId="28B20231" w14:textId="77777777" w:rsidR="00B66868" w:rsidRPr="00ED6253" w:rsidRDefault="00B66868" w:rsidP="00B6686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</w:tcPr>
          <w:p w14:paraId="500AD28A" w14:textId="77777777" w:rsidR="00B66868" w:rsidRPr="00ED6253" w:rsidRDefault="00B66868" w:rsidP="00B66868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4A3BCF93" w14:textId="77777777" w:rsidR="00B66868" w:rsidRPr="00ED6253" w:rsidRDefault="00B66868" w:rsidP="00B6686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</w:tcPr>
          <w:p w14:paraId="73971344" w14:textId="77777777" w:rsidR="00B66868" w:rsidRPr="00ED6253" w:rsidRDefault="00B66868" w:rsidP="00B66868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B66868" w:rsidRPr="00ED6253" w14:paraId="1F65B2DB" w14:textId="77777777" w:rsidTr="00B45BDA">
        <w:trPr>
          <w:gridAfter w:val="1"/>
          <w:wAfter w:w="13" w:type="dxa"/>
        </w:trPr>
        <w:tc>
          <w:tcPr>
            <w:tcW w:w="4407" w:type="dxa"/>
            <w:shd w:val="clear" w:color="auto" w:fill="auto"/>
          </w:tcPr>
          <w:p w14:paraId="5813D70C" w14:textId="77777777" w:rsidR="00B66868" w:rsidRPr="00ED6253" w:rsidRDefault="00B66868" w:rsidP="00B66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  <w:shd w:val="clear" w:color="auto" w:fill="auto"/>
          </w:tcPr>
          <w:p w14:paraId="0C2DDE0D" w14:textId="77777777" w:rsidR="00B66868" w:rsidRPr="00ED6253" w:rsidRDefault="00B66868" w:rsidP="00B6686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1,230</w:t>
            </w:r>
          </w:p>
        </w:tc>
        <w:tc>
          <w:tcPr>
            <w:tcW w:w="262" w:type="dxa"/>
            <w:shd w:val="clear" w:color="auto" w:fill="auto"/>
          </w:tcPr>
          <w:p w14:paraId="56AC4168" w14:textId="77777777" w:rsidR="00B66868" w:rsidRPr="00ED6253" w:rsidRDefault="00B66868" w:rsidP="00B6686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14:paraId="295624D3" w14:textId="77777777" w:rsidR="00B66868" w:rsidRPr="00ED6253" w:rsidRDefault="00B66868" w:rsidP="00B6686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886</w:t>
            </w:r>
          </w:p>
        </w:tc>
        <w:tc>
          <w:tcPr>
            <w:tcW w:w="241" w:type="dxa"/>
            <w:shd w:val="clear" w:color="auto" w:fill="auto"/>
          </w:tcPr>
          <w:p w14:paraId="68CF77A9" w14:textId="77777777" w:rsidR="00B66868" w:rsidRPr="00ED6253" w:rsidRDefault="00B66868" w:rsidP="00B6686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</w:tcPr>
          <w:p w14:paraId="7A2E7365" w14:textId="77777777" w:rsidR="00B66868" w:rsidRPr="00ED6253" w:rsidRDefault="00B66868" w:rsidP="00B6686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496</w:t>
            </w:r>
          </w:p>
        </w:tc>
        <w:tc>
          <w:tcPr>
            <w:tcW w:w="270" w:type="dxa"/>
            <w:shd w:val="clear" w:color="auto" w:fill="auto"/>
          </w:tcPr>
          <w:p w14:paraId="630DE433" w14:textId="77777777" w:rsidR="00B66868" w:rsidRPr="00ED6253" w:rsidRDefault="00B66868" w:rsidP="00B6686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</w:tcPr>
          <w:p w14:paraId="26F851C5" w14:textId="77777777" w:rsidR="00B66868" w:rsidRPr="00ED6253" w:rsidRDefault="00B66868" w:rsidP="00B6686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160</w:t>
            </w:r>
          </w:p>
        </w:tc>
      </w:tr>
      <w:tr w:rsidR="00B66868" w:rsidRPr="00ED6253" w14:paraId="7C233414" w14:textId="77777777" w:rsidTr="00B45BDA">
        <w:trPr>
          <w:gridAfter w:val="1"/>
          <w:wAfter w:w="13" w:type="dxa"/>
        </w:trPr>
        <w:tc>
          <w:tcPr>
            <w:tcW w:w="4407" w:type="dxa"/>
            <w:shd w:val="clear" w:color="auto" w:fill="auto"/>
          </w:tcPr>
          <w:p w14:paraId="1B8B4F8E" w14:textId="77777777" w:rsidR="00B66868" w:rsidRPr="00ED6253" w:rsidRDefault="00B66868" w:rsidP="00B66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A77C5D0" w14:textId="77777777" w:rsidR="00B66868" w:rsidRPr="00ED6253" w:rsidRDefault="00B66868" w:rsidP="00B6686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20,200</w:t>
            </w:r>
          </w:p>
        </w:tc>
        <w:tc>
          <w:tcPr>
            <w:tcW w:w="262" w:type="dxa"/>
            <w:shd w:val="clear" w:color="auto" w:fill="auto"/>
          </w:tcPr>
          <w:p w14:paraId="6FECA47C" w14:textId="77777777" w:rsidR="00B66868" w:rsidRPr="00ED6253" w:rsidRDefault="00B66868" w:rsidP="00B66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646F26C6" w14:textId="77777777" w:rsidR="00B66868" w:rsidRPr="00ED6253" w:rsidRDefault="00B66868" w:rsidP="00B6686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21,179</w:t>
            </w:r>
          </w:p>
        </w:tc>
        <w:tc>
          <w:tcPr>
            <w:tcW w:w="241" w:type="dxa"/>
            <w:shd w:val="clear" w:color="auto" w:fill="auto"/>
          </w:tcPr>
          <w:p w14:paraId="172F7258" w14:textId="77777777" w:rsidR="00B66868" w:rsidRPr="00ED6253" w:rsidRDefault="00B66868" w:rsidP="00B66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1242497A" w14:textId="77777777" w:rsidR="00B66868" w:rsidRPr="00ED6253" w:rsidRDefault="00B66868" w:rsidP="00B6686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17,500</w:t>
            </w:r>
          </w:p>
        </w:tc>
        <w:tc>
          <w:tcPr>
            <w:tcW w:w="270" w:type="dxa"/>
            <w:shd w:val="clear" w:color="auto" w:fill="auto"/>
          </w:tcPr>
          <w:p w14:paraId="140986F1" w14:textId="77777777" w:rsidR="00B66868" w:rsidRPr="00ED6253" w:rsidRDefault="00B66868" w:rsidP="00B66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4C8A992D" w14:textId="77777777" w:rsidR="00B66868" w:rsidRPr="00ED6253" w:rsidRDefault="00B66868" w:rsidP="00B6686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18,479</w:t>
            </w:r>
          </w:p>
        </w:tc>
      </w:tr>
    </w:tbl>
    <w:p w14:paraId="6D91D035" w14:textId="77777777" w:rsidR="008C318E" w:rsidRPr="00ED6253" w:rsidRDefault="008C31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</w:pPr>
    </w:p>
    <w:p w14:paraId="6C2D3002" w14:textId="77777777" w:rsidR="008C318E" w:rsidRPr="00ED6253" w:rsidRDefault="008C318E" w:rsidP="008C31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ED6253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ค่าตอบแทนผู้บริหารสำคัญ</w:t>
      </w:r>
    </w:p>
    <w:p w14:paraId="1C979C7D" w14:textId="77777777" w:rsidR="008C318E" w:rsidRPr="00ED6253" w:rsidRDefault="008C318E" w:rsidP="008C31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7F5B2047" w14:textId="77777777" w:rsidR="008C318E" w:rsidRPr="00ED6253" w:rsidRDefault="008C318E" w:rsidP="008C31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hanging="9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ED6253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ค่าตอบแทนผู้บริหารสำคัญประกอบด้วย  </w:t>
      </w:r>
    </w:p>
    <w:p w14:paraId="65F23ED3" w14:textId="77777777" w:rsidR="008C318E" w:rsidRPr="00ED6253" w:rsidRDefault="008C318E" w:rsidP="008C31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hanging="90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990"/>
        <w:gridCol w:w="262"/>
        <w:gridCol w:w="998"/>
        <w:gridCol w:w="262"/>
        <w:gridCol w:w="998"/>
        <w:gridCol w:w="270"/>
        <w:gridCol w:w="990"/>
      </w:tblGrid>
      <w:tr w:rsidR="008C318E" w:rsidRPr="00ED6253" w14:paraId="2897D246" w14:textId="77777777" w:rsidTr="00386E3A">
        <w:tc>
          <w:tcPr>
            <w:tcW w:w="4410" w:type="dxa"/>
            <w:shd w:val="clear" w:color="auto" w:fill="auto"/>
          </w:tcPr>
          <w:p w14:paraId="19610862" w14:textId="77777777" w:rsidR="008C318E" w:rsidRPr="00ED6253" w:rsidRDefault="008C318E" w:rsidP="00F47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3A8B6860" w14:textId="77777777" w:rsidR="008C318E" w:rsidRPr="00ED6253" w:rsidRDefault="008C318E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14:paraId="112FFD60" w14:textId="77777777" w:rsidR="008C318E" w:rsidRPr="00ED6253" w:rsidRDefault="008C318E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shd w:val="clear" w:color="auto" w:fill="auto"/>
          </w:tcPr>
          <w:p w14:paraId="7917FED3" w14:textId="77777777" w:rsidR="008C318E" w:rsidRPr="00ED6253" w:rsidRDefault="008C318E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C318E" w:rsidRPr="00ED6253" w14:paraId="48430282" w14:textId="77777777" w:rsidTr="00386E3A">
        <w:tc>
          <w:tcPr>
            <w:tcW w:w="4410" w:type="dxa"/>
            <w:shd w:val="clear" w:color="auto" w:fill="auto"/>
          </w:tcPr>
          <w:p w14:paraId="636A9760" w14:textId="77777777" w:rsidR="008C318E" w:rsidRPr="00ED6253" w:rsidRDefault="008C318E" w:rsidP="008C3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  <w:r w:rsidRPr="00ED6253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ED625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 xml:space="preserve"> 30 </w:t>
            </w:r>
            <w:r w:rsidRPr="00ED6253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90" w:type="dxa"/>
            <w:shd w:val="clear" w:color="auto" w:fill="auto"/>
          </w:tcPr>
          <w:p w14:paraId="0B3E36D0" w14:textId="77777777" w:rsidR="008C318E" w:rsidRPr="00ED6253" w:rsidRDefault="008C318E" w:rsidP="008C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  <w:tc>
          <w:tcPr>
            <w:tcW w:w="262" w:type="dxa"/>
            <w:shd w:val="clear" w:color="auto" w:fill="auto"/>
          </w:tcPr>
          <w:p w14:paraId="6CC9837B" w14:textId="77777777" w:rsidR="008C318E" w:rsidRPr="00ED6253" w:rsidRDefault="008C318E" w:rsidP="008C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09C5EF30" w14:textId="77777777" w:rsidR="008C318E" w:rsidRPr="00ED6253" w:rsidRDefault="008C318E" w:rsidP="008C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bCs/>
                <w:sz w:val="28"/>
                <w:szCs w:val="28"/>
              </w:rPr>
              <w:t>25</w:t>
            </w:r>
            <w:r w:rsidRPr="00ED625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6</w:t>
            </w:r>
            <w:r w:rsidRPr="00ED6253">
              <w:rPr>
                <w:rFonts w:asciiTheme="majorBidi" w:hAnsiTheme="majorBidi" w:cstheme="majorBidi"/>
                <w:bCs/>
                <w:sz w:val="28"/>
                <w:szCs w:val="28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14:paraId="0975AE53" w14:textId="77777777" w:rsidR="008C318E" w:rsidRPr="00ED6253" w:rsidRDefault="008C318E" w:rsidP="008C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02AD6E3D" w14:textId="77777777" w:rsidR="008C318E" w:rsidRPr="00ED6253" w:rsidRDefault="008C318E" w:rsidP="008C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526AC398" w14:textId="77777777" w:rsidR="008C318E" w:rsidRPr="00ED6253" w:rsidRDefault="008C318E" w:rsidP="008C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4DE8937" w14:textId="77777777" w:rsidR="008C318E" w:rsidRPr="00ED6253" w:rsidRDefault="008C318E" w:rsidP="008C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bCs/>
                <w:sz w:val="28"/>
                <w:szCs w:val="28"/>
              </w:rPr>
              <w:t>25</w:t>
            </w:r>
            <w:r w:rsidRPr="00ED625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6</w:t>
            </w:r>
            <w:r w:rsidRPr="00ED6253">
              <w:rPr>
                <w:rFonts w:asciiTheme="majorBidi" w:hAnsiTheme="majorBidi" w:cstheme="majorBidi"/>
                <w:bCs/>
                <w:sz w:val="28"/>
                <w:szCs w:val="28"/>
              </w:rPr>
              <w:t>2</w:t>
            </w:r>
          </w:p>
        </w:tc>
      </w:tr>
      <w:tr w:rsidR="008C318E" w:rsidRPr="00ED6253" w14:paraId="500731B1" w14:textId="77777777" w:rsidTr="00386E3A">
        <w:tc>
          <w:tcPr>
            <w:tcW w:w="4410" w:type="dxa"/>
            <w:shd w:val="clear" w:color="auto" w:fill="auto"/>
          </w:tcPr>
          <w:p w14:paraId="4DC414E9" w14:textId="77777777" w:rsidR="008C318E" w:rsidRPr="00ED6253" w:rsidRDefault="008C318E" w:rsidP="00F47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4770" w:type="dxa"/>
            <w:gridSpan w:val="7"/>
            <w:shd w:val="clear" w:color="auto" w:fill="auto"/>
          </w:tcPr>
          <w:p w14:paraId="766306C2" w14:textId="77777777" w:rsidR="008C318E" w:rsidRPr="00ED6253" w:rsidRDefault="008C318E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56BE1" w:rsidRPr="00ED6253" w14:paraId="2FFBB08E" w14:textId="77777777" w:rsidTr="00386E3A">
        <w:tc>
          <w:tcPr>
            <w:tcW w:w="4410" w:type="dxa"/>
            <w:shd w:val="clear" w:color="auto" w:fill="auto"/>
          </w:tcPr>
          <w:p w14:paraId="3F0A3ED3" w14:textId="77777777" w:rsidR="00256BE1" w:rsidRPr="00ED6253" w:rsidRDefault="00256BE1" w:rsidP="0025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ผลประโยชน์ระยะสั้นของผู้บริหาร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718F13C" w14:textId="77777777" w:rsidR="00256BE1" w:rsidRPr="00ED6253" w:rsidRDefault="00B66868" w:rsidP="0025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256BE1" w:rsidRPr="00ED625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6253">
              <w:rPr>
                <w:rFonts w:asciiTheme="majorBidi" w:hAnsiTheme="majorBidi" w:cstheme="majorBidi"/>
                <w:sz w:val="28"/>
                <w:szCs w:val="28"/>
              </w:rPr>
              <w:t>820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62EB3056" w14:textId="77777777" w:rsidR="00256BE1" w:rsidRPr="00ED6253" w:rsidRDefault="00256BE1" w:rsidP="0025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3AA2D27" w14:textId="77777777" w:rsidR="00256BE1" w:rsidRPr="00ED6253" w:rsidRDefault="00256BE1" w:rsidP="0025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</w:rPr>
              <w:t>6,276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6293302B" w14:textId="77777777" w:rsidR="00256BE1" w:rsidRPr="00ED6253" w:rsidRDefault="00256BE1" w:rsidP="0025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3ABDD54" w14:textId="77777777" w:rsidR="00256BE1" w:rsidRPr="00ED6253" w:rsidRDefault="00256BE1" w:rsidP="0025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</w:rPr>
              <w:t>5,92</w:t>
            </w:r>
            <w:r w:rsidR="00B66868" w:rsidRPr="00ED6253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56B516" w14:textId="77777777" w:rsidR="00256BE1" w:rsidRPr="00ED6253" w:rsidRDefault="00256BE1" w:rsidP="0025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06DD11B" w14:textId="77777777" w:rsidR="00256BE1" w:rsidRPr="00ED6253" w:rsidRDefault="00256BE1" w:rsidP="0025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</w:rPr>
              <w:t>5,376</w:t>
            </w:r>
          </w:p>
        </w:tc>
      </w:tr>
      <w:tr w:rsidR="00256BE1" w:rsidRPr="00ED6253" w14:paraId="6523335D" w14:textId="77777777" w:rsidTr="00386E3A">
        <w:tc>
          <w:tcPr>
            <w:tcW w:w="4410" w:type="dxa"/>
            <w:shd w:val="clear" w:color="auto" w:fill="auto"/>
          </w:tcPr>
          <w:p w14:paraId="65B116D1" w14:textId="77777777" w:rsidR="00256BE1" w:rsidRPr="00ED6253" w:rsidRDefault="00256BE1" w:rsidP="0025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cs/>
              </w:rPr>
              <w:t>โครงการผลประโยชน์ที่กำหนดไว้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C54AF5" w14:textId="77777777" w:rsidR="00256BE1" w:rsidRPr="00ED6253" w:rsidRDefault="00256BE1" w:rsidP="0025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</w:rPr>
              <w:t>246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0CD97C96" w14:textId="77777777" w:rsidR="00256BE1" w:rsidRPr="00ED6253" w:rsidRDefault="00256BE1" w:rsidP="0025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8D4955" w14:textId="77777777" w:rsidR="00256BE1" w:rsidRPr="00ED6253" w:rsidRDefault="00256BE1" w:rsidP="0025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</w:rPr>
              <w:t>227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5D42F641" w14:textId="77777777" w:rsidR="00256BE1" w:rsidRPr="00ED6253" w:rsidRDefault="00256BE1" w:rsidP="0025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EDF42D" w14:textId="77777777" w:rsidR="00256BE1" w:rsidRPr="00ED6253" w:rsidRDefault="00256BE1" w:rsidP="0025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</w:rPr>
              <w:t>246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BD5702" w14:textId="77777777" w:rsidR="00256BE1" w:rsidRPr="00ED6253" w:rsidRDefault="00256BE1" w:rsidP="0025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BFE0E3" w14:textId="77777777" w:rsidR="00256BE1" w:rsidRPr="00ED6253" w:rsidRDefault="00256BE1" w:rsidP="0025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</w:rPr>
              <w:t>227</w:t>
            </w:r>
          </w:p>
        </w:tc>
      </w:tr>
      <w:tr w:rsidR="00256BE1" w:rsidRPr="00ED6253" w14:paraId="56724AB8" w14:textId="77777777" w:rsidTr="00795C64">
        <w:tc>
          <w:tcPr>
            <w:tcW w:w="4410" w:type="dxa"/>
            <w:shd w:val="clear" w:color="auto" w:fill="auto"/>
          </w:tcPr>
          <w:p w14:paraId="12765AE4" w14:textId="77777777" w:rsidR="00256BE1" w:rsidRPr="00ED6253" w:rsidRDefault="00256BE1" w:rsidP="0025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89AA14" w14:textId="77777777" w:rsidR="00256BE1" w:rsidRPr="00ED6253" w:rsidRDefault="00256BE1" w:rsidP="0025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</w:t>
            </w:r>
            <w:r w:rsidR="00B66868" w:rsidRPr="00ED62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066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794EA584" w14:textId="77777777" w:rsidR="00256BE1" w:rsidRPr="00ED6253" w:rsidRDefault="00256BE1" w:rsidP="0025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30BA81" w14:textId="77777777" w:rsidR="00256BE1" w:rsidRPr="00ED6253" w:rsidRDefault="00256BE1" w:rsidP="0025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6,503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3D6FC2F3" w14:textId="77777777" w:rsidR="00256BE1" w:rsidRPr="00ED6253" w:rsidRDefault="00256BE1" w:rsidP="0025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96C730" w14:textId="77777777" w:rsidR="00256BE1" w:rsidRPr="00ED6253" w:rsidRDefault="00256BE1" w:rsidP="0025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6,16</w:t>
            </w:r>
            <w:r w:rsidR="00B66868" w:rsidRPr="00ED62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6426EC" w14:textId="77777777" w:rsidR="00256BE1" w:rsidRPr="00ED6253" w:rsidRDefault="00256BE1" w:rsidP="0025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360532" w14:textId="77777777" w:rsidR="00256BE1" w:rsidRPr="00ED6253" w:rsidRDefault="00256BE1" w:rsidP="0025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5,603</w:t>
            </w:r>
          </w:p>
        </w:tc>
      </w:tr>
      <w:tr w:rsidR="00256BE1" w:rsidRPr="00ED6253" w14:paraId="522088CD" w14:textId="77777777" w:rsidTr="00795C64">
        <w:tc>
          <w:tcPr>
            <w:tcW w:w="4410" w:type="dxa"/>
            <w:shd w:val="clear" w:color="auto" w:fill="auto"/>
          </w:tcPr>
          <w:p w14:paraId="79A962E9" w14:textId="77777777" w:rsidR="00256BE1" w:rsidRPr="00ED6253" w:rsidRDefault="00256BE1" w:rsidP="0025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2447E53" w14:textId="77777777" w:rsidR="00256BE1" w:rsidRPr="00ED6253" w:rsidRDefault="00256BE1" w:rsidP="0025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48AF35C1" w14:textId="77777777" w:rsidR="00256BE1" w:rsidRPr="00ED6253" w:rsidRDefault="00256BE1" w:rsidP="0025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4AE13D8" w14:textId="77777777" w:rsidR="00256BE1" w:rsidRPr="00ED6253" w:rsidRDefault="00256BE1" w:rsidP="0025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253BFA12" w14:textId="77777777" w:rsidR="00256BE1" w:rsidRPr="00ED6253" w:rsidRDefault="00256BE1" w:rsidP="0025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8F54BA6" w14:textId="77777777" w:rsidR="00256BE1" w:rsidRPr="00ED6253" w:rsidRDefault="00256BE1" w:rsidP="0025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563E13E" w14:textId="77777777" w:rsidR="00256BE1" w:rsidRPr="00ED6253" w:rsidRDefault="00256BE1" w:rsidP="0025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3C4DB5F" w14:textId="77777777" w:rsidR="00256BE1" w:rsidRPr="00ED6253" w:rsidRDefault="00256BE1" w:rsidP="0025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256BE1" w:rsidRPr="00ED6253" w14:paraId="0A99691C" w14:textId="77777777" w:rsidTr="00795C64">
        <w:tc>
          <w:tcPr>
            <w:tcW w:w="4410" w:type="dxa"/>
            <w:shd w:val="clear" w:color="auto" w:fill="auto"/>
          </w:tcPr>
          <w:p w14:paraId="452D10A4" w14:textId="77777777" w:rsidR="00256BE1" w:rsidRPr="00ED6253" w:rsidRDefault="00256BE1" w:rsidP="00256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  <w:r w:rsidRPr="00ED6253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สำหรับงวดเก้าเดือนสิ้นสุดวันที่</w:t>
            </w:r>
            <w:r w:rsidRPr="00ED625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 xml:space="preserve"> 30 </w:t>
            </w:r>
            <w:r w:rsidRPr="00ED6253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4770" w:type="dxa"/>
            <w:gridSpan w:val="7"/>
            <w:shd w:val="clear" w:color="auto" w:fill="auto"/>
          </w:tcPr>
          <w:p w14:paraId="6CE43A31" w14:textId="77777777" w:rsidR="00256BE1" w:rsidRPr="00ED6253" w:rsidRDefault="00256BE1" w:rsidP="0025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256BE1" w:rsidRPr="00ED6253" w14:paraId="23D1FF42" w14:textId="77777777" w:rsidTr="00386E3A">
        <w:tc>
          <w:tcPr>
            <w:tcW w:w="4410" w:type="dxa"/>
            <w:shd w:val="clear" w:color="auto" w:fill="auto"/>
          </w:tcPr>
          <w:p w14:paraId="3A61FBAA" w14:textId="77777777" w:rsidR="00256BE1" w:rsidRPr="00ED6253" w:rsidRDefault="00256BE1" w:rsidP="0025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ผลประโยชน์ระยะสั้นของผู้บริหาร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C006DD7" w14:textId="77777777" w:rsidR="00256BE1" w:rsidRPr="00ED6253" w:rsidRDefault="00256BE1" w:rsidP="0025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</w:rPr>
              <w:t>19,462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1782BD14" w14:textId="77777777" w:rsidR="00256BE1" w:rsidRPr="00ED6253" w:rsidRDefault="00256BE1" w:rsidP="0025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D9C784B" w14:textId="77777777" w:rsidR="00256BE1" w:rsidRPr="00ED6253" w:rsidRDefault="00256BE1" w:rsidP="0025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</w:rPr>
              <w:t>18,837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46BF886C" w14:textId="77777777" w:rsidR="00256BE1" w:rsidRPr="00ED6253" w:rsidRDefault="00256BE1" w:rsidP="0025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CE17366" w14:textId="77777777" w:rsidR="00256BE1" w:rsidRPr="00ED6253" w:rsidRDefault="00256BE1" w:rsidP="0025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</w:rPr>
              <w:t>16,762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14D391" w14:textId="77777777" w:rsidR="00256BE1" w:rsidRPr="00ED6253" w:rsidRDefault="00256BE1" w:rsidP="0025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A052E67" w14:textId="77777777" w:rsidR="00256BE1" w:rsidRPr="00ED6253" w:rsidRDefault="00256BE1" w:rsidP="0025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</w:rPr>
              <w:t>16,137</w:t>
            </w:r>
          </w:p>
        </w:tc>
      </w:tr>
      <w:tr w:rsidR="00256BE1" w:rsidRPr="00ED6253" w14:paraId="64D39FA7" w14:textId="77777777" w:rsidTr="00386E3A">
        <w:tc>
          <w:tcPr>
            <w:tcW w:w="4410" w:type="dxa"/>
            <w:shd w:val="clear" w:color="auto" w:fill="auto"/>
          </w:tcPr>
          <w:p w14:paraId="4A3A58A6" w14:textId="77777777" w:rsidR="00256BE1" w:rsidRPr="00ED6253" w:rsidRDefault="00256BE1" w:rsidP="0025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cs/>
              </w:rPr>
              <w:t>โครงการผลประโยชน์ที่กำหนดไว้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67B1B2" w14:textId="77777777" w:rsidR="00256BE1" w:rsidRPr="00ED6253" w:rsidRDefault="00256BE1" w:rsidP="0025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</w:rPr>
              <w:t>738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1418C7E4" w14:textId="77777777" w:rsidR="00256BE1" w:rsidRPr="00ED6253" w:rsidRDefault="00256BE1" w:rsidP="0025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B94195" w14:textId="77777777" w:rsidR="00256BE1" w:rsidRPr="00ED6253" w:rsidRDefault="00256BE1" w:rsidP="0025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</w:rPr>
              <w:t>2,342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7F15BD1A" w14:textId="77777777" w:rsidR="00256BE1" w:rsidRPr="00ED6253" w:rsidRDefault="00256BE1" w:rsidP="0025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0495B2" w14:textId="77777777" w:rsidR="00256BE1" w:rsidRPr="00ED6253" w:rsidRDefault="00256BE1" w:rsidP="0025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</w:rPr>
              <w:t>738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EF7BE5" w14:textId="77777777" w:rsidR="00256BE1" w:rsidRPr="00ED6253" w:rsidRDefault="00256BE1" w:rsidP="0025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70DCCD" w14:textId="77777777" w:rsidR="00256BE1" w:rsidRPr="00ED6253" w:rsidRDefault="00256BE1" w:rsidP="0025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</w:rPr>
              <w:t>2,342</w:t>
            </w:r>
          </w:p>
        </w:tc>
      </w:tr>
      <w:tr w:rsidR="00256BE1" w:rsidRPr="00ED6253" w14:paraId="71EBEB16" w14:textId="77777777" w:rsidTr="00386E3A">
        <w:tc>
          <w:tcPr>
            <w:tcW w:w="4410" w:type="dxa"/>
            <w:shd w:val="clear" w:color="auto" w:fill="auto"/>
          </w:tcPr>
          <w:p w14:paraId="25A0BB30" w14:textId="77777777" w:rsidR="00256BE1" w:rsidRPr="00ED6253" w:rsidRDefault="00256BE1" w:rsidP="0025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39DB09" w14:textId="77777777" w:rsidR="00256BE1" w:rsidRPr="00ED6253" w:rsidRDefault="00256BE1" w:rsidP="0025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20,200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20949D65" w14:textId="77777777" w:rsidR="00256BE1" w:rsidRPr="00ED6253" w:rsidRDefault="00256BE1" w:rsidP="0025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66FD38" w14:textId="77777777" w:rsidR="00256BE1" w:rsidRPr="00ED6253" w:rsidRDefault="00256BE1" w:rsidP="0025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21,179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0A0CF270" w14:textId="77777777" w:rsidR="00256BE1" w:rsidRPr="00ED6253" w:rsidRDefault="00256BE1" w:rsidP="0025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BD62CB" w14:textId="77777777" w:rsidR="00256BE1" w:rsidRPr="00ED6253" w:rsidRDefault="00256BE1" w:rsidP="0025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17,500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83DF20" w14:textId="77777777" w:rsidR="00256BE1" w:rsidRPr="00ED6253" w:rsidRDefault="00256BE1" w:rsidP="0025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13B3F7" w14:textId="77777777" w:rsidR="00256BE1" w:rsidRPr="00ED6253" w:rsidRDefault="00256BE1" w:rsidP="0025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18,479</w:t>
            </w:r>
          </w:p>
        </w:tc>
      </w:tr>
    </w:tbl>
    <w:p w14:paraId="02A69B77" w14:textId="77777777" w:rsidR="008C318E" w:rsidRPr="00ED6253" w:rsidRDefault="008C318E" w:rsidP="00A149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CA6CA12" w14:textId="77777777" w:rsidR="00B01A1A" w:rsidRPr="00ED6253" w:rsidRDefault="00B07C5C" w:rsidP="00E119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8"/>
          <w:szCs w:val="28"/>
        </w:rPr>
      </w:pPr>
      <w:r w:rsidRPr="00ED6253">
        <w:rPr>
          <w:rFonts w:ascii="Angsana New" w:hAnsi="Angsana New" w:hint="cs"/>
          <w:sz w:val="28"/>
          <w:szCs w:val="28"/>
          <w:cs/>
        </w:rPr>
        <w:t>ยอดคงเหลือกับ</w:t>
      </w:r>
      <w:r w:rsidR="00B01A1A" w:rsidRPr="00ED6253">
        <w:rPr>
          <w:rFonts w:ascii="Angsana New" w:hAnsi="Angsana New" w:hint="cs"/>
          <w:sz w:val="28"/>
          <w:szCs w:val="28"/>
          <w:cs/>
        </w:rPr>
        <w:t>กิจการที่เ</w:t>
      </w:r>
      <w:r w:rsidR="00FA0689" w:rsidRPr="00ED6253">
        <w:rPr>
          <w:rFonts w:ascii="Angsana New" w:hAnsi="Angsana New" w:hint="cs"/>
          <w:sz w:val="28"/>
          <w:szCs w:val="28"/>
          <w:cs/>
        </w:rPr>
        <w:t xml:space="preserve">กี่ยวข้องกัน ณ วันที่ </w:t>
      </w:r>
      <w:r w:rsidR="00F23123" w:rsidRPr="00ED6253">
        <w:rPr>
          <w:rFonts w:asciiTheme="majorBidi" w:hAnsiTheme="majorBidi" w:cstheme="majorBidi"/>
          <w:sz w:val="28"/>
          <w:szCs w:val="28"/>
        </w:rPr>
        <w:t xml:space="preserve">30 </w:t>
      </w:r>
      <w:r w:rsidR="00F23123" w:rsidRPr="00ED6253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="00F23123" w:rsidRPr="00ED6253">
        <w:rPr>
          <w:rFonts w:asciiTheme="majorBidi" w:hAnsiTheme="majorBidi" w:cstheme="majorBidi"/>
          <w:sz w:val="28"/>
          <w:szCs w:val="28"/>
        </w:rPr>
        <w:t xml:space="preserve"> </w:t>
      </w:r>
      <w:r w:rsidR="00993E75" w:rsidRPr="00ED6253">
        <w:rPr>
          <w:rFonts w:ascii="Angsana New" w:hAnsi="Angsana New" w:hint="cs"/>
          <w:sz w:val="28"/>
          <w:szCs w:val="28"/>
        </w:rPr>
        <w:t>2563</w:t>
      </w:r>
      <w:r w:rsidR="00B01A1A" w:rsidRPr="00ED6253">
        <w:rPr>
          <w:rFonts w:ascii="Angsana New" w:hAnsi="Angsana New" w:hint="cs"/>
          <w:sz w:val="28"/>
          <w:szCs w:val="28"/>
        </w:rPr>
        <w:t xml:space="preserve"> </w:t>
      </w:r>
      <w:r w:rsidR="00B01A1A" w:rsidRPr="00ED6253">
        <w:rPr>
          <w:rFonts w:ascii="Angsana New" w:hAnsi="Angsana New" w:hint="cs"/>
          <w:sz w:val="28"/>
          <w:szCs w:val="28"/>
          <w:cs/>
        </w:rPr>
        <w:t xml:space="preserve">และ </w:t>
      </w:r>
      <w:r w:rsidR="00993E75" w:rsidRPr="00ED6253">
        <w:rPr>
          <w:rFonts w:ascii="Angsana New" w:hAnsi="Angsana New" w:hint="cs"/>
          <w:sz w:val="28"/>
          <w:szCs w:val="28"/>
        </w:rPr>
        <w:t>31</w:t>
      </w:r>
      <w:r w:rsidR="00B01A1A" w:rsidRPr="00ED6253">
        <w:rPr>
          <w:rFonts w:ascii="Angsana New" w:hAnsi="Angsana New" w:hint="cs"/>
          <w:sz w:val="28"/>
          <w:szCs w:val="28"/>
        </w:rPr>
        <w:t xml:space="preserve"> </w:t>
      </w:r>
      <w:r w:rsidR="00B01A1A" w:rsidRPr="00ED6253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993E75" w:rsidRPr="00ED6253">
        <w:rPr>
          <w:rFonts w:ascii="Angsana New" w:hAnsi="Angsana New" w:hint="cs"/>
          <w:sz w:val="28"/>
          <w:szCs w:val="28"/>
        </w:rPr>
        <w:t>2562</w:t>
      </w:r>
      <w:r w:rsidR="00B01A1A" w:rsidRPr="00ED6253">
        <w:rPr>
          <w:rFonts w:ascii="Angsana New" w:hAnsi="Angsana New" w:hint="cs"/>
          <w:sz w:val="28"/>
          <w:szCs w:val="28"/>
          <w:cs/>
        </w:rPr>
        <w:t xml:space="preserve"> มีดังนี้</w:t>
      </w:r>
    </w:p>
    <w:p w14:paraId="35A2E3F7" w14:textId="77777777" w:rsidR="00B7029E" w:rsidRPr="00ED6253" w:rsidRDefault="00B7029E" w:rsidP="00E119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tbl>
      <w:tblPr>
        <w:tblW w:w="918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62"/>
        <w:gridCol w:w="1178"/>
        <w:gridCol w:w="270"/>
        <w:gridCol w:w="1080"/>
        <w:gridCol w:w="262"/>
        <w:gridCol w:w="1181"/>
      </w:tblGrid>
      <w:tr w:rsidR="00EB7364" w:rsidRPr="00ED6253" w14:paraId="768BD317" w14:textId="77777777" w:rsidTr="00EB7364">
        <w:trPr>
          <w:tblHeader/>
        </w:trPr>
        <w:tc>
          <w:tcPr>
            <w:tcW w:w="3780" w:type="dxa"/>
            <w:shd w:val="clear" w:color="auto" w:fill="auto"/>
          </w:tcPr>
          <w:p w14:paraId="451059E4" w14:textId="77777777" w:rsidR="00EB7364" w:rsidRPr="00ED6253" w:rsidRDefault="00EB7364" w:rsidP="00EB7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14:paraId="1F554D88" w14:textId="77777777" w:rsidR="00EB7364" w:rsidRPr="00ED6253" w:rsidRDefault="00EB7364" w:rsidP="00EB736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D6253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268C1BBF" w14:textId="77777777" w:rsidR="00EB7364" w:rsidRPr="00ED6253" w:rsidRDefault="00EB7364" w:rsidP="00EB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523" w:type="dxa"/>
            <w:gridSpan w:val="3"/>
            <w:shd w:val="clear" w:color="auto" w:fill="auto"/>
            <w:vAlign w:val="bottom"/>
          </w:tcPr>
          <w:p w14:paraId="681130D9" w14:textId="77777777" w:rsidR="00EB7364" w:rsidRPr="00ED6253" w:rsidRDefault="00EB7364" w:rsidP="00EB736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D6253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B7364" w:rsidRPr="00ED6253" w14:paraId="4B48EBC9" w14:textId="77777777" w:rsidTr="00EB7364">
        <w:trPr>
          <w:tblHeader/>
        </w:trPr>
        <w:tc>
          <w:tcPr>
            <w:tcW w:w="3780" w:type="dxa"/>
            <w:shd w:val="clear" w:color="auto" w:fill="auto"/>
          </w:tcPr>
          <w:p w14:paraId="6D2E0686" w14:textId="77777777" w:rsidR="00EB7364" w:rsidRPr="00ED6253" w:rsidRDefault="00EB7364" w:rsidP="00EB7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9BD358C" w14:textId="77777777" w:rsidR="00EB7364" w:rsidRPr="00ED6253" w:rsidRDefault="00F23123" w:rsidP="00EB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ED6253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62" w:type="dxa"/>
            <w:shd w:val="clear" w:color="auto" w:fill="auto"/>
          </w:tcPr>
          <w:p w14:paraId="0ABC00DF" w14:textId="77777777" w:rsidR="00EB7364" w:rsidRPr="00ED6253" w:rsidRDefault="00EB7364" w:rsidP="00EB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</w:tcPr>
          <w:p w14:paraId="697A29A6" w14:textId="77777777" w:rsidR="00EB7364" w:rsidRPr="00ED6253" w:rsidRDefault="00993E75" w:rsidP="00EB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ED6253">
              <w:rPr>
                <w:rFonts w:ascii="Angsana New" w:hAnsi="Angsana New" w:hint="cs"/>
                <w:bCs/>
                <w:sz w:val="28"/>
                <w:szCs w:val="28"/>
              </w:rPr>
              <w:t>31</w:t>
            </w:r>
            <w:r w:rsidR="00EB7364" w:rsidRPr="00ED6253">
              <w:rPr>
                <w:rFonts w:ascii="Angsana New" w:hAnsi="Angsana New" w:hint="cs"/>
                <w:bCs/>
                <w:sz w:val="28"/>
                <w:szCs w:val="28"/>
              </w:rPr>
              <w:t xml:space="preserve"> </w:t>
            </w:r>
            <w:r w:rsidR="00EB7364" w:rsidRPr="00ED6253">
              <w:rPr>
                <w:rFonts w:ascii="Angsana New" w:hAnsi="Angsana New" w:hint="cs"/>
                <w:b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0E9CBFD1" w14:textId="77777777" w:rsidR="00EB7364" w:rsidRPr="00ED6253" w:rsidRDefault="00EB7364" w:rsidP="00EB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E7767BB" w14:textId="77777777" w:rsidR="00EB7364" w:rsidRPr="00ED6253" w:rsidRDefault="00F23123" w:rsidP="00087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ED6253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62" w:type="dxa"/>
            <w:shd w:val="clear" w:color="auto" w:fill="auto"/>
          </w:tcPr>
          <w:p w14:paraId="35D32A41" w14:textId="77777777" w:rsidR="00EB7364" w:rsidRPr="00ED6253" w:rsidRDefault="00EB7364" w:rsidP="00EB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</w:tcPr>
          <w:p w14:paraId="0108D7BC" w14:textId="77777777" w:rsidR="00EB7364" w:rsidRPr="00ED6253" w:rsidRDefault="00993E75" w:rsidP="00EB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ED6253">
              <w:rPr>
                <w:rFonts w:ascii="Angsana New" w:hAnsi="Angsana New" w:hint="cs"/>
                <w:bCs/>
                <w:sz w:val="28"/>
                <w:szCs w:val="28"/>
              </w:rPr>
              <w:t>31</w:t>
            </w:r>
            <w:r w:rsidR="00EB7364" w:rsidRPr="00ED6253">
              <w:rPr>
                <w:rFonts w:ascii="Angsana New" w:hAnsi="Angsana New" w:hint="cs"/>
                <w:bCs/>
                <w:sz w:val="28"/>
                <w:szCs w:val="28"/>
              </w:rPr>
              <w:t xml:space="preserve"> </w:t>
            </w:r>
            <w:r w:rsidR="00EB7364" w:rsidRPr="00ED6253">
              <w:rPr>
                <w:rFonts w:ascii="Angsana New" w:hAnsi="Angsana New" w:hint="cs"/>
                <w:b/>
                <w:sz w:val="28"/>
                <w:szCs w:val="28"/>
                <w:cs/>
              </w:rPr>
              <w:t>ธันวาคม</w:t>
            </w:r>
          </w:p>
        </w:tc>
      </w:tr>
      <w:tr w:rsidR="00EB7364" w:rsidRPr="00ED6253" w14:paraId="129B41B7" w14:textId="77777777" w:rsidTr="00EB7364">
        <w:trPr>
          <w:tblHeader/>
        </w:trPr>
        <w:tc>
          <w:tcPr>
            <w:tcW w:w="3780" w:type="dxa"/>
            <w:shd w:val="clear" w:color="auto" w:fill="auto"/>
          </w:tcPr>
          <w:p w14:paraId="478A6978" w14:textId="77777777" w:rsidR="00EB7364" w:rsidRPr="00ED6253" w:rsidRDefault="00907B50" w:rsidP="00EB7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  <w:r w:rsidRPr="00ED6253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170" w:type="dxa"/>
            <w:shd w:val="clear" w:color="auto" w:fill="auto"/>
          </w:tcPr>
          <w:p w14:paraId="23FCF1AB" w14:textId="77777777" w:rsidR="00EB7364" w:rsidRPr="00ED6253" w:rsidRDefault="00993E75" w:rsidP="00EB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ED6253">
              <w:rPr>
                <w:rFonts w:ascii="Angsana New" w:hAnsi="Angsana New" w:hint="cs"/>
                <w:bCs/>
                <w:sz w:val="28"/>
                <w:szCs w:val="28"/>
              </w:rPr>
              <w:t>2563</w:t>
            </w:r>
          </w:p>
        </w:tc>
        <w:tc>
          <w:tcPr>
            <w:tcW w:w="262" w:type="dxa"/>
            <w:shd w:val="clear" w:color="auto" w:fill="auto"/>
          </w:tcPr>
          <w:p w14:paraId="39CFF521" w14:textId="77777777" w:rsidR="00EB7364" w:rsidRPr="00ED6253" w:rsidRDefault="00EB7364" w:rsidP="00EB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</w:tcPr>
          <w:p w14:paraId="79FBBBD1" w14:textId="77777777" w:rsidR="00EB7364" w:rsidRPr="00ED6253" w:rsidRDefault="00993E75" w:rsidP="00EB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ED6253">
              <w:rPr>
                <w:rFonts w:ascii="Angsana New" w:hAnsi="Angsana New" w:hint="cs"/>
                <w:bCs/>
                <w:sz w:val="28"/>
                <w:szCs w:val="28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4961300B" w14:textId="77777777" w:rsidR="00EB7364" w:rsidRPr="00ED6253" w:rsidRDefault="00EB7364" w:rsidP="00EB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07CFE39" w14:textId="77777777" w:rsidR="00EB7364" w:rsidRPr="00ED6253" w:rsidRDefault="00993E75" w:rsidP="00087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ED6253">
              <w:rPr>
                <w:rFonts w:ascii="Angsana New" w:hAnsi="Angsana New" w:hint="cs"/>
                <w:bCs/>
                <w:sz w:val="28"/>
                <w:szCs w:val="28"/>
              </w:rPr>
              <w:t>2563</w:t>
            </w:r>
          </w:p>
        </w:tc>
        <w:tc>
          <w:tcPr>
            <w:tcW w:w="262" w:type="dxa"/>
            <w:shd w:val="clear" w:color="auto" w:fill="auto"/>
          </w:tcPr>
          <w:p w14:paraId="46319D95" w14:textId="77777777" w:rsidR="00EB7364" w:rsidRPr="00ED6253" w:rsidRDefault="00EB7364" w:rsidP="00EB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</w:tcPr>
          <w:p w14:paraId="787744E7" w14:textId="77777777" w:rsidR="00EB7364" w:rsidRPr="00ED6253" w:rsidRDefault="00993E75" w:rsidP="00EB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ED6253">
              <w:rPr>
                <w:rFonts w:ascii="Angsana New" w:hAnsi="Angsana New" w:hint="cs"/>
                <w:bCs/>
                <w:sz w:val="28"/>
                <w:szCs w:val="28"/>
              </w:rPr>
              <w:t>2562</w:t>
            </w:r>
          </w:p>
        </w:tc>
      </w:tr>
      <w:tr w:rsidR="00EB7364" w:rsidRPr="00ED6253" w14:paraId="5CA271CC" w14:textId="77777777" w:rsidTr="00EB7364">
        <w:trPr>
          <w:trHeight w:val="80"/>
          <w:tblHeader/>
        </w:trPr>
        <w:tc>
          <w:tcPr>
            <w:tcW w:w="3780" w:type="dxa"/>
            <w:shd w:val="clear" w:color="auto" w:fill="auto"/>
          </w:tcPr>
          <w:p w14:paraId="6934BD41" w14:textId="77777777" w:rsidR="00EB7364" w:rsidRPr="00ED6253" w:rsidRDefault="00EB7364" w:rsidP="00EB7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3" w:type="dxa"/>
            <w:gridSpan w:val="7"/>
            <w:shd w:val="clear" w:color="auto" w:fill="auto"/>
            <w:vAlign w:val="bottom"/>
          </w:tcPr>
          <w:p w14:paraId="274D5429" w14:textId="77777777" w:rsidR="00EB7364" w:rsidRPr="00ED6253" w:rsidRDefault="00EB7364" w:rsidP="00EB736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D6253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EB7364" w:rsidRPr="00ED6253" w14:paraId="46214708" w14:textId="77777777" w:rsidTr="00EB7364">
        <w:tc>
          <w:tcPr>
            <w:tcW w:w="3780" w:type="dxa"/>
            <w:shd w:val="clear" w:color="auto" w:fill="auto"/>
          </w:tcPr>
          <w:p w14:paraId="5EF49532" w14:textId="77777777" w:rsidR="00EB7364" w:rsidRPr="00ED6253" w:rsidRDefault="00EB7364" w:rsidP="00EB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D625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80C8331" w14:textId="77777777" w:rsidR="00EB7364" w:rsidRPr="00ED6253" w:rsidRDefault="00EB7364" w:rsidP="00EB736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4311DB72" w14:textId="77777777" w:rsidR="00EB7364" w:rsidRPr="00ED6253" w:rsidRDefault="00EB7364" w:rsidP="00EB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1F1C8CCB" w14:textId="77777777" w:rsidR="00EB7364" w:rsidRPr="00ED6253" w:rsidRDefault="00EB7364" w:rsidP="00EB736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551FC33" w14:textId="77777777" w:rsidR="00EB7364" w:rsidRPr="00ED6253" w:rsidRDefault="00EB7364" w:rsidP="00EB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544E9B2" w14:textId="77777777" w:rsidR="00EB7364" w:rsidRPr="00ED6253" w:rsidRDefault="00EB7364" w:rsidP="00EB736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4FC64235" w14:textId="77777777" w:rsidR="00EB7364" w:rsidRPr="00ED6253" w:rsidRDefault="00EB7364" w:rsidP="00EB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03E6BE5A" w14:textId="77777777" w:rsidR="00EB7364" w:rsidRPr="00ED6253" w:rsidRDefault="00EB7364" w:rsidP="00EB736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</w:tr>
      <w:tr w:rsidR="00256BE1" w:rsidRPr="00ED6253" w14:paraId="69929F20" w14:textId="77777777" w:rsidTr="00EB7364">
        <w:tc>
          <w:tcPr>
            <w:tcW w:w="3780" w:type="dxa"/>
            <w:shd w:val="clear" w:color="auto" w:fill="auto"/>
          </w:tcPr>
          <w:p w14:paraId="05AECA90" w14:textId="77777777" w:rsidR="00256BE1" w:rsidRPr="00ED6253" w:rsidRDefault="00256BE1" w:rsidP="0025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4014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D6253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D9DA2D3" w14:textId="77777777" w:rsidR="00256BE1" w:rsidRPr="00ED6253" w:rsidRDefault="00256BE1" w:rsidP="00256BE1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D6253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437C2815" w14:textId="77777777" w:rsidR="00256BE1" w:rsidRPr="00ED6253" w:rsidRDefault="00256BE1" w:rsidP="0025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0D1A86A6" w14:textId="77777777" w:rsidR="00256BE1" w:rsidRPr="00ED6253" w:rsidRDefault="00256BE1" w:rsidP="00256BE1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D6253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DAC39B0" w14:textId="77777777" w:rsidR="00256BE1" w:rsidRPr="00ED6253" w:rsidRDefault="00256BE1" w:rsidP="0025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32DF54B" w14:textId="77777777" w:rsidR="00256BE1" w:rsidRPr="00ED6253" w:rsidRDefault="00256BE1" w:rsidP="00256BE1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D6253">
              <w:rPr>
                <w:rFonts w:ascii="Angsana New" w:hAnsi="Angsana New"/>
                <w:sz w:val="28"/>
                <w:szCs w:val="28"/>
                <w:lang w:bidi="th-TH"/>
              </w:rPr>
              <w:t>247</w:t>
            </w:r>
          </w:p>
        </w:tc>
        <w:tc>
          <w:tcPr>
            <w:tcW w:w="262" w:type="dxa"/>
            <w:shd w:val="clear" w:color="auto" w:fill="auto"/>
          </w:tcPr>
          <w:p w14:paraId="75282EB6" w14:textId="77777777" w:rsidR="00256BE1" w:rsidRPr="00ED6253" w:rsidRDefault="00256BE1" w:rsidP="0025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194EE9C" w14:textId="77777777" w:rsidR="00256BE1" w:rsidRPr="00ED6253" w:rsidRDefault="00256BE1" w:rsidP="00256BE1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D6253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</w:tr>
      <w:tr w:rsidR="00256BE1" w:rsidRPr="00ED6253" w14:paraId="6C1B08CA" w14:textId="77777777" w:rsidTr="006B5B6C">
        <w:tc>
          <w:tcPr>
            <w:tcW w:w="3780" w:type="dxa"/>
            <w:shd w:val="clear" w:color="auto" w:fill="auto"/>
          </w:tcPr>
          <w:p w14:paraId="38EF8144" w14:textId="77777777" w:rsidR="00256BE1" w:rsidRPr="00ED6253" w:rsidRDefault="00256BE1" w:rsidP="0025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4014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D6253">
              <w:rPr>
                <w:rFonts w:ascii="Angsana New" w:hAnsi="Angsana New" w:hint="cs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3EE418" w14:textId="77777777" w:rsidR="00256BE1" w:rsidRPr="00ED6253" w:rsidRDefault="00256BE1" w:rsidP="00256BE1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ED6253">
              <w:rPr>
                <w:rFonts w:ascii="Angsana New" w:hAnsi="Angsana New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262" w:type="dxa"/>
            <w:shd w:val="clear" w:color="auto" w:fill="auto"/>
          </w:tcPr>
          <w:p w14:paraId="22C1571E" w14:textId="77777777" w:rsidR="00256BE1" w:rsidRPr="00ED6253" w:rsidRDefault="00256BE1" w:rsidP="0025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37F10A" w14:textId="77777777" w:rsidR="00256BE1" w:rsidRPr="00ED6253" w:rsidRDefault="00256BE1" w:rsidP="00256BE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D6253">
              <w:rPr>
                <w:rFonts w:ascii="Angsana New" w:hAnsi="Angsana New" w:hint="cs"/>
                <w:sz w:val="28"/>
                <w:szCs w:val="28"/>
                <w:lang w:val="en-US" w:bidi="th-TH"/>
              </w:rPr>
              <w:t>17</w:t>
            </w:r>
          </w:p>
        </w:tc>
        <w:tc>
          <w:tcPr>
            <w:tcW w:w="270" w:type="dxa"/>
            <w:shd w:val="clear" w:color="auto" w:fill="auto"/>
          </w:tcPr>
          <w:p w14:paraId="7326EFFC" w14:textId="77777777" w:rsidR="00256BE1" w:rsidRPr="00ED6253" w:rsidRDefault="00256BE1" w:rsidP="0025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D1915B" w14:textId="77777777" w:rsidR="00256BE1" w:rsidRPr="00ED6253" w:rsidRDefault="00256BE1" w:rsidP="00256BE1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D6253">
              <w:rPr>
                <w:rFonts w:ascii="Angsana New" w:hAnsi="Angsana New"/>
                <w:sz w:val="28"/>
                <w:szCs w:val="28"/>
                <w:lang w:bidi="th-TH"/>
              </w:rPr>
              <w:t>20</w:t>
            </w:r>
          </w:p>
        </w:tc>
        <w:tc>
          <w:tcPr>
            <w:tcW w:w="262" w:type="dxa"/>
            <w:shd w:val="clear" w:color="auto" w:fill="auto"/>
          </w:tcPr>
          <w:p w14:paraId="7DC21ECE" w14:textId="77777777" w:rsidR="00256BE1" w:rsidRPr="00ED6253" w:rsidRDefault="00256BE1" w:rsidP="00256BE1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24C15F" w14:textId="77777777" w:rsidR="00256BE1" w:rsidRPr="00ED6253" w:rsidRDefault="00256BE1" w:rsidP="00256BE1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D6253">
              <w:rPr>
                <w:rFonts w:ascii="Angsana New" w:hAnsi="Angsana New" w:hint="cs"/>
                <w:sz w:val="28"/>
                <w:szCs w:val="28"/>
                <w:lang w:val="en-US" w:bidi="th-TH"/>
              </w:rPr>
              <w:t>-</w:t>
            </w:r>
          </w:p>
        </w:tc>
      </w:tr>
      <w:tr w:rsidR="00256BE1" w:rsidRPr="00ED6253" w14:paraId="6D545ACD" w14:textId="77777777" w:rsidTr="006B5B6C">
        <w:tc>
          <w:tcPr>
            <w:tcW w:w="3780" w:type="dxa"/>
            <w:shd w:val="clear" w:color="auto" w:fill="auto"/>
          </w:tcPr>
          <w:p w14:paraId="642D1ED3" w14:textId="77777777" w:rsidR="00256BE1" w:rsidRPr="00ED6253" w:rsidRDefault="00256BE1" w:rsidP="0025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4014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D625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045ECB" w14:textId="77777777" w:rsidR="00256BE1" w:rsidRPr="00ED6253" w:rsidRDefault="00256BE1" w:rsidP="00256BE1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ED6253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20</w:t>
            </w:r>
          </w:p>
        </w:tc>
        <w:tc>
          <w:tcPr>
            <w:tcW w:w="262" w:type="dxa"/>
            <w:shd w:val="clear" w:color="auto" w:fill="auto"/>
          </w:tcPr>
          <w:p w14:paraId="6CB558ED" w14:textId="77777777" w:rsidR="00256BE1" w:rsidRPr="00ED6253" w:rsidRDefault="00256BE1" w:rsidP="0025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216B5F" w14:textId="77777777" w:rsidR="00256BE1" w:rsidRPr="00ED6253" w:rsidRDefault="00256BE1" w:rsidP="00256BE1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ED625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17</w:t>
            </w:r>
          </w:p>
        </w:tc>
        <w:tc>
          <w:tcPr>
            <w:tcW w:w="270" w:type="dxa"/>
            <w:shd w:val="clear" w:color="auto" w:fill="auto"/>
          </w:tcPr>
          <w:p w14:paraId="1120C4F3" w14:textId="77777777" w:rsidR="00256BE1" w:rsidRPr="00ED6253" w:rsidRDefault="00256BE1" w:rsidP="0025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3062EA" w14:textId="77777777" w:rsidR="00256BE1" w:rsidRPr="00ED6253" w:rsidRDefault="00256BE1" w:rsidP="00256BE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267</w:t>
            </w:r>
          </w:p>
        </w:tc>
        <w:tc>
          <w:tcPr>
            <w:tcW w:w="262" w:type="dxa"/>
            <w:shd w:val="clear" w:color="auto" w:fill="auto"/>
          </w:tcPr>
          <w:p w14:paraId="284F6D2C" w14:textId="77777777" w:rsidR="00256BE1" w:rsidRPr="00ED6253" w:rsidRDefault="00256BE1" w:rsidP="00256BE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1BF360" w14:textId="77777777" w:rsidR="00256BE1" w:rsidRPr="00ED6253" w:rsidRDefault="00256BE1" w:rsidP="00256BE1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256BE1" w:rsidRPr="00ED6253" w14:paraId="74EA3187" w14:textId="77777777" w:rsidTr="006B5B6C">
        <w:tc>
          <w:tcPr>
            <w:tcW w:w="3780" w:type="dxa"/>
            <w:shd w:val="clear" w:color="auto" w:fill="auto"/>
          </w:tcPr>
          <w:p w14:paraId="582C5BC3" w14:textId="77777777" w:rsidR="00256BE1" w:rsidRPr="00ED6253" w:rsidRDefault="00256BE1" w:rsidP="0025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8C93A42" w14:textId="77777777" w:rsidR="00256BE1" w:rsidRPr="00ED6253" w:rsidRDefault="00256BE1" w:rsidP="00256BE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ACCB777" w14:textId="77777777" w:rsidR="00256BE1" w:rsidRPr="00ED6253" w:rsidRDefault="00256BE1" w:rsidP="0025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shd w:val="clear" w:color="auto" w:fill="auto"/>
          </w:tcPr>
          <w:p w14:paraId="3AA720A1" w14:textId="77777777" w:rsidR="00256BE1" w:rsidRPr="00ED6253" w:rsidRDefault="00256BE1" w:rsidP="00256BE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89B9682" w14:textId="77777777" w:rsidR="00256BE1" w:rsidRPr="00ED6253" w:rsidRDefault="00256BE1" w:rsidP="0025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3E9C0C8" w14:textId="77777777" w:rsidR="00256BE1" w:rsidRPr="00ED6253" w:rsidRDefault="00256BE1" w:rsidP="00256BE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7995A466" w14:textId="77777777" w:rsidR="00256BE1" w:rsidRPr="00ED6253" w:rsidRDefault="00256BE1" w:rsidP="0025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</w:tcPr>
          <w:p w14:paraId="7CD0E4E5" w14:textId="77777777" w:rsidR="00256BE1" w:rsidRPr="00ED6253" w:rsidRDefault="00256BE1" w:rsidP="00256BE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256BE1" w:rsidRPr="00ED6253" w14:paraId="718AD07D" w14:textId="77777777" w:rsidTr="00EB7364">
        <w:tc>
          <w:tcPr>
            <w:tcW w:w="3780" w:type="dxa"/>
            <w:shd w:val="clear" w:color="auto" w:fill="auto"/>
          </w:tcPr>
          <w:p w14:paraId="577B107C" w14:textId="77777777" w:rsidR="00256BE1" w:rsidRPr="00ED6253" w:rsidRDefault="00256BE1" w:rsidP="0025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625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7345C69" w14:textId="77777777" w:rsidR="00256BE1" w:rsidRPr="00ED6253" w:rsidRDefault="00256BE1" w:rsidP="0025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36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14:paraId="1EC9E92F" w14:textId="77777777" w:rsidR="00256BE1" w:rsidRPr="00ED6253" w:rsidRDefault="00256BE1" w:rsidP="0025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43037D07" w14:textId="77777777" w:rsidR="00256BE1" w:rsidRPr="00ED6253" w:rsidRDefault="00256BE1" w:rsidP="0025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36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77E03DEC" w14:textId="77777777" w:rsidR="00256BE1" w:rsidRPr="00ED6253" w:rsidRDefault="00256BE1" w:rsidP="0025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0B47267" w14:textId="77777777" w:rsidR="00256BE1" w:rsidRPr="00ED6253" w:rsidRDefault="00256BE1" w:rsidP="0025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14:paraId="5595DA5E" w14:textId="77777777" w:rsidR="00256BE1" w:rsidRPr="00ED6253" w:rsidRDefault="00256BE1" w:rsidP="0025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0E73936" w14:textId="77777777" w:rsidR="00256BE1" w:rsidRPr="00ED6253" w:rsidRDefault="00256BE1" w:rsidP="0025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256BE1" w:rsidRPr="00ED6253" w14:paraId="20A3DA7F" w14:textId="77777777" w:rsidTr="00EB7364">
        <w:tc>
          <w:tcPr>
            <w:tcW w:w="3780" w:type="dxa"/>
            <w:shd w:val="clear" w:color="auto" w:fill="auto"/>
          </w:tcPr>
          <w:p w14:paraId="756D3F9F" w14:textId="77777777" w:rsidR="00256BE1" w:rsidRPr="00ED6253" w:rsidRDefault="00256BE1" w:rsidP="0025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D6253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B2EAC79" w14:textId="77777777" w:rsidR="00256BE1" w:rsidRPr="00ED6253" w:rsidRDefault="00256BE1" w:rsidP="00256BE1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D6253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489B8595" w14:textId="77777777" w:rsidR="00256BE1" w:rsidRPr="00ED6253" w:rsidRDefault="00256BE1" w:rsidP="0025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11608710" w14:textId="77777777" w:rsidR="00256BE1" w:rsidRPr="00ED6253" w:rsidRDefault="00256BE1" w:rsidP="00256BE1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D625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F2A33CC" w14:textId="77777777" w:rsidR="00256BE1" w:rsidRPr="00ED6253" w:rsidRDefault="00256BE1" w:rsidP="0025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11201C9" w14:textId="77777777" w:rsidR="00256BE1" w:rsidRPr="00ED6253" w:rsidRDefault="00256BE1" w:rsidP="0025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D6253">
              <w:rPr>
                <w:rFonts w:ascii="Angsana New" w:hAnsi="Angsana New"/>
                <w:sz w:val="28"/>
                <w:szCs w:val="28"/>
                <w:lang w:val="en-GB"/>
              </w:rPr>
              <w:t>2,24</w:t>
            </w:r>
            <w:r w:rsidR="00B66868" w:rsidRPr="00ED6253">
              <w:rPr>
                <w:rFonts w:ascii="Angsana New" w:hAnsi="Angsana New"/>
                <w:sz w:val="28"/>
                <w:szCs w:val="28"/>
                <w:lang w:val="en-GB"/>
              </w:rPr>
              <w:t>5</w:t>
            </w:r>
          </w:p>
        </w:tc>
        <w:tc>
          <w:tcPr>
            <w:tcW w:w="262" w:type="dxa"/>
            <w:shd w:val="clear" w:color="auto" w:fill="auto"/>
          </w:tcPr>
          <w:p w14:paraId="3ADB4C58" w14:textId="77777777" w:rsidR="00256BE1" w:rsidRPr="00ED6253" w:rsidRDefault="00256BE1" w:rsidP="0025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181" w:type="dxa"/>
            <w:shd w:val="clear" w:color="auto" w:fill="auto"/>
          </w:tcPr>
          <w:p w14:paraId="0A0C9B06" w14:textId="77777777" w:rsidR="00256BE1" w:rsidRPr="00ED6253" w:rsidRDefault="00256BE1" w:rsidP="0025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D6253">
              <w:rPr>
                <w:rFonts w:ascii="Angsana New" w:hAnsi="Angsana New" w:hint="cs"/>
                <w:sz w:val="28"/>
                <w:szCs w:val="28"/>
              </w:rPr>
              <w:t>1,465</w:t>
            </w:r>
          </w:p>
        </w:tc>
      </w:tr>
      <w:tr w:rsidR="00256BE1" w:rsidRPr="00ED6253" w14:paraId="2B3B9C3E" w14:textId="77777777" w:rsidTr="00EB7364">
        <w:tc>
          <w:tcPr>
            <w:tcW w:w="3780" w:type="dxa"/>
            <w:shd w:val="clear" w:color="auto" w:fill="auto"/>
          </w:tcPr>
          <w:p w14:paraId="4901FF25" w14:textId="77777777" w:rsidR="00256BE1" w:rsidRPr="00ED6253" w:rsidRDefault="00256BE1" w:rsidP="0025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625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CA61371" w14:textId="77777777" w:rsidR="00256BE1" w:rsidRPr="00ED6253" w:rsidRDefault="00256BE1" w:rsidP="00256BE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D6253">
              <w:rPr>
                <w:rFonts w:ascii="Angsana New" w:hAnsi="Angsana New"/>
                <w:sz w:val="28"/>
                <w:szCs w:val="28"/>
                <w:lang w:bidi="th-TH"/>
              </w:rPr>
              <w:t>315</w:t>
            </w:r>
          </w:p>
        </w:tc>
        <w:tc>
          <w:tcPr>
            <w:tcW w:w="262" w:type="dxa"/>
            <w:shd w:val="clear" w:color="auto" w:fill="auto"/>
          </w:tcPr>
          <w:p w14:paraId="3A44D08F" w14:textId="77777777" w:rsidR="00256BE1" w:rsidRPr="00ED6253" w:rsidRDefault="00256BE1" w:rsidP="0025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7D01D72F" w14:textId="77777777" w:rsidR="00256BE1" w:rsidRPr="00ED6253" w:rsidRDefault="00256BE1" w:rsidP="00256BE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D6253">
              <w:rPr>
                <w:rFonts w:ascii="Angsana New" w:hAnsi="Angsana New" w:hint="cs"/>
                <w:sz w:val="28"/>
                <w:szCs w:val="28"/>
                <w:lang w:val="en-US" w:bidi="th-TH"/>
              </w:rPr>
              <w:t>315</w:t>
            </w:r>
          </w:p>
        </w:tc>
        <w:tc>
          <w:tcPr>
            <w:tcW w:w="270" w:type="dxa"/>
            <w:shd w:val="clear" w:color="auto" w:fill="auto"/>
          </w:tcPr>
          <w:p w14:paraId="4AA93317" w14:textId="77777777" w:rsidR="00256BE1" w:rsidRPr="00ED6253" w:rsidRDefault="00256BE1" w:rsidP="0025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819CD80" w14:textId="77777777" w:rsidR="00256BE1" w:rsidRPr="00ED6253" w:rsidRDefault="00256BE1" w:rsidP="00B66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253">
              <w:rPr>
                <w:rFonts w:ascii="Angsana New" w:hAnsi="Angsana New"/>
                <w:sz w:val="28"/>
                <w:szCs w:val="28"/>
              </w:rPr>
              <w:t>315</w:t>
            </w:r>
          </w:p>
        </w:tc>
        <w:tc>
          <w:tcPr>
            <w:tcW w:w="262" w:type="dxa"/>
            <w:shd w:val="clear" w:color="auto" w:fill="auto"/>
          </w:tcPr>
          <w:p w14:paraId="70ED80A9" w14:textId="77777777" w:rsidR="00256BE1" w:rsidRPr="00ED6253" w:rsidRDefault="00256BE1" w:rsidP="0025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26DD971" w14:textId="77777777" w:rsidR="00256BE1" w:rsidRPr="00ED6253" w:rsidRDefault="00256BE1" w:rsidP="00256BE1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D6253">
              <w:rPr>
                <w:rFonts w:ascii="Angsana New" w:hAnsi="Angsana New" w:hint="cs"/>
                <w:sz w:val="28"/>
                <w:szCs w:val="28"/>
                <w:lang w:val="en-US" w:bidi="th-TH"/>
              </w:rPr>
              <w:t>315</w:t>
            </w:r>
          </w:p>
        </w:tc>
      </w:tr>
      <w:tr w:rsidR="00256BE1" w:rsidRPr="00ED6253" w14:paraId="12E7FA4A" w14:textId="77777777" w:rsidTr="00EB7364">
        <w:tc>
          <w:tcPr>
            <w:tcW w:w="3780" w:type="dxa"/>
            <w:shd w:val="clear" w:color="auto" w:fill="auto"/>
          </w:tcPr>
          <w:p w14:paraId="28E5C859" w14:textId="77777777" w:rsidR="00256BE1" w:rsidRPr="00ED6253" w:rsidRDefault="00256BE1" w:rsidP="0025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D625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43BF4C" w14:textId="77777777" w:rsidR="00256BE1" w:rsidRPr="00ED6253" w:rsidRDefault="00256BE1" w:rsidP="00256BE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ED6253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315</w:t>
            </w:r>
          </w:p>
        </w:tc>
        <w:tc>
          <w:tcPr>
            <w:tcW w:w="262" w:type="dxa"/>
            <w:shd w:val="clear" w:color="auto" w:fill="auto"/>
          </w:tcPr>
          <w:p w14:paraId="4C0E8C98" w14:textId="77777777" w:rsidR="00256BE1" w:rsidRPr="00ED6253" w:rsidRDefault="00256BE1" w:rsidP="00256BE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346FB8" w14:textId="77777777" w:rsidR="00256BE1" w:rsidRPr="00ED6253" w:rsidRDefault="00256BE1" w:rsidP="00256BE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6253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315</w:t>
            </w:r>
          </w:p>
        </w:tc>
        <w:tc>
          <w:tcPr>
            <w:tcW w:w="270" w:type="dxa"/>
            <w:shd w:val="clear" w:color="auto" w:fill="auto"/>
          </w:tcPr>
          <w:p w14:paraId="27AED125" w14:textId="77777777" w:rsidR="00256BE1" w:rsidRPr="00ED6253" w:rsidRDefault="00256BE1" w:rsidP="0025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89A301C" w14:textId="77777777" w:rsidR="00256BE1" w:rsidRPr="00ED6253" w:rsidRDefault="00256BE1" w:rsidP="00256BE1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2,56</w:t>
            </w:r>
            <w:r w:rsidR="00B66868" w:rsidRPr="00ED625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62" w:type="dxa"/>
            <w:shd w:val="clear" w:color="auto" w:fill="auto"/>
          </w:tcPr>
          <w:p w14:paraId="4E34A0CD" w14:textId="77777777" w:rsidR="00256BE1" w:rsidRPr="00ED6253" w:rsidRDefault="00256BE1" w:rsidP="00256BE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</w:tcPr>
          <w:p w14:paraId="5409B169" w14:textId="77777777" w:rsidR="00256BE1" w:rsidRPr="00ED6253" w:rsidRDefault="00256BE1" w:rsidP="00256BE1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1,780</w:t>
            </w:r>
          </w:p>
        </w:tc>
      </w:tr>
      <w:tr w:rsidR="00256BE1" w:rsidRPr="00ED6253" w14:paraId="41F73194" w14:textId="77777777" w:rsidTr="00EB7364">
        <w:tc>
          <w:tcPr>
            <w:tcW w:w="3780" w:type="dxa"/>
            <w:shd w:val="clear" w:color="auto" w:fill="auto"/>
          </w:tcPr>
          <w:p w14:paraId="6879A6FF" w14:textId="77777777" w:rsidR="00256BE1" w:rsidRPr="00ED6253" w:rsidRDefault="00256BE1" w:rsidP="0025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0874BB" w14:textId="77777777" w:rsidR="00256BE1" w:rsidRPr="00ED6253" w:rsidRDefault="00256BE1" w:rsidP="00256BE1">
            <w:pPr>
              <w:pStyle w:val="acctfourfigures"/>
              <w:tabs>
                <w:tab w:val="clear" w:pos="765"/>
                <w:tab w:val="decimal" w:pos="702"/>
                <w:tab w:val="decimal" w:pos="773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14:paraId="4572F995" w14:textId="77777777" w:rsidR="00256BE1" w:rsidRPr="00ED6253" w:rsidRDefault="00256BE1" w:rsidP="00256BE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DDA630" w14:textId="77777777" w:rsidR="00256BE1" w:rsidRPr="00ED6253" w:rsidRDefault="00256BE1" w:rsidP="00256BE1">
            <w:pPr>
              <w:pStyle w:val="acctfourfigures"/>
              <w:tabs>
                <w:tab w:val="clear" w:pos="765"/>
                <w:tab w:val="decimal" w:pos="702"/>
                <w:tab w:val="decimal" w:pos="773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03D7034" w14:textId="77777777" w:rsidR="00256BE1" w:rsidRPr="00ED6253" w:rsidRDefault="00256BE1" w:rsidP="0025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00662E4" w14:textId="77777777" w:rsidR="00256BE1" w:rsidRPr="00ED6253" w:rsidRDefault="00256BE1" w:rsidP="00256BE1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000CA32B" w14:textId="77777777" w:rsidR="00256BE1" w:rsidRPr="00ED6253" w:rsidRDefault="00256BE1" w:rsidP="00256BE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</w:tcPr>
          <w:p w14:paraId="7FDC5008" w14:textId="77777777" w:rsidR="00256BE1" w:rsidRPr="00ED6253" w:rsidRDefault="00256BE1" w:rsidP="00256BE1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256BE1" w:rsidRPr="00ED6253" w14:paraId="408C8E4D" w14:textId="77777777" w:rsidTr="00EB7364">
        <w:tc>
          <w:tcPr>
            <w:tcW w:w="3780" w:type="dxa"/>
            <w:shd w:val="clear" w:color="auto" w:fill="auto"/>
          </w:tcPr>
          <w:p w14:paraId="4335C6D1" w14:textId="77777777" w:rsidR="00256BE1" w:rsidRPr="00ED6253" w:rsidRDefault="00256BE1" w:rsidP="0025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D625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011927C8" w14:textId="77777777" w:rsidR="00256BE1" w:rsidRPr="00ED6253" w:rsidRDefault="00256BE1" w:rsidP="00256BE1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335</w:t>
            </w:r>
          </w:p>
        </w:tc>
        <w:tc>
          <w:tcPr>
            <w:tcW w:w="262" w:type="dxa"/>
            <w:shd w:val="clear" w:color="auto" w:fill="auto"/>
          </w:tcPr>
          <w:p w14:paraId="3D17CDB1" w14:textId="77777777" w:rsidR="00256BE1" w:rsidRPr="00ED6253" w:rsidRDefault="00256BE1" w:rsidP="0025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  <w:shd w:val="clear" w:color="auto" w:fill="auto"/>
          </w:tcPr>
          <w:p w14:paraId="553AD552" w14:textId="77777777" w:rsidR="00256BE1" w:rsidRPr="00ED6253" w:rsidRDefault="00256BE1" w:rsidP="00256BE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332</w:t>
            </w:r>
          </w:p>
        </w:tc>
        <w:tc>
          <w:tcPr>
            <w:tcW w:w="270" w:type="dxa"/>
            <w:shd w:val="clear" w:color="auto" w:fill="auto"/>
          </w:tcPr>
          <w:p w14:paraId="4D167DCF" w14:textId="77777777" w:rsidR="00256BE1" w:rsidRPr="00ED6253" w:rsidRDefault="00256BE1" w:rsidP="0025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72E551ED" w14:textId="77777777" w:rsidR="00256BE1" w:rsidRPr="00ED6253" w:rsidRDefault="00256BE1" w:rsidP="00256BE1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2,82</w:t>
            </w:r>
            <w:r w:rsidR="00B66868" w:rsidRPr="00ED625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62" w:type="dxa"/>
            <w:shd w:val="clear" w:color="auto" w:fill="auto"/>
          </w:tcPr>
          <w:p w14:paraId="6284E83B" w14:textId="77777777" w:rsidR="00256BE1" w:rsidRPr="00ED6253" w:rsidRDefault="00256BE1" w:rsidP="0025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1" w:type="dxa"/>
            <w:tcBorders>
              <w:bottom w:val="double" w:sz="4" w:space="0" w:color="auto"/>
            </w:tcBorders>
            <w:shd w:val="clear" w:color="auto" w:fill="auto"/>
          </w:tcPr>
          <w:p w14:paraId="1FCE1872" w14:textId="77777777" w:rsidR="00256BE1" w:rsidRPr="00ED6253" w:rsidRDefault="00256BE1" w:rsidP="00256BE1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1,780</w:t>
            </w:r>
          </w:p>
        </w:tc>
      </w:tr>
    </w:tbl>
    <w:p w14:paraId="6B3C0559" w14:textId="77777777" w:rsidR="0024462F" w:rsidRPr="00ED6253" w:rsidRDefault="0024462F" w:rsidP="00A02B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14:paraId="78A61E51" w14:textId="77777777" w:rsidR="00795C64" w:rsidRPr="00ED6253" w:rsidRDefault="00795C64" w:rsidP="00A02B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  <w:cs/>
        </w:rPr>
      </w:pP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70"/>
        <w:gridCol w:w="1003"/>
        <w:gridCol w:w="236"/>
        <w:gridCol w:w="1028"/>
        <w:gridCol w:w="268"/>
        <w:gridCol w:w="986"/>
        <w:gridCol w:w="274"/>
        <w:gridCol w:w="900"/>
        <w:gridCol w:w="255"/>
        <w:gridCol w:w="916"/>
        <w:gridCol w:w="248"/>
        <w:gridCol w:w="999"/>
      </w:tblGrid>
      <w:tr w:rsidR="00A5678B" w:rsidRPr="00ED6253" w14:paraId="2C8C4F4A" w14:textId="77777777" w:rsidTr="00CE1441">
        <w:tc>
          <w:tcPr>
            <w:tcW w:w="1127" w:type="pct"/>
            <w:vMerge w:val="restart"/>
            <w:vAlign w:val="center"/>
            <w:hideMark/>
          </w:tcPr>
          <w:p w14:paraId="17E5F45A" w14:textId="77777777" w:rsidR="00907B50" w:rsidRPr="00ED6253" w:rsidRDefault="00907B50" w:rsidP="00907B5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BDBDBF6" w14:textId="77777777" w:rsidR="00907B50" w:rsidRPr="00ED6253" w:rsidRDefault="00907B50" w:rsidP="00907B5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C926034" w14:textId="77777777" w:rsidR="00907B50" w:rsidRPr="00ED6253" w:rsidRDefault="00907B50" w:rsidP="00907B5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ED625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เงินให้กู้ยืมระยะสั้นแก่</w:t>
            </w:r>
            <w:r w:rsidRPr="00ED625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</w:p>
          <w:p w14:paraId="4681A433" w14:textId="77777777" w:rsidR="00A5678B" w:rsidRPr="00ED6253" w:rsidRDefault="00907B50" w:rsidP="00907B5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ED625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ED625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34" w:type="pct"/>
            <w:gridSpan w:val="3"/>
            <w:vAlign w:val="bottom"/>
          </w:tcPr>
          <w:p w14:paraId="7685155C" w14:textId="77777777" w:rsidR="00A5678B" w:rsidRPr="00ED6253" w:rsidRDefault="00A5678B" w:rsidP="00D828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ED625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46" w:type="pct"/>
          </w:tcPr>
          <w:p w14:paraId="6A916CA5" w14:textId="77777777" w:rsidR="00A5678B" w:rsidRPr="00ED6253" w:rsidRDefault="00A5678B" w:rsidP="00D828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93" w:type="pct"/>
            <w:gridSpan w:val="7"/>
            <w:hideMark/>
          </w:tcPr>
          <w:p w14:paraId="6801EA74" w14:textId="77777777" w:rsidR="00A5678B" w:rsidRPr="00ED6253" w:rsidRDefault="00A5678B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3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25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7C91" w:rsidRPr="00ED6253" w14:paraId="11B79258" w14:textId="77777777" w:rsidTr="00CE1441">
        <w:tc>
          <w:tcPr>
            <w:tcW w:w="1127" w:type="pct"/>
            <w:vMerge/>
            <w:vAlign w:val="center"/>
          </w:tcPr>
          <w:p w14:paraId="1DCA99FC" w14:textId="77777777" w:rsidR="00197C91" w:rsidRPr="00ED6253" w:rsidRDefault="00197C91" w:rsidP="00197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46" w:type="pct"/>
          </w:tcPr>
          <w:p w14:paraId="008212B2" w14:textId="77777777" w:rsidR="00197C91" w:rsidRPr="00ED6253" w:rsidRDefault="00197C91" w:rsidP="00197C9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253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  <w:p w14:paraId="1913E858" w14:textId="77777777" w:rsidR="00197C91" w:rsidRPr="00ED6253" w:rsidRDefault="00993E75" w:rsidP="00197C9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ED6253">
              <w:rPr>
                <w:rFonts w:ascii="Angsana New" w:hAnsi="Angsana New" w:hint="cs"/>
                <w:sz w:val="28"/>
                <w:szCs w:val="28"/>
              </w:rPr>
              <w:t>31</w:t>
            </w:r>
            <w:r w:rsidR="00197C91" w:rsidRPr="00ED6253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8" w:type="pct"/>
          </w:tcPr>
          <w:p w14:paraId="2BC53BDB" w14:textId="77777777" w:rsidR="00197C91" w:rsidRPr="00ED6253" w:rsidRDefault="00197C91" w:rsidP="00197C9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0" w:type="pct"/>
          </w:tcPr>
          <w:p w14:paraId="48961544" w14:textId="77777777" w:rsidR="00197C91" w:rsidRPr="00ED6253" w:rsidRDefault="00197C91" w:rsidP="00197C9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253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  <w:p w14:paraId="40BAA596" w14:textId="77777777" w:rsidR="00197C91" w:rsidRPr="00ED6253" w:rsidRDefault="00F23123" w:rsidP="00197C9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ED6253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6" w:type="pct"/>
          </w:tcPr>
          <w:p w14:paraId="536F3F69" w14:textId="77777777" w:rsidR="00197C91" w:rsidRPr="00ED6253" w:rsidRDefault="00197C91" w:rsidP="00197C9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37" w:type="pct"/>
          </w:tcPr>
          <w:p w14:paraId="6DE089C4" w14:textId="77777777" w:rsidR="00197C91" w:rsidRPr="00ED6253" w:rsidRDefault="00197C91" w:rsidP="00197C9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253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  <w:p w14:paraId="5A121040" w14:textId="77777777" w:rsidR="00197C91" w:rsidRPr="00ED6253" w:rsidRDefault="00993E75" w:rsidP="00197C9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ED6253">
              <w:rPr>
                <w:rFonts w:ascii="Angsana New" w:hAnsi="Angsana New"/>
                <w:sz w:val="28"/>
                <w:szCs w:val="28"/>
              </w:rPr>
              <w:t>31</w:t>
            </w:r>
            <w:r w:rsidR="00197C91" w:rsidRPr="00ED625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346B0" w:rsidRPr="00ED6253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9" w:type="pct"/>
          </w:tcPr>
          <w:p w14:paraId="02063E65" w14:textId="77777777" w:rsidR="00197C91" w:rsidRPr="00ED6253" w:rsidRDefault="00197C91" w:rsidP="00197C9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90" w:type="pct"/>
          </w:tcPr>
          <w:p w14:paraId="449465AF" w14:textId="77777777" w:rsidR="00197C91" w:rsidRPr="00ED6253" w:rsidRDefault="00197C91" w:rsidP="00197C9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</w:tcPr>
          <w:p w14:paraId="0C0DBEE0" w14:textId="77777777" w:rsidR="00197C91" w:rsidRPr="00ED6253" w:rsidRDefault="00197C91" w:rsidP="00197C9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9" w:type="pct"/>
          </w:tcPr>
          <w:p w14:paraId="066048C2" w14:textId="77777777" w:rsidR="00197C91" w:rsidRPr="00ED6253" w:rsidRDefault="00197C91" w:rsidP="00197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35" w:type="pct"/>
          </w:tcPr>
          <w:p w14:paraId="36D3E27D" w14:textId="77777777" w:rsidR="00197C91" w:rsidRPr="00ED6253" w:rsidRDefault="00197C91" w:rsidP="00197C9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4" w:type="pct"/>
          </w:tcPr>
          <w:p w14:paraId="79A4AF19" w14:textId="77777777" w:rsidR="00197C91" w:rsidRPr="00ED6253" w:rsidRDefault="00197C91" w:rsidP="00197C9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253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  <w:p w14:paraId="3DDE3C2E" w14:textId="77777777" w:rsidR="00197C91" w:rsidRPr="00ED6253" w:rsidRDefault="00F23123" w:rsidP="00197C9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ED6253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197C91" w:rsidRPr="00ED6253" w14:paraId="7D7A501F" w14:textId="77777777" w:rsidTr="00CE1441">
        <w:trPr>
          <w:trHeight w:val="68"/>
        </w:trPr>
        <w:tc>
          <w:tcPr>
            <w:tcW w:w="1127" w:type="pct"/>
            <w:vMerge/>
            <w:vAlign w:val="center"/>
            <w:hideMark/>
          </w:tcPr>
          <w:p w14:paraId="4A760772" w14:textId="77777777" w:rsidR="00197C91" w:rsidRPr="00ED6253" w:rsidRDefault="00197C91" w:rsidP="00197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46" w:type="pct"/>
            <w:hideMark/>
          </w:tcPr>
          <w:p w14:paraId="2D087336" w14:textId="77777777" w:rsidR="00197C91" w:rsidRPr="00ED6253" w:rsidRDefault="00993E75" w:rsidP="00197C9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21"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6253"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  <w:tc>
          <w:tcPr>
            <w:tcW w:w="128" w:type="pct"/>
          </w:tcPr>
          <w:p w14:paraId="3838AD71" w14:textId="77777777" w:rsidR="00197C91" w:rsidRPr="00ED6253" w:rsidRDefault="00197C91" w:rsidP="00197C9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0" w:type="pct"/>
            <w:hideMark/>
          </w:tcPr>
          <w:p w14:paraId="7162A52F" w14:textId="77777777" w:rsidR="00197C91" w:rsidRPr="00ED6253" w:rsidRDefault="00993E75" w:rsidP="00197C9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21"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6253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46" w:type="pct"/>
          </w:tcPr>
          <w:p w14:paraId="7067F3CF" w14:textId="77777777" w:rsidR="00197C91" w:rsidRPr="00ED6253" w:rsidRDefault="00197C91" w:rsidP="00197C9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37" w:type="pct"/>
            <w:hideMark/>
          </w:tcPr>
          <w:p w14:paraId="5F01303A" w14:textId="77777777" w:rsidR="00197C91" w:rsidRPr="00ED6253" w:rsidRDefault="00993E75" w:rsidP="00197C9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21"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6253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D6253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9" w:type="pct"/>
          </w:tcPr>
          <w:p w14:paraId="4BA40DCA" w14:textId="77777777" w:rsidR="00197C91" w:rsidRPr="00ED6253" w:rsidRDefault="00197C91" w:rsidP="00197C9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90" w:type="pct"/>
            <w:hideMark/>
          </w:tcPr>
          <w:p w14:paraId="6FB1EDB9" w14:textId="77777777" w:rsidR="00197C91" w:rsidRPr="00ED6253" w:rsidRDefault="00197C91" w:rsidP="00197C9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253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9" w:type="pct"/>
          </w:tcPr>
          <w:p w14:paraId="17F9CF44" w14:textId="77777777" w:rsidR="00197C91" w:rsidRPr="00ED6253" w:rsidRDefault="00197C91" w:rsidP="00197C9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9" w:type="pct"/>
            <w:hideMark/>
          </w:tcPr>
          <w:p w14:paraId="65911D52" w14:textId="77777777" w:rsidR="00197C91" w:rsidRPr="00ED6253" w:rsidRDefault="00197C91" w:rsidP="00197C9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21"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6253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35" w:type="pct"/>
          </w:tcPr>
          <w:p w14:paraId="0B1EC6C8" w14:textId="77777777" w:rsidR="00197C91" w:rsidRPr="00ED6253" w:rsidRDefault="00197C91" w:rsidP="00197C9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4" w:type="pct"/>
            <w:hideMark/>
          </w:tcPr>
          <w:p w14:paraId="36BCA107" w14:textId="77777777" w:rsidR="00197C91" w:rsidRPr="00ED6253" w:rsidRDefault="00993E75" w:rsidP="00197C9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21"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6253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</w:tr>
      <w:tr w:rsidR="00197C91" w:rsidRPr="00ED6253" w14:paraId="2BE513FB" w14:textId="77777777" w:rsidTr="00CE1441">
        <w:trPr>
          <w:trHeight w:val="80"/>
        </w:trPr>
        <w:tc>
          <w:tcPr>
            <w:tcW w:w="1127" w:type="pct"/>
          </w:tcPr>
          <w:p w14:paraId="5860B982" w14:textId="77777777" w:rsidR="00197C91" w:rsidRPr="00ED6253" w:rsidRDefault="00197C91" w:rsidP="00197C9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34" w:type="pct"/>
            <w:gridSpan w:val="3"/>
            <w:hideMark/>
          </w:tcPr>
          <w:p w14:paraId="11B9A0FF" w14:textId="77777777" w:rsidR="00197C91" w:rsidRPr="00ED6253" w:rsidRDefault="00197C91" w:rsidP="00197C9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253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46" w:type="pct"/>
          </w:tcPr>
          <w:p w14:paraId="19621847" w14:textId="77777777" w:rsidR="00197C91" w:rsidRPr="00ED6253" w:rsidRDefault="00197C91" w:rsidP="00197C9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3" w:type="pct"/>
            <w:gridSpan w:val="7"/>
            <w:hideMark/>
          </w:tcPr>
          <w:p w14:paraId="634A13C3" w14:textId="77777777" w:rsidR="00197C91" w:rsidRPr="00ED6253" w:rsidRDefault="00197C91" w:rsidP="00197C9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253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E1441" w:rsidRPr="00ED6253" w14:paraId="5F3766ED" w14:textId="77777777" w:rsidTr="00CE1441">
        <w:tc>
          <w:tcPr>
            <w:tcW w:w="1127" w:type="pct"/>
          </w:tcPr>
          <w:p w14:paraId="0E3C4C7E" w14:textId="77777777" w:rsidR="00CE1441" w:rsidRPr="00ED6253" w:rsidRDefault="00CE1441" w:rsidP="00CE14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ED6253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46" w:type="pct"/>
          </w:tcPr>
          <w:p w14:paraId="3A4F3C1D" w14:textId="77777777" w:rsidR="00CE1441" w:rsidRPr="00ED6253" w:rsidRDefault="00CE1441" w:rsidP="00CE14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84"/>
                <w:tab w:val="left" w:pos="274"/>
                <w:tab w:val="left" w:pos="814"/>
              </w:tabs>
              <w:spacing w:after="0" w:line="240" w:lineRule="auto"/>
              <w:ind w:right="-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253">
              <w:rPr>
                <w:rFonts w:ascii="Angsana New" w:hAnsi="Angsana New"/>
                <w:sz w:val="28"/>
                <w:szCs w:val="28"/>
              </w:rPr>
              <w:t>2.15 - 2.35</w:t>
            </w:r>
          </w:p>
        </w:tc>
        <w:tc>
          <w:tcPr>
            <w:tcW w:w="128" w:type="pct"/>
          </w:tcPr>
          <w:p w14:paraId="0CC2032C" w14:textId="77777777" w:rsidR="00CE1441" w:rsidRPr="00ED6253" w:rsidRDefault="00CE1441" w:rsidP="00CE144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0" w:type="pct"/>
          </w:tcPr>
          <w:p w14:paraId="0A007246" w14:textId="27C03F52" w:rsidR="00CE1441" w:rsidRPr="00ED6253" w:rsidRDefault="009B427B" w:rsidP="00CE14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84"/>
                <w:tab w:val="left" w:pos="274"/>
                <w:tab w:val="left" w:pos="814"/>
              </w:tabs>
              <w:spacing w:after="0" w:line="240" w:lineRule="auto"/>
              <w:ind w:right="-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253">
              <w:rPr>
                <w:rFonts w:ascii="Angsana New" w:hAnsi="Angsana New"/>
                <w:sz w:val="28"/>
                <w:szCs w:val="28"/>
              </w:rPr>
              <w:t>3</w:t>
            </w:r>
            <w:r w:rsidR="005B2D9E" w:rsidRPr="00ED6253">
              <w:rPr>
                <w:rFonts w:ascii="Angsana New" w:hAnsi="Angsana New"/>
                <w:sz w:val="28"/>
                <w:szCs w:val="28"/>
              </w:rPr>
              <w:t>.00</w:t>
            </w:r>
          </w:p>
        </w:tc>
        <w:tc>
          <w:tcPr>
            <w:tcW w:w="146" w:type="pct"/>
          </w:tcPr>
          <w:p w14:paraId="4E2C9F40" w14:textId="77777777" w:rsidR="00CE1441" w:rsidRPr="00ED6253" w:rsidRDefault="00CE1441" w:rsidP="00CE144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7" w:type="pct"/>
            <w:tcBorders>
              <w:bottom w:val="double" w:sz="4" w:space="0" w:color="auto"/>
            </w:tcBorders>
          </w:tcPr>
          <w:p w14:paraId="20E64074" w14:textId="77777777" w:rsidR="00CE1441" w:rsidRPr="00ED6253" w:rsidRDefault="00CE1441" w:rsidP="00CE1441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35,972</w:t>
            </w:r>
          </w:p>
        </w:tc>
        <w:tc>
          <w:tcPr>
            <w:tcW w:w="149" w:type="pct"/>
          </w:tcPr>
          <w:p w14:paraId="3C4372B0" w14:textId="77777777" w:rsidR="00CE1441" w:rsidRPr="00ED6253" w:rsidRDefault="00CE1441" w:rsidP="00CE1441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65"/>
                <w:tab w:val="decimal" w:pos="873"/>
              </w:tabs>
              <w:spacing w:after="0" w:line="240" w:lineRule="auto"/>
              <w:ind w:right="-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0" w:type="pct"/>
            <w:tcBorders>
              <w:bottom w:val="double" w:sz="4" w:space="0" w:color="auto"/>
            </w:tcBorders>
            <w:vAlign w:val="bottom"/>
          </w:tcPr>
          <w:p w14:paraId="0293ADE5" w14:textId="77777777" w:rsidR="00CE1441" w:rsidRPr="00ED6253" w:rsidRDefault="005B2D9E" w:rsidP="00CE1441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6253">
              <w:rPr>
                <w:rFonts w:ascii="Angsana New" w:hAnsi="Angsana New"/>
                <w:b/>
                <w:bCs/>
                <w:sz w:val="28"/>
                <w:szCs w:val="28"/>
              </w:rPr>
              <w:t>200,000</w:t>
            </w:r>
          </w:p>
        </w:tc>
        <w:tc>
          <w:tcPr>
            <w:tcW w:w="139" w:type="pct"/>
          </w:tcPr>
          <w:p w14:paraId="7682E981" w14:textId="77777777" w:rsidR="00CE1441" w:rsidRPr="00ED6253" w:rsidRDefault="00CE1441" w:rsidP="00CE1441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65"/>
                <w:tab w:val="decimal" w:pos="873"/>
              </w:tabs>
              <w:spacing w:after="0" w:line="240" w:lineRule="auto"/>
              <w:ind w:left="-126" w:right="-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9" w:type="pct"/>
            <w:tcBorders>
              <w:bottom w:val="double" w:sz="4" w:space="0" w:color="auto"/>
            </w:tcBorders>
          </w:tcPr>
          <w:p w14:paraId="1744E65D" w14:textId="77777777" w:rsidR="00CE1441" w:rsidRPr="00ED6253" w:rsidRDefault="005B2D9E" w:rsidP="00CE1441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(78,522)</w:t>
            </w:r>
          </w:p>
        </w:tc>
        <w:tc>
          <w:tcPr>
            <w:tcW w:w="135" w:type="pct"/>
          </w:tcPr>
          <w:p w14:paraId="494648F0" w14:textId="77777777" w:rsidR="00CE1441" w:rsidRPr="00ED6253" w:rsidRDefault="00CE1441" w:rsidP="00CE1441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65"/>
                <w:tab w:val="decimal" w:pos="873"/>
              </w:tabs>
              <w:spacing w:after="0" w:line="240" w:lineRule="auto"/>
              <w:ind w:right="-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4" w:type="pct"/>
            <w:tcBorders>
              <w:bottom w:val="double" w:sz="4" w:space="0" w:color="auto"/>
            </w:tcBorders>
          </w:tcPr>
          <w:p w14:paraId="28690025" w14:textId="77777777" w:rsidR="00CE1441" w:rsidRPr="00ED6253" w:rsidRDefault="005B2D9E" w:rsidP="00CE1441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157,450</w:t>
            </w:r>
          </w:p>
        </w:tc>
      </w:tr>
    </w:tbl>
    <w:p w14:paraId="6B7489FB" w14:textId="77777777" w:rsidR="00DC216F" w:rsidRPr="00ED6253" w:rsidRDefault="00DC216F" w:rsidP="00E119BD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0DE53FF" w14:textId="77777777" w:rsidR="00795C64" w:rsidRPr="00ED6253" w:rsidRDefault="00DC216F" w:rsidP="00DE7001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ED6253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F23123" w:rsidRPr="00ED6253">
        <w:rPr>
          <w:rFonts w:asciiTheme="majorBidi" w:hAnsiTheme="majorBidi" w:cstheme="majorBidi"/>
          <w:sz w:val="28"/>
          <w:szCs w:val="28"/>
        </w:rPr>
        <w:t xml:space="preserve">30 </w:t>
      </w:r>
      <w:r w:rsidR="00F23123" w:rsidRPr="00ED6253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="00E47816" w:rsidRPr="00ED625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93E75" w:rsidRPr="00ED6253">
        <w:rPr>
          <w:rFonts w:ascii="Angsana New" w:hAnsi="Angsana New"/>
          <w:sz w:val="28"/>
          <w:szCs w:val="28"/>
        </w:rPr>
        <w:t>2563</w:t>
      </w:r>
      <w:r w:rsidRPr="00ED6253">
        <w:rPr>
          <w:rFonts w:ascii="Angsana New" w:hAnsi="Angsana New" w:hint="cs"/>
          <w:sz w:val="28"/>
          <w:szCs w:val="28"/>
        </w:rPr>
        <w:t xml:space="preserve"> </w:t>
      </w:r>
      <w:r w:rsidRPr="00ED6253">
        <w:rPr>
          <w:rFonts w:ascii="Angsana New" w:hAnsi="Angsana New" w:hint="cs"/>
          <w:sz w:val="28"/>
          <w:szCs w:val="28"/>
          <w:cs/>
        </w:rPr>
        <w:t>บริษัทมีเงินให้กู้ยืมระยะสั้นแก่กิจการที่เกี่ยวข้องกัน ซึ่งครบกำหนดจ่ายคืนเมื่อทวงถาม เงินให้กู้ยืมดังกล่าวไม่มีหลักประกัน</w:t>
      </w:r>
    </w:p>
    <w:p w14:paraId="1C495A8B" w14:textId="77777777" w:rsidR="00795C64" w:rsidRPr="00ED6253" w:rsidRDefault="0079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</w:p>
    <w:tbl>
      <w:tblPr>
        <w:tblW w:w="91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62"/>
        <w:gridCol w:w="1088"/>
        <w:gridCol w:w="270"/>
        <w:gridCol w:w="1080"/>
        <w:gridCol w:w="262"/>
        <w:gridCol w:w="1080"/>
      </w:tblGrid>
      <w:tr w:rsidR="00197C91" w:rsidRPr="00ED6253" w14:paraId="6263F07A" w14:textId="77777777" w:rsidTr="00907B50">
        <w:trPr>
          <w:tblHeader/>
        </w:trPr>
        <w:tc>
          <w:tcPr>
            <w:tcW w:w="4050" w:type="dxa"/>
            <w:shd w:val="clear" w:color="auto" w:fill="auto"/>
          </w:tcPr>
          <w:p w14:paraId="4523588B" w14:textId="77777777" w:rsidR="00197C91" w:rsidRPr="00ED6253" w:rsidRDefault="00197C91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7808A25C" w14:textId="77777777" w:rsidR="00197C91" w:rsidRPr="00ED6253" w:rsidRDefault="00197C91" w:rsidP="0010263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D6253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7E49A9C4" w14:textId="77777777" w:rsidR="00197C91" w:rsidRPr="00ED6253" w:rsidRDefault="00197C91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422" w:type="dxa"/>
            <w:gridSpan w:val="3"/>
            <w:shd w:val="clear" w:color="auto" w:fill="auto"/>
            <w:vAlign w:val="bottom"/>
          </w:tcPr>
          <w:p w14:paraId="6B02B844" w14:textId="77777777" w:rsidR="00197C91" w:rsidRPr="00ED6253" w:rsidRDefault="00197C91" w:rsidP="0010263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D6253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97C91" w:rsidRPr="00ED6253" w14:paraId="44AEF0C5" w14:textId="77777777" w:rsidTr="00907B50">
        <w:trPr>
          <w:tblHeader/>
        </w:trPr>
        <w:tc>
          <w:tcPr>
            <w:tcW w:w="4050" w:type="dxa"/>
            <w:shd w:val="clear" w:color="auto" w:fill="auto"/>
          </w:tcPr>
          <w:p w14:paraId="2F0D6831" w14:textId="77777777" w:rsidR="00197C91" w:rsidRPr="00ED6253" w:rsidRDefault="00197C91" w:rsidP="00197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062DA8C" w14:textId="77777777" w:rsidR="00197C91" w:rsidRPr="00ED6253" w:rsidRDefault="00F23123" w:rsidP="00E47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  <w:cs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ED6253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62" w:type="dxa"/>
            <w:shd w:val="clear" w:color="auto" w:fill="auto"/>
          </w:tcPr>
          <w:p w14:paraId="5B66EFEB" w14:textId="77777777" w:rsidR="00197C91" w:rsidRPr="00ED6253" w:rsidRDefault="00197C91" w:rsidP="00197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pacing w:val="-4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14:paraId="170EFA04" w14:textId="77777777" w:rsidR="00197C91" w:rsidRPr="00ED6253" w:rsidRDefault="00993E75" w:rsidP="00197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  <w:cs/>
              </w:rPr>
            </w:pPr>
            <w:r w:rsidRPr="00ED6253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31</w:t>
            </w:r>
            <w:r w:rsidR="00197C91" w:rsidRPr="00ED6253">
              <w:rPr>
                <w:rFonts w:ascii="Angsana New" w:hAnsi="Angsana New" w:hint="cs"/>
                <w:b/>
                <w:spacing w:val="-4"/>
                <w:sz w:val="28"/>
                <w:szCs w:val="28"/>
              </w:rPr>
              <w:t xml:space="preserve"> </w:t>
            </w:r>
            <w:r w:rsidR="00197C91" w:rsidRPr="00ED6253">
              <w:rPr>
                <w:rFonts w:ascii="Angsana New" w:hAnsi="Angsana New" w:hint="cs"/>
                <w:b/>
                <w:spacing w:val="-4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349A37A8" w14:textId="77777777" w:rsidR="00197C91" w:rsidRPr="00ED6253" w:rsidRDefault="00197C91" w:rsidP="00197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B55F775" w14:textId="77777777" w:rsidR="00197C91" w:rsidRPr="00ED6253" w:rsidRDefault="00F23123" w:rsidP="00E47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4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  <w:cs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ED6253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62" w:type="dxa"/>
            <w:shd w:val="clear" w:color="auto" w:fill="auto"/>
          </w:tcPr>
          <w:p w14:paraId="4C030BA9" w14:textId="77777777" w:rsidR="00197C91" w:rsidRPr="00ED6253" w:rsidRDefault="00197C91" w:rsidP="00197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BE3292A" w14:textId="77777777" w:rsidR="00197C91" w:rsidRPr="00ED6253" w:rsidRDefault="00993E75" w:rsidP="00197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  <w:cs/>
              </w:rPr>
            </w:pPr>
            <w:r w:rsidRPr="00ED6253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31</w:t>
            </w:r>
            <w:r w:rsidR="00197C91" w:rsidRPr="00ED6253">
              <w:rPr>
                <w:rFonts w:ascii="Angsana New" w:hAnsi="Angsana New" w:hint="cs"/>
                <w:b/>
                <w:spacing w:val="-4"/>
                <w:sz w:val="28"/>
                <w:szCs w:val="28"/>
              </w:rPr>
              <w:t xml:space="preserve"> </w:t>
            </w:r>
            <w:r w:rsidR="00197C91" w:rsidRPr="00ED6253">
              <w:rPr>
                <w:rFonts w:ascii="Angsana New" w:hAnsi="Angsana New" w:hint="cs"/>
                <w:b/>
                <w:spacing w:val="-4"/>
                <w:sz w:val="28"/>
                <w:szCs w:val="28"/>
                <w:cs/>
              </w:rPr>
              <w:t>ธันวาคม</w:t>
            </w:r>
          </w:p>
        </w:tc>
      </w:tr>
      <w:tr w:rsidR="00197C91" w:rsidRPr="00ED6253" w14:paraId="60342244" w14:textId="77777777" w:rsidTr="00907B50">
        <w:trPr>
          <w:tblHeader/>
        </w:trPr>
        <w:tc>
          <w:tcPr>
            <w:tcW w:w="4050" w:type="dxa"/>
            <w:shd w:val="clear" w:color="auto" w:fill="auto"/>
          </w:tcPr>
          <w:p w14:paraId="06579E78" w14:textId="77777777" w:rsidR="00197C91" w:rsidRPr="00ED6253" w:rsidRDefault="00907B50" w:rsidP="00907B5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D625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auto"/>
          </w:tcPr>
          <w:p w14:paraId="6A672075" w14:textId="77777777" w:rsidR="00197C91" w:rsidRPr="00ED6253" w:rsidRDefault="00993E75" w:rsidP="00E47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</w:rPr>
            </w:pPr>
            <w:r w:rsidRPr="00ED6253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2563</w:t>
            </w:r>
          </w:p>
        </w:tc>
        <w:tc>
          <w:tcPr>
            <w:tcW w:w="262" w:type="dxa"/>
            <w:shd w:val="clear" w:color="auto" w:fill="auto"/>
          </w:tcPr>
          <w:p w14:paraId="1155118E" w14:textId="77777777" w:rsidR="00197C91" w:rsidRPr="00ED6253" w:rsidRDefault="00197C91" w:rsidP="00197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pacing w:val="-4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14:paraId="078F4164" w14:textId="77777777" w:rsidR="00197C91" w:rsidRPr="00ED6253" w:rsidRDefault="00993E75" w:rsidP="00197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</w:rPr>
            </w:pPr>
            <w:r w:rsidRPr="00ED6253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1DCC53C6" w14:textId="77777777" w:rsidR="00197C91" w:rsidRPr="00ED6253" w:rsidRDefault="00197C91" w:rsidP="00197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2B6A07B" w14:textId="77777777" w:rsidR="00197C91" w:rsidRPr="00ED6253" w:rsidRDefault="00993E75" w:rsidP="00E47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4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</w:rPr>
            </w:pPr>
            <w:r w:rsidRPr="00ED6253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2563</w:t>
            </w:r>
          </w:p>
        </w:tc>
        <w:tc>
          <w:tcPr>
            <w:tcW w:w="262" w:type="dxa"/>
            <w:shd w:val="clear" w:color="auto" w:fill="auto"/>
          </w:tcPr>
          <w:p w14:paraId="73376872" w14:textId="77777777" w:rsidR="00197C91" w:rsidRPr="00ED6253" w:rsidRDefault="00197C91" w:rsidP="00197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FAECE7B" w14:textId="77777777" w:rsidR="00197C91" w:rsidRPr="00ED6253" w:rsidRDefault="00993E75" w:rsidP="00197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</w:rPr>
            </w:pPr>
            <w:r w:rsidRPr="00ED6253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2562</w:t>
            </w:r>
          </w:p>
        </w:tc>
      </w:tr>
      <w:tr w:rsidR="00197C91" w:rsidRPr="00ED6253" w14:paraId="04642E5C" w14:textId="77777777" w:rsidTr="00907B50">
        <w:trPr>
          <w:tblHeader/>
        </w:trPr>
        <w:tc>
          <w:tcPr>
            <w:tcW w:w="4050" w:type="dxa"/>
            <w:shd w:val="clear" w:color="auto" w:fill="auto"/>
          </w:tcPr>
          <w:p w14:paraId="4B1385E3" w14:textId="77777777" w:rsidR="00197C91" w:rsidRPr="00ED6253" w:rsidRDefault="00197C91" w:rsidP="00197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122" w:type="dxa"/>
            <w:gridSpan w:val="7"/>
            <w:shd w:val="clear" w:color="auto" w:fill="auto"/>
            <w:vAlign w:val="bottom"/>
          </w:tcPr>
          <w:p w14:paraId="4704209E" w14:textId="77777777" w:rsidR="00197C91" w:rsidRPr="00ED6253" w:rsidRDefault="00197C91" w:rsidP="00197C9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D6253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197C91" w:rsidRPr="00ED6253" w14:paraId="4CFAD2BC" w14:textId="77777777" w:rsidTr="00907B50">
        <w:tc>
          <w:tcPr>
            <w:tcW w:w="4050" w:type="dxa"/>
            <w:shd w:val="clear" w:color="auto" w:fill="auto"/>
          </w:tcPr>
          <w:p w14:paraId="1253348D" w14:textId="77777777" w:rsidR="00197C91" w:rsidRPr="00ED6253" w:rsidRDefault="00197C91" w:rsidP="00197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D625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D13B062" w14:textId="77777777" w:rsidR="00197C91" w:rsidRPr="00ED6253" w:rsidRDefault="00197C91" w:rsidP="00197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14:paraId="17626B0F" w14:textId="77777777" w:rsidR="00197C91" w:rsidRPr="00ED6253" w:rsidRDefault="00197C91" w:rsidP="00197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35B1CE8E" w14:textId="77777777" w:rsidR="00197C91" w:rsidRPr="00ED6253" w:rsidRDefault="00197C91" w:rsidP="00197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014DE898" w14:textId="77777777" w:rsidR="00197C91" w:rsidRPr="00ED6253" w:rsidRDefault="00197C91" w:rsidP="00197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E0BBE1" w14:textId="77777777" w:rsidR="00197C91" w:rsidRPr="00ED6253" w:rsidRDefault="00197C91" w:rsidP="00197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14:paraId="5C94641B" w14:textId="77777777" w:rsidR="00197C91" w:rsidRPr="00ED6253" w:rsidRDefault="00197C91" w:rsidP="00197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D13C15" w14:textId="77777777" w:rsidR="00197C91" w:rsidRPr="00ED6253" w:rsidRDefault="00197C91" w:rsidP="00197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</w:tr>
      <w:tr w:rsidR="00B36AE3" w:rsidRPr="00ED6253" w14:paraId="5590F46A" w14:textId="77777777" w:rsidTr="0074065E">
        <w:tc>
          <w:tcPr>
            <w:tcW w:w="4050" w:type="dxa"/>
            <w:shd w:val="clear" w:color="auto" w:fill="auto"/>
          </w:tcPr>
          <w:p w14:paraId="4D735FB8" w14:textId="77777777" w:rsidR="00B36AE3" w:rsidRPr="00ED6253" w:rsidRDefault="00B36AE3" w:rsidP="00B36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D6253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E2C057C" w14:textId="77777777" w:rsidR="00B36AE3" w:rsidRPr="00ED6253" w:rsidRDefault="009C5CDE" w:rsidP="00F2312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59DB589C" w14:textId="77777777" w:rsidR="00B36AE3" w:rsidRPr="00ED6253" w:rsidRDefault="00B36AE3" w:rsidP="00F23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4EE34E75" w14:textId="77777777" w:rsidR="00B36AE3" w:rsidRPr="00ED6253" w:rsidRDefault="00B36AE3" w:rsidP="00F2312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145CD07" w14:textId="77777777" w:rsidR="00B36AE3" w:rsidRPr="00ED6253" w:rsidRDefault="00B36AE3" w:rsidP="00B36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DD735F2" w14:textId="77777777" w:rsidR="00B36AE3" w:rsidRPr="00ED6253" w:rsidRDefault="00B36AE3" w:rsidP="00F2312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743D6BCA" w14:textId="77777777" w:rsidR="00B36AE3" w:rsidRPr="00ED6253" w:rsidRDefault="00B36AE3" w:rsidP="00B36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35D18E5" w14:textId="77777777" w:rsidR="00B36AE3" w:rsidRPr="00ED6253" w:rsidRDefault="00B36AE3" w:rsidP="00B36AE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173</w:t>
            </w:r>
          </w:p>
        </w:tc>
      </w:tr>
      <w:tr w:rsidR="00B36AE3" w:rsidRPr="00ED6253" w14:paraId="1A3CD07A" w14:textId="77777777" w:rsidTr="00907B50">
        <w:tc>
          <w:tcPr>
            <w:tcW w:w="4050" w:type="dxa"/>
            <w:shd w:val="clear" w:color="auto" w:fill="auto"/>
          </w:tcPr>
          <w:p w14:paraId="34FD5DA7" w14:textId="77777777" w:rsidR="00B36AE3" w:rsidRPr="00ED6253" w:rsidRDefault="00B36AE3" w:rsidP="00B36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FE8CA8" w14:textId="77777777" w:rsidR="00B36AE3" w:rsidRPr="00ED6253" w:rsidRDefault="00B36AE3" w:rsidP="00F23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14:paraId="1E6703B1" w14:textId="77777777" w:rsidR="00B36AE3" w:rsidRPr="00ED6253" w:rsidRDefault="00B36AE3" w:rsidP="00F23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055E1C" w14:textId="77777777" w:rsidR="00B36AE3" w:rsidRPr="00ED6253" w:rsidRDefault="00B36AE3" w:rsidP="00F23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5F85CF1" w14:textId="77777777" w:rsidR="00B36AE3" w:rsidRPr="00ED6253" w:rsidRDefault="00B36AE3" w:rsidP="00B36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41284A8" w14:textId="77777777" w:rsidR="00B36AE3" w:rsidRPr="00ED6253" w:rsidRDefault="00B36AE3" w:rsidP="00F23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14:paraId="65780BA7" w14:textId="77777777" w:rsidR="00B36AE3" w:rsidRPr="00ED6253" w:rsidRDefault="00B36AE3" w:rsidP="00B36AE3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963F1B7" w14:textId="77777777" w:rsidR="00B36AE3" w:rsidRPr="00ED6253" w:rsidRDefault="00B36AE3" w:rsidP="00B36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B36AE3" w:rsidRPr="00ED6253" w14:paraId="1CAFD9BA" w14:textId="77777777" w:rsidTr="00907B50">
        <w:tc>
          <w:tcPr>
            <w:tcW w:w="4050" w:type="dxa"/>
            <w:shd w:val="clear" w:color="auto" w:fill="auto"/>
          </w:tcPr>
          <w:p w14:paraId="2A168760" w14:textId="77777777" w:rsidR="00B36AE3" w:rsidRPr="00ED6253" w:rsidRDefault="00B36AE3" w:rsidP="00B36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D625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D544A69" w14:textId="77777777" w:rsidR="00B36AE3" w:rsidRPr="00ED6253" w:rsidRDefault="00B36AE3" w:rsidP="00F23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65B7847F" w14:textId="77777777" w:rsidR="00B36AE3" w:rsidRPr="00ED6253" w:rsidRDefault="00B36AE3" w:rsidP="00F23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4C62DA9F" w14:textId="77777777" w:rsidR="00B36AE3" w:rsidRPr="00ED6253" w:rsidRDefault="00B36AE3" w:rsidP="00F23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769E17A" w14:textId="77777777" w:rsidR="00B36AE3" w:rsidRPr="00ED6253" w:rsidRDefault="00B36AE3" w:rsidP="00B36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3FBC563" w14:textId="77777777" w:rsidR="00B36AE3" w:rsidRPr="00ED6253" w:rsidRDefault="00B36AE3" w:rsidP="00F23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6CD0260D" w14:textId="77777777" w:rsidR="00B36AE3" w:rsidRPr="00ED6253" w:rsidRDefault="00B36AE3" w:rsidP="00B36AE3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850BEAE" w14:textId="77777777" w:rsidR="00B36AE3" w:rsidRPr="00ED6253" w:rsidRDefault="00B36AE3" w:rsidP="00B36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C5CDE" w:rsidRPr="00ED6253" w14:paraId="771398DA" w14:textId="77777777" w:rsidTr="00907B50">
        <w:tc>
          <w:tcPr>
            <w:tcW w:w="4050" w:type="dxa"/>
            <w:shd w:val="clear" w:color="auto" w:fill="auto"/>
          </w:tcPr>
          <w:p w14:paraId="2140771C" w14:textId="77777777" w:rsidR="009C5CDE" w:rsidRPr="00ED6253" w:rsidRDefault="009C5CDE" w:rsidP="009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6253">
              <w:rPr>
                <w:rFonts w:ascii="Angsana New"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080" w:type="dxa"/>
            <w:shd w:val="clear" w:color="auto" w:fill="auto"/>
          </w:tcPr>
          <w:p w14:paraId="41262C09" w14:textId="77777777" w:rsidR="009C5CDE" w:rsidRPr="00ED6253" w:rsidRDefault="009C5CDE" w:rsidP="009C5CDE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D6253">
              <w:rPr>
                <w:rFonts w:ascii="Angsana New" w:hAnsi="Angsana New"/>
                <w:sz w:val="28"/>
                <w:szCs w:val="28"/>
                <w:lang w:val="en-US" w:bidi="th-TH"/>
              </w:rPr>
              <w:t>11</w:t>
            </w:r>
          </w:p>
        </w:tc>
        <w:tc>
          <w:tcPr>
            <w:tcW w:w="262" w:type="dxa"/>
            <w:shd w:val="clear" w:color="auto" w:fill="auto"/>
          </w:tcPr>
          <w:p w14:paraId="70743E51" w14:textId="77777777" w:rsidR="009C5CDE" w:rsidRPr="00ED6253" w:rsidRDefault="009C5CDE" w:rsidP="009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14:paraId="36879C97" w14:textId="77777777" w:rsidR="009C5CDE" w:rsidRPr="00ED6253" w:rsidRDefault="009C5CDE" w:rsidP="009C5CDE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D6253">
              <w:rPr>
                <w:rFonts w:ascii="Angsana New" w:hAnsi="Angsana New" w:hint="cs"/>
                <w:sz w:val="28"/>
                <w:szCs w:val="28"/>
                <w:lang w:val="en-US" w:bidi="th-TH"/>
              </w:rPr>
              <w:t>69</w:t>
            </w:r>
          </w:p>
        </w:tc>
        <w:tc>
          <w:tcPr>
            <w:tcW w:w="270" w:type="dxa"/>
            <w:shd w:val="clear" w:color="auto" w:fill="auto"/>
          </w:tcPr>
          <w:p w14:paraId="0B8F2DBE" w14:textId="77777777" w:rsidR="009C5CDE" w:rsidRPr="00ED6253" w:rsidRDefault="009C5CDE" w:rsidP="009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EDA802F" w14:textId="77777777" w:rsidR="009C5CDE" w:rsidRPr="00ED6253" w:rsidRDefault="009C5CDE" w:rsidP="009C5CDE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D6253">
              <w:rPr>
                <w:rFonts w:ascii="Angsana New" w:hAnsi="Angsana New"/>
                <w:sz w:val="28"/>
                <w:szCs w:val="28"/>
                <w:lang w:val="en-US" w:bidi="th-TH"/>
              </w:rPr>
              <w:t>11</w:t>
            </w:r>
          </w:p>
        </w:tc>
        <w:tc>
          <w:tcPr>
            <w:tcW w:w="262" w:type="dxa"/>
            <w:shd w:val="clear" w:color="auto" w:fill="auto"/>
          </w:tcPr>
          <w:p w14:paraId="6F743A5A" w14:textId="77777777" w:rsidR="009C5CDE" w:rsidRPr="00ED6253" w:rsidRDefault="009C5CDE" w:rsidP="009C5CDE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8EF8023" w14:textId="77777777" w:rsidR="009C5CDE" w:rsidRPr="00ED6253" w:rsidRDefault="009C5CDE" w:rsidP="009C5CDE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D6253">
              <w:rPr>
                <w:rFonts w:ascii="Angsana New" w:hAnsi="Angsana New" w:hint="cs"/>
                <w:sz w:val="28"/>
                <w:szCs w:val="28"/>
                <w:lang w:val="en-US" w:bidi="th-TH"/>
              </w:rPr>
              <w:t>30</w:t>
            </w:r>
          </w:p>
        </w:tc>
      </w:tr>
      <w:tr w:rsidR="009C5CDE" w:rsidRPr="00ED6253" w14:paraId="380D8521" w14:textId="77777777" w:rsidTr="0074065E">
        <w:tc>
          <w:tcPr>
            <w:tcW w:w="4050" w:type="dxa"/>
            <w:shd w:val="clear" w:color="auto" w:fill="auto"/>
          </w:tcPr>
          <w:p w14:paraId="45DBD0BE" w14:textId="77777777" w:rsidR="009C5CDE" w:rsidRPr="00ED6253" w:rsidRDefault="009C5CDE" w:rsidP="009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D6253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1CE3D215" w14:textId="77777777" w:rsidR="009C5CDE" w:rsidRPr="00ED6253" w:rsidRDefault="009C5CDE" w:rsidP="009C5CDE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D6253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6AFF26EC" w14:textId="77777777" w:rsidR="009C5CDE" w:rsidRPr="00ED6253" w:rsidRDefault="009C5CDE" w:rsidP="009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14:paraId="59852DE2" w14:textId="77777777" w:rsidR="009C5CDE" w:rsidRPr="00ED6253" w:rsidRDefault="009C5CDE" w:rsidP="009C5CDE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D6253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53E2492" w14:textId="77777777" w:rsidR="009C5CDE" w:rsidRPr="00ED6253" w:rsidRDefault="009C5CDE" w:rsidP="009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C0DDD57" w14:textId="77777777" w:rsidR="009C5CDE" w:rsidRPr="00ED6253" w:rsidRDefault="009C5CDE" w:rsidP="009C5CDE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D6253">
              <w:rPr>
                <w:rFonts w:ascii="Angsana New" w:hAnsi="Angsana New"/>
                <w:sz w:val="28"/>
                <w:szCs w:val="28"/>
                <w:lang w:val="en-US" w:bidi="th-TH"/>
              </w:rPr>
              <w:t>267</w:t>
            </w:r>
          </w:p>
        </w:tc>
        <w:tc>
          <w:tcPr>
            <w:tcW w:w="262" w:type="dxa"/>
            <w:shd w:val="clear" w:color="auto" w:fill="auto"/>
          </w:tcPr>
          <w:p w14:paraId="5AF12673" w14:textId="77777777" w:rsidR="009C5CDE" w:rsidRPr="00ED6253" w:rsidRDefault="009C5CDE" w:rsidP="009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05CED6E" w14:textId="77777777" w:rsidR="009C5CDE" w:rsidRPr="00ED6253" w:rsidRDefault="009C5CDE" w:rsidP="009C5CDE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253">
              <w:rPr>
                <w:rFonts w:ascii="Angsana New" w:hAnsi="Angsana New" w:hint="cs"/>
                <w:sz w:val="28"/>
                <w:szCs w:val="28"/>
                <w:lang w:val="en-US"/>
              </w:rPr>
              <w:t>406</w:t>
            </w:r>
          </w:p>
        </w:tc>
      </w:tr>
      <w:tr w:rsidR="009C5CDE" w:rsidRPr="00ED6253" w14:paraId="618B6272" w14:textId="77777777" w:rsidTr="00907B50">
        <w:tc>
          <w:tcPr>
            <w:tcW w:w="4050" w:type="dxa"/>
            <w:shd w:val="clear" w:color="auto" w:fill="auto"/>
          </w:tcPr>
          <w:p w14:paraId="79B919AD" w14:textId="77777777" w:rsidR="009C5CDE" w:rsidRPr="00ED6253" w:rsidRDefault="009C5CDE" w:rsidP="009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ED6253">
              <w:rPr>
                <w:rFonts w:ascii="Angsana New" w:hAnsi="Angsana New" w:hint="cs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4D1B081E" w14:textId="10282DC5" w:rsidR="009C5CDE" w:rsidRPr="00ED6253" w:rsidRDefault="009C5CDE" w:rsidP="009C5CDE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D6253">
              <w:rPr>
                <w:rFonts w:ascii="Angsana New" w:hAnsi="Angsana New"/>
                <w:sz w:val="28"/>
                <w:szCs w:val="28"/>
              </w:rPr>
              <w:t>62</w:t>
            </w:r>
            <w:r w:rsidR="000277BD" w:rsidRPr="00ED6253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62" w:type="dxa"/>
            <w:shd w:val="clear" w:color="auto" w:fill="auto"/>
          </w:tcPr>
          <w:p w14:paraId="211353EC" w14:textId="77777777" w:rsidR="009C5CDE" w:rsidRPr="00ED6253" w:rsidRDefault="009C5CDE" w:rsidP="009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14:paraId="7D874339" w14:textId="77777777" w:rsidR="009C5CDE" w:rsidRPr="00ED6253" w:rsidRDefault="009C5CDE" w:rsidP="009C5CDE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D6253">
              <w:rPr>
                <w:rFonts w:ascii="Angsana New" w:hAnsi="Angsana New" w:hint="cs"/>
                <w:sz w:val="28"/>
                <w:szCs w:val="28"/>
                <w:lang w:val="en-US"/>
              </w:rPr>
              <w:t>611</w:t>
            </w:r>
          </w:p>
        </w:tc>
        <w:tc>
          <w:tcPr>
            <w:tcW w:w="270" w:type="dxa"/>
            <w:shd w:val="clear" w:color="auto" w:fill="auto"/>
          </w:tcPr>
          <w:p w14:paraId="492ACE47" w14:textId="77777777" w:rsidR="009C5CDE" w:rsidRPr="00ED6253" w:rsidRDefault="009C5CDE" w:rsidP="009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A385B47" w14:textId="77777777" w:rsidR="009C5CDE" w:rsidRPr="00ED6253" w:rsidRDefault="009C5CDE" w:rsidP="009C5CDE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D6253">
              <w:rPr>
                <w:rFonts w:ascii="Angsana New" w:hAnsi="Angsana New"/>
                <w:sz w:val="28"/>
                <w:szCs w:val="28"/>
              </w:rPr>
              <w:t>125</w:t>
            </w:r>
          </w:p>
        </w:tc>
        <w:tc>
          <w:tcPr>
            <w:tcW w:w="262" w:type="dxa"/>
            <w:shd w:val="clear" w:color="auto" w:fill="auto"/>
          </w:tcPr>
          <w:p w14:paraId="2F127255" w14:textId="77777777" w:rsidR="009C5CDE" w:rsidRPr="00ED6253" w:rsidRDefault="009C5CDE" w:rsidP="009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1B901EA" w14:textId="77777777" w:rsidR="009C5CDE" w:rsidRPr="00ED6253" w:rsidRDefault="009C5CDE" w:rsidP="009C5CDE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253">
              <w:rPr>
                <w:rFonts w:ascii="Angsana New" w:hAnsi="Angsana New" w:hint="cs"/>
                <w:sz w:val="28"/>
                <w:szCs w:val="28"/>
                <w:lang w:val="en-US"/>
              </w:rPr>
              <w:t>230</w:t>
            </w:r>
          </w:p>
        </w:tc>
      </w:tr>
      <w:tr w:rsidR="009C5CDE" w:rsidRPr="00ED6253" w14:paraId="36629A00" w14:textId="77777777" w:rsidTr="00907B50">
        <w:tc>
          <w:tcPr>
            <w:tcW w:w="4050" w:type="dxa"/>
            <w:shd w:val="clear" w:color="auto" w:fill="auto"/>
          </w:tcPr>
          <w:p w14:paraId="3B4C93BE" w14:textId="77777777" w:rsidR="009C5CDE" w:rsidRPr="00ED6253" w:rsidRDefault="009C5CDE" w:rsidP="009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D625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CCC22F" w14:textId="2C6E2157" w:rsidR="009C5CDE" w:rsidRPr="00ED6253" w:rsidRDefault="009C5CDE" w:rsidP="009C5CDE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6253">
              <w:rPr>
                <w:rFonts w:ascii="Angsana New" w:hAnsi="Angsana New"/>
                <w:b/>
                <w:bCs/>
                <w:sz w:val="28"/>
                <w:szCs w:val="28"/>
              </w:rPr>
              <w:t>63</w:t>
            </w:r>
            <w:r w:rsidR="000277BD" w:rsidRPr="00ED6253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62" w:type="dxa"/>
            <w:shd w:val="clear" w:color="auto" w:fill="auto"/>
          </w:tcPr>
          <w:p w14:paraId="6142369A" w14:textId="77777777" w:rsidR="009C5CDE" w:rsidRPr="00ED6253" w:rsidRDefault="009C5CDE" w:rsidP="009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358E42" w14:textId="77777777" w:rsidR="009C5CDE" w:rsidRPr="00ED6253" w:rsidRDefault="009C5CDE" w:rsidP="009C5CDE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6253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680</w:t>
            </w:r>
          </w:p>
        </w:tc>
        <w:tc>
          <w:tcPr>
            <w:tcW w:w="270" w:type="dxa"/>
            <w:shd w:val="clear" w:color="auto" w:fill="auto"/>
          </w:tcPr>
          <w:p w14:paraId="559F4B6C" w14:textId="77777777" w:rsidR="009C5CDE" w:rsidRPr="00ED6253" w:rsidRDefault="009C5CDE" w:rsidP="009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1D5915" w14:textId="77777777" w:rsidR="009C5CDE" w:rsidRPr="00ED6253" w:rsidRDefault="009C5CDE" w:rsidP="009C5CDE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6253">
              <w:rPr>
                <w:rFonts w:ascii="Angsana New" w:hAnsi="Angsana New"/>
                <w:b/>
                <w:bCs/>
                <w:sz w:val="28"/>
                <w:szCs w:val="28"/>
              </w:rPr>
              <w:t>403</w:t>
            </w:r>
          </w:p>
        </w:tc>
        <w:tc>
          <w:tcPr>
            <w:tcW w:w="262" w:type="dxa"/>
            <w:shd w:val="clear" w:color="auto" w:fill="auto"/>
          </w:tcPr>
          <w:p w14:paraId="0FEF5538" w14:textId="77777777" w:rsidR="009C5CDE" w:rsidRPr="00ED6253" w:rsidRDefault="009C5CDE" w:rsidP="009C5CD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A50FF8" w14:textId="77777777" w:rsidR="009C5CDE" w:rsidRPr="00ED6253" w:rsidRDefault="009C5CDE" w:rsidP="009C5CDE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6253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666</w:t>
            </w:r>
          </w:p>
        </w:tc>
      </w:tr>
      <w:tr w:rsidR="009C5CDE" w:rsidRPr="00ED6253" w14:paraId="141E8069" w14:textId="77777777" w:rsidTr="00C8690B">
        <w:tc>
          <w:tcPr>
            <w:tcW w:w="4050" w:type="dxa"/>
            <w:shd w:val="clear" w:color="auto" w:fill="auto"/>
          </w:tcPr>
          <w:p w14:paraId="7FBAC40B" w14:textId="77777777" w:rsidR="009C5CDE" w:rsidRPr="00ED6253" w:rsidRDefault="009C5CDE" w:rsidP="009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AFFD63A" w14:textId="77777777" w:rsidR="009C5CDE" w:rsidRPr="00ED6253" w:rsidRDefault="009C5CDE" w:rsidP="009C5CDE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62" w:type="dxa"/>
            <w:shd w:val="clear" w:color="auto" w:fill="auto"/>
          </w:tcPr>
          <w:p w14:paraId="03CA4F35" w14:textId="77777777" w:rsidR="009C5CDE" w:rsidRPr="00ED6253" w:rsidRDefault="009C5CDE" w:rsidP="009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034D5975" w14:textId="77777777" w:rsidR="009C5CDE" w:rsidRPr="00ED6253" w:rsidRDefault="009C5CDE" w:rsidP="009C5CDE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96D8FA1" w14:textId="77777777" w:rsidR="009C5CDE" w:rsidRPr="00ED6253" w:rsidRDefault="009C5CDE" w:rsidP="009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B2C0130" w14:textId="77777777" w:rsidR="009C5CDE" w:rsidRPr="00ED6253" w:rsidRDefault="009C5CDE" w:rsidP="009C5CDE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62" w:type="dxa"/>
            <w:shd w:val="clear" w:color="auto" w:fill="auto"/>
          </w:tcPr>
          <w:p w14:paraId="323655EC" w14:textId="77777777" w:rsidR="009C5CDE" w:rsidRPr="00ED6253" w:rsidRDefault="009C5CDE" w:rsidP="009C5CD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98AFD26" w14:textId="77777777" w:rsidR="009C5CDE" w:rsidRPr="00ED6253" w:rsidRDefault="009C5CDE" w:rsidP="009C5CDE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9C5CDE" w:rsidRPr="00ED6253" w14:paraId="15134278" w14:textId="77777777" w:rsidTr="00C8690B">
        <w:tc>
          <w:tcPr>
            <w:tcW w:w="4050" w:type="dxa"/>
            <w:shd w:val="clear" w:color="auto" w:fill="auto"/>
          </w:tcPr>
          <w:p w14:paraId="7130FB4E" w14:textId="77777777" w:rsidR="009C5CDE" w:rsidRPr="00ED6253" w:rsidRDefault="009C5CDE" w:rsidP="009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625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F25E441" w14:textId="16100082" w:rsidR="009C5CDE" w:rsidRPr="00ED6253" w:rsidRDefault="009C5CDE" w:rsidP="009C5CDE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ED6253">
              <w:rPr>
                <w:rFonts w:ascii="Angsana New" w:hAnsi="Angsana New"/>
                <w:b/>
                <w:bCs/>
                <w:sz w:val="28"/>
                <w:szCs w:val="28"/>
              </w:rPr>
              <w:t>63</w:t>
            </w:r>
            <w:r w:rsidR="000277BD" w:rsidRPr="00ED6253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62" w:type="dxa"/>
            <w:shd w:val="clear" w:color="auto" w:fill="auto"/>
          </w:tcPr>
          <w:p w14:paraId="6BB29ACE" w14:textId="77777777" w:rsidR="009C5CDE" w:rsidRPr="00ED6253" w:rsidRDefault="009C5CDE" w:rsidP="009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DE9C127" w14:textId="77777777" w:rsidR="009C5CDE" w:rsidRPr="00ED6253" w:rsidRDefault="009C5CDE" w:rsidP="009C5CDE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6253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680</w:t>
            </w:r>
          </w:p>
        </w:tc>
        <w:tc>
          <w:tcPr>
            <w:tcW w:w="270" w:type="dxa"/>
            <w:shd w:val="clear" w:color="auto" w:fill="auto"/>
          </w:tcPr>
          <w:p w14:paraId="4BA3D9CC" w14:textId="77777777" w:rsidR="009C5CDE" w:rsidRPr="00ED6253" w:rsidRDefault="009C5CDE" w:rsidP="009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7E73EC6" w14:textId="77777777" w:rsidR="009C5CDE" w:rsidRPr="00ED6253" w:rsidRDefault="0099217E" w:rsidP="009C5CDE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6253">
              <w:rPr>
                <w:rFonts w:ascii="Angsana New" w:hAnsi="Angsana New"/>
                <w:b/>
                <w:bCs/>
                <w:sz w:val="28"/>
                <w:szCs w:val="28"/>
              </w:rPr>
              <w:t>403</w:t>
            </w:r>
          </w:p>
        </w:tc>
        <w:tc>
          <w:tcPr>
            <w:tcW w:w="262" w:type="dxa"/>
            <w:shd w:val="clear" w:color="auto" w:fill="auto"/>
          </w:tcPr>
          <w:p w14:paraId="2D601FB3" w14:textId="77777777" w:rsidR="009C5CDE" w:rsidRPr="00ED6253" w:rsidRDefault="009C5CDE" w:rsidP="009C5CD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BACF3D6" w14:textId="77777777" w:rsidR="009C5CDE" w:rsidRPr="00ED6253" w:rsidRDefault="009C5CDE" w:rsidP="009C5CDE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6253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839</w:t>
            </w:r>
          </w:p>
        </w:tc>
      </w:tr>
    </w:tbl>
    <w:p w14:paraId="1EE9B463" w14:textId="77777777" w:rsidR="00C8690B" w:rsidRPr="00ED6253" w:rsidRDefault="00C8690B" w:rsidP="00E119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06B9F5B0" w14:textId="77777777" w:rsidR="00C8690B" w:rsidRPr="00ED6253" w:rsidRDefault="00C869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  <w:cs/>
        </w:rPr>
      </w:pPr>
      <w:r w:rsidRPr="00ED6253">
        <w:rPr>
          <w:rFonts w:ascii="Angsana New" w:hAnsi="Angsana New"/>
          <w:b/>
          <w:bCs/>
          <w:sz w:val="28"/>
          <w:szCs w:val="28"/>
        </w:rPr>
        <w:br w:type="page"/>
      </w:r>
    </w:p>
    <w:p w14:paraId="27130B80" w14:textId="77777777" w:rsidR="00EC6792" w:rsidRPr="00ED6253" w:rsidRDefault="00993E75" w:rsidP="00E119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thaiDistribute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ED6253">
        <w:rPr>
          <w:rFonts w:ascii="Angsana New" w:hAnsi="Angsana New"/>
          <w:b/>
          <w:bCs/>
          <w:sz w:val="28"/>
          <w:szCs w:val="28"/>
        </w:rPr>
        <w:lastRenderedPageBreak/>
        <w:t>5</w:t>
      </w:r>
      <w:r w:rsidR="004C532C" w:rsidRPr="00ED6253">
        <w:rPr>
          <w:rFonts w:ascii="Angsana New" w:hAnsi="Angsana New" w:hint="cs"/>
          <w:b/>
          <w:bCs/>
          <w:sz w:val="28"/>
          <w:szCs w:val="28"/>
        </w:rPr>
        <w:tab/>
      </w:r>
      <w:r w:rsidR="005032A3" w:rsidRPr="00ED6253">
        <w:rPr>
          <w:rFonts w:ascii="Angsana New" w:hAnsi="Angsana New" w:hint="cs"/>
          <w:b/>
          <w:bCs/>
          <w:sz w:val="28"/>
          <w:szCs w:val="28"/>
          <w:cs/>
        </w:rPr>
        <w:t>ลูกหนี้การค้าและลูกหนี้อื่น</w:t>
      </w:r>
    </w:p>
    <w:p w14:paraId="20ACE792" w14:textId="77777777" w:rsidR="0010263C" w:rsidRPr="00ED6253" w:rsidRDefault="0010263C" w:rsidP="0010263C">
      <w:pPr>
        <w:spacing w:line="240" w:lineRule="auto"/>
        <w:rPr>
          <w:rFonts w:ascii="Angsana New" w:hAnsi="Angsana New"/>
          <w:sz w:val="24"/>
          <w:szCs w:val="24"/>
          <w:lang w:val="x-none" w:eastAsia="x-none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810"/>
        <w:gridCol w:w="1080"/>
        <w:gridCol w:w="262"/>
        <w:gridCol w:w="1079"/>
        <w:gridCol w:w="262"/>
        <w:gridCol w:w="1097"/>
        <w:gridCol w:w="243"/>
        <w:gridCol w:w="1107"/>
      </w:tblGrid>
      <w:tr w:rsidR="0010263C" w:rsidRPr="00ED6253" w14:paraId="3C842E41" w14:textId="77777777" w:rsidTr="0060266A">
        <w:trPr>
          <w:tblHeader/>
        </w:trPr>
        <w:tc>
          <w:tcPr>
            <w:tcW w:w="3240" w:type="dxa"/>
            <w:shd w:val="clear" w:color="auto" w:fill="auto"/>
          </w:tcPr>
          <w:p w14:paraId="243C9D1D" w14:textId="77777777" w:rsidR="0010263C" w:rsidRPr="00ED6253" w:rsidRDefault="0010263C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4464298B" w14:textId="77777777" w:rsidR="0010263C" w:rsidRPr="00ED6253" w:rsidRDefault="0010263C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21" w:type="dxa"/>
            <w:gridSpan w:val="3"/>
            <w:shd w:val="clear" w:color="auto" w:fill="auto"/>
            <w:vAlign w:val="bottom"/>
          </w:tcPr>
          <w:p w14:paraId="519A8253" w14:textId="77777777" w:rsidR="0010263C" w:rsidRPr="00ED6253" w:rsidRDefault="0010263C" w:rsidP="0010263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D6253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14:paraId="2F869946" w14:textId="77777777" w:rsidR="0010263C" w:rsidRPr="00ED6253" w:rsidRDefault="0010263C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447" w:type="dxa"/>
            <w:gridSpan w:val="3"/>
            <w:shd w:val="clear" w:color="auto" w:fill="auto"/>
            <w:vAlign w:val="bottom"/>
          </w:tcPr>
          <w:p w14:paraId="59B2D437" w14:textId="77777777" w:rsidR="0010263C" w:rsidRPr="00ED6253" w:rsidRDefault="0010263C" w:rsidP="0010263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D6253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0263C" w:rsidRPr="00ED6253" w14:paraId="3FCF6569" w14:textId="77777777" w:rsidTr="0060266A">
        <w:trPr>
          <w:tblHeader/>
        </w:trPr>
        <w:tc>
          <w:tcPr>
            <w:tcW w:w="3240" w:type="dxa"/>
            <w:shd w:val="clear" w:color="auto" w:fill="auto"/>
          </w:tcPr>
          <w:p w14:paraId="35EF3926" w14:textId="77777777" w:rsidR="0010263C" w:rsidRPr="00ED6253" w:rsidRDefault="0010263C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35702FDC" w14:textId="77777777" w:rsidR="0010263C" w:rsidRPr="00ED6253" w:rsidRDefault="0010263C" w:rsidP="0010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BE8E895" w14:textId="77777777" w:rsidR="0010263C" w:rsidRPr="00ED6253" w:rsidRDefault="00F23123" w:rsidP="00C86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  <w:cs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ED6253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62" w:type="dxa"/>
            <w:shd w:val="clear" w:color="auto" w:fill="auto"/>
          </w:tcPr>
          <w:p w14:paraId="212F77EB" w14:textId="77777777" w:rsidR="0010263C" w:rsidRPr="00ED6253" w:rsidRDefault="0010263C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pacing w:val="-4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</w:tcPr>
          <w:p w14:paraId="35183967" w14:textId="77777777" w:rsidR="0010263C" w:rsidRPr="00ED6253" w:rsidRDefault="00993E75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  <w:cs/>
              </w:rPr>
            </w:pPr>
            <w:r w:rsidRPr="00ED6253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31</w:t>
            </w:r>
            <w:r w:rsidR="0010263C" w:rsidRPr="00ED6253">
              <w:rPr>
                <w:rFonts w:ascii="Angsana New" w:hAnsi="Angsana New" w:hint="cs"/>
                <w:b/>
                <w:spacing w:val="-4"/>
                <w:sz w:val="28"/>
                <w:szCs w:val="28"/>
              </w:rPr>
              <w:t xml:space="preserve"> </w:t>
            </w:r>
            <w:r w:rsidR="0010263C" w:rsidRPr="00ED6253">
              <w:rPr>
                <w:rFonts w:ascii="Angsana New" w:hAnsi="Angsana New" w:hint="cs"/>
                <w:b/>
                <w:spacing w:val="-4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62" w:type="dxa"/>
            <w:shd w:val="clear" w:color="auto" w:fill="auto"/>
          </w:tcPr>
          <w:p w14:paraId="7D5F05BF" w14:textId="77777777" w:rsidR="0010263C" w:rsidRPr="00ED6253" w:rsidRDefault="0010263C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</w:rPr>
            </w:pPr>
          </w:p>
        </w:tc>
        <w:tc>
          <w:tcPr>
            <w:tcW w:w="1097" w:type="dxa"/>
            <w:shd w:val="clear" w:color="auto" w:fill="auto"/>
          </w:tcPr>
          <w:p w14:paraId="416C6EB7" w14:textId="77777777" w:rsidR="0010263C" w:rsidRPr="00ED6253" w:rsidRDefault="00F23123" w:rsidP="00C86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1" w:right="-104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  <w:cs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ED6253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43" w:type="dxa"/>
            <w:shd w:val="clear" w:color="auto" w:fill="auto"/>
          </w:tcPr>
          <w:p w14:paraId="77E045E8" w14:textId="77777777" w:rsidR="0010263C" w:rsidRPr="00ED6253" w:rsidRDefault="0010263C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pacing w:val="-4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71E6D6E8" w14:textId="77777777" w:rsidR="0010263C" w:rsidRPr="00ED6253" w:rsidRDefault="00993E75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  <w:cs/>
              </w:rPr>
            </w:pPr>
            <w:r w:rsidRPr="00ED6253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31</w:t>
            </w:r>
            <w:r w:rsidR="0010263C" w:rsidRPr="00ED6253">
              <w:rPr>
                <w:rFonts w:ascii="Angsana New" w:hAnsi="Angsana New" w:hint="cs"/>
                <w:b/>
                <w:spacing w:val="-4"/>
                <w:sz w:val="28"/>
                <w:szCs w:val="28"/>
              </w:rPr>
              <w:t xml:space="preserve"> </w:t>
            </w:r>
            <w:r w:rsidR="0010263C" w:rsidRPr="00ED6253">
              <w:rPr>
                <w:rFonts w:ascii="Angsana New" w:hAnsi="Angsana New" w:hint="cs"/>
                <w:b/>
                <w:spacing w:val="-4"/>
                <w:sz w:val="28"/>
                <w:szCs w:val="28"/>
                <w:cs/>
              </w:rPr>
              <w:t>ธันวาคม</w:t>
            </w:r>
          </w:p>
        </w:tc>
      </w:tr>
      <w:tr w:rsidR="0010263C" w:rsidRPr="00ED6253" w14:paraId="594469CA" w14:textId="77777777" w:rsidTr="0060266A">
        <w:trPr>
          <w:tblHeader/>
        </w:trPr>
        <w:tc>
          <w:tcPr>
            <w:tcW w:w="3240" w:type="dxa"/>
            <w:shd w:val="clear" w:color="auto" w:fill="auto"/>
          </w:tcPr>
          <w:p w14:paraId="127252FA" w14:textId="77777777" w:rsidR="0010263C" w:rsidRPr="00ED6253" w:rsidRDefault="0010263C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46E5EE87" w14:textId="77777777" w:rsidR="0010263C" w:rsidRPr="00ED6253" w:rsidRDefault="0010263C" w:rsidP="0010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  <w:r w:rsidRPr="00ED6253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80" w:type="dxa"/>
            <w:shd w:val="clear" w:color="auto" w:fill="auto"/>
          </w:tcPr>
          <w:p w14:paraId="7DFC833C" w14:textId="77777777" w:rsidR="0010263C" w:rsidRPr="00ED6253" w:rsidRDefault="00993E75" w:rsidP="00C86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</w:rPr>
            </w:pPr>
            <w:r w:rsidRPr="00ED6253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2563</w:t>
            </w:r>
          </w:p>
        </w:tc>
        <w:tc>
          <w:tcPr>
            <w:tcW w:w="262" w:type="dxa"/>
            <w:shd w:val="clear" w:color="auto" w:fill="auto"/>
          </w:tcPr>
          <w:p w14:paraId="5B439EF7" w14:textId="77777777" w:rsidR="0010263C" w:rsidRPr="00ED6253" w:rsidRDefault="0010263C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pacing w:val="-4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</w:tcPr>
          <w:p w14:paraId="4C364179" w14:textId="77777777" w:rsidR="0010263C" w:rsidRPr="00ED6253" w:rsidRDefault="00993E75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</w:rPr>
            </w:pPr>
            <w:r w:rsidRPr="00ED6253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2562</w:t>
            </w:r>
          </w:p>
        </w:tc>
        <w:tc>
          <w:tcPr>
            <w:tcW w:w="262" w:type="dxa"/>
            <w:shd w:val="clear" w:color="auto" w:fill="auto"/>
          </w:tcPr>
          <w:p w14:paraId="587A8D55" w14:textId="77777777" w:rsidR="0010263C" w:rsidRPr="00ED6253" w:rsidRDefault="0010263C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</w:rPr>
            </w:pPr>
          </w:p>
        </w:tc>
        <w:tc>
          <w:tcPr>
            <w:tcW w:w="1097" w:type="dxa"/>
            <w:shd w:val="clear" w:color="auto" w:fill="auto"/>
          </w:tcPr>
          <w:p w14:paraId="708CCF91" w14:textId="77777777" w:rsidR="0010263C" w:rsidRPr="00ED6253" w:rsidRDefault="00993E75" w:rsidP="00C86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1" w:right="-104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</w:rPr>
            </w:pPr>
            <w:r w:rsidRPr="00ED6253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2563</w:t>
            </w:r>
          </w:p>
        </w:tc>
        <w:tc>
          <w:tcPr>
            <w:tcW w:w="243" w:type="dxa"/>
            <w:shd w:val="clear" w:color="auto" w:fill="auto"/>
          </w:tcPr>
          <w:p w14:paraId="6503D7C6" w14:textId="77777777" w:rsidR="0010263C" w:rsidRPr="00ED6253" w:rsidRDefault="0010263C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pacing w:val="-4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5F79A88F" w14:textId="77777777" w:rsidR="0010263C" w:rsidRPr="00ED6253" w:rsidRDefault="00993E75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</w:rPr>
            </w:pPr>
            <w:r w:rsidRPr="00ED6253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2562</w:t>
            </w:r>
          </w:p>
        </w:tc>
      </w:tr>
      <w:tr w:rsidR="0010263C" w:rsidRPr="00ED6253" w14:paraId="4777A5A7" w14:textId="77777777" w:rsidTr="0060266A">
        <w:trPr>
          <w:tblHeader/>
        </w:trPr>
        <w:tc>
          <w:tcPr>
            <w:tcW w:w="3240" w:type="dxa"/>
            <w:shd w:val="clear" w:color="auto" w:fill="auto"/>
          </w:tcPr>
          <w:p w14:paraId="309B3D2E" w14:textId="77777777" w:rsidR="0010263C" w:rsidRPr="00ED6253" w:rsidRDefault="0010263C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4E86DC89" w14:textId="77777777" w:rsidR="0010263C" w:rsidRPr="00ED6253" w:rsidRDefault="0010263C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7"/>
            <w:shd w:val="clear" w:color="auto" w:fill="auto"/>
            <w:vAlign w:val="bottom"/>
          </w:tcPr>
          <w:p w14:paraId="26C750E8" w14:textId="77777777" w:rsidR="0010263C" w:rsidRPr="00ED6253" w:rsidRDefault="0010263C" w:rsidP="0010263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D6253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10263C" w:rsidRPr="00ED6253" w14:paraId="0B5FB03B" w14:textId="77777777" w:rsidTr="0060266A">
        <w:tc>
          <w:tcPr>
            <w:tcW w:w="3240" w:type="dxa"/>
            <w:shd w:val="clear" w:color="auto" w:fill="auto"/>
          </w:tcPr>
          <w:p w14:paraId="541ADB8C" w14:textId="77777777" w:rsidR="0010263C" w:rsidRPr="00ED6253" w:rsidRDefault="0010263C" w:rsidP="0010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D625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25656892" w14:textId="77777777" w:rsidR="0010263C" w:rsidRPr="00ED6253" w:rsidRDefault="0010263C" w:rsidP="0010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E69734B" w14:textId="77777777" w:rsidR="0010263C" w:rsidRPr="00ED6253" w:rsidRDefault="0010263C" w:rsidP="0010263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6E78DE4F" w14:textId="77777777" w:rsidR="0010263C" w:rsidRPr="00ED6253" w:rsidRDefault="0010263C" w:rsidP="0010263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9" w:type="dxa"/>
            <w:shd w:val="clear" w:color="auto" w:fill="auto"/>
          </w:tcPr>
          <w:p w14:paraId="2DF56347" w14:textId="77777777" w:rsidR="0010263C" w:rsidRPr="00ED6253" w:rsidRDefault="0010263C" w:rsidP="0010263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39EE67E5" w14:textId="77777777" w:rsidR="0010263C" w:rsidRPr="00ED6253" w:rsidRDefault="0010263C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7" w:type="dxa"/>
            <w:shd w:val="clear" w:color="auto" w:fill="auto"/>
          </w:tcPr>
          <w:p w14:paraId="0A149283" w14:textId="77777777" w:rsidR="0010263C" w:rsidRPr="00ED6253" w:rsidRDefault="0010263C" w:rsidP="0010263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14:paraId="524568A8" w14:textId="77777777" w:rsidR="0010263C" w:rsidRPr="00ED6253" w:rsidRDefault="0010263C" w:rsidP="0010263C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4BCCD04B" w14:textId="77777777" w:rsidR="0010263C" w:rsidRPr="00ED6253" w:rsidRDefault="0010263C" w:rsidP="0010263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0263C" w:rsidRPr="00ED6253" w14:paraId="3CCA08CB" w14:textId="77777777" w:rsidTr="0060266A">
        <w:tc>
          <w:tcPr>
            <w:tcW w:w="3240" w:type="dxa"/>
            <w:shd w:val="clear" w:color="auto" w:fill="auto"/>
          </w:tcPr>
          <w:p w14:paraId="70F878E2" w14:textId="77777777" w:rsidR="0010263C" w:rsidRPr="00ED6253" w:rsidRDefault="0010263C" w:rsidP="0010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ED6253">
              <w:rPr>
                <w:rFonts w:ascii="Angsana New" w:hAnsi="Angsana New" w:hint="cs"/>
                <w:sz w:val="28"/>
                <w:szCs w:val="28"/>
                <w:cs/>
              </w:rPr>
              <w:t>บุคคลหรือกิจการที่เกี่ยวข้องกัน</w:t>
            </w:r>
            <w:r w:rsidRPr="00ED6253">
              <w:rPr>
                <w:rFonts w:ascii="Angsana New" w:hAnsi="Angsana New" w:hint="cs"/>
                <w:sz w:val="28"/>
                <w:szCs w:val="28"/>
              </w:rPr>
              <w:t xml:space="preserve">  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074271D0" w14:textId="77777777" w:rsidR="0010263C" w:rsidRPr="00ED6253" w:rsidRDefault="00993E75" w:rsidP="000124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  <w:r w:rsidRPr="00ED6253">
              <w:rPr>
                <w:rFonts w:ascii="Angsana New" w:hAnsi="Angsana New"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080" w:type="dxa"/>
            <w:shd w:val="clear" w:color="auto" w:fill="auto"/>
          </w:tcPr>
          <w:p w14:paraId="1B14E7D8" w14:textId="77777777" w:rsidR="0010263C" w:rsidRPr="00ED6253" w:rsidRDefault="006C59A8" w:rsidP="0074065E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D6253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262" w:type="dxa"/>
            <w:shd w:val="clear" w:color="auto" w:fill="auto"/>
          </w:tcPr>
          <w:p w14:paraId="0C0F148D" w14:textId="77777777" w:rsidR="0010263C" w:rsidRPr="00ED6253" w:rsidRDefault="0010263C" w:rsidP="0010263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9" w:type="dxa"/>
            <w:shd w:val="clear" w:color="auto" w:fill="auto"/>
          </w:tcPr>
          <w:p w14:paraId="399418D9" w14:textId="77777777" w:rsidR="0010263C" w:rsidRPr="00ED6253" w:rsidRDefault="00993E75" w:rsidP="0074065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D6253">
              <w:rPr>
                <w:rFonts w:ascii="Angsana New" w:hAnsi="Angsana New" w:hint="cs"/>
                <w:sz w:val="28"/>
                <w:szCs w:val="28"/>
                <w:lang w:val="en-US"/>
              </w:rPr>
              <w:t>17</w:t>
            </w:r>
          </w:p>
        </w:tc>
        <w:tc>
          <w:tcPr>
            <w:tcW w:w="262" w:type="dxa"/>
            <w:shd w:val="clear" w:color="auto" w:fill="auto"/>
          </w:tcPr>
          <w:p w14:paraId="018A1C72" w14:textId="77777777" w:rsidR="0010263C" w:rsidRPr="00ED6253" w:rsidRDefault="0010263C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7" w:type="dxa"/>
            <w:shd w:val="clear" w:color="auto" w:fill="auto"/>
          </w:tcPr>
          <w:p w14:paraId="2A71EC33" w14:textId="77777777" w:rsidR="0010263C" w:rsidRPr="00ED6253" w:rsidRDefault="0006020C" w:rsidP="0006020C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D6253">
              <w:rPr>
                <w:rFonts w:ascii="Angsana New" w:hAnsi="Angsana New"/>
                <w:sz w:val="28"/>
                <w:szCs w:val="28"/>
                <w:lang w:val="en-US" w:bidi="th-TH"/>
              </w:rPr>
              <w:t>267</w:t>
            </w:r>
          </w:p>
        </w:tc>
        <w:tc>
          <w:tcPr>
            <w:tcW w:w="243" w:type="dxa"/>
            <w:shd w:val="clear" w:color="auto" w:fill="auto"/>
          </w:tcPr>
          <w:p w14:paraId="6F7F2F80" w14:textId="77777777" w:rsidR="0010263C" w:rsidRPr="00ED6253" w:rsidRDefault="0010263C" w:rsidP="0010263C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7D4E3812" w14:textId="77777777" w:rsidR="0010263C" w:rsidRPr="00ED6253" w:rsidRDefault="0010263C" w:rsidP="0044198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D625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10263C" w:rsidRPr="00ED6253" w14:paraId="6F28CF14" w14:textId="77777777" w:rsidTr="0060266A">
        <w:tc>
          <w:tcPr>
            <w:tcW w:w="3240" w:type="dxa"/>
            <w:shd w:val="clear" w:color="auto" w:fill="auto"/>
          </w:tcPr>
          <w:p w14:paraId="2DC03022" w14:textId="77777777" w:rsidR="0010263C" w:rsidRPr="00ED6253" w:rsidRDefault="0010263C" w:rsidP="0010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ED6253">
              <w:rPr>
                <w:rFonts w:ascii="Angsana New" w:hAnsi="Angsana New" w:hint="cs"/>
                <w:sz w:val="28"/>
                <w:szCs w:val="28"/>
                <w:cs/>
              </w:rPr>
              <w:t>บุคคลหรือกิจการอื่นๆ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410360C4" w14:textId="77777777" w:rsidR="0010263C" w:rsidRPr="00ED6253" w:rsidRDefault="0010263C" w:rsidP="0010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9A425EE" w14:textId="77777777" w:rsidR="0010263C" w:rsidRPr="00ED6253" w:rsidRDefault="006C59A8" w:rsidP="0074065E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ED6253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="00F8360F" w:rsidRPr="00ED6253">
              <w:rPr>
                <w:rFonts w:ascii="Angsana New" w:hAnsi="Angsana New"/>
                <w:sz w:val="28"/>
                <w:szCs w:val="28"/>
                <w:lang w:val="en-US" w:bidi="th-TH"/>
              </w:rPr>
              <w:t>44</w:t>
            </w:r>
            <w:r w:rsidRPr="00ED6253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F8360F" w:rsidRPr="00ED6253">
              <w:rPr>
                <w:rFonts w:ascii="Angsana New" w:hAnsi="Angsana New"/>
                <w:sz w:val="28"/>
                <w:szCs w:val="28"/>
                <w:lang w:val="en-US" w:bidi="th-TH"/>
              </w:rPr>
              <w:t>825</w:t>
            </w:r>
          </w:p>
        </w:tc>
        <w:tc>
          <w:tcPr>
            <w:tcW w:w="262" w:type="dxa"/>
            <w:shd w:val="clear" w:color="auto" w:fill="auto"/>
          </w:tcPr>
          <w:p w14:paraId="694FF66C" w14:textId="77777777" w:rsidR="0010263C" w:rsidRPr="00ED6253" w:rsidRDefault="0010263C" w:rsidP="0010263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3BAD7AB5" w14:textId="77777777" w:rsidR="0010263C" w:rsidRPr="00ED6253" w:rsidRDefault="00993E75" w:rsidP="0074065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ED6253">
              <w:rPr>
                <w:rFonts w:ascii="Angsana New" w:hAnsi="Angsana New" w:hint="cs"/>
                <w:sz w:val="28"/>
                <w:szCs w:val="28"/>
                <w:lang w:val="en-US"/>
              </w:rPr>
              <w:t>3</w:t>
            </w:r>
            <w:r w:rsidRPr="00ED6253">
              <w:rPr>
                <w:rFonts w:ascii="Angsana New" w:hAnsi="Angsana New" w:hint="cs"/>
                <w:sz w:val="28"/>
                <w:szCs w:val="28"/>
                <w:lang w:val="en-US" w:bidi="th-TH"/>
              </w:rPr>
              <w:t>44</w:t>
            </w:r>
            <w:r w:rsidR="0010263C" w:rsidRPr="00ED6253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ED6253">
              <w:rPr>
                <w:rFonts w:ascii="Angsana New" w:hAnsi="Angsana New" w:hint="cs"/>
                <w:sz w:val="28"/>
                <w:szCs w:val="28"/>
                <w:lang w:val="en-US" w:bidi="th-TH"/>
              </w:rPr>
              <w:t>686</w:t>
            </w:r>
          </w:p>
        </w:tc>
        <w:tc>
          <w:tcPr>
            <w:tcW w:w="262" w:type="dxa"/>
            <w:shd w:val="clear" w:color="auto" w:fill="auto"/>
          </w:tcPr>
          <w:p w14:paraId="094933B2" w14:textId="77777777" w:rsidR="0010263C" w:rsidRPr="00ED6253" w:rsidRDefault="0010263C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</w:tcPr>
          <w:p w14:paraId="5850E125" w14:textId="77777777" w:rsidR="0010263C" w:rsidRPr="00ED6253" w:rsidRDefault="0006020C" w:rsidP="0060266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D6253">
              <w:rPr>
                <w:rFonts w:ascii="Angsana New" w:hAnsi="Angsana New"/>
                <w:sz w:val="28"/>
                <w:szCs w:val="28"/>
              </w:rPr>
              <w:t>322</w:t>
            </w:r>
            <w:r w:rsidRPr="00ED6253">
              <w:rPr>
                <w:rFonts w:ascii="Angsana New" w:hAnsi="Angsana New"/>
                <w:sz w:val="28"/>
                <w:szCs w:val="28"/>
                <w:lang w:val="en-US" w:bidi="th-TH"/>
              </w:rPr>
              <w:t>,132</w:t>
            </w:r>
          </w:p>
        </w:tc>
        <w:tc>
          <w:tcPr>
            <w:tcW w:w="243" w:type="dxa"/>
            <w:shd w:val="clear" w:color="auto" w:fill="auto"/>
          </w:tcPr>
          <w:p w14:paraId="31DA2C19" w14:textId="77777777" w:rsidR="0010263C" w:rsidRPr="00ED6253" w:rsidRDefault="0010263C" w:rsidP="0010263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19DA84E4" w14:textId="77777777" w:rsidR="0010263C" w:rsidRPr="00ED6253" w:rsidRDefault="00993E75" w:rsidP="0074065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D6253">
              <w:rPr>
                <w:rFonts w:ascii="Angsana New" w:hAnsi="Angsana New" w:hint="cs"/>
                <w:sz w:val="28"/>
                <w:szCs w:val="28"/>
                <w:lang w:val="en-US"/>
              </w:rPr>
              <w:t>206</w:t>
            </w:r>
            <w:r w:rsidR="0010263C" w:rsidRPr="00ED6253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ED6253">
              <w:rPr>
                <w:rFonts w:ascii="Angsana New" w:hAnsi="Angsana New" w:hint="cs"/>
                <w:sz w:val="28"/>
                <w:szCs w:val="28"/>
                <w:lang w:val="en-US"/>
              </w:rPr>
              <w:t>119</w:t>
            </w:r>
          </w:p>
        </w:tc>
      </w:tr>
      <w:tr w:rsidR="0010263C" w:rsidRPr="00ED6253" w14:paraId="339B5D25" w14:textId="77777777" w:rsidTr="00A0139B">
        <w:tc>
          <w:tcPr>
            <w:tcW w:w="3240" w:type="dxa"/>
            <w:shd w:val="clear" w:color="auto" w:fill="auto"/>
          </w:tcPr>
          <w:p w14:paraId="0B9D3193" w14:textId="356FFD74" w:rsidR="0010263C" w:rsidRPr="00ED6253" w:rsidRDefault="00102162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D625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288378E5" w14:textId="21C93D49" w:rsidR="0010263C" w:rsidRPr="00ED6253" w:rsidRDefault="00012498" w:rsidP="0010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ED6253">
              <w:rPr>
                <w:rFonts w:ascii="Angsana New" w:hAnsi="Angsana New"/>
                <w:bCs/>
                <w:i/>
                <w:iCs/>
                <w:sz w:val="28"/>
                <w:szCs w:val="28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C1AE46" w14:textId="77777777" w:rsidR="0010263C" w:rsidRPr="00ED6253" w:rsidRDefault="006C59A8" w:rsidP="0074065E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6253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F8360F" w:rsidRPr="00ED6253">
              <w:rPr>
                <w:rFonts w:ascii="Angsana New" w:hAnsi="Angsana New"/>
                <w:b/>
                <w:bCs/>
                <w:sz w:val="28"/>
                <w:szCs w:val="28"/>
              </w:rPr>
              <w:t>44</w:t>
            </w:r>
            <w:r w:rsidRPr="00ED6253">
              <w:rPr>
                <w:rFonts w:ascii="Angsana New" w:hAnsi="Angsana New"/>
                <w:b/>
                <w:bCs/>
                <w:sz w:val="28"/>
                <w:szCs w:val="28"/>
              </w:rPr>
              <w:t>,8</w:t>
            </w:r>
            <w:r w:rsidR="00F8360F" w:rsidRPr="00ED6253">
              <w:rPr>
                <w:rFonts w:ascii="Angsana New" w:hAnsi="Angsana New"/>
                <w:b/>
                <w:bCs/>
                <w:sz w:val="28"/>
                <w:szCs w:val="28"/>
              </w:rPr>
              <w:t>45</w:t>
            </w:r>
          </w:p>
        </w:tc>
        <w:tc>
          <w:tcPr>
            <w:tcW w:w="262" w:type="dxa"/>
            <w:shd w:val="clear" w:color="auto" w:fill="auto"/>
          </w:tcPr>
          <w:p w14:paraId="5F479F66" w14:textId="77777777" w:rsidR="0010263C" w:rsidRPr="00ED6253" w:rsidRDefault="0010263C" w:rsidP="0010263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BB0271" w14:textId="77777777" w:rsidR="0010263C" w:rsidRPr="00ED6253" w:rsidRDefault="00993E75" w:rsidP="0074065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6253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34</w:t>
            </w:r>
            <w:r w:rsidRPr="00ED6253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4</w:t>
            </w:r>
            <w:r w:rsidR="0010263C" w:rsidRPr="00ED6253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ED6253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703</w:t>
            </w:r>
          </w:p>
        </w:tc>
        <w:tc>
          <w:tcPr>
            <w:tcW w:w="262" w:type="dxa"/>
            <w:shd w:val="clear" w:color="auto" w:fill="auto"/>
          </w:tcPr>
          <w:p w14:paraId="76598296" w14:textId="77777777" w:rsidR="0010263C" w:rsidRPr="00ED6253" w:rsidRDefault="0010263C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F3B704" w14:textId="77777777" w:rsidR="0010263C" w:rsidRPr="00ED6253" w:rsidRDefault="0006020C" w:rsidP="0060266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6253">
              <w:rPr>
                <w:rFonts w:ascii="Angsana New" w:hAnsi="Angsana New"/>
                <w:b/>
                <w:bCs/>
                <w:sz w:val="28"/>
                <w:szCs w:val="28"/>
              </w:rPr>
              <w:t>322,399</w:t>
            </w:r>
          </w:p>
        </w:tc>
        <w:tc>
          <w:tcPr>
            <w:tcW w:w="243" w:type="dxa"/>
            <w:shd w:val="clear" w:color="auto" w:fill="auto"/>
          </w:tcPr>
          <w:p w14:paraId="3AC0FE7A" w14:textId="77777777" w:rsidR="0010263C" w:rsidRPr="00ED6253" w:rsidRDefault="0010263C" w:rsidP="0010263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EF68FC" w14:textId="77777777" w:rsidR="0010263C" w:rsidRPr="00ED6253" w:rsidRDefault="00993E75" w:rsidP="0074065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6253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206</w:t>
            </w:r>
            <w:r w:rsidR="0010263C" w:rsidRPr="00ED6253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ED6253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119</w:t>
            </w:r>
          </w:p>
        </w:tc>
      </w:tr>
      <w:tr w:rsidR="0010263C" w:rsidRPr="00ED6253" w14:paraId="01C32923" w14:textId="77777777" w:rsidTr="00A0139B">
        <w:tc>
          <w:tcPr>
            <w:tcW w:w="3240" w:type="dxa"/>
            <w:shd w:val="clear" w:color="auto" w:fill="auto"/>
          </w:tcPr>
          <w:p w14:paraId="184D7535" w14:textId="77777777" w:rsidR="0010263C" w:rsidRPr="00ED6253" w:rsidRDefault="0010263C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6E963FCD" w14:textId="77777777" w:rsidR="0010263C" w:rsidRPr="00ED6253" w:rsidRDefault="0010263C" w:rsidP="0010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51A9B9A" w14:textId="77777777" w:rsidR="0010263C" w:rsidRPr="00ED6253" w:rsidRDefault="0010263C" w:rsidP="00740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  <w:tab w:val="decimal" w:pos="786"/>
              </w:tabs>
              <w:spacing w:line="240" w:lineRule="auto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14:paraId="38D02DCD" w14:textId="77777777" w:rsidR="0010263C" w:rsidRPr="00ED6253" w:rsidRDefault="0010263C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</w:tcPr>
          <w:p w14:paraId="2579D68F" w14:textId="77777777" w:rsidR="0010263C" w:rsidRPr="00ED6253" w:rsidRDefault="0010263C" w:rsidP="00740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  <w:tab w:val="decimal" w:pos="804"/>
              </w:tabs>
              <w:spacing w:line="240" w:lineRule="auto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14:paraId="4E28F18F" w14:textId="77777777" w:rsidR="0010263C" w:rsidRPr="00ED6253" w:rsidRDefault="0010263C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auto"/>
          </w:tcPr>
          <w:p w14:paraId="13C7CAFA" w14:textId="77777777" w:rsidR="0010263C" w:rsidRPr="00ED6253" w:rsidRDefault="0010263C" w:rsidP="00602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  <w:tab w:val="decimal" w:pos="804"/>
              </w:tabs>
              <w:spacing w:line="240" w:lineRule="auto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43" w:type="dxa"/>
            <w:shd w:val="clear" w:color="auto" w:fill="auto"/>
          </w:tcPr>
          <w:p w14:paraId="72C28BFE" w14:textId="77777777" w:rsidR="0010263C" w:rsidRPr="00ED6253" w:rsidRDefault="0010263C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</w:tcPr>
          <w:p w14:paraId="2C8191CD" w14:textId="77777777" w:rsidR="0010263C" w:rsidRPr="00ED6253" w:rsidRDefault="0010263C" w:rsidP="00740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  <w:tab w:val="decimal" w:pos="852"/>
              </w:tabs>
              <w:spacing w:line="240" w:lineRule="auto"/>
              <w:rPr>
                <w:rFonts w:ascii="Angsana New" w:hAnsi="Angsana New"/>
                <w:bCs/>
                <w:sz w:val="24"/>
                <w:szCs w:val="24"/>
              </w:rPr>
            </w:pPr>
          </w:p>
        </w:tc>
      </w:tr>
      <w:tr w:rsidR="0010263C" w:rsidRPr="00ED6253" w14:paraId="62BEA839" w14:textId="77777777" w:rsidTr="001844D5">
        <w:tc>
          <w:tcPr>
            <w:tcW w:w="3240" w:type="dxa"/>
            <w:shd w:val="clear" w:color="auto" w:fill="auto"/>
          </w:tcPr>
          <w:p w14:paraId="370DD804" w14:textId="77777777" w:rsidR="0010263C" w:rsidRPr="00ED6253" w:rsidRDefault="0010263C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D625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ลูกหนี้ตามสัญญาเช่า</w:t>
            </w:r>
            <w:r w:rsidR="0074065E" w:rsidRPr="00ED625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การเงิน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2924E30E" w14:textId="77777777" w:rsidR="0010263C" w:rsidRPr="00ED6253" w:rsidRDefault="0010263C" w:rsidP="0010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7275327" w14:textId="77777777" w:rsidR="0010263C" w:rsidRPr="00ED6253" w:rsidRDefault="0010263C" w:rsidP="00740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  <w:tab w:val="decimal" w:pos="786"/>
              </w:tabs>
              <w:spacing w:line="240" w:lineRule="auto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0AADA217" w14:textId="77777777" w:rsidR="0010263C" w:rsidRPr="00ED6253" w:rsidRDefault="0010263C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</w:tcPr>
          <w:p w14:paraId="422FF232" w14:textId="77777777" w:rsidR="0010263C" w:rsidRPr="00ED6253" w:rsidRDefault="0010263C" w:rsidP="00740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  <w:tab w:val="decimal" w:pos="804"/>
              </w:tabs>
              <w:spacing w:line="240" w:lineRule="auto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446B3797" w14:textId="77777777" w:rsidR="0010263C" w:rsidRPr="00ED6253" w:rsidRDefault="0010263C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7" w:type="dxa"/>
            <w:shd w:val="clear" w:color="auto" w:fill="auto"/>
          </w:tcPr>
          <w:p w14:paraId="60406403" w14:textId="77777777" w:rsidR="0010263C" w:rsidRPr="00ED6253" w:rsidRDefault="0010263C" w:rsidP="00602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  <w:tab w:val="decimal" w:pos="804"/>
              </w:tabs>
              <w:spacing w:line="240" w:lineRule="auto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14:paraId="21499DDC" w14:textId="77777777" w:rsidR="0010263C" w:rsidRPr="00ED6253" w:rsidRDefault="0010263C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2039C170" w14:textId="77777777" w:rsidR="0010263C" w:rsidRPr="00ED6253" w:rsidRDefault="0010263C" w:rsidP="00740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  <w:tab w:val="decimal" w:pos="852"/>
              </w:tabs>
              <w:spacing w:line="240" w:lineRule="auto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06020C" w:rsidRPr="00ED6253" w14:paraId="0673F44E" w14:textId="77777777" w:rsidTr="001844D5">
        <w:tc>
          <w:tcPr>
            <w:tcW w:w="3240" w:type="dxa"/>
            <w:shd w:val="clear" w:color="auto" w:fill="auto"/>
          </w:tcPr>
          <w:p w14:paraId="474877EF" w14:textId="77777777" w:rsidR="0006020C" w:rsidRPr="00ED6253" w:rsidRDefault="0006020C" w:rsidP="000602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D6253">
              <w:rPr>
                <w:rFonts w:ascii="Angsana New" w:hAnsi="Angsana New" w:hint="cs"/>
                <w:sz w:val="28"/>
                <w:szCs w:val="28"/>
                <w:cs/>
              </w:rPr>
              <w:t>บุคคลหรือกิจการอื่นๆ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422DF4E0" w14:textId="77777777" w:rsidR="0006020C" w:rsidRPr="00ED6253" w:rsidRDefault="0006020C" w:rsidP="000602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  <w:r w:rsidRPr="00ED6253">
              <w:rPr>
                <w:rFonts w:ascii="Angsana New" w:hAnsi="Angsana New"/>
                <w:bCs/>
                <w:i/>
                <w:iCs/>
                <w:sz w:val="28"/>
                <w:szCs w:val="28"/>
              </w:rPr>
              <w:t>1</w:t>
            </w:r>
            <w:r w:rsidR="004B2835" w:rsidRPr="00ED6253">
              <w:rPr>
                <w:rFonts w:ascii="Angsana New" w:hAnsi="Angsana New"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818022C" w14:textId="77777777" w:rsidR="0006020C" w:rsidRPr="00ED6253" w:rsidRDefault="006C59A8" w:rsidP="0006020C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  <w:r w:rsidRPr="00ED6253">
              <w:rPr>
                <w:rFonts w:ascii="Angsana New" w:hAnsi="Angsana New"/>
                <w:b/>
                <w:sz w:val="28"/>
                <w:szCs w:val="28"/>
              </w:rPr>
              <w:t>44,02</w:t>
            </w:r>
            <w:r w:rsidR="001844D5" w:rsidRPr="00ED6253">
              <w:rPr>
                <w:rFonts w:ascii="Angsana New" w:hAnsi="Angsana New"/>
                <w:b/>
                <w:sz w:val="28"/>
                <w:szCs w:val="28"/>
              </w:rPr>
              <w:t>8</w:t>
            </w:r>
          </w:p>
        </w:tc>
        <w:tc>
          <w:tcPr>
            <w:tcW w:w="262" w:type="dxa"/>
            <w:shd w:val="clear" w:color="auto" w:fill="auto"/>
          </w:tcPr>
          <w:p w14:paraId="4C185928" w14:textId="77777777" w:rsidR="0006020C" w:rsidRPr="00ED6253" w:rsidRDefault="0006020C" w:rsidP="00060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5D212115" w14:textId="77777777" w:rsidR="0006020C" w:rsidRPr="00ED6253" w:rsidRDefault="0006020C" w:rsidP="00060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  <w:r w:rsidRPr="00ED6253">
              <w:rPr>
                <w:rFonts w:ascii="Angsana New" w:hAnsi="Angsana New" w:hint="cs"/>
                <w:b/>
                <w:sz w:val="28"/>
                <w:szCs w:val="28"/>
              </w:rPr>
              <w:t xml:space="preserve">    10,361</w:t>
            </w:r>
          </w:p>
        </w:tc>
        <w:tc>
          <w:tcPr>
            <w:tcW w:w="262" w:type="dxa"/>
            <w:shd w:val="clear" w:color="auto" w:fill="auto"/>
          </w:tcPr>
          <w:p w14:paraId="5AFEFC64" w14:textId="77777777" w:rsidR="0006020C" w:rsidRPr="00ED6253" w:rsidRDefault="0006020C" w:rsidP="00060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</w:tcPr>
          <w:p w14:paraId="03257966" w14:textId="77777777" w:rsidR="0006020C" w:rsidRPr="00ED6253" w:rsidRDefault="0006020C" w:rsidP="0044198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  <w:r w:rsidRPr="00ED6253">
              <w:rPr>
                <w:rFonts w:ascii="Angsana New" w:hAnsi="Angsana New" w:hint="cs"/>
                <w:b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4FAEF534" w14:textId="77777777" w:rsidR="0006020C" w:rsidRPr="00ED6253" w:rsidRDefault="0006020C" w:rsidP="00060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060199BF" w14:textId="77777777" w:rsidR="0006020C" w:rsidRPr="00ED6253" w:rsidRDefault="0006020C" w:rsidP="0006020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  <w:r w:rsidRPr="00ED6253">
              <w:rPr>
                <w:rFonts w:ascii="Angsana New" w:hAnsi="Angsana New" w:hint="cs"/>
                <w:b/>
                <w:sz w:val="28"/>
                <w:szCs w:val="28"/>
              </w:rPr>
              <w:t>-</w:t>
            </w:r>
          </w:p>
        </w:tc>
      </w:tr>
      <w:tr w:rsidR="0006020C" w:rsidRPr="00ED6253" w14:paraId="18C7E281" w14:textId="77777777" w:rsidTr="001844D5">
        <w:tc>
          <w:tcPr>
            <w:tcW w:w="3240" w:type="dxa"/>
            <w:shd w:val="clear" w:color="auto" w:fill="auto"/>
          </w:tcPr>
          <w:p w14:paraId="2970057E" w14:textId="77777777" w:rsidR="0006020C" w:rsidRPr="00ED6253" w:rsidRDefault="0006020C" w:rsidP="00060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498F6C3E" w14:textId="77777777" w:rsidR="0006020C" w:rsidRPr="00ED6253" w:rsidRDefault="0006020C" w:rsidP="000602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E386C94" w14:textId="77777777" w:rsidR="0006020C" w:rsidRPr="00ED6253" w:rsidRDefault="0006020C" w:rsidP="00060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  <w:tab w:val="decimal" w:pos="786"/>
              </w:tabs>
              <w:spacing w:line="240" w:lineRule="auto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14:paraId="75AA2C60" w14:textId="77777777" w:rsidR="0006020C" w:rsidRPr="00ED6253" w:rsidRDefault="0006020C" w:rsidP="00060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</w:tcPr>
          <w:p w14:paraId="1C754B13" w14:textId="77777777" w:rsidR="0006020C" w:rsidRPr="00ED6253" w:rsidRDefault="0006020C" w:rsidP="00060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  <w:tab w:val="decimal" w:pos="804"/>
              </w:tabs>
              <w:spacing w:line="240" w:lineRule="auto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14:paraId="5ACDD677" w14:textId="77777777" w:rsidR="0006020C" w:rsidRPr="00ED6253" w:rsidRDefault="0006020C" w:rsidP="00060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auto"/>
          </w:tcPr>
          <w:p w14:paraId="25A986C6" w14:textId="77777777" w:rsidR="0006020C" w:rsidRPr="00ED6253" w:rsidRDefault="0006020C" w:rsidP="00060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  <w:tab w:val="decimal" w:pos="804"/>
              </w:tabs>
              <w:spacing w:line="240" w:lineRule="auto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43" w:type="dxa"/>
            <w:shd w:val="clear" w:color="auto" w:fill="auto"/>
          </w:tcPr>
          <w:p w14:paraId="73A410D9" w14:textId="77777777" w:rsidR="0006020C" w:rsidRPr="00ED6253" w:rsidRDefault="0006020C" w:rsidP="00060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</w:tcPr>
          <w:p w14:paraId="78275A80" w14:textId="77777777" w:rsidR="0006020C" w:rsidRPr="00ED6253" w:rsidRDefault="0006020C" w:rsidP="00060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  <w:tab w:val="decimal" w:pos="852"/>
              </w:tabs>
              <w:spacing w:line="240" w:lineRule="auto"/>
              <w:rPr>
                <w:rFonts w:ascii="Angsana New" w:hAnsi="Angsana New"/>
                <w:bCs/>
                <w:sz w:val="24"/>
                <w:szCs w:val="24"/>
              </w:rPr>
            </w:pPr>
          </w:p>
        </w:tc>
      </w:tr>
      <w:tr w:rsidR="0006020C" w:rsidRPr="00ED6253" w14:paraId="16BBDF2E" w14:textId="77777777" w:rsidTr="001844D5">
        <w:trPr>
          <w:trHeight w:val="80"/>
        </w:trPr>
        <w:tc>
          <w:tcPr>
            <w:tcW w:w="3240" w:type="dxa"/>
            <w:shd w:val="clear" w:color="auto" w:fill="auto"/>
          </w:tcPr>
          <w:p w14:paraId="47492809" w14:textId="77777777" w:rsidR="0006020C" w:rsidRPr="00ED6253" w:rsidRDefault="0006020C" w:rsidP="000602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eastAsia="Batang" w:hAnsi="Angsana New"/>
                <w:b/>
                <w:bCs/>
                <w:sz w:val="28"/>
                <w:szCs w:val="28"/>
                <w:cs/>
              </w:rPr>
            </w:pPr>
            <w:r w:rsidRPr="00ED6253">
              <w:rPr>
                <w:rFonts w:ascii="Angsana New" w:eastAsia="Batang" w:hAnsi="Angsana New" w:hint="cs"/>
                <w:b/>
                <w:bCs/>
                <w:sz w:val="28"/>
                <w:szCs w:val="28"/>
                <w:cs/>
              </w:rPr>
              <w:t>ลูกหนี้การค้าที่ยังไม่เรียกเก็บ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5C91AB72" w14:textId="77777777" w:rsidR="0006020C" w:rsidRPr="00ED6253" w:rsidRDefault="0006020C" w:rsidP="000602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B6B2DDF" w14:textId="77777777" w:rsidR="0006020C" w:rsidRPr="00ED6253" w:rsidRDefault="0006020C" w:rsidP="0006020C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39CBAEB6" w14:textId="77777777" w:rsidR="0006020C" w:rsidRPr="00ED6253" w:rsidRDefault="0006020C" w:rsidP="0006020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9" w:type="dxa"/>
            <w:shd w:val="clear" w:color="auto" w:fill="auto"/>
          </w:tcPr>
          <w:p w14:paraId="55FA48C5" w14:textId="77777777" w:rsidR="0006020C" w:rsidRPr="00ED6253" w:rsidRDefault="0006020C" w:rsidP="0006020C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7DC6806F" w14:textId="77777777" w:rsidR="0006020C" w:rsidRPr="00ED6253" w:rsidRDefault="0006020C" w:rsidP="00060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7" w:type="dxa"/>
            <w:shd w:val="clear" w:color="auto" w:fill="auto"/>
          </w:tcPr>
          <w:p w14:paraId="433A1E7B" w14:textId="77777777" w:rsidR="0006020C" w:rsidRPr="00ED6253" w:rsidRDefault="0006020C" w:rsidP="0006020C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14:paraId="27B02DC6" w14:textId="77777777" w:rsidR="0006020C" w:rsidRPr="00ED6253" w:rsidRDefault="0006020C" w:rsidP="0006020C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2CD8DDA5" w14:textId="77777777" w:rsidR="0006020C" w:rsidRPr="00ED6253" w:rsidRDefault="0006020C" w:rsidP="0006020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6020C" w:rsidRPr="00ED6253" w14:paraId="7770B0EF" w14:textId="77777777" w:rsidTr="00A0139B">
        <w:tc>
          <w:tcPr>
            <w:tcW w:w="3240" w:type="dxa"/>
            <w:shd w:val="clear" w:color="auto" w:fill="auto"/>
          </w:tcPr>
          <w:p w14:paraId="406DB231" w14:textId="77777777" w:rsidR="0006020C" w:rsidRPr="00ED6253" w:rsidRDefault="0006020C" w:rsidP="000602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ED6253">
              <w:rPr>
                <w:rFonts w:ascii="Angsana New" w:hAnsi="Angsana New" w:hint="cs"/>
                <w:sz w:val="28"/>
                <w:szCs w:val="28"/>
                <w:cs/>
              </w:rPr>
              <w:t>บุคคลหรือกิจการอื่นๆ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4B59CA68" w14:textId="77777777" w:rsidR="0006020C" w:rsidRPr="00ED6253" w:rsidRDefault="004B2835" w:rsidP="000602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  <w:r w:rsidRPr="00ED6253">
              <w:rPr>
                <w:rFonts w:ascii="Angsana New" w:hAnsi="Angsana New"/>
                <w:bCs/>
                <w:i/>
                <w:iCs/>
                <w:sz w:val="28"/>
                <w:szCs w:val="28"/>
              </w:rPr>
              <w:t>14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EB6D1FF" w14:textId="77777777" w:rsidR="0006020C" w:rsidRPr="00ED6253" w:rsidRDefault="006C59A8" w:rsidP="0006020C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1844D5" w:rsidRPr="00ED625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10</w:t>
            </w:r>
            <w:r w:rsidRPr="00ED625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,3</w:t>
            </w:r>
            <w:r w:rsidR="001844D5" w:rsidRPr="00ED625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81</w:t>
            </w:r>
          </w:p>
        </w:tc>
        <w:tc>
          <w:tcPr>
            <w:tcW w:w="262" w:type="dxa"/>
            <w:shd w:val="clear" w:color="auto" w:fill="auto"/>
          </w:tcPr>
          <w:p w14:paraId="56A2F1C9" w14:textId="77777777" w:rsidR="0006020C" w:rsidRPr="00ED6253" w:rsidRDefault="0006020C" w:rsidP="0006020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4422972B" w14:textId="77777777" w:rsidR="0006020C" w:rsidRPr="00ED6253" w:rsidRDefault="0006020C" w:rsidP="0006020C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44,881</w:t>
            </w:r>
          </w:p>
        </w:tc>
        <w:tc>
          <w:tcPr>
            <w:tcW w:w="262" w:type="dxa"/>
            <w:shd w:val="clear" w:color="auto" w:fill="auto"/>
          </w:tcPr>
          <w:p w14:paraId="7E0E1CB7" w14:textId="77777777" w:rsidR="0006020C" w:rsidRPr="00ED6253" w:rsidRDefault="0006020C" w:rsidP="00060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</w:tcPr>
          <w:p w14:paraId="7E709F59" w14:textId="77777777" w:rsidR="0006020C" w:rsidRPr="00ED6253" w:rsidRDefault="0006020C" w:rsidP="0006020C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6253">
              <w:rPr>
                <w:rFonts w:ascii="Angsana New" w:hAnsi="Angsana New"/>
                <w:b/>
                <w:bCs/>
                <w:sz w:val="28"/>
                <w:szCs w:val="28"/>
              </w:rPr>
              <w:t>73,745</w:t>
            </w:r>
          </w:p>
        </w:tc>
        <w:tc>
          <w:tcPr>
            <w:tcW w:w="243" w:type="dxa"/>
            <w:shd w:val="clear" w:color="auto" w:fill="auto"/>
          </w:tcPr>
          <w:p w14:paraId="419E17BC" w14:textId="77777777" w:rsidR="0006020C" w:rsidRPr="00ED6253" w:rsidRDefault="0006020C" w:rsidP="0006020C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6901719E" w14:textId="77777777" w:rsidR="0006020C" w:rsidRPr="00ED6253" w:rsidRDefault="0006020C" w:rsidP="0006020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6253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10</w:t>
            </w:r>
            <w:r w:rsidRPr="00ED6253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ED6253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358</w:t>
            </w:r>
          </w:p>
        </w:tc>
      </w:tr>
      <w:tr w:rsidR="001844D5" w:rsidRPr="00ED6253" w14:paraId="60132F8B" w14:textId="77777777" w:rsidTr="00A0139B">
        <w:trPr>
          <w:trHeight w:val="118"/>
        </w:trPr>
        <w:tc>
          <w:tcPr>
            <w:tcW w:w="3240" w:type="dxa"/>
            <w:shd w:val="clear" w:color="auto" w:fill="auto"/>
          </w:tcPr>
          <w:p w14:paraId="711CC4CE" w14:textId="77777777" w:rsidR="001844D5" w:rsidRPr="00ED6253" w:rsidRDefault="001844D5" w:rsidP="00184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77B706E6" w14:textId="77777777" w:rsidR="001844D5" w:rsidRPr="00ED6253" w:rsidRDefault="001844D5" w:rsidP="00184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3908D55" w14:textId="77777777" w:rsidR="001844D5" w:rsidRPr="00ED6253" w:rsidRDefault="001844D5" w:rsidP="00184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  <w:tab w:val="decimal" w:pos="786"/>
              </w:tabs>
              <w:spacing w:line="240" w:lineRule="auto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14:paraId="1B8ABF63" w14:textId="77777777" w:rsidR="001844D5" w:rsidRPr="00ED6253" w:rsidRDefault="001844D5" w:rsidP="00184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</w:tcPr>
          <w:p w14:paraId="34DCF3B6" w14:textId="77777777" w:rsidR="001844D5" w:rsidRPr="00ED6253" w:rsidRDefault="001844D5" w:rsidP="00184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  <w:tab w:val="decimal" w:pos="804"/>
              </w:tabs>
              <w:spacing w:line="240" w:lineRule="auto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14:paraId="1B7E502E" w14:textId="77777777" w:rsidR="001844D5" w:rsidRPr="00ED6253" w:rsidRDefault="001844D5" w:rsidP="00184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auto"/>
          </w:tcPr>
          <w:p w14:paraId="57D6BDFD" w14:textId="77777777" w:rsidR="001844D5" w:rsidRPr="00ED6253" w:rsidRDefault="001844D5" w:rsidP="00184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  <w:tab w:val="decimal" w:pos="804"/>
              </w:tabs>
              <w:spacing w:line="240" w:lineRule="auto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43" w:type="dxa"/>
            <w:shd w:val="clear" w:color="auto" w:fill="auto"/>
          </w:tcPr>
          <w:p w14:paraId="64438579" w14:textId="77777777" w:rsidR="001844D5" w:rsidRPr="00ED6253" w:rsidRDefault="001844D5" w:rsidP="00184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</w:tcPr>
          <w:p w14:paraId="0D6468BF" w14:textId="77777777" w:rsidR="001844D5" w:rsidRPr="00ED6253" w:rsidRDefault="001844D5" w:rsidP="00184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  <w:tab w:val="decimal" w:pos="852"/>
              </w:tabs>
              <w:spacing w:line="240" w:lineRule="auto"/>
              <w:rPr>
                <w:rFonts w:ascii="Angsana New" w:hAnsi="Angsana New"/>
                <w:bCs/>
                <w:sz w:val="24"/>
                <w:szCs w:val="24"/>
              </w:rPr>
            </w:pPr>
          </w:p>
        </w:tc>
      </w:tr>
      <w:tr w:rsidR="001844D5" w:rsidRPr="00ED6253" w14:paraId="188D0C2E" w14:textId="77777777" w:rsidTr="0060266A">
        <w:tc>
          <w:tcPr>
            <w:tcW w:w="3240" w:type="dxa"/>
            <w:shd w:val="clear" w:color="auto" w:fill="auto"/>
          </w:tcPr>
          <w:p w14:paraId="5B13BE43" w14:textId="77777777" w:rsidR="001844D5" w:rsidRPr="00ED6253" w:rsidRDefault="001844D5" w:rsidP="001844D5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D6253">
              <w:rPr>
                <w:rFonts w:ascii="Angsana New" w:eastAsia="Batang" w:hAnsi="Angsana New" w:hint="cs"/>
                <w:b/>
                <w:b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1F76F738" w14:textId="77777777" w:rsidR="001844D5" w:rsidRPr="00ED6253" w:rsidRDefault="001844D5" w:rsidP="00184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1F6E1E2" w14:textId="77777777" w:rsidR="001844D5" w:rsidRPr="00ED6253" w:rsidRDefault="001844D5" w:rsidP="001844D5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674459F7" w14:textId="77777777" w:rsidR="001844D5" w:rsidRPr="00ED6253" w:rsidRDefault="001844D5" w:rsidP="001844D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9" w:type="dxa"/>
            <w:shd w:val="clear" w:color="auto" w:fill="auto"/>
          </w:tcPr>
          <w:p w14:paraId="443C41C8" w14:textId="77777777" w:rsidR="001844D5" w:rsidRPr="00ED6253" w:rsidRDefault="001844D5" w:rsidP="001844D5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56B46275" w14:textId="77777777" w:rsidR="001844D5" w:rsidRPr="00ED6253" w:rsidRDefault="001844D5" w:rsidP="00184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7" w:type="dxa"/>
            <w:shd w:val="clear" w:color="auto" w:fill="auto"/>
          </w:tcPr>
          <w:p w14:paraId="6132034F" w14:textId="77777777" w:rsidR="001844D5" w:rsidRPr="00ED6253" w:rsidRDefault="001844D5" w:rsidP="001844D5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14:paraId="56B5E19D" w14:textId="77777777" w:rsidR="001844D5" w:rsidRPr="00ED6253" w:rsidRDefault="001844D5" w:rsidP="001844D5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1A9D1DCD" w14:textId="77777777" w:rsidR="001844D5" w:rsidRPr="00ED6253" w:rsidRDefault="001844D5" w:rsidP="001844D5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1844D5" w:rsidRPr="00ED6253" w14:paraId="237BE055" w14:textId="77777777" w:rsidTr="0060266A">
        <w:tc>
          <w:tcPr>
            <w:tcW w:w="3240" w:type="dxa"/>
            <w:shd w:val="clear" w:color="auto" w:fill="auto"/>
          </w:tcPr>
          <w:p w14:paraId="7618F7DB" w14:textId="77777777" w:rsidR="001844D5" w:rsidRPr="00ED6253" w:rsidRDefault="001844D5" w:rsidP="001844D5">
            <w:pPr>
              <w:rPr>
                <w:rFonts w:ascii="Angsana New" w:hAnsi="Angsana New"/>
                <w:sz w:val="28"/>
                <w:szCs w:val="28"/>
              </w:rPr>
            </w:pPr>
            <w:r w:rsidRPr="00ED6253">
              <w:rPr>
                <w:rFonts w:ascii="Angsana New" w:hAnsi="Angsana New" w:hint="cs"/>
                <w:sz w:val="28"/>
                <w:szCs w:val="28"/>
                <w:cs/>
              </w:rPr>
              <w:t>บุคคลหรือกิจการที่เกี่ยวข้องกัน</w:t>
            </w:r>
            <w:r w:rsidRPr="00ED6253">
              <w:rPr>
                <w:rFonts w:ascii="Angsana New" w:hAnsi="Angsana New" w:hint="cs"/>
                <w:sz w:val="28"/>
                <w:szCs w:val="28"/>
              </w:rPr>
              <w:t xml:space="preserve">  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36E980C6" w14:textId="77777777" w:rsidR="001844D5" w:rsidRPr="00ED6253" w:rsidRDefault="001844D5" w:rsidP="00184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  <w:r w:rsidRPr="00ED6253">
              <w:rPr>
                <w:rFonts w:ascii="Angsana New" w:hAnsi="Angsana New"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6FDFB48" w14:textId="77777777" w:rsidR="001844D5" w:rsidRPr="00ED6253" w:rsidRDefault="001844D5" w:rsidP="001844D5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D6253">
              <w:rPr>
                <w:rFonts w:ascii="Angsana New" w:hAnsi="Angsana New"/>
                <w:sz w:val="28"/>
                <w:szCs w:val="28"/>
              </w:rPr>
              <w:t>315</w:t>
            </w:r>
          </w:p>
        </w:tc>
        <w:tc>
          <w:tcPr>
            <w:tcW w:w="262" w:type="dxa"/>
            <w:shd w:val="clear" w:color="auto" w:fill="auto"/>
          </w:tcPr>
          <w:p w14:paraId="489DBA58" w14:textId="77777777" w:rsidR="001844D5" w:rsidRPr="00ED6253" w:rsidRDefault="001844D5" w:rsidP="001844D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6029CDB" w14:textId="77777777" w:rsidR="001844D5" w:rsidRPr="00ED6253" w:rsidRDefault="001844D5" w:rsidP="001844D5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D6253">
              <w:rPr>
                <w:rFonts w:ascii="Angsana New" w:hAnsi="Angsana New" w:hint="cs"/>
                <w:sz w:val="28"/>
                <w:szCs w:val="28"/>
                <w:lang w:val="en-US"/>
              </w:rPr>
              <w:t>315</w:t>
            </w:r>
          </w:p>
        </w:tc>
        <w:tc>
          <w:tcPr>
            <w:tcW w:w="262" w:type="dxa"/>
            <w:shd w:val="clear" w:color="auto" w:fill="auto"/>
          </w:tcPr>
          <w:p w14:paraId="0D486410" w14:textId="77777777" w:rsidR="001844D5" w:rsidRPr="00ED6253" w:rsidRDefault="001844D5" w:rsidP="00184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7" w:type="dxa"/>
            <w:shd w:val="clear" w:color="auto" w:fill="auto"/>
          </w:tcPr>
          <w:p w14:paraId="2D337FDF" w14:textId="77777777" w:rsidR="001844D5" w:rsidRPr="00ED6253" w:rsidRDefault="001844D5" w:rsidP="001844D5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D6253">
              <w:rPr>
                <w:rFonts w:ascii="Angsana New" w:hAnsi="Angsana New"/>
                <w:sz w:val="28"/>
                <w:szCs w:val="28"/>
                <w:lang w:val="en-US" w:bidi="th-TH"/>
              </w:rPr>
              <w:t>2,560</w:t>
            </w:r>
          </w:p>
        </w:tc>
        <w:tc>
          <w:tcPr>
            <w:tcW w:w="243" w:type="dxa"/>
            <w:shd w:val="clear" w:color="auto" w:fill="auto"/>
          </w:tcPr>
          <w:p w14:paraId="2BBD617C" w14:textId="77777777" w:rsidR="001844D5" w:rsidRPr="00ED6253" w:rsidRDefault="001844D5" w:rsidP="001844D5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1B5192DD" w14:textId="77777777" w:rsidR="001844D5" w:rsidRPr="00ED6253" w:rsidRDefault="001844D5" w:rsidP="001844D5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D6253">
              <w:rPr>
                <w:rFonts w:ascii="Angsana New" w:hAnsi="Angsana New" w:hint="cs"/>
                <w:sz w:val="28"/>
                <w:szCs w:val="28"/>
                <w:lang w:val="en-US" w:bidi="th-TH"/>
              </w:rPr>
              <w:t>1,780</w:t>
            </w:r>
          </w:p>
        </w:tc>
      </w:tr>
      <w:tr w:rsidR="001844D5" w:rsidRPr="00ED6253" w14:paraId="340EBC31" w14:textId="77777777" w:rsidTr="0060266A">
        <w:tc>
          <w:tcPr>
            <w:tcW w:w="3240" w:type="dxa"/>
            <w:shd w:val="clear" w:color="auto" w:fill="auto"/>
          </w:tcPr>
          <w:p w14:paraId="6259F19F" w14:textId="77777777" w:rsidR="001844D5" w:rsidRPr="00ED6253" w:rsidRDefault="001844D5" w:rsidP="001844D5">
            <w:pPr>
              <w:rPr>
                <w:rFonts w:ascii="Angsana New" w:hAnsi="Angsana New"/>
                <w:sz w:val="28"/>
                <w:szCs w:val="28"/>
              </w:rPr>
            </w:pPr>
            <w:r w:rsidRPr="00ED6253">
              <w:rPr>
                <w:rFonts w:ascii="Angsana New" w:hAnsi="Angsana New" w:hint="cs"/>
                <w:sz w:val="28"/>
                <w:szCs w:val="28"/>
                <w:cs/>
              </w:rPr>
              <w:t>บุคคลหรือกิจการอื่นๆ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2F974B50" w14:textId="77777777" w:rsidR="001844D5" w:rsidRPr="00ED6253" w:rsidRDefault="001844D5" w:rsidP="00184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A30FAC7" w14:textId="38FBF080" w:rsidR="001844D5" w:rsidRPr="00ED6253" w:rsidRDefault="001844D5" w:rsidP="001844D5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D6253">
              <w:rPr>
                <w:rFonts w:ascii="Angsana New" w:hAnsi="Angsana New"/>
                <w:sz w:val="28"/>
                <w:szCs w:val="28"/>
                <w:lang w:val="en-US" w:bidi="th-TH"/>
              </w:rPr>
              <w:t>10</w:t>
            </w:r>
            <w:r w:rsidR="002E211E" w:rsidRPr="00ED6253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 w:rsidRPr="00ED6253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2E211E" w:rsidRPr="00ED6253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0C028B" w:rsidRPr="00ED6253">
              <w:rPr>
                <w:rFonts w:ascii="Angsana New" w:hAnsi="Angsana New"/>
                <w:sz w:val="28"/>
                <w:szCs w:val="28"/>
                <w:lang w:val="en-US" w:bidi="th-TH"/>
              </w:rPr>
              <w:t>31</w:t>
            </w:r>
          </w:p>
        </w:tc>
        <w:tc>
          <w:tcPr>
            <w:tcW w:w="262" w:type="dxa"/>
            <w:shd w:val="clear" w:color="auto" w:fill="auto"/>
          </w:tcPr>
          <w:p w14:paraId="24117F68" w14:textId="77777777" w:rsidR="001844D5" w:rsidRPr="00ED6253" w:rsidRDefault="001844D5" w:rsidP="001844D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4E518DD3" w14:textId="77777777" w:rsidR="001844D5" w:rsidRPr="00ED6253" w:rsidRDefault="001844D5" w:rsidP="001844D5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D6253">
              <w:rPr>
                <w:rFonts w:ascii="Angsana New" w:hAnsi="Angsana New" w:hint="cs"/>
                <w:sz w:val="28"/>
                <w:szCs w:val="28"/>
                <w:lang w:val="en-US" w:bidi="th-TH"/>
              </w:rPr>
              <w:t>144,478</w:t>
            </w:r>
          </w:p>
        </w:tc>
        <w:tc>
          <w:tcPr>
            <w:tcW w:w="262" w:type="dxa"/>
            <w:shd w:val="clear" w:color="auto" w:fill="auto"/>
          </w:tcPr>
          <w:p w14:paraId="29BAB7B6" w14:textId="77777777" w:rsidR="001844D5" w:rsidRPr="00ED6253" w:rsidRDefault="001844D5" w:rsidP="00184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</w:tcPr>
          <w:p w14:paraId="7B2695B5" w14:textId="2FEF8647" w:rsidR="001844D5" w:rsidRPr="00ED6253" w:rsidRDefault="001844D5" w:rsidP="001844D5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D6253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  <w:r w:rsidR="002E211E" w:rsidRPr="00ED6253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Pr="00ED6253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2E211E" w:rsidRPr="00ED6253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="000C028B" w:rsidRPr="00ED6253">
              <w:rPr>
                <w:rFonts w:ascii="Angsana New" w:hAnsi="Angsana New"/>
                <w:sz w:val="28"/>
                <w:szCs w:val="28"/>
                <w:lang w:val="en-US" w:bidi="th-TH"/>
              </w:rPr>
              <w:t>11</w:t>
            </w:r>
          </w:p>
        </w:tc>
        <w:tc>
          <w:tcPr>
            <w:tcW w:w="243" w:type="dxa"/>
            <w:shd w:val="clear" w:color="auto" w:fill="auto"/>
          </w:tcPr>
          <w:p w14:paraId="124A43BB" w14:textId="77777777" w:rsidR="001844D5" w:rsidRPr="00ED6253" w:rsidRDefault="001844D5" w:rsidP="001844D5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461523E4" w14:textId="77777777" w:rsidR="001844D5" w:rsidRPr="00ED6253" w:rsidRDefault="001844D5" w:rsidP="001844D5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D6253">
              <w:rPr>
                <w:rFonts w:ascii="Angsana New" w:hAnsi="Angsana New" w:hint="cs"/>
                <w:sz w:val="28"/>
                <w:szCs w:val="28"/>
                <w:lang w:val="en-US" w:bidi="th-TH"/>
              </w:rPr>
              <w:t>122,058</w:t>
            </w:r>
          </w:p>
        </w:tc>
      </w:tr>
      <w:tr w:rsidR="001844D5" w:rsidRPr="00ED6253" w14:paraId="6AD8A40A" w14:textId="77777777" w:rsidTr="0060266A">
        <w:tc>
          <w:tcPr>
            <w:tcW w:w="3240" w:type="dxa"/>
            <w:shd w:val="clear" w:color="auto" w:fill="auto"/>
          </w:tcPr>
          <w:p w14:paraId="34567FE4" w14:textId="16183090" w:rsidR="001844D5" w:rsidRPr="00ED6253" w:rsidRDefault="00102162" w:rsidP="00184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D625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75750A5E" w14:textId="77777777" w:rsidR="001844D5" w:rsidRPr="00ED6253" w:rsidRDefault="001844D5" w:rsidP="00184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1BAF5C" w14:textId="7C626206" w:rsidR="001844D5" w:rsidRPr="00ED6253" w:rsidRDefault="001844D5" w:rsidP="001844D5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10</w:t>
            </w:r>
            <w:r w:rsidR="002E211E" w:rsidRPr="00ED625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</w:t>
            </w:r>
            <w:r w:rsidRPr="00ED625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2E211E" w:rsidRPr="00ED625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</w:t>
            </w:r>
            <w:r w:rsidR="000C028B" w:rsidRPr="00ED625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46</w:t>
            </w:r>
          </w:p>
        </w:tc>
        <w:tc>
          <w:tcPr>
            <w:tcW w:w="262" w:type="dxa"/>
            <w:shd w:val="clear" w:color="auto" w:fill="auto"/>
          </w:tcPr>
          <w:p w14:paraId="0F2335F7" w14:textId="77777777" w:rsidR="001844D5" w:rsidRPr="00ED6253" w:rsidRDefault="001844D5" w:rsidP="001844D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D9FA87" w14:textId="77777777" w:rsidR="001844D5" w:rsidRPr="00ED6253" w:rsidRDefault="001844D5" w:rsidP="001844D5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144,793</w:t>
            </w:r>
          </w:p>
        </w:tc>
        <w:tc>
          <w:tcPr>
            <w:tcW w:w="262" w:type="dxa"/>
            <w:shd w:val="clear" w:color="auto" w:fill="auto"/>
          </w:tcPr>
          <w:p w14:paraId="496CF6EB" w14:textId="77777777" w:rsidR="001844D5" w:rsidRPr="00ED6253" w:rsidRDefault="001844D5" w:rsidP="00184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496218" w14:textId="28EB0631" w:rsidR="001844D5" w:rsidRPr="00ED6253" w:rsidRDefault="001844D5" w:rsidP="001844D5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ED625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</w:t>
            </w:r>
            <w:r w:rsidR="002E211E" w:rsidRPr="00ED625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</w:t>
            </w:r>
            <w:r w:rsidRPr="00ED625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2E211E" w:rsidRPr="00ED625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</w:t>
            </w:r>
            <w:r w:rsidR="000C028B" w:rsidRPr="00ED625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71</w:t>
            </w:r>
          </w:p>
        </w:tc>
        <w:tc>
          <w:tcPr>
            <w:tcW w:w="243" w:type="dxa"/>
            <w:shd w:val="clear" w:color="auto" w:fill="auto"/>
          </w:tcPr>
          <w:p w14:paraId="3E4532EC" w14:textId="77777777" w:rsidR="001844D5" w:rsidRPr="00ED6253" w:rsidRDefault="001844D5" w:rsidP="001844D5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BF597A" w14:textId="77777777" w:rsidR="001844D5" w:rsidRPr="00ED6253" w:rsidRDefault="001844D5" w:rsidP="001844D5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ED6253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123,838</w:t>
            </w:r>
          </w:p>
        </w:tc>
      </w:tr>
      <w:tr w:rsidR="001844D5" w:rsidRPr="00ED6253" w14:paraId="511CB6F3" w14:textId="77777777" w:rsidTr="00012498">
        <w:tc>
          <w:tcPr>
            <w:tcW w:w="3240" w:type="dxa"/>
            <w:shd w:val="clear" w:color="auto" w:fill="auto"/>
          </w:tcPr>
          <w:p w14:paraId="141A0441" w14:textId="77777777" w:rsidR="001844D5" w:rsidRPr="00ED6253" w:rsidRDefault="001844D5" w:rsidP="00184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4521E564" w14:textId="77777777" w:rsidR="001844D5" w:rsidRPr="00ED6253" w:rsidRDefault="001844D5" w:rsidP="00184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069F483" w14:textId="77777777" w:rsidR="001844D5" w:rsidRPr="00ED6253" w:rsidRDefault="001844D5" w:rsidP="00184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  <w:tab w:val="decimal" w:pos="786"/>
              </w:tabs>
              <w:spacing w:line="240" w:lineRule="auto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14:paraId="3BD60E7F" w14:textId="77777777" w:rsidR="001844D5" w:rsidRPr="00ED6253" w:rsidRDefault="001844D5" w:rsidP="00184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</w:tcPr>
          <w:p w14:paraId="1DF6EDDD" w14:textId="77777777" w:rsidR="001844D5" w:rsidRPr="00ED6253" w:rsidRDefault="001844D5" w:rsidP="00184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  <w:tab w:val="decimal" w:pos="804"/>
              </w:tabs>
              <w:spacing w:line="240" w:lineRule="auto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14:paraId="250FF4F4" w14:textId="77777777" w:rsidR="001844D5" w:rsidRPr="00ED6253" w:rsidRDefault="001844D5" w:rsidP="00184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auto"/>
          </w:tcPr>
          <w:p w14:paraId="7034FAEC" w14:textId="77777777" w:rsidR="001844D5" w:rsidRPr="00ED6253" w:rsidRDefault="001844D5" w:rsidP="00184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  <w:tab w:val="decimal" w:pos="804"/>
              </w:tabs>
              <w:spacing w:line="240" w:lineRule="auto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43" w:type="dxa"/>
            <w:shd w:val="clear" w:color="auto" w:fill="auto"/>
          </w:tcPr>
          <w:p w14:paraId="3B8B181C" w14:textId="77777777" w:rsidR="001844D5" w:rsidRPr="00ED6253" w:rsidRDefault="001844D5" w:rsidP="00184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</w:tcPr>
          <w:p w14:paraId="6228C50F" w14:textId="77777777" w:rsidR="001844D5" w:rsidRPr="00ED6253" w:rsidRDefault="001844D5" w:rsidP="00184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  <w:tab w:val="decimal" w:pos="852"/>
              </w:tabs>
              <w:spacing w:line="240" w:lineRule="auto"/>
              <w:rPr>
                <w:rFonts w:ascii="Angsana New" w:hAnsi="Angsana New"/>
                <w:bCs/>
                <w:sz w:val="24"/>
                <w:szCs w:val="24"/>
              </w:rPr>
            </w:pPr>
          </w:p>
        </w:tc>
      </w:tr>
      <w:tr w:rsidR="001844D5" w:rsidRPr="00ED6253" w14:paraId="36ABAF98" w14:textId="77777777" w:rsidTr="00012498">
        <w:tc>
          <w:tcPr>
            <w:tcW w:w="3240" w:type="dxa"/>
            <w:shd w:val="clear" w:color="auto" w:fill="auto"/>
          </w:tcPr>
          <w:p w14:paraId="55A374B3" w14:textId="0E9D18CD" w:rsidR="001844D5" w:rsidRPr="00ED6253" w:rsidRDefault="001844D5" w:rsidP="00184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D625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="00102162" w:rsidRPr="00ED625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7AC0CA7F" w14:textId="77777777" w:rsidR="001844D5" w:rsidRPr="00ED6253" w:rsidRDefault="001844D5" w:rsidP="00184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1255150" w14:textId="7C56683E" w:rsidR="001844D5" w:rsidRPr="00ED6253" w:rsidRDefault="00A0139B" w:rsidP="001844D5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704,700</w:t>
            </w:r>
          </w:p>
        </w:tc>
        <w:tc>
          <w:tcPr>
            <w:tcW w:w="262" w:type="dxa"/>
            <w:shd w:val="clear" w:color="auto" w:fill="auto"/>
          </w:tcPr>
          <w:p w14:paraId="1FAD488D" w14:textId="77777777" w:rsidR="001844D5" w:rsidRPr="00ED6253" w:rsidRDefault="001844D5" w:rsidP="001844D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9" w:type="dxa"/>
            <w:shd w:val="clear" w:color="auto" w:fill="auto"/>
          </w:tcPr>
          <w:p w14:paraId="55C4FE92" w14:textId="44FADE0D" w:rsidR="001844D5" w:rsidRPr="00ED6253" w:rsidRDefault="00A0139B" w:rsidP="001844D5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625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544,738</w:t>
            </w:r>
          </w:p>
        </w:tc>
        <w:tc>
          <w:tcPr>
            <w:tcW w:w="262" w:type="dxa"/>
            <w:shd w:val="clear" w:color="auto" w:fill="auto"/>
          </w:tcPr>
          <w:p w14:paraId="01670D78" w14:textId="77777777" w:rsidR="001844D5" w:rsidRPr="00ED6253" w:rsidRDefault="001844D5" w:rsidP="00184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7" w:type="dxa"/>
            <w:shd w:val="clear" w:color="auto" w:fill="auto"/>
          </w:tcPr>
          <w:p w14:paraId="697C73AE" w14:textId="6F2E4825" w:rsidR="001844D5" w:rsidRPr="00ED6253" w:rsidRDefault="00A0139B" w:rsidP="001844D5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470,115</w:t>
            </w:r>
          </w:p>
        </w:tc>
        <w:tc>
          <w:tcPr>
            <w:tcW w:w="243" w:type="dxa"/>
            <w:shd w:val="clear" w:color="auto" w:fill="auto"/>
          </w:tcPr>
          <w:p w14:paraId="666ED82A" w14:textId="77777777" w:rsidR="001844D5" w:rsidRPr="00ED6253" w:rsidRDefault="001844D5" w:rsidP="001844D5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4567B586" w14:textId="257B0758" w:rsidR="001844D5" w:rsidRPr="00ED6253" w:rsidRDefault="00A0139B" w:rsidP="001844D5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340,315</w:t>
            </w:r>
          </w:p>
        </w:tc>
      </w:tr>
      <w:tr w:rsidR="00012498" w:rsidRPr="00ED6253" w14:paraId="67BF6A86" w14:textId="77777777" w:rsidTr="00012498">
        <w:tc>
          <w:tcPr>
            <w:tcW w:w="3240" w:type="dxa"/>
            <w:shd w:val="clear" w:color="auto" w:fill="auto"/>
          </w:tcPr>
          <w:p w14:paraId="1ACF861A" w14:textId="34FF9ED1" w:rsidR="00012498" w:rsidRPr="00ED6253" w:rsidRDefault="00012498" w:rsidP="00184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D6253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ED6253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265857EF" w14:textId="77777777" w:rsidR="00012498" w:rsidRPr="00ED6253" w:rsidRDefault="00012498" w:rsidP="00184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632200D" w14:textId="77777777" w:rsidR="00012498" w:rsidRPr="00ED6253" w:rsidRDefault="00012498" w:rsidP="001844D5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6C045D59" w14:textId="77777777" w:rsidR="00012498" w:rsidRPr="00ED6253" w:rsidRDefault="00012498" w:rsidP="001844D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9" w:type="dxa"/>
            <w:shd w:val="clear" w:color="auto" w:fill="auto"/>
          </w:tcPr>
          <w:p w14:paraId="7E7E1C3C" w14:textId="77777777" w:rsidR="00012498" w:rsidRPr="00ED6253" w:rsidRDefault="00012498" w:rsidP="001844D5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2" w:type="dxa"/>
            <w:shd w:val="clear" w:color="auto" w:fill="auto"/>
          </w:tcPr>
          <w:p w14:paraId="470E2235" w14:textId="77777777" w:rsidR="00012498" w:rsidRPr="00ED6253" w:rsidRDefault="00012498" w:rsidP="00184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7" w:type="dxa"/>
            <w:shd w:val="clear" w:color="auto" w:fill="auto"/>
          </w:tcPr>
          <w:p w14:paraId="04432133" w14:textId="77777777" w:rsidR="00012498" w:rsidRPr="00ED6253" w:rsidRDefault="00012498" w:rsidP="001844D5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14:paraId="1E5D621E" w14:textId="77777777" w:rsidR="00012498" w:rsidRPr="00ED6253" w:rsidRDefault="00012498" w:rsidP="001844D5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7F89E266" w14:textId="77777777" w:rsidR="00012498" w:rsidRPr="00ED6253" w:rsidRDefault="00012498" w:rsidP="001844D5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012498" w:rsidRPr="00ED6253" w14:paraId="0380ECFF" w14:textId="77777777" w:rsidTr="00012498">
        <w:tc>
          <w:tcPr>
            <w:tcW w:w="3240" w:type="dxa"/>
            <w:shd w:val="clear" w:color="auto" w:fill="auto"/>
          </w:tcPr>
          <w:p w14:paraId="2FCD3AA4" w14:textId="1B006990" w:rsidR="00012498" w:rsidRPr="00ED6253" w:rsidRDefault="00012498" w:rsidP="00184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ED6253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   </w:t>
            </w:r>
            <w:r w:rsidRPr="00ED6253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(2562: </w:t>
            </w:r>
            <w:r w:rsidRPr="00ED6253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ค่าเผื่อหนี้สงสัยจะสูญ</w:t>
            </w:r>
            <w:r w:rsidRPr="00ED6253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6F4F838A" w14:textId="032C7ED3" w:rsidR="00012498" w:rsidRPr="00ED6253" w:rsidRDefault="00012498" w:rsidP="00184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ED6253">
              <w:rPr>
                <w:rFonts w:ascii="Angsana New" w:hAnsi="Angsana New"/>
                <w:bCs/>
                <w:i/>
                <w:iCs/>
                <w:sz w:val="28"/>
                <w:szCs w:val="28"/>
              </w:rPr>
              <w:t>14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8762D6F" w14:textId="4C2EDD74" w:rsidR="00012498" w:rsidRPr="00ED6253" w:rsidRDefault="00012498" w:rsidP="001844D5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D6253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C56B0D" w:rsidRPr="00ED6253">
              <w:rPr>
                <w:rFonts w:ascii="Angsana New" w:hAnsi="Angsana New"/>
                <w:sz w:val="28"/>
                <w:szCs w:val="28"/>
                <w:lang w:val="en-US" w:bidi="th-TH"/>
              </w:rPr>
              <w:t>9,683)</w:t>
            </w:r>
          </w:p>
        </w:tc>
        <w:tc>
          <w:tcPr>
            <w:tcW w:w="262" w:type="dxa"/>
            <w:shd w:val="clear" w:color="auto" w:fill="auto"/>
          </w:tcPr>
          <w:p w14:paraId="48B9CF2B" w14:textId="77777777" w:rsidR="00012498" w:rsidRPr="00ED6253" w:rsidRDefault="00012498" w:rsidP="001844D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1B4D8847" w14:textId="03C563BB" w:rsidR="00012498" w:rsidRPr="00ED6253" w:rsidRDefault="00012498" w:rsidP="001844D5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6253">
              <w:rPr>
                <w:rFonts w:ascii="Angsana New" w:hAnsi="Angsana New"/>
                <w:sz w:val="28"/>
                <w:szCs w:val="28"/>
                <w:lang w:val="en-US"/>
              </w:rPr>
              <w:t>(706)</w:t>
            </w:r>
          </w:p>
        </w:tc>
        <w:tc>
          <w:tcPr>
            <w:tcW w:w="262" w:type="dxa"/>
            <w:shd w:val="clear" w:color="auto" w:fill="auto"/>
          </w:tcPr>
          <w:p w14:paraId="0871D59A" w14:textId="77777777" w:rsidR="00012498" w:rsidRPr="00ED6253" w:rsidRDefault="00012498" w:rsidP="00184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</w:tcPr>
          <w:p w14:paraId="121C2534" w14:textId="073D1856" w:rsidR="00012498" w:rsidRPr="00ED6253" w:rsidRDefault="00012498" w:rsidP="001844D5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D6253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C56B0D" w:rsidRPr="00ED6253">
              <w:rPr>
                <w:rFonts w:ascii="Angsana New" w:hAnsi="Angsana New"/>
                <w:sz w:val="28"/>
                <w:szCs w:val="28"/>
                <w:lang w:val="en-US" w:bidi="th-TH"/>
              </w:rPr>
              <w:t>3,993</w:t>
            </w:r>
            <w:r w:rsidRPr="00ED6253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43" w:type="dxa"/>
            <w:shd w:val="clear" w:color="auto" w:fill="auto"/>
          </w:tcPr>
          <w:p w14:paraId="5CCBEE77" w14:textId="77777777" w:rsidR="00012498" w:rsidRPr="00ED6253" w:rsidRDefault="00012498" w:rsidP="001844D5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16883C60" w14:textId="014B09ED" w:rsidR="00012498" w:rsidRPr="00ED6253" w:rsidRDefault="00012498" w:rsidP="001844D5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D6253">
              <w:rPr>
                <w:rFonts w:ascii="Angsana New" w:hAnsi="Angsana New"/>
                <w:sz w:val="28"/>
                <w:szCs w:val="28"/>
                <w:lang w:val="en-US" w:bidi="th-TH"/>
              </w:rPr>
              <w:t>(228)</w:t>
            </w:r>
          </w:p>
        </w:tc>
      </w:tr>
      <w:tr w:rsidR="00012498" w:rsidRPr="00ED6253" w14:paraId="66F601E7" w14:textId="77777777" w:rsidTr="00012498">
        <w:tc>
          <w:tcPr>
            <w:tcW w:w="3240" w:type="dxa"/>
            <w:shd w:val="clear" w:color="auto" w:fill="auto"/>
          </w:tcPr>
          <w:p w14:paraId="7555D445" w14:textId="71D924CF" w:rsidR="00012498" w:rsidRPr="00ED6253" w:rsidRDefault="00012498" w:rsidP="00012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ED625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รวมลูกหนี้การค้าและลูกหนี้อื่น</w:t>
            </w:r>
            <w:r w:rsidR="00102162" w:rsidRPr="00ED625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102162" w:rsidRPr="00ED625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- </w:t>
            </w:r>
            <w:r w:rsidR="00102162" w:rsidRPr="00ED625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78BD4BD5" w14:textId="77777777" w:rsidR="00012498" w:rsidRPr="00ED6253" w:rsidRDefault="00012498" w:rsidP="000124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11131275" w14:textId="1BB501A2" w:rsidR="00012498" w:rsidRPr="00ED6253" w:rsidRDefault="00012498" w:rsidP="00012498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</w:t>
            </w:r>
            <w:r w:rsidR="00C56B0D" w:rsidRPr="00ED625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95,017</w:t>
            </w:r>
          </w:p>
        </w:tc>
        <w:tc>
          <w:tcPr>
            <w:tcW w:w="262" w:type="dxa"/>
            <w:shd w:val="clear" w:color="auto" w:fill="auto"/>
          </w:tcPr>
          <w:p w14:paraId="23B7D185" w14:textId="77777777" w:rsidR="00012498" w:rsidRPr="00ED6253" w:rsidRDefault="00012498" w:rsidP="0001249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shd w:val="clear" w:color="auto" w:fill="auto"/>
          </w:tcPr>
          <w:p w14:paraId="5DEDABF0" w14:textId="66A0ED8C" w:rsidR="00012498" w:rsidRPr="00ED6253" w:rsidRDefault="00012498" w:rsidP="00012498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ED625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544,032</w:t>
            </w:r>
          </w:p>
        </w:tc>
        <w:tc>
          <w:tcPr>
            <w:tcW w:w="262" w:type="dxa"/>
            <w:shd w:val="clear" w:color="auto" w:fill="auto"/>
          </w:tcPr>
          <w:p w14:paraId="01EA011D" w14:textId="77777777" w:rsidR="00012498" w:rsidRPr="00ED6253" w:rsidRDefault="00012498" w:rsidP="00012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  <w:tcBorders>
              <w:bottom w:val="double" w:sz="4" w:space="0" w:color="auto"/>
            </w:tcBorders>
            <w:shd w:val="clear" w:color="auto" w:fill="auto"/>
          </w:tcPr>
          <w:p w14:paraId="093970BB" w14:textId="48ECF37A" w:rsidR="00012498" w:rsidRPr="00ED6253" w:rsidRDefault="00012498" w:rsidP="00012498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</w:t>
            </w:r>
            <w:r w:rsidR="00C56B0D" w:rsidRPr="00ED625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66,122</w:t>
            </w:r>
          </w:p>
        </w:tc>
        <w:tc>
          <w:tcPr>
            <w:tcW w:w="243" w:type="dxa"/>
            <w:shd w:val="clear" w:color="auto" w:fill="auto"/>
          </w:tcPr>
          <w:p w14:paraId="7BA67C71" w14:textId="77777777" w:rsidR="00012498" w:rsidRPr="00ED6253" w:rsidRDefault="00012498" w:rsidP="00012498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  <w:shd w:val="clear" w:color="auto" w:fill="auto"/>
          </w:tcPr>
          <w:p w14:paraId="3D00E8F6" w14:textId="4692A223" w:rsidR="00012498" w:rsidRPr="00ED6253" w:rsidRDefault="00012498" w:rsidP="00012498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340,087</w:t>
            </w:r>
          </w:p>
        </w:tc>
      </w:tr>
      <w:tr w:rsidR="00012498" w:rsidRPr="00ED6253" w14:paraId="0B6F3D61" w14:textId="77777777" w:rsidTr="00012498">
        <w:tc>
          <w:tcPr>
            <w:tcW w:w="3240" w:type="dxa"/>
            <w:shd w:val="clear" w:color="auto" w:fill="auto"/>
          </w:tcPr>
          <w:p w14:paraId="737C32DB" w14:textId="77777777" w:rsidR="00012498" w:rsidRPr="00ED6253" w:rsidRDefault="00012498" w:rsidP="00012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7EB7F730" w14:textId="77777777" w:rsidR="00012498" w:rsidRPr="00ED6253" w:rsidRDefault="00012498" w:rsidP="000124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7292E18C" w14:textId="77777777" w:rsidR="00012498" w:rsidRPr="00ED6253" w:rsidRDefault="00012498" w:rsidP="00012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  <w:tab w:val="decimal" w:pos="786"/>
              </w:tabs>
              <w:spacing w:line="240" w:lineRule="auto"/>
              <w:rPr>
                <w:rFonts w:ascii="Angsana New" w:hAnsi="Angsana New"/>
                <w:bCs/>
                <w:sz w:val="22"/>
                <w:szCs w:val="22"/>
              </w:rPr>
            </w:pPr>
          </w:p>
        </w:tc>
        <w:tc>
          <w:tcPr>
            <w:tcW w:w="262" w:type="dxa"/>
            <w:shd w:val="clear" w:color="auto" w:fill="auto"/>
          </w:tcPr>
          <w:p w14:paraId="07E3B478" w14:textId="77777777" w:rsidR="00012498" w:rsidRPr="00ED6253" w:rsidRDefault="00012498" w:rsidP="00012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shd w:val="clear" w:color="auto" w:fill="auto"/>
          </w:tcPr>
          <w:p w14:paraId="458F15C4" w14:textId="2AA06720" w:rsidR="00012498" w:rsidRPr="00ED6253" w:rsidRDefault="00012498" w:rsidP="00012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  <w:tab w:val="decimal" w:pos="804"/>
              </w:tabs>
              <w:spacing w:line="240" w:lineRule="auto"/>
              <w:rPr>
                <w:rFonts w:ascii="Angsana New" w:hAnsi="Angsana New"/>
                <w:bCs/>
                <w:sz w:val="22"/>
                <w:szCs w:val="22"/>
              </w:rPr>
            </w:pPr>
          </w:p>
        </w:tc>
        <w:tc>
          <w:tcPr>
            <w:tcW w:w="262" w:type="dxa"/>
            <w:shd w:val="clear" w:color="auto" w:fill="auto"/>
          </w:tcPr>
          <w:p w14:paraId="1D42E68F" w14:textId="77777777" w:rsidR="00012498" w:rsidRPr="00ED6253" w:rsidRDefault="00012498" w:rsidP="00012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double" w:sz="4" w:space="0" w:color="auto"/>
            </w:tcBorders>
            <w:shd w:val="clear" w:color="auto" w:fill="auto"/>
          </w:tcPr>
          <w:p w14:paraId="2A93B412" w14:textId="77777777" w:rsidR="00012498" w:rsidRPr="00ED6253" w:rsidRDefault="00012498" w:rsidP="00012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  <w:tab w:val="decimal" w:pos="804"/>
              </w:tabs>
              <w:spacing w:line="240" w:lineRule="auto"/>
              <w:rPr>
                <w:rFonts w:ascii="Angsana New" w:hAnsi="Angsana New"/>
                <w:bCs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7F6FF23F" w14:textId="77777777" w:rsidR="00012498" w:rsidRPr="00ED6253" w:rsidRDefault="00012498" w:rsidP="00012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  <w:shd w:val="clear" w:color="auto" w:fill="auto"/>
          </w:tcPr>
          <w:p w14:paraId="04AD67AE" w14:textId="77777777" w:rsidR="00012498" w:rsidRPr="00ED6253" w:rsidRDefault="00012498" w:rsidP="00012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  <w:tab w:val="decimal" w:pos="852"/>
              </w:tabs>
              <w:spacing w:line="240" w:lineRule="auto"/>
              <w:rPr>
                <w:rFonts w:ascii="Angsana New" w:hAnsi="Angsana New"/>
                <w:bCs/>
                <w:sz w:val="22"/>
                <w:szCs w:val="22"/>
              </w:rPr>
            </w:pPr>
          </w:p>
        </w:tc>
      </w:tr>
      <w:tr w:rsidR="00012498" w:rsidRPr="00ED6253" w14:paraId="4D32F8FB" w14:textId="77777777" w:rsidTr="0060266A">
        <w:tc>
          <w:tcPr>
            <w:tcW w:w="3240" w:type="dxa"/>
            <w:shd w:val="clear" w:color="auto" w:fill="auto"/>
          </w:tcPr>
          <w:p w14:paraId="45926A6F" w14:textId="77777777" w:rsidR="00012498" w:rsidRPr="00ED6253" w:rsidRDefault="00012498" w:rsidP="0001249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D6253">
              <w:rPr>
                <w:rFonts w:ascii="Angsana New" w:hAnsi="Angsana New" w:hint="cs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1D0A0702" w14:textId="77777777" w:rsidR="00012498" w:rsidRPr="00ED6253" w:rsidRDefault="00012498" w:rsidP="000124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4BB93AC" w14:textId="4334C6ED" w:rsidR="00012498" w:rsidRPr="00ED6253" w:rsidRDefault="00012498" w:rsidP="00012498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D6253">
              <w:rPr>
                <w:rFonts w:ascii="Angsana New" w:hAnsi="Angsana New"/>
                <w:sz w:val="28"/>
                <w:szCs w:val="28"/>
              </w:rPr>
              <w:t>6</w:t>
            </w:r>
            <w:r w:rsidR="00C56B0D" w:rsidRPr="00ED6253">
              <w:rPr>
                <w:rFonts w:ascii="Angsana New" w:hAnsi="Angsana New"/>
                <w:sz w:val="28"/>
                <w:szCs w:val="28"/>
              </w:rPr>
              <w:t>62,590</w:t>
            </w:r>
          </w:p>
        </w:tc>
        <w:tc>
          <w:tcPr>
            <w:tcW w:w="262" w:type="dxa"/>
            <w:shd w:val="clear" w:color="auto" w:fill="auto"/>
          </w:tcPr>
          <w:p w14:paraId="4B1CECF3" w14:textId="77777777" w:rsidR="00012498" w:rsidRPr="00ED6253" w:rsidRDefault="00012498" w:rsidP="0001249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</w:tcPr>
          <w:p w14:paraId="2FBAFA59" w14:textId="77777777" w:rsidR="00012498" w:rsidRPr="00ED6253" w:rsidRDefault="00012498" w:rsidP="00012498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D6253">
              <w:rPr>
                <w:rFonts w:ascii="Angsana New" w:hAnsi="Angsana New" w:hint="cs"/>
                <w:sz w:val="28"/>
                <w:szCs w:val="28"/>
                <w:lang w:val="en-US"/>
              </w:rPr>
              <w:t>540</w:t>
            </w:r>
            <w:r w:rsidRPr="00ED6253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ED6253">
              <w:rPr>
                <w:rFonts w:ascii="Angsana New" w:hAnsi="Angsana New" w:hint="cs"/>
                <w:sz w:val="28"/>
                <w:szCs w:val="28"/>
                <w:lang w:val="en-US"/>
              </w:rPr>
              <w:t>109</w:t>
            </w:r>
          </w:p>
        </w:tc>
        <w:tc>
          <w:tcPr>
            <w:tcW w:w="262" w:type="dxa"/>
            <w:shd w:val="clear" w:color="auto" w:fill="auto"/>
          </w:tcPr>
          <w:p w14:paraId="3322FA88" w14:textId="77777777" w:rsidR="00012498" w:rsidRPr="00ED6253" w:rsidRDefault="00012498" w:rsidP="00012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97" w:type="dxa"/>
            <w:shd w:val="clear" w:color="auto" w:fill="auto"/>
          </w:tcPr>
          <w:p w14:paraId="5FF1F0D9" w14:textId="506C566F" w:rsidR="00012498" w:rsidRPr="00ED6253" w:rsidRDefault="00C56B0D" w:rsidP="00012498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D6253">
              <w:rPr>
                <w:rFonts w:ascii="Angsana New" w:hAnsi="Angsana New"/>
                <w:sz w:val="28"/>
                <w:szCs w:val="28"/>
              </w:rPr>
              <w:t>466,122</w:t>
            </w:r>
          </w:p>
        </w:tc>
        <w:tc>
          <w:tcPr>
            <w:tcW w:w="243" w:type="dxa"/>
            <w:shd w:val="clear" w:color="auto" w:fill="auto"/>
          </w:tcPr>
          <w:p w14:paraId="5FB18C92" w14:textId="77777777" w:rsidR="00012498" w:rsidRPr="00ED6253" w:rsidRDefault="00012498" w:rsidP="00012498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07" w:type="dxa"/>
            <w:shd w:val="clear" w:color="auto" w:fill="auto"/>
          </w:tcPr>
          <w:p w14:paraId="396AB1C7" w14:textId="77777777" w:rsidR="00012498" w:rsidRPr="00ED6253" w:rsidRDefault="00012498" w:rsidP="00012498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D6253">
              <w:rPr>
                <w:rFonts w:ascii="Angsana New" w:hAnsi="Angsana New" w:hint="cs"/>
                <w:sz w:val="28"/>
                <w:szCs w:val="28"/>
                <w:lang w:val="en-US"/>
              </w:rPr>
              <w:t>340</w:t>
            </w:r>
            <w:r w:rsidRPr="00ED6253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ED6253">
              <w:rPr>
                <w:rFonts w:ascii="Angsana New" w:hAnsi="Angsana New" w:hint="cs"/>
                <w:sz w:val="28"/>
                <w:szCs w:val="28"/>
                <w:lang w:val="en-US"/>
              </w:rPr>
              <w:t>087</w:t>
            </w:r>
          </w:p>
        </w:tc>
      </w:tr>
      <w:tr w:rsidR="00012498" w:rsidRPr="00ED6253" w14:paraId="0F1394D5" w14:textId="77777777" w:rsidTr="0060266A">
        <w:tc>
          <w:tcPr>
            <w:tcW w:w="3240" w:type="dxa"/>
            <w:shd w:val="clear" w:color="auto" w:fill="auto"/>
          </w:tcPr>
          <w:p w14:paraId="37869F48" w14:textId="77777777" w:rsidR="00012498" w:rsidRPr="00ED6253" w:rsidRDefault="00012498" w:rsidP="0001249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D6253">
              <w:rPr>
                <w:rFonts w:ascii="Angsana New" w:hAnsi="Angsana New" w:hint="cs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42996ECA" w14:textId="77777777" w:rsidR="00012498" w:rsidRPr="00ED6253" w:rsidRDefault="00012498" w:rsidP="000124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33C08DD" w14:textId="77777777" w:rsidR="00012498" w:rsidRPr="00ED6253" w:rsidRDefault="00012498" w:rsidP="00012498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D6253">
              <w:rPr>
                <w:rFonts w:ascii="Angsana New" w:hAnsi="Angsana New"/>
                <w:sz w:val="28"/>
                <w:szCs w:val="28"/>
              </w:rPr>
              <w:t>32,427</w:t>
            </w:r>
          </w:p>
        </w:tc>
        <w:tc>
          <w:tcPr>
            <w:tcW w:w="262" w:type="dxa"/>
            <w:shd w:val="clear" w:color="auto" w:fill="auto"/>
          </w:tcPr>
          <w:p w14:paraId="012CB2B9" w14:textId="77777777" w:rsidR="00012498" w:rsidRPr="00ED6253" w:rsidRDefault="00012498" w:rsidP="0001249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2AD10BAC" w14:textId="77777777" w:rsidR="00012498" w:rsidRPr="00ED6253" w:rsidRDefault="00012498" w:rsidP="00012498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D6253">
              <w:rPr>
                <w:rFonts w:ascii="Angsana New" w:hAnsi="Angsana New" w:hint="cs"/>
                <w:sz w:val="28"/>
                <w:szCs w:val="28"/>
                <w:lang w:val="en-US"/>
              </w:rPr>
              <w:t>3</w:t>
            </w:r>
            <w:r w:rsidRPr="00ED6253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ED6253">
              <w:rPr>
                <w:rFonts w:ascii="Angsana New" w:hAnsi="Angsana New" w:hint="cs"/>
                <w:sz w:val="28"/>
                <w:szCs w:val="28"/>
                <w:lang w:val="en-US"/>
              </w:rPr>
              <w:t>923</w:t>
            </w:r>
          </w:p>
        </w:tc>
        <w:tc>
          <w:tcPr>
            <w:tcW w:w="262" w:type="dxa"/>
            <w:shd w:val="clear" w:color="auto" w:fill="auto"/>
          </w:tcPr>
          <w:p w14:paraId="30B97C42" w14:textId="77777777" w:rsidR="00012498" w:rsidRPr="00ED6253" w:rsidRDefault="00012498" w:rsidP="00012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</w:tcPr>
          <w:p w14:paraId="56E0CCD9" w14:textId="77777777" w:rsidR="00012498" w:rsidRPr="00ED6253" w:rsidRDefault="00012498" w:rsidP="00441981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D625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091F935D" w14:textId="77777777" w:rsidR="00012498" w:rsidRPr="00ED6253" w:rsidRDefault="00012498" w:rsidP="00012498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1B650F95" w14:textId="77777777" w:rsidR="00012498" w:rsidRPr="00ED6253" w:rsidRDefault="00012498" w:rsidP="0044198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D625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012498" w:rsidRPr="00ED6253" w14:paraId="0BEDE9DB" w14:textId="77777777" w:rsidTr="0060266A">
        <w:tc>
          <w:tcPr>
            <w:tcW w:w="3240" w:type="dxa"/>
            <w:shd w:val="clear" w:color="auto" w:fill="auto"/>
          </w:tcPr>
          <w:p w14:paraId="7D4170B7" w14:textId="77777777" w:rsidR="00012498" w:rsidRPr="00ED6253" w:rsidRDefault="00012498" w:rsidP="00012498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D625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528E054E" w14:textId="77777777" w:rsidR="00012498" w:rsidRPr="00ED6253" w:rsidRDefault="00012498" w:rsidP="000124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6E5FAC" w14:textId="0B5D6015" w:rsidR="00012498" w:rsidRPr="00ED6253" w:rsidRDefault="00C56B0D" w:rsidP="00012498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6253">
              <w:rPr>
                <w:rFonts w:ascii="Angsana New" w:hAnsi="Angsana New"/>
                <w:b/>
                <w:bCs/>
                <w:sz w:val="28"/>
                <w:szCs w:val="28"/>
              </w:rPr>
              <w:t>695,017</w:t>
            </w:r>
          </w:p>
        </w:tc>
        <w:tc>
          <w:tcPr>
            <w:tcW w:w="262" w:type="dxa"/>
            <w:shd w:val="clear" w:color="auto" w:fill="auto"/>
          </w:tcPr>
          <w:p w14:paraId="7E591742" w14:textId="77777777" w:rsidR="00012498" w:rsidRPr="00ED6253" w:rsidRDefault="00012498" w:rsidP="0001249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DE2DA5" w14:textId="77777777" w:rsidR="00012498" w:rsidRPr="00ED6253" w:rsidRDefault="00012498" w:rsidP="00012498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6253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544</w:t>
            </w:r>
            <w:r w:rsidRPr="00ED6253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ED6253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032</w:t>
            </w:r>
          </w:p>
        </w:tc>
        <w:tc>
          <w:tcPr>
            <w:tcW w:w="262" w:type="dxa"/>
            <w:shd w:val="clear" w:color="auto" w:fill="auto"/>
          </w:tcPr>
          <w:p w14:paraId="7889F7B8" w14:textId="77777777" w:rsidR="00012498" w:rsidRPr="00ED6253" w:rsidRDefault="00012498" w:rsidP="00012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F13372" w14:textId="2B551034" w:rsidR="00012498" w:rsidRPr="00ED6253" w:rsidRDefault="00C56B0D" w:rsidP="00012498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6253">
              <w:rPr>
                <w:rFonts w:ascii="Angsana New" w:hAnsi="Angsana New"/>
                <w:b/>
                <w:bCs/>
                <w:sz w:val="28"/>
                <w:szCs w:val="28"/>
              </w:rPr>
              <w:t>466,122</w:t>
            </w:r>
          </w:p>
        </w:tc>
        <w:tc>
          <w:tcPr>
            <w:tcW w:w="243" w:type="dxa"/>
            <w:shd w:val="clear" w:color="auto" w:fill="auto"/>
          </w:tcPr>
          <w:p w14:paraId="434F81F1" w14:textId="77777777" w:rsidR="00012498" w:rsidRPr="00ED6253" w:rsidRDefault="00012498" w:rsidP="00012498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38D91C" w14:textId="77777777" w:rsidR="00012498" w:rsidRPr="00ED6253" w:rsidRDefault="00012498" w:rsidP="00012498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6253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340</w:t>
            </w:r>
            <w:r w:rsidRPr="00ED6253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ED6253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087</w:t>
            </w:r>
          </w:p>
        </w:tc>
      </w:tr>
    </w:tbl>
    <w:p w14:paraId="41313280" w14:textId="77777777" w:rsidR="0060266A" w:rsidRPr="00ED6253" w:rsidRDefault="0060266A" w:rsidP="00E119BD">
      <w:pPr>
        <w:spacing w:line="240" w:lineRule="auto"/>
        <w:rPr>
          <w:rFonts w:ascii="Angsana New" w:hAnsi="Angsana New"/>
          <w:sz w:val="24"/>
          <w:szCs w:val="24"/>
          <w:lang w:val="x-none" w:eastAsia="x-none"/>
        </w:rPr>
      </w:pPr>
    </w:p>
    <w:p w14:paraId="176B3E55" w14:textId="77777777" w:rsidR="00C8690B" w:rsidRPr="00ED6253" w:rsidRDefault="00C8690B">
      <w:r w:rsidRPr="00ED6253">
        <w:br w:type="page"/>
      </w:r>
    </w:p>
    <w:tbl>
      <w:tblPr>
        <w:tblW w:w="921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810"/>
        <w:gridCol w:w="1080"/>
        <w:gridCol w:w="262"/>
        <w:gridCol w:w="1073"/>
        <w:gridCol w:w="6"/>
        <w:gridCol w:w="256"/>
        <w:gridCol w:w="6"/>
        <w:gridCol w:w="1097"/>
        <w:gridCol w:w="270"/>
        <w:gridCol w:w="1111"/>
      </w:tblGrid>
      <w:tr w:rsidR="0074065E" w:rsidRPr="00ED6253" w14:paraId="765CBB74" w14:textId="77777777" w:rsidTr="00B45D14">
        <w:trPr>
          <w:tblHeader/>
        </w:trPr>
        <w:tc>
          <w:tcPr>
            <w:tcW w:w="3240" w:type="dxa"/>
            <w:shd w:val="clear" w:color="auto" w:fill="auto"/>
          </w:tcPr>
          <w:p w14:paraId="0842F097" w14:textId="77777777" w:rsidR="0074065E" w:rsidRPr="00ED6253" w:rsidRDefault="0074065E" w:rsidP="00B4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0B147CB1" w14:textId="77777777" w:rsidR="0074065E" w:rsidRPr="00ED6253" w:rsidRDefault="0074065E" w:rsidP="00B4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15" w:type="dxa"/>
            <w:gridSpan w:val="3"/>
            <w:shd w:val="clear" w:color="auto" w:fill="auto"/>
            <w:vAlign w:val="bottom"/>
          </w:tcPr>
          <w:p w14:paraId="2C004FBE" w14:textId="77777777" w:rsidR="0074065E" w:rsidRPr="00ED6253" w:rsidRDefault="0074065E" w:rsidP="00B45D14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D6253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gridSpan w:val="2"/>
            <w:shd w:val="clear" w:color="auto" w:fill="auto"/>
          </w:tcPr>
          <w:p w14:paraId="230003C4" w14:textId="77777777" w:rsidR="0074065E" w:rsidRPr="00ED6253" w:rsidRDefault="0074065E" w:rsidP="00B4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484" w:type="dxa"/>
            <w:gridSpan w:val="4"/>
            <w:shd w:val="clear" w:color="auto" w:fill="auto"/>
            <w:vAlign w:val="bottom"/>
          </w:tcPr>
          <w:p w14:paraId="529D4494" w14:textId="77777777" w:rsidR="0074065E" w:rsidRPr="00ED6253" w:rsidRDefault="0074065E" w:rsidP="00B45D14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D6253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74065E" w:rsidRPr="00ED6253" w14:paraId="19C7EF62" w14:textId="77777777" w:rsidTr="00B45D14">
        <w:trPr>
          <w:tblHeader/>
        </w:trPr>
        <w:tc>
          <w:tcPr>
            <w:tcW w:w="3240" w:type="dxa"/>
            <w:shd w:val="clear" w:color="auto" w:fill="auto"/>
          </w:tcPr>
          <w:p w14:paraId="5E903B3D" w14:textId="77777777" w:rsidR="0074065E" w:rsidRPr="00ED6253" w:rsidRDefault="0074065E" w:rsidP="00B4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5E3D74CA" w14:textId="77777777" w:rsidR="0074065E" w:rsidRPr="00ED6253" w:rsidRDefault="0074065E" w:rsidP="00B45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6B65D38" w14:textId="77777777" w:rsidR="0074065E" w:rsidRPr="00ED6253" w:rsidRDefault="00993E75" w:rsidP="00B4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</w:rPr>
            </w:pPr>
            <w:r w:rsidRPr="00ED6253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2563</w:t>
            </w:r>
          </w:p>
        </w:tc>
        <w:tc>
          <w:tcPr>
            <w:tcW w:w="262" w:type="dxa"/>
            <w:shd w:val="clear" w:color="auto" w:fill="auto"/>
          </w:tcPr>
          <w:p w14:paraId="4D232681" w14:textId="77777777" w:rsidR="0074065E" w:rsidRPr="00ED6253" w:rsidRDefault="0074065E" w:rsidP="00B4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spacing w:val="-4"/>
                <w:sz w:val="28"/>
                <w:szCs w:val="28"/>
              </w:rPr>
            </w:pPr>
          </w:p>
        </w:tc>
        <w:tc>
          <w:tcPr>
            <w:tcW w:w="1079" w:type="dxa"/>
            <w:gridSpan w:val="2"/>
            <w:shd w:val="clear" w:color="auto" w:fill="auto"/>
          </w:tcPr>
          <w:p w14:paraId="5888F1C3" w14:textId="77777777" w:rsidR="0074065E" w:rsidRPr="00ED6253" w:rsidRDefault="00993E75" w:rsidP="00B4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</w:rPr>
            </w:pPr>
            <w:r w:rsidRPr="00ED6253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2562</w:t>
            </w:r>
          </w:p>
        </w:tc>
        <w:tc>
          <w:tcPr>
            <w:tcW w:w="262" w:type="dxa"/>
            <w:gridSpan w:val="2"/>
            <w:shd w:val="clear" w:color="auto" w:fill="auto"/>
          </w:tcPr>
          <w:p w14:paraId="18AFA9F2" w14:textId="77777777" w:rsidR="0074065E" w:rsidRPr="00ED6253" w:rsidRDefault="0074065E" w:rsidP="00B4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</w:rPr>
            </w:pPr>
          </w:p>
        </w:tc>
        <w:tc>
          <w:tcPr>
            <w:tcW w:w="1097" w:type="dxa"/>
            <w:shd w:val="clear" w:color="auto" w:fill="auto"/>
          </w:tcPr>
          <w:p w14:paraId="2617762B" w14:textId="77777777" w:rsidR="0074065E" w:rsidRPr="00ED6253" w:rsidRDefault="00993E75" w:rsidP="00B4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</w:rPr>
            </w:pPr>
            <w:r w:rsidRPr="00ED6253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6D1D0D82" w14:textId="77777777" w:rsidR="0074065E" w:rsidRPr="00ED6253" w:rsidRDefault="0074065E" w:rsidP="00B4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spacing w:val="-4"/>
                <w:sz w:val="28"/>
                <w:szCs w:val="28"/>
              </w:rPr>
            </w:pPr>
          </w:p>
        </w:tc>
        <w:tc>
          <w:tcPr>
            <w:tcW w:w="1111" w:type="dxa"/>
            <w:shd w:val="clear" w:color="auto" w:fill="auto"/>
          </w:tcPr>
          <w:p w14:paraId="0E9C35C8" w14:textId="77777777" w:rsidR="0074065E" w:rsidRPr="00ED6253" w:rsidRDefault="00993E75" w:rsidP="00B4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</w:rPr>
            </w:pPr>
            <w:r w:rsidRPr="00ED6253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2562</w:t>
            </w:r>
          </w:p>
        </w:tc>
      </w:tr>
      <w:tr w:rsidR="0074065E" w:rsidRPr="00ED6253" w14:paraId="490ED286" w14:textId="77777777" w:rsidTr="00B45D14">
        <w:trPr>
          <w:tblHeader/>
        </w:trPr>
        <w:tc>
          <w:tcPr>
            <w:tcW w:w="3240" w:type="dxa"/>
            <w:shd w:val="clear" w:color="auto" w:fill="auto"/>
          </w:tcPr>
          <w:p w14:paraId="26373F25" w14:textId="77777777" w:rsidR="0074065E" w:rsidRPr="00ED6253" w:rsidRDefault="0074065E" w:rsidP="00B4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307E3F4A" w14:textId="77777777" w:rsidR="0074065E" w:rsidRPr="00ED6253" w:rsidRDefault="0074065E" w:rsidP="00B4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161" w:type="dxa"/>
            <w:gridSpan w:val="9"/>
            <w:shd w:val="clear" w:color="auto" w:fill="auto"/>
            <w:vAlign w:val="bottom"/>
          </w:tcPr>
          <w:p w14:paraId="764ED358" w14:textId="77777777" w:rsidR="0074065E" w:rsidRPr="00ED6253" w:rsidRDefault="0074065E" w:rsidP="00B45D14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D6253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74065E" w:rsidRPr="00ED6253" w14:paraId="45848E0E" w14:textId="77777777" w:rsidTr="00B45D14">
        <w:tc>
          <w:tcPr>
            <w:tcW w:w="4050" w:type="dxa"/>
            <w:gridSpan w:val="2"/>
            <w:shd w:val="clear" w:color="auto" w:fill="auto"/>
          </w:tcPr>
          <w:p w14:paraId="58AF4CC0" w14:textId="77777777" w:rsidR="0060266A" w:rsidRPr="00ED6253" w:rsidRDefault="0074065E" w:rsidP="00B4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D6253">
              <w:rPr>
                <w:rFonts w:ascii="Angsana New" w:hAnsi="Angsana New"/>
                <w:sz w:val="28"/>
                <w:szCs w:val="28"/>
                <w:cs/>
              </w:rPr>
              <w:t>ผลขาดทุนจากการด้อยค่า</w:t>
            </w:r>
            <w:r w:rsidR="00EB75E7" w:rsidRPr="00ED6253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</w:p>
          <w:p w14:paraId="58203512" w14:textId="77777777" w:rsidR="0074065E" w:rsidRPr="00ED6253" w:rsidRDefault="0060266A" w:rsidP="00B4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ED6253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74065E" w:rsidRPr="00ED6253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="00993E75" w:rsidRPr="00ED6253">
              <w:rPr>
                <w:rFonts w:ascii="Angsana New" w:hAnsi="Angsana New"/>
                <w:i/>
                <w:iCs/>
                <w:sz w:val="28"/>
                <w:szCs w:val="28"/>
              </w:rPr>
              <w:t>2562</w:t>
            </w:r>
            <w:r w:rsidR="0074065E" w:rsidRPr="00ED6253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: </w:t>
            </w:r>
            <w:r w:rsidR="0074065E" w:rsidRPr="00ED6253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หนี้สูญและหนี้สงสัยจะสูญสำหรับ</w:t>
            </w:r>
            <w:r w:rsidR="0074065E" w:rsidRPr="00ED6253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6A0CCC7" w14:textId="77777777" w:rsidR="0074065E" w:rsidRPr="00ED6253" w:rsidRDefault="0074065E" w:rsidP="00B45D14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41DCD4F2" w14:textId="77777777" w:rsidR="0074065E" w:rsidRPr="00ED6253" w:rsidRDefault="0074065E" w:rsidP="00B45D14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9" w:type="dxa"/>
            <w:gridSpan w:val="2"/>
            <w:shd w:val="clear" w:color="auto" w:fill="auto"/>
            <w:vAlign w:val="bottom"/>
          </w:tcPr>
          <w:p w14:paraId="4FE21BE8" w14:textId="77777777" w:rsidR="0074065E" w:rsidRPr="00ED6253" w:rsidRDefault="0074065E" w:rsidP="00B45D14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gridSpan w:val="2"/>
            <w:shd w:val="clear" w:color="auto" w:fill="auto"/>
          </w:tcPr>
          <w:p w14:paraId="305584E0" w14:textId="77777777" w:rsidR="0074065E" w:rsidRPr="00ED6253" w:rsidRDefault="0074065E" w:rsidP="00B4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5BD746F0" w14:textId="77777777" w:rsidR="0074065E" w:rsidRPr="00ED6253" w:rsidRDefault="0074065E" w:rsidP="00B45D14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CC93C8D" w14:textId="77777777" w:rsidR="0074065E" w:rsidRPr="00ED6253" w:rsidRDefault="0074065E" w:rsidP="00B45D14">
            <w:pPr>
              <w:tabs>
                <w:tab w:val="clear" w:pos="454"/>
                <w:tab w:val="decimal" w:pos="55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7F24E57B" w14:textId="77777777" w:rsidR="0074065E" w:rsidRPr="00ED6253" w:rsidRDefault="0074065E" w:rsidP="00B45D14">
            <w:pPr>
              <w:pStyle w:val="acctfourfigures"/>
              <w:tabs>
                <w:tab w:val="clear" w:pos="765"/>
                <w:tab w:val="decimal" w:pos="433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13637D" w:rsidRPr="00ED6253" w14:paraId="74D4FB50" w14:textId="77777777" w:rsidTr="00B45D14">
        <w:tc>
          <w:tcPr>
            <w:tcW w:w="4050" w:type="dxa"/>
            <w:gridSpan w:val="2"/>
            <w:shd w:val="clear" w:color="auto" w:fill="auto"/>
          </w:tcPr>
          <w:p w14:paraId="094A77FF" w14:textId="77777777" w:rsidR="0013637D" w:rsidRPr="00ED6253" w:rsidRDefault="0013637D" w:rsidP="0013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ED6253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ED62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งวดสามเดือนสิ้นสุดวันที่ </w:t>
            </w:r>
            <w:r w:rsidRPr="00ED625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ED6253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8EA1B00" w14:textId="136769DE" w:rsidR="0013637D" w:rsidRPr="00ED6253" w:rsidRDefault="00C56B0D" w:rsidP="0013637D">
            <w:pPr>
              <w:pStyle w:val="acctfourfigures"/>
              <w:tabs>
                <w:tab w:val="clear" w:pos="765"/>
                <w:tab w:val="decimal" w:pos="799"/>
              </w:tabs>
              <w:spacing w:line="360" w:lineRule="exact"/>
              <w:ind w:right="-113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ED625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6,194</w:t>
            </w:r>
          </w:p>
        </w:tc>
        <w:tc>
          <w:tcPr>
            <w:tcW w:w="262" w:type="dxa"/>
            <w:shd w:val="clear" w:color="auto" w:fill="auto"/>
          </w:tcPr>
          <w:p w14:paraId="181A8CAB" w14:textId="77777777" w:rsidR="0013637D" w:rsidRPr="00ED6253" w:rsidRDefault="0013637D" w:rsidP="0013637D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9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D934267" w14:textId="77777777" w:rsidR="0013637D" w:rsidRPr="00ED6253" w:rsidRDefault="0013637D" w:rsidP="007C427D">
            <w:pPr>
              <w:pStyle w:val="acctfourfigures"/>
              <w:tabs>
                <w:tab w:val="clear" w:pos="765"/>
                <w:tab w:val="decimal" w:pos="799"/>
              </w:tabs>
              <w:spacing w:line="360" w:lineRule="exact"/>
              <w:ind w:right="-1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(1,393)</w:t>
            </w:r>
          </w:p>
        </w:tc>
        <w:tc>
          <w:tcPr>
            <w:tcW w:w="262" w:type="dxa"/>
            <w:gridSpan w:val="2"/>
            <w:shd w:val="clear" w:color="auto" w:fill="auto"/>
          </w:tcPr>
          <w:p w14:paraId="256751CC" w14:textId="77777777" w:rsidR="0013637D" w:rsidRPr="00ED6253" w:rsidRDefault="0013637D" w:rsidP="0013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7B9B390" w14:textId="3B42E408" w:rsidR="0013637D" w:rsidRPr="00ED6253" w:rsidRDefault="00C56B0D" w:rsidP="0013637D">
            <w:pPr>
              <w:pStyle w:val="acctfourfigures"/>
              <w:tabs>
                <w:tab w:val="clear" w:pos="765"/>
                <w:tab w:val="decimal" w:pos="792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6253">
              <w:rPr>
                <w:rFonts w:ascii="Angsana New" w:hAnsi="Angsana New"/>
                <w:b/>
                <w:bCs/>
                <w:sz w:val="28"/>
                <w:szCs w:val="28"/>
              </w:rPr>
              <w:t>3,539</w:t>
            </w:r>
          </w:p>
        </w:tc>
        <w:tc>
          <w:tcPr>
            <w:tcW w:w="270" w:type="dxa"/>
            <w:shd w:val="clear" w:color="auto" w:fill="auto"/>
          </w:tcPr>
          <w:p w14:paraId="7A2A547B" w14:textId="77777777" w:rsidR="0013637D" w:rsidRPr="00ED6253" w:rsidRDefault="0013637D" w:rsidP="0013637D">
            <w:pPr>
              <w:tabs>
                <w:tab w:val="clear" w:pos="454"/>
                <w:tab w:val="decimal" w:pos="55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4F7E33A" w14:textId="77777777" w:rsidR="0013637D" w:rsidRPr="00ED6253" w:rsidRDefault="0013637D" w:rsidP="007C427D">
            <w:pPr>
              <w:pStyle w:val="acctfourfigures"/>
              <w:tabs>
                <w:tab w:val="clear" w:pos="765"/>
                <w:tab w:val="decimal" w:pos="792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6253">
              <w:rPr>
                <w:rFonts w:ascii="Angsana New" w:hAnsi="Angsana New"/>
                <w:b/>
                <w:bCs/>
                <w:sz w:val="28"/>
                <w:szCs w:val="28"/>
              </w:rPr>
              <w:t>(1,283)</w:t>
            </w:r>
          </w:p>
        </w:tc>
      </w:tr>
      <w:tr w:rsidR="0013637D" w:rsidRPr="00ED6253" w14:paraId="5A96AB74" w14:textId="77777777" w:rsidTr="00B45D14">
        <w:tc>
          <w:tcPr>
            <w:tcW w:w="4050" w:type="dxa"/>
            <w:gridSpan w:val="2"/>
            <w:shd w:val="clear" w:color="auto" w:fill="auto"/>
          </w:tcPr>
          <w:p w14:paraId="29BA24B3" w14:textId="77777777" w:rsidR="0013637D" w:rsidRPr="00ED6253" w:rsidRDefault="0013637D" w:rsidP="0013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ED6253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ED6253">
              <w:rPr>
                <w:rFonts w:asciiTheme="majorBidi" w:hAnsiTheme="majorBidi" w:cstheme="majorBidi"/>
                <w:sz w:val="28"/>
                <w:szCs w:val="28"/>
                <w:cs/>
              </w:rPr>
              <w:t>งวด</w:t>
            </w:r>
            <w:r w:rsidRPr="00ED6253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เก้าเ</w:t>
            </w:r>
            <w:r w:rsidRPr="00ED62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ดือนสิ้นสุดวันที่ </w:t>
            </w:r>
            <w:r w:rsidRPr="00ED625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ED6253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51EAB96" w14:textId="6D831596" w:rsidR="0013637D" w:rsidRPr="00ED6253" w:rsidRDefault="00C56B0D" w:rsidP="0013637D">
            <w:pPr>
              <w:pStyle w:val="acctfourfigures"/>
              <w:tabs>
                <w:tab w:val="clear" w:pos="765"/>
                <w:tab w:val="decimal" w:pos="799"/>
              </w:tabs>
              <w:spacing w:line="360" w:lineRule="exact"/>
              <w:ind w:right="-11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6253">
              <w:rPr>
                <w:rFonts w:ascii="Angsana New" w:hAnsi="Angsana New"/>
                <w:b/>
                <w:bCs/>
                <w:sz w:val="28"/>
                <w:szCs w:val="28"/>
              </w:rPr>
              <w:t>8,977</w:t>
            </w:r>
          </w:p>
        </w:tc>
        <w:tc>
          <w:tcPr>
            <w:tcW w:w="262" w:type="dxa"/>
            <w:shd w:val="clear" w:color="auto" w:fill="auto"/>
          </w:tcPr>
          <w:p w14:paraId="64A97B0C" w14:textId="77777777" w:rsidR="0013637D" w:rsidRPr="00ED6253" w:rsidRDefault="0013637D" w:rsidP="0013637D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9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E2683B" w14:textId="77777777" w:rsidR="0013637D" w:rsidRPr="00ED6253" w:rsidRDefault="0013637D" w:rsidP="007C427D">
            <w:pPr>
              <w:pStyle w:val="acctfourfigures"/>
              <w:tabs>
                <w:tab w:val="clear" w:pos="765"/>
                <w:tab w:val="decimal" w:pos="799"/>
              </w:tabs>
              <w:spacing w:line="360" w:lineRule="exact"/>
              <w:ind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80</w:t>
            </w:r>
          </w:p>
        </w:tc>
        <w:tc>
          <w:tcPr>
            <w:tcW w:w="262" w:type="dxa"/>
            <w:gridSpan w:val="2"/>
            <w:shd w:val="clear" w:color="auto" w:fill="auto"/>
          </w:tcPr>
          <w:p w14:paraId="0CC5765B" w14:textId="77777777" w:rsidR="0013637D" w:rsidRPr="00ED6253" w:rsidRDefault="0013637D" w:rsidP="0013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E5A2926" w14:textId="24C8A274" w:rsidR="0013637D" w:rsidRPr="00ED6253" w:rsidRDefault="00C56B0D" w:rsidP="0013637D">
            <w:pPr>
              <w:pStyle w:val="acctfourfigures"/>
              <w:tabs>
                <w:tab w:val="clear" w:pos="765"/>
                <w:tab w:val="decimal" w:pos="792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6253">
              <w:rPr>
                <w:rFonts w:ascii="Angsana New" w:hAnsi="Angsana New"/>
                <w:b/>
                <w:bCs/>
                <w:sz w:val="28"/>
                <w:szCs w:val="28"/>
              </w:rPr>
              <w:t>3,765</w:t>
            </w:r>
          </w:p>
        </w:tc>
        <w:tc>
          <w:tcPr>
            <w:tcW w:w="270" w:type="dxa"/>
            <w:shd w:val="clear" w:color="auto" w:fill="auto"/>
          </w:tcPr>
          <w:p w14:paraId="33E9511A" w14:textId="77777777" w:rsidR="0013637D" w:rsidRPr="00ED6253" w:rsidRDefault="0013637D" w:rsidP="0013637D">
            <w:pPr>
              <w:tabs>
                <w:tab w:val="clear" w:pos="454"/>
                <w:tab w:val="decimal" w:pos="55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D91210" w14:textId="77777777" w:rsidR="0013637D" w:rsidRPr="00ED6253" w:rsidRDefault="0013637D" w:rsidP="007C427D">
            <w:pPr>
              <w:pStyle w:val="acctfourfigures"/>
              <w:tabs>
                <w:tab w:val="clear" w:pos="765"/>
                <w:tab w:val="decimal" w:pos="526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6253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613C7175" w14:textId="77777777" w:rsidR="004073E3" w:rsidRPr="00ED6253" w:rsidRDefault="004073E3" w:rsidP="00E119BD">
      <w:pPr>
        <w:pStyle w:val="Heading6"/>
        <w:tabs>
          <w:tab w:val="left" w:pos="540"/>
        </w:tabs>
        <w:ind w:left="540"/>
        <w:jc w:val="both"/>
        <w:rPr>
          <w:rFonts w:ascii="Angsana New" w:hAnsi="Angsana New"/>
          <w:b w:val="0"/>
          <w:bCs w:val="0"/>
          <w:cs/>
          <w:lang w:val="en-US"/>
        </w:rPr>
      </w:pPr>
    </w:p>
    <w:p w14:paraId="66D97A0E" w14:textId="77777777" w:rsidR="00D75511" w:rsidRPr="00ED6253" w:rsidRDefault="005B1B34" w:rsidP="000E6B7D">
      <w:pPr>
        <w:pStyle w:val="Heading6"/>
        <w:ind w:left="540"/>
        <w:jc w:val="both"/>
        <w:rPr>
          <w:rFonts w:ascii="Angsana New" w:hAnsi="Angsana New"/>
          <w:b w:val="0"/>
          <w:bCs w:val="0"/>
          <w:sz w:val="28"/>
          <w:szCs w:val="28"/>
        </w:rPr>
      </w:pPr>
      <w:r w:rsidRPr="00ED6253">
        <w:rPr>
          <w:rFonts w:ascii="Angsana New" w:hAnsi="Angsana New" w:hint="cs"/>
          <w:b w:val="0"/>
          <w:bCs w:val="0"/>
          <w:sz w:val="28"/>
          <w:szCs w:val="28"/>
          <w:cs/>
          <w:lang w:val="th-TH"/>
        </w:rPr>
        <w:t>โดยปกติระยะเวลาการให้สินเชื่อแก่ลูกค้าของกลุ่มบริษัท</w:t>
      </w:r>
      <w:r w:rsidRPr="00ED6253">
        <w:rPr>
          <w:rFonts w:ascii="Angsana New" w:hAnsi="Angsana New" w:hint="cs"/>
          <w:b w:val="0"/>
          <w:bCs w:val="0"/>
          <w:sz w:val="28"/>
          <w:szCs w:val="28"/>
          <w:cs/>
        </w:rPr>
        <w:t>มีระยะเวลาตั้งแต่</w:t>
      </w:r>
      <w:r w:rsidR="00E728EB" w:rsidRPr="00ED6253">
        <w:rPr>
          <w:rFonts w:ascii="Angsana New" w:hAnsi="Angsana New" w:hint="cs"/>
          <w:b w:val="0"/>
          <w:bCs w:val="0"/>
          <w:sz w:val="28"/>
          <w:szCs w:val="28"/>
          <w:lang w:val="en-US"/>
        </w:rPr>
        <w:t xml:space="preserve"> </w:t>
      </w:r>
      <w:r w:rsidR="00993E75" w:rsidRPr="00ED6253">
        <w:rPr>
          <w:rFonts w:ascii="Angsana New" w:hAnsi="Angsana New" w:hint="cs"/>
          <w:b w:val="0"/>
          <w:bCs w:val="0"/>
          <w:sz w:val="28"/>
          <w:szCs w:val="28"/>
          <w:lang w:val="en-US"/>
        </w:rPr>
        <w:t>30</w:t>
      </w:r>
      <w:r w:rsidRPr="00ED6253">
        <w:rPr>
          <w:rFonts w:ascii="Angsana New" w:hAnsi="Angsana New" w:hint="cs"/>
          <w:b w:val="0"/>
          <w:bCs w:val="0"/>
          <w:sz w:val="28"/>
          <w:szCs w:val="28"/>
        </w:rPr>
        <w:t xml:space="preserve"> </w:t>
      </w:r>
      <w:r w:rsidRPr="00ED6253">
        <w:rPr>
          <w:rFonts w:ascii="Angsana New" w:hAnsi="Angsana New" w:hint="cs"/>
          <w:b w:val="0"/>
          <w:bCs w:val="0"/>
          <w:sz w:val="28"/>
          <w:szCs w:val="28"/>
          <w:cs/>
        </w:rPr>
        <w:t>วัน</w:t>
      </w:r>
      <w:r w:rsidRPr="00ED6253">
        <w:rPr>
          <w:rFonts w:ascii="Angsana New" w:hAnsi="Angsana New" w:hint="cs"/>
          <w:b w:val="0"/>
          <w:bCs w:val="0"/>
          <w:sz w:val="28"/>
          <w:szCs w:val="28"/>
        </w:rPr>
        <w:t xml:space="preserve"> </w:t>
      </w:r>
      <w:r w:rsidRPr="00ED6253">
        <w:rPr>
          <w:rFonts w:ascii="Angsana New" w:hAnsi="Angsana New" w:hint="cs"/>
          <w:b w:val="0"/>
          <w:bCs w:val="0"/>
          <w:sz w:val="28"/>
          <w:szCs w:val="28"/>
          <w:cs/>
        </w:rPr>
        <w:t>ถึง</w:t>
      </w:r>
      <w:r w:rsidR="00E728EB" w:rsidRPr="00ED6253">
        <w:rPr>
          <w:rFonts w:ascii="Angsana New" w:hAnsi="Angsana New" w:hint="cs"/>
          <w:b w:val="0"/>
          <w:bCs w:val="0"/>
          <w:sz w:val="28"/>
          <w:szCs w:val="28"/>
          <w:lang w:val="en-US"/>
        </w:rPr>
        <w:t xml:space="preserve"> </w:t>
      </w:r>
      <w:r w:rsidR="00993E75" w:rsidRPr="00ED6253">
        <w:rPr>
          <w:rFonts w:ascii="Angsana New" w:hAnsi="Angsana New" w:hint="cs"/>
          <w:b w:val="0"/>
          <w:bCs w:val="0"/>
          <w:sz w:val="28"/>
          <w:szCs w:val="28"/>
          <w:lang w:val="en-US"/>
        </w:rPr>
        <w:t>90</w:t>
      </w:r>
      <w:r w:rsidR="00E728EB" w:rsidRPr="00ED6253">
        <w:rPr>
          <w:rFonts w:ascii="Angsana New" w:hAnsi="Angsana New" w:hint="cs"/>
          <w:b w:val="0"/>
          <w:bCs w:val="0"/>
          <w:sz w:val="28"/>
          <w:szCs w:val="28"/>
          <w:lang w:val="en-US"/>
        </w:rPr>
        <w:t xml:space="preserve"> </w:t>
      </w:r>
      <w:r w:rsidRPr="00ED6253">
        <w:rPr>
          <w:rFonts w:ascii="Angsana New" w:hAnsi="Angsana New" w:hint="cs"/>
          <w:b w:val="0"/>
          <w:bCs w:val="0"/>
          <w:sz w:val="28"/>
          <w:szCs w:val="28"/>
          <w:cs/>
        </w:rPr>
        <w:t>วัน</w:t>
      </w:r>
    </w:p>
    <w:p w14:paraId="402C6226" w14:textId="77777777" w:rsidR="00E93B84" w:rsidRPr="00ED6253" w:rsidRDefault="00E9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01BE1756" w14:textId="77777777" w:rsidR="00C65DA9" w:rsidRPr="00ED6253" w:rsidRDefault="00C65DA9" w:rsidP="00C65D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40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ED6253">
        <w:rPr>
          <w:rFonts w:asciiTheme="majorBidi" w:eastAsia="MS Mincho" w:hAnsiTheme="majorBidi" w:cstheme="majorBidi"/>
          <w:sz w:val="28"/>
          <w:szCs w:val="28"/>
          <w:cs/>
        </w:rPr>
        <w:t>ลูกหนี้อื่นประกอบด้วย</w:t>
      </w:r>
    </w:p>
    <w:p w14:paraId="7491F550" w14:textId="77777777" w:rsidR="00C65DA9" w:rsidRPr="00ED6253" w:rsidRDefault="00C65DA9" w:rsidP="00C65D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40"/>
        <w:jc w:val="thaiDistribute"/>
        <w:rPr>
          <w:rFonts w:asciiTheme="majorBidi" w:eastAsia="MS Mincho" w:hAnsiTheme="majorBidi" w:cstheme="majorBidi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900"/>
        <w:gridCol w:w="990"/>
        <w:gridCol w:w="262"/>
        <w:gridCol w:w="998"/>
        <w:gridCol w:w="262"/>
        <w:gridCol w:w="998"/>
        <w:gridCol w:w="270"/>
        <w:gridCol w:w="990"/>
      </w:tblGrid>
      <w:tr w:rsidR="00C65DA9" w:rsidRPr="00ED6253" w14:paraId="64784847" w14:textId="77777777" w:rsidTr="00EB75E7">
        <w:tc>
          <w:tcPr>
            <w:tcW w:w="3510" w:type="dxa"/>
            <w:shd w:val="clear" w:color="auto" w:fill="auto"/>
          </w:tcPr>
          <w:p w14:paraId="1E7CEB50" w14:textId="77777777" w:rsidR="00C65DA9" w:rsidRPr="00ED6253" w:rsidRDefault="00C65DA9" w:rsidP="00B4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14:paraId="395C202C" w14:textId="77777777" w:rsidR="00C65DA9" w:rsidRPr="00ED6253" w:rsidRDefault="00C65DA9" w:rsidP="00B4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1E4B1619" w14:textId="77777777" w:rsidR="00C65DA9" w:rsidRPr="00ED6253" w:rsidRDefault="00C65DA9" w:rsidP="00B45D14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D6253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14:paraId="419B75F4" w14:textId="77777777" w:rsidR="00C65DA9" w:rsidRPr="00ED6253" w:rsidRDefault="00C65DA9" w:rsidP="00B4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14:paraId="0408E650" w14:textId="77777777" w:rsidR="00C65DA9" w:rsidRPr="00ED6253" w:rsidRDefault="00C65DA9" w:rsidP="00B45D14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D6253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C65DA9" w:rsidRPr="00ED6253" w14:paraId="4B1E7C8B" w14:textId="77777777" w:rsidTr="00EB75E7">
        <w:tc>
          <w:tcPr>
            <w:tcW w:w="3510" w:type="dxa"/>
            <w:shd w:val="clear" w:color="auto" w:fill="auto"/>
          </w:tcPr>
          <w:p w14:paraId="7579B4FD" w14:textId="77777777" w:rsidR="00C65DA9" w:rsidRPr="00ED6253" w:rsidRDefault="00C65DA9" w:rsidP="00B4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14:paraId="59214F03" w14:textId="77777777" w:rsidR="00C65DA9" w:rsidRPr="00ED6253" w:rsidRDefault="00C65DA9" w:rsidP="00B4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DE0FEBA" w14:textId="77777777" w:rsidR="00C65DA9" w:rsidRPr="00ED6253" w:rsidRDefault="0013637D" w:rsidP="00B4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6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ED6253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62" w:type="dxa"/>
            <w:shd w:val="clear" w:color="auto" w:fill="auto"/>
          </w:tcPr>
          <w:p w14:paraId="6B992133" w14:textId="77777777" w:rsidR="00C65DA9" w:rsidRPr="00ED6253" w:rsidRDefault="00C65DA9" w:rsidP="00B4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6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6C9B96A3" w14:textId="77777777" w:rsidR="00C65DA9" w:rsidRPr="00ED6253" w:rsidRDefault="00C65DA9" w:rsidP="00B4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6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ED6253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31 </w:t>
            </w:r>
            <w:r w:rsidRPr="00ED625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62" w:type="dxa"/>
            <w:shd w:val="clear" w:color="auto" w:fill="auto"/>
          </w:tcPr>
          <w:p w14:paraId="27EEE7D3" w14:textId="77777777" w:rsidR="00C65DA9" w:rsidRPr="00ED6253" w:rsidRDefault="00C65DA9" w:rsidP="00B4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6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13403FD4" w14:textId="77777777" w:rsidR="00C65DA9" w:rsidRPr="00ED6253" w:rsidRDefault="0013637D" w:rsidP="00B4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6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ED6253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22DD6802" w14:textId="77777777" w:rsidR="00C65DA9" w:rsidRPr="00ED6253" w:rsidRDefault="00C65DA9" w:rsidP="00B4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6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2EBCCDA" w14:textId="77777777" w:rsidR="00C65DA9" w:rsidRPr="00ED6253" w:rsidRDefault="00C65DA9" w:rsidP="00B4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6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ED6253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31 </w:t>
            </w:r>
            <w:r w:rsidRPr="00ED625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ธันวาคม</w:t>
            </w:r>
          </w:p>
        </w:tc>
      </w:tr>
      <w:tr w:rsidR="00C65DA9" w:rsidRPr="00ED6253" w14:paraId="49ECAA8A" w14:textId="77777777" w:rsidTr="00EB75E7">
        <w:tc>
          <w:tcPr>
            <w:tcW w:w="3510" w:type="dxa"/>
            <w:shd w:val="clear" w:color="auto" w:fill="auto"/>
          </w:tcPr>
          <w:p w14:paraId="6B9CC6EC" w14:textId="77777777" w:rsidR="00C65DA9" w:rsidRPr="00ED6253" w:rsidRDefault="00C65DA9" w:rsidP="00B4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14:paraId="7888312F" w14:textId="77777777" w:rsidR="00C65DA9" w:rsidRPr="00ED6253" w:rsidRDefault="00C65DA9" w:rsidP="00B45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BD3D62E" w14:textId="77777777" w:rsidR="00C65DA9" w:rsidRPr="00ED6253" w:rsidRDefault="00C65DA9" w:rsidP="00B4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6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  <w:tc>
          <w:tcPr>
            <w:tcW w:w="262" w:type="dxa"/>
            <w:shd w:val="clear" w:color="auto" w:fill="auto"/>
          </w:tcPr>
          <w:p w14:paraId="28CC712A" w14:textId="77777777" w:rsidR="00C65DA9" w:rsidRPr="00ED6253" w:rsidRDefault="00C65DA9" w:rsidP="00B4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6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461E128D" w14:textId="77777777" w:rsidR="00C65DA9" w:rsidRPr="00ED6253" w:rsidRDefault="00C65DA9" w:rsidP="00B4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6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bCs/>
                <w:sz w:val="28"/>
                <w:szCs w:val="28"/>
              </w:rPr>
              <w:t>2562</w:t>
            </w:r>
          </w:p>
        </w:tc>
        <w:tc>
          <w:tcPr>
            <w:tcW w:w="262" w:type="dxa"/>
            <w:shd w:val="clear" w:color="auto" w:fill="auto"/>
          </w:tcPr>
          <w:p w14:paraId="0ABA9134" w14:textId="77777777" w:rsidR="00C65DA9" w:rsidRPr="00ED6253" w:rsidRDefault="00C65DA9" w:rsidP="00B4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6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32613389" w14:textId="77777777" w:rsidR="00C65DA9" w:rsidRPr="00ED6253" w:rsidRDefault="00C65DA9" w:rsidP="00B4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6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5602D8B9" w14:textId="77777777" w:rsidR="00C65DA9" w:rsidRPr="00ED6253" w:rsidRDefault="00C65DA9" w:rsidP="00B4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6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64115C3" w14:textId="77777777" w:rsidR="00C65DA9" w:rsidRPr="00ED6253" w:rsidRDefault="00C65DA9" w:rsidP="00B4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6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bCs/>
                <w:sz w:val="28"/>
                <w:szCs w:val="28"/>
              </w:rPr>
              <w:t>2562</w:t>
            </w:r>
          </w:p>
        </w:tc>
      </w:tr>
      <w:tr w:rsidR="00C65DA9" w:rsidRPr="00ED6253" w14:paraId="2AF75EBD" w14:textId="77777777" w:rsidTr="00EB75E7">
        <w:tc>
          <w:tcPr>
            <w:tcW w:w="3510" w:type="dxa"/>
            <w:shd w:val="clear" w:color="auto" w:fill="auto"/>
          </w:tcPr>
          <w:p w14:paraId="17573BAA" w14:textId="77777777" w:rsidR="00C65DA9" w:rsidRPr="00ED6253" w:rsidRDefault="00C65DA9" w:rsidP="00B4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14:paraId="08989FD5" w14:textId="77777777" w:rsidR="00C65DA9" w:rsidRPr="00ED6253" w:rsidRDefault="00C65DA9" w:rsidP="00B4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62387542" w14:textId="77777777" w:rsidR="00C65DA9" w:rsidRPr="00ED6253" w:rsidRDefault="00C65DA9" w:rsidP="00B45D14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D625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C65DA9" w:rsidRPr="00ED6253" w14:paraId="664BFAD7" w14:textId="77777777" w:rsidTr="00EB75E7">
        <w:tc>
          <w:tcPr>
            <w:tcW w:w="3510" w:type="dxa"/>
            <w:shd w:val="clear" w:color="auto" w:fill="auto"/>
          </w:tcPr>
          <w:p w14:paraId="6EFA3281" w14:textId="77777777" w:rsidR="00C65DA9" w:rsidRPr="00ED6253" w:rsidRDefault="00C65DA9" w:rsidP="00B45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ต้นทุนขายและบริการจ่ายล่วงหน้า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14:paraId="0F706166" w14:textId="77777777" w:rsidR="00C65DA9" w:rsidRPr="00ED6253" w:rsidRDefault="00C65DA9" w:rsidP="00B45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5553422" w14:textId="77777777" w:rsidR="00C65DA9" w:rsidRPr="00ED6253" w:rsidRDefault="004A12F8" w:rsidP="00B45D14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77,184</w:t>
            </w:r>
          </w:p>
        </w:tc>
        <w:tc>
          <w:tcPr>
            <w:tcW w:w="262" w:type="dxa"/>
            <w:shd w:val="clear" w:color="auto" w:fill="auto"/>
          </w:tcPr>
          <w:p w14:paraId="10BDF165" w14:textId="77777777" w:rsidR="00C65DA9" w:rsidRPr="00ED6253" w:rsidRDefault="00C65DA9" w:rsidP="00B45D14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61E25887" w14:textId="77777777" w:rsidR="00C65DA9" w:rsidRPr="00ED6253" w:rsidRDefault="00AA6FD8" w:rsidP="00B45D14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120</w:t>
            </w:r>
            <w:r w:rsidR="00C65DA9"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008</w:t>
            </w:r>
          </w:p>
        </w:tc>
        <w:tc>
          <w:tcPr>
            <w:tcW w:w="262" w:type="dxa"/>
            <w:shd w:val="clear" w:color="auto" w:fill="auto"/>
          </w:tcPr>
          <w:p w14:paraId="436B0CA8" w14:textId="77777777" w:rsidR="00C65DA9" w:rsidRPr="00ED6253" w:rsidRDefault="00C65DA9" w:rsidP="00B4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7CD16C28" w14:textId="77777777" w:rsidR="00C65DA9" w:rsidRPr="00ED6253" w:rsidRDefault="004A12F8" w:rsidP="00B45D14">
            <w:pPr>
              <w:pStyle w:val="acctfourfigures"/>
              <w:tabs>
                <w:tab w:val="clear" w:pos="765"/>
                <w:tab w:val="decimal" w:pos="7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62,834</w:t>
            </w:r>
          </w:p>
        </w:tc>
        <w:tc>
          <w:tcPr>
            <w:tcW w:w="270" w:type="dxa"/>
            <w:shd w:val="clear" w:color="auto" w:fill="auto"/>
          </w:tcPr>
          <w:p w14:paraId="092F46A7" w14:textId="77777777" w:rsidR="00C65DA9" w:rsidRPr="00ED6253" w:rsidRDefault="00C65DA9" w:rsidP="00B45D14">
            <w:pPr>
              <w:tabs>
                <w:tab w:val="clear" w:pos="454"/>
                <w:tab w:val="decimal" w:pos="55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5B61B8E" w14:textId="77777777" w:rsidR="00C65DA9" w:rsidRPr="00ED6253" w:rsidRDefault="00AA6FD8" w:rsidP="00B45D14">
            <w:pPr>
              <w:pStyle w:val="acctfourfigures"/>
              <w:tabs>
                <w:tab w:val="clear" w:pos="765"/>
                <w:tab w:val="decimal" w:pos="7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113</w:t>
            </w:r>
            <w:r w:rsidR="00C65DA9"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410</w:t>
            </w:r>
          </w:p>
        </w:tc>
      </w:tr>
      <w:tr w:rsidR="00C65DA9" w:rsidRPr="00ED6253" w14:paraId="23514B6D" w14:textId="77777777" w:rsidTr="00EB75E7">
        <w:tc>
          <w:tcPr>
            <w:tcW w:w="3510" w:type="dxa"/>
            <w:shd w:val="clear" w:color="auto" w:fill="auto"/>
          </w:tcPr>
          <w:p w14:paraId="0BE2E572" w14:textId="77777777" w:rsidR="00C65DA9" w:rsidRPr="00ED6253" w:rsidRDefault="00C65DA9" w:rsidP="00B4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5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cs/>
              </w:rPr>
              <w:t>ภาษีซื้อรอเครดิตและลูกหนี้กรมสรรพากร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14:paraId="1A890A01" w14:textId="77777777" w:rsidR="00C65DA9" w:rsidRPr="00ED6253" w:rsidRDefault="00C65DA9" w:rsidP="00B4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65175B3" w14:textId="77777777" w:rsidR="00C65DA9" w:rsidRPr="00ED6253" w:rsidRDefault="004A65EE" w:rsidP="00B45D14">
            <w:pPr>
              <w:pStyle w:val="acctfourfigures"/>
              <w:tabs>
                <w:tab w:val="clear" w:pos="765"/>
                <w:tab w:val="decimal" w:pos="77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19,676</w:t>
            </w:r>
          </w:p>
        </w:tc>
        <w:tc>
          <w:tcPr>
            <w:tcW w:w="262" w:type="dxa"/>
            <w:shd w:val="clear" w:color="auto" w:fill="auto"/>
          </w:tcPr>
          <w:p w14:paraId="4E1D0362" w14:textId="77777777" w:rsidR="00C65DA9" w:rsidRPr="00ED6253" w:rsidRDefault="00C65DA9" w:rsidP="00B45D14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4A1798A6" w14:textId="77777777" w:rsidR="00C65DA9" w:rsidRPr="00ED6253" w:rsidRDefault="00AA6FD8" w:rsidP="00B45D14">
            <w:pPr>
              <w:pStyle w:val="acctfourfigures"/>
              <w:tabs>
                <w:tab w:val="clear" w:pos="765"/>
                <w:tab w:val="decimal" w:pos="77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</w:t>
            </w:r>
            <w:r w:rsidR="00C65DA9"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433</w:t>
            </w:r>
          </w:p>
        </w:tc>
        <w:tc>
          <w:tcPr>
            <w:tcW w:w="262" w:type="dxa"/>
            <w:shd w:val="clear" w:color="auto" w:fill="auto"/>
          </w:tcPr>
          <w:p w14:paraId="0647EE2D" w14:textId="77777777" w:rsidR="00C65DA9" w:rsidRPr="00ED6253" w:rsidRDefault="00C65DA9" w:rsidP="00B4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1088EDF9" w14:textId="77777777" w:rsidR="00C65DA9" w:rsidRPr="00ED6253" w:rsidRDefault="00FA5B66" w:rsidP="00B45D14">
            <w:pPr>
              <w:pStyle w:val="acctfourfigures"/>
              <w:tabs>
                <w:tab w:val="clear" w:pos="765"/>
                <w:tab w:val="decimal" w:pos="7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5,630</w:t>
            </w:r>
          </w:p>
        </w:tc>
        <w:tc>
          <w:tcPr>
            <w:tcW w:w="270" w:type="dxa"/>
            <w:shd w:val="clear" w:color="auto" w:fill="auto"/>
          </w:tcPr>
          <w:p w14:paraId="701E10B8" w14:textId="77777777" w:rsidR="00C65DA9" w:rsidRPr="00ED6253" w:rsidRDefault="00C65DA9" w:rsidP="00B45D1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C744393" w14:textId="77777777" w:rsidR="00C65DA9" w:rsidRPr="00ED6253" w:rsidRDefault="00AA6FD8" w:rsidP="00B45D14">
            <w:pPr>
              <w:pStyle w:val="acctfourfigures"/>
              <w:tabs>
                <w:tab w:val="clear" w:pos="765"/>
                <w:tab w:val="decimal" w:pos="7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C65DA9"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</w:t>
            </w:r>
            <w:r w:rsidR="00C65DA9"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</w:tr>
      <w:tr w:rsidR="00C65DA9" w:rsidRPr="00ED6253" w14:paraId="65FACF9F" w14:textId="77777777" w:rsidTr="00EB75E7">
        <w:tc>
          <w:tcPr>
            <w:tcW w:w="3510" w:type="dxa"/>
            <w:shd w:val="clear" w:color="auto" w:fill="auto"/>
          </w:tcPr>
          <w:p w14:paraId="00C75318" w14:textId="77777777" w:rsidR="00C65DA9" w:rsidRPr="00ED6253" w:rsidRDefault="00C65DA9" w:rsidP="00B45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14:paraId="79CB5F8F" w14:textId="77777777" w:rsidR="00C65DA9" w:rsidRPr="00ED6253" w:rsidRDefault="00C65DA9" w:rsidP="00B45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A1DF8B9" w14:textId="7A41CF9E" w:rsidR="00C65DA9" w:rsidRPr="00ED6253" w:rsidRDefault="004A65EE" w:rsidP="00B45D14">
            <w:pPr>
              <w:pStyle w:val="acctfourfigures"/>
              <w:tabs>
                <w:tab w:val="clear" w:pos="765"/>
                <w:tab w:val="decimal" w:pos="77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</w:t>
            </w:r>
            <w:r w:rsidR="000C028B"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682</w:t>
            </w:r>
          </w:p>
        </w:tc>
        <w:tc>
          <w:tcPr>
            <w:tcW w:w="262" w:type="dxa"/>
            <w:shd w:val="clear" w:color="auto" w:fill="auto"/>
          </w:tcPr>
          <w:p w14:paraId="3ADB9551" w14:textId="77777777" w:rsidR="00C65DA9" w:rsidRPr="00ED6253" w:rsidRDefault="00C65DA9" w:rsidP="00B45D14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14FC228A" w14:textId="77777777" w:rsidR="00C65DA9" w:rsidRPr="00ED6253" w:rsidRDefault="00AA6FD8" w:rsidP="00B45D14">
            <w:pPr>
              <w:pStyle w:val="acctfourfigures"/>
              <w:tabs>
                <w:tab w:val="clear" w:pos="765"/>
                <w:tab w:val="decimal" w:pos="77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C65DA9"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,9</w:t>
            </w: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</w:t>
            </w:r>
          </w:p>
        </w:tc>
        <w:tc>
          <w:tcPr>
            <w:tcW w:w="262" w:type="dxa"/>
            <w:shd w:val="clear" w:color="auto" w:fill="auto"/>
          </w:tcPr>
          <w:p w14:paraId="27C5C101" w14:textId="77777777" w:rsidR="00C65DA9" w:rsidRPr="00ED6253" w:rsidRDefault="00C65DA9" w:rsidP="00B4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688A1808" w14:textId="0081D59E" w:rsidR="00C65DA9" w:rsidRPr="00ED6253" w:rsidRDefault="004A65EE" w:rsidP="00B45D14">
            <w:pPr>
              <w:pStyle w:val="acctfourfigures"/>
              <w:tabs>
                <w:tab w:val="clear" w:pos="765"/>
                <w:tab w:val="decimal" w:pos="7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2,0</w:t>
            </w:r>
            <w:r w:rsidR="000C028B"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14C8CE7D" w14:textId="77777777" w:rsidR="00C65DA9" w:rsidRPr="00ED6253" w:rsidRDefault="00C65DA9" w:rsidP="00B45D14">
            <w:pPr>
              <w:tabs>
                <w:tab w:val="clear" w:pos="454"/>
                <w:tab w:val="decimal" w:pos="55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6A6543E" w14:textId="77777777" w:rsidR="00C65DA9" w:rsidRPr="00ED6253" w:rsidRDefault="00C65DA9" w:rsidP="00B45D14">
            <w:pPr>
              <w:pStyle w:val="acctfourfigures"/>
              <w:tabs>
                <w:tab w:val="clear" w:pos="765"/>
                <w:tab w:val="decimal" w:pos="7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</w:t>
            </w:r>
            <w:r w:rsidR="00AA6FD8"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AA6FD8"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</w:tr>
      <w:tr w:rsidR="00C65DA9" w:rsidRPr="00ED6253" w14:paraId="71709BAD" w14:textId="77777777" w:rsidTr="00EB75E7">
        <w:tc>
          <w:tcPr>
            <w:tcW w:w="3510" w:type="dxa"/>
            <w:shd w:val="clear" w:color="auto" w:fill="auto"/>
          </w:tcPr>
          <w:p w14:paraId="61FC05C3" w14:textId="77777777" w:rsidR="00C65DA9" w:rsidRPr="00ED6253" w:rsidRDefault="00C65DA9" w:rsidP="00B45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14:paraId="1C760579" w14:textId="77777777" w:rsidR="00C65DA9" w:rsidRPr="00ED6253" w:rsidRDefault="00C65DA9" w:rsidP="00B45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6BCC18E" w14:textId="77777777" w:rsidR="00C65DA9" w:rsidRPr="00ED6253" w:rsidRDefault="002E23E3" w:rsidP="00B45D14">
            <w:pPr>
              <w:pStyle w:val="acctfourfigures"/>
              <w:tabs>
                <w:tab w:val="clear" w:pos="765"/>
                <w:tab w:val="decimal" w:pos="77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703</w:t>
            </w:r>
          </w:p>
        </w:tc>
        <w:tc>
          <w:tcPr>
            <w:tcW w:w="262" w:type="dxa"/>
            <w:shd w:val="clear" w:color="auto" w:fill="auto"/>
          </w:tcPr>
          <w:p w14:paraId="425A532E" w14:textId="77777777" w:rsidR="00C65DA9" w:rsidRPr="00ED6253" w:rsidRDefault="00C65DA9" w:rsidP="00B45D14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1E35E973" w14:textId="77777777" w:rsidR="00C65DA9" w:rsidRPr="00ED6253" w:rsidRDefault="00AA6FD8" w:rsidP="00B45D14">
            <w:pPr>
              <w:pStyle w:val="acctfourfigures"/>
              <w:tabs>
                <w:tab w:val="clear" w:pos="765"/>
                <w:tab w:val="decimal" w:pos="77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C65DA9"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,9</w:t>
            </w: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</w:t>
            </w:r>
          </w:p>
        </w:tc>
        <w:tc>
          <w:tcPr>
            <w:tcW w:w="262" w:type="dxa"/>
            <w:shd w:val="clear" w:color="auto" w:fill="auto"/>
          </w:tcPr>
          <w:p w14:paraId="15499D2C" w14:textId="77777777" w:rsidR="00C65DA9" w:rsidRPr="00ED6253" w:rsidRDefault="00C65DA9" w:rsidP="00B4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441F63E5" w14:textId="77777777" w:rsidR="00C65DA9" w:rsidRPr="00ED6253" w:rsidRDefault="004A65EE" w:rsidP="00B45D14">
            <w:pPr>
              <w:pStyle w:val="acctfourfigures"/>
              <w:tabs>
                <w:tab w:val="clear" w:pos="765"/>
                <w:tab w:val="decimal" w:pos="7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2,064</w:t>
            </w:r>
          </w:p>
        </w:tc>
        <w:tc>
          <w:tcPr>
            <w:tcW w:w="270" w:type="dxa"/>
            <w:shd w:val="clear" w:color="auto" w:fill="auto"/>
          </w:tcPr>
          <w:p w14:paraId="034829E7" w14:textId="77777777" w:rsidR="00C65DA9" w:rsidRPr="00ED6253" w:rsidRDefault="00C65DA9" w:rsidP="00B45D1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27C3101" w14:textId="77777777" w:rsidR="00C65DA9" w:rsidRPr="00ED6253" w:rsidRDefault="00C65DA9" w:rsidP="00B45D14">
            <w:pPr>
              <w:pStyle w:val="acctfourfigures"/>
              <w:tabs>
                <w:tab w:val="clear" w:pos="765"/>
                <w:tab w:val="decimal" w:pos="7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</w:t>
            </w:r>
            <w:r w:rsidR="00AA6FD8"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AA6FD8"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</w:tr>
      <w:tr w:rsidR="00C65DA9" w:rsidRPr="00ED6253" w14:paraId="5382F40F" w14:textId="77777777" w:rsidTr="00EB75E7">
        <w:tc>
          <w:tcPr>
            <w:tcW w:w="3510" w:type="dxa"/>
            <w:shd w:val="clear" w:color="auto" w:fill="auto"/>
          </w:tcPr>
          <w:p w14:paraId="0811220D" w14:textId="77777777" w:rsidR="00C65DA9" w:rsidRPr="00ED6253" w:rsidRDefault="00C65DA9" w:rsidP="00B45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14:paraId="1453EF6B" w14:textId="77777777" w:rsidR="00C65DA9" w:rsidRPr="00ED6253" w:rsidRDefault="00C65DA9" w:rsidP="00B45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314932A" w14:textId="77777777" w:rsidR="00C65DA9" w:rsidRPr="00ED6253" w:rsidRDefault="004A65EE" w:rsidP="00B45D14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</w:t>
            </w:r>
            <w:r w:rsidR="002E23E3"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4A12F8"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14:paraId="775EB468" w14:textId="77777777" w:rsidR="00C65DA9" w:rsidRPr="00ED6253" w:rsidRDefault="00C65DA9" w:rsidP="00B45D14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073BE741" w14:textId="77777777" w:rsidR="00C65DA9" w:rsidRPr="00ED6253" w:rsidRDefault="00C65DA9" w:rsidP="00B45D14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AA6FD8"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</w:t>
            </w:r>
          </w:p>
        </w:tc>
        <w:tc>
          <w:tcPr>
            <w:tcW w:w="262" w:type="dxa"/>
            <w:shd w:val="clear" w:color="auto" w:fill="auto"/>
          </w:tcPr>
          <w:p w14:paraId="20236AA1" w14:textId="77777777" w:rsidR="00C65DA9" w:rsidRPr="00ED6253" w:rsidRDefault="00C65DA9" w:rsidP="00B4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09BE56F1" w14:textId="77777777" w:rsidR="00C65DA9" w:rsidRPr="00ED6253" w:rsidRDefault="004A65EE" w:rsidP="00B45D14">
            <w:pPr>
              <w:pStyle w:val="acctfourfigures"/>
              <w:tabs>
                <w:tab w:val="clear" w:pos="765"/>
                <w:tab w:val="decimal" w:pos="7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1,391</w:t>
            </w:r>
          </w:p>
        </w:tc>
        <w:tc>
          <w:tcPr>
            <w:tcW w:w="270" w:type="dxa"/>
            <w:shd w:val="clear" w:color="auto" w:fill="auto"/>
          </w:tcPr>
          <w:p w14:paraId="661A14B8" w14:textId="77777777" w:rsidR="00C65DA9" w:rsidRPr="00ED6253" w:rsidRDefault="00C65DA9" w:rsidP="00B45D1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199C764" w14:textId="77777777" w:rsidR="00C65DA9" w:rsidRPr="00ED6253" w:rsidRDefault="00AA6FD8" w:rsidP="00B45D14">
            <w:pPr>
              <w:pStyle w:val="acctfourfigures"/>
              <w:tabs>
                <w:tab w:val="clear" w:pos="765"/>
                <w:tab w:val="decimal" w:pos="7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644</w:t>
            </w:r>
          </w:p>
        </w:tc>
      </w:tr>
      <w:tr w:rsidR="00C65DA9" w:rsidRPr="00ED6253" w14:paraId="3EBC2F5E" w14:textId="77777777" w:rsidTr="000C028B">
        <w:tc>
          <w:tcPr>
            <w:tcW w:w="3510" w:type="dxa"/>
            <w:shd w:val="clear" w:color="auto" w:fill="auto"/>
          </w:tcPr>
          <w:p w14:paraId="61D9CE25" w14:textId="77777777" w:rsidR="00C65DA9" w:rsidRPr="00ED6253" w:rsidRDefault="00C65DA9" w:rsidP="00B45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14:paraId="7BC65474" w14:textId="77777777" w:rsidR="00C65DA9" w:rsidRPr="00ED6253" w:rsidRDefault="00C65DA9" w:rsidP="00B45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A2DF61" w14:textId="7E45CA0C" w:rsidR="00C65DA9" w:rsidRPr="00ED6253" w:rsidRDefault="004A12F8" w:rsidP="00B45D14">
            <w:pPr>
              <w:pStyle w:val="acctfourfigures"/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105,4</w:t>
            </w:r>
            <w:r w:rsidR="000C028B"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46</w:t>
            </w:r>
          </w:p>
        </w:tc>
        <w:tc>
          <w:tcPr>
            <w:tcW w:w="262" w:type="dxa"/>
            <w:shd w:val="clear" w:color="auto" w:fill="auto"/>
          </w:tcPr>
          <w:p w14:paraId="3D603BD1" w14:textId="77777777" w:rsidR="00C65DA9" w:rsidRPr="00ED6253" w:rsidRDefault="00C65DA9" w:rsidP="00B45D14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E3A7E2" w14:textId="77777777" w:rsidR="00C65DA9" w:rsidRPr="00ED6253" w:rsidRDefault="00AA6FD8" w:rsidP="00B45D14">
            <w:pPr>
              <w:pStyle w:val="acctfourfigures"/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144</w:t>
            </w:r>
            <w:r w:rsidR="00C65DA9"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793</w:t>
            </w:r>
          </w:p>
        </w:tc>
        <w:tc>
          <w:tcPr>
            <w:tcW w:w="262" w:type="dxa"/>
            <w:shd w:val="clear" w:color="auto" w:fill="auto"/>
          </w:tcPr>
          <w:p w14:paraId="4BAC433F" w14:textId="77777777" w:rsidR="00C65DA9" w:rsidRPr="00ED6253" w:rsidRDefault="00C65DA9" w:rsidP="00B4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9C9FEE" w14:textId="060AC041" w:rsidR="00C65DA9" w:rsidRPr="00ED6253" w:rsidRDefault="004A12F8" w:rsidP="00B45D14">
            <w:pPr>
              <w:pStyle w:val="acctfourfigures"/>
              <w:tabs>
                <w:tab w:val="clear" w:pos="765"/>
                <w:tab w:val="decimal" w:pos="78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73,9</w:t>
            </w:r>
            <w:r w:rsidR="000C028B"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55B03158" w14:textId="77777777" w:rsidR="00C65DA9" w:rsidRPr="00ED6253" w:rsidRDefault="00C65DA9" w:rsidP="00B45D14">
            <w:pPr>
              <w:tabs>
                <w:tab w:val="clear" w:pos="454"/>
                <w:tab w:val="decimal" w:pos="55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61EC89" w14:textId="77777777" w:rsidR="00C65DA9" w:rsidRPr="00ED6253" w:rsidRDefault="00AA6FD8" w:rsidP="00B45D14">
            <w:pPr>
              <w:pStyle w:val="acctfourfigures"/>
              <w:tabs>
                <w:tab w:val="clear" w:pos="765"/>
                <w:tab w:val="decimal" w:pos="78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C65DA9"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="00C65DA9"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838</w:t>
            </w:r>
          </w:p>
        </w:tc>
      </w:tr>
    </w:tbl>
    <w:p w14:paraId="5471FCB1" w14:textId="77777777" w:rsidR="00551135" w:rsidRPr="00ED6253" w:rsidRDefault="00551135" w:rsidP="000E6B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28"/>
          <w:szCs w:val="28"/>
        </w:rPr>
      </w:pPr>
    </w:p>
    <w:p w14:paraId="33F80072" w14:textId="77777777" w:rsidR="00EB75E7" w:rsidRPr="00ED6253" w:rsidRDefault="00EB75E7" w:rsidP="00E665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8"/>
          <w:szCs w:val="28"/>
        </w:rPr>
      </w:pPr>
      <w:r w:rsidRPr="00ED6253">
        <w:rPr>
          <w:rFonts w:ascii="Angsana New" w:hAnsi="Angsana New"/>
          <w:b/>
          <w:bCs/>
          <w:sz w:val="28"/>
          <w:szCs w:val="28"/>
        </w:rPr>
        <w:t>6</w:t>
      </w:r>
      <w:r w:rsidRPr="00ED6253">
        <w:rPr>
          <w:rFonts w:ascii="Angsana New" w:hAnsi="Angsana New"/>
          <w:b/>
          <w:bCs/>
          <w:sz w:val="28"/>
          <w:szCs w:val="28"/>
        </w:rPr>
        <w:tab/>
      </w:r>
      <w:r w:rsidRPr="00ED6253">
        <w:rPr>
          <w:rFonts w:ascii="Angsana New" w:hAnsi="Angsana New" w:hint="cs"/>
          <w:b/>
          <w:bCs/>
          <w:sz w:val="28"/>
          <w:szCs w:val="28"/>
          <w:cs/>
        </w:rPr>
        <w:t>เงินลงทุนในบริษัทร่วม</w:t>
      </w:r>
    </w:p>
    <w:p w14:paraId="4C35EFB4" w14:textId="77777777" w:rsidR="00E353C2" w:rsidRPr="00ED6253" w:rsidRDefault="00E353C2" w:rsidP="00EB75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  <w:cs/>
        </w:rPr>
      </w:pPr>
    </w:p>
    <w:p w14:paraId="4C39A182" w14:textId="6F29836B" w:rsidR="00EB75E7" w:rsidRPr="00ED6253" w:rsidRDefault="00EB75E7" w:rsidP="00E665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="Angsana New" w:hAnsi="Angsana New"/>
          <w:sz w:val="28"/>
          <w:szCs w:val="28"/>
        </w:rPr>
      </w:pPr>
      <w:r w:rsidRPr="00ED6253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ED6253">
        <w:rPr>
          <w:rFonts w:ascii="Angsana New" w:hAnsi="Angsana New"/>
          <w:sz w:val="28"/>
          <w:szCs w:val="28"/>
        </w:rPr>
        <w:t xml:space="preserve">23 </w:t>
      </w:r>
      <w:r w:rsidRPr="00ED6253">
        <w:rPr>
          <w:rFonts w:ascii="Angsana New" w:hAnsi="Angsana New" w:hint="cs"/>
          <w:sz w:val="28"/>
          <w:szCs w:val="28"/>
          <w:cs/>
        </w:rPr>
        <w:t xml:space="preserve">กันยายน </w:t>
      </w:r>
      <w:r w:rsidRPr="00ED6253">
        <w:rPr>
          <w:rFonts w:ascii="Angsana New" w:hAnsi="Angsana New"/>
          <w:sz w:val="28"/>
          <w:szCs w:val="28"/>
        </w:rPr>
        <w:t xml:space="preserve">2563 </w:t>
      </w:r>
      <w:r w:rsidRPr="00ED6253">
        <w:rPr>
          <w:rFonts w:ascii="Angsana New" w:hAnsi="Angsana New" w:hint="cs"/>
          <w:sz w:val="28"/>
          <w:szCs w:val="28"/>
          <w:cs/>
        </w:rPr>
        <w:t>บร</w:t>
      </w:r>
      <w:r w:rsidR="00161436" w:rsidRPr="00ED6253">
        <w:rPr>
          <w:rFonts w:ascii="Angsana New" w:hAnsi="Angsana New" w:hint="cs"/>
          <w:sz w:val="28"/>
          <w:szCs w:val="28"/>
          <w:cs/>
        </w:rPr>
        <w:t>ิ</w:t>
      </w:r>
      <w:r w:rsidRPr="00ED6253">
        <w:rPr>
          <w:rFonts w:ascii="Angsana New" w:hAnsi="Angsana New" w:hint="cs"/>
          <w:sz w:val="28"/>
          <w:szCs w:val="28"/>
          <w:cs/>
        </w:rPr>
        <w:t>ษัทได้</w:t>
      </w:r>
      <w:r w:rsidR="000C028B" w:rsidRPr="00ED6253">
        <w:rPr>
          <w:rFonts w:ascii="Angsana New" w:hAnsi="Angsana New" w:hint="cs"/>
          <w:sz w:val="28"/>
          <w:szCs w:val="28"/>
          <w:cs/>
        </w:rPr>
        <w:t>ซื้อ</w:t>
      </w:r>
      <w:r w:rsidRPr="00ED6253">
        <w:rPr>
          <w:rFonts w:ascii="Angsana New" w:hAnsi="Angsana New" w:hint="cs"/>
          <w:sz w:val="28"/>
          <w:szCs w:val="28"/>
          <w:cs/>
        </w:rPr>
        <w:t>หุ้นสามัญ</w:t>
      </w:r>
      <w:r w:rsidR="000C028B" w:rsidRPr="00ED6253">
        <w:rPr>
          <w:rFonts w:ascii="Angsana New" w:hAnsi="Angsana New" w:hint="cs"/>
          <w:sz w:val="28"/>
          <w:szCs w:val="28"/>
          <w:cs/>
        </w:rPr>
        <w:t>ของบริษัท เอ็ม อินเทลลิเจนซ์</w:t>
      </w:r>
      <w:r w:rsidR="000C028B" w:rsidRPr="00ED6253">
        <w:rPr>
          <w:rFonts w:ascii="Angsana New" w:hAnsi="Angsana New"/>
          <w:sz w:val="28"/>
          <w:szCs w:val="28"/>
        </w:rPr>
        <w:t xml:space="preserve"> </w:t>
      </w:r>
      <w:r w:rsidR="000C028B" w:rsidRPr="00ED6253">
        <w:rPr>
          <w:rFonts w:ascii="Angsana New" w:hAnsi="Angsana New" w:hint="cs"/>
          <w:sz w:val="28"/>
          <w:szCs w:val="28"/>
          <w:cs/>
        </w:rPr>
        <w:t>จำกัด โดยซื้อหุ้นสามัญ</w:t>
      </w:r>
      <w:r w:rsidR="00175774" w:rsidRPr="00ED6253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175774" w:rsidRPr="00ED6253">
        <w:rPr>
          <w:rFonts w:ascii="Angsana New" w:hAnsi="Angsana New"/>
          <w:sz w:val="28"/>
          <w:szCs w:val="28"/>
        </w:rPr>
        <w:t>132,000</w:t>
      </w:r>
      <w:r w:rsidR="00175774" w:rsidRPr="00ED6253">
        <w:rPr>
          <w:rFonts w:ascii="Angsana New" w:hAnsi="Angsana New" w:hint="cs"/>
          <w:sz w:val="28"/>
          <w:szCs w:val="28"/>
          <w:cs/>
        </w:rPr>
        <w:t xml:space="preserve"> หุ้น </w:t>
      </w:r>
      <w:r w:rsidRPr="00ED6253">
        <w:rPr>
          <w:rFonts w:ascii="Angsana New" w:hAnsi="Angsana New" w:hint="cs"/>
          <w:sz w:val="28"/>
          <w:szCs w:val="28"/>
          <w:cs/>
        </w:rPr>
        <w:t xml:space="preserve">ตามมติของที่ประชุมคณะกรรมการของบริษัทครั้งที่ </w:t>
      </w:r>
      <w:r w:rsidRPr="00ED6253">
        <w:rPr>
          <w:rFonts w:ascii="Angsana New" w:hAnsi="Angsana New"/>
          <w:sz w:val="28"/>
          <w:szCs w:val="28"/>
        </w:rPr>
        <w:t xml:space="preserve">5/2563 </w:t>
      </w:r>
      <w:r w:rsidRPr="00ED6253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ED6253">
        <w:rPr>
          <w:rFonts w:ascii="Angsana New" w:hAnsi="Angsana New"/>
          <w:sz w:val="28"/>
          <w:szCs w:val="28"/>
        </w:rPr>
        <w:t xml:space="preserve">13 </w:t>
      </w:r>
      <w:r w:rsidRPr="00ED6253">
        <w:rPr>
          <w:rFonts w:ascii="Angsana New" w:hAnsi="Angsana New" w:hint="cs"/>
          <w:sz w:val="28"/>
          <w:szCs w:val="28"/>
          <w:cs/>
        </w:rPr>
        <w:t xml:space="preserve">สิงหาคม </w:t>
      </w:r>
      <w:r w:rsidRPr="00ED6253">
        <w:rPr>
          <w:rFonts w:ascii="Angsana New" w:hAnsi="Angsana New"/>
          <w:sz w:val="28"/>
          <w:szCs w:val="28"/>
        </w:rPr>
        <w:t xml:space="preserve">2563 </w:t>
      </w:r>
      <w:r w:rsidR="000C028B" w:rsidRPr="00ED6253">
        <w:rPr>
          <w:rFonts w:ascii="Angsana New" w:hAnsi="Angsana New" w:hint="cs"/>
          <w:sz w:val="28"/>
          <w:szCs w:val="28"/>
          <w:cs/>
        </w:rPr>
        <w:t>คิดเป็นสัดส่วน</w:t>
      </w:r>
      <w:r w:rsidRPr="00ED6253">
        <w:rPr>
          <w:rFonts w:ascii="Angsana New" w:hAnsi="Angsana New" w:hint="cs"/>
          <w:sz w:val="28"/>
          <w:szCs w:val="28"/>
          <w:cs/>
        </w:rPr>
        <w:t xml:space="preserve">ร้อยละ </w:t>
      </w:r>
      <w:r w:rsidRPr="00ED6253">
        <w:rPr>
          <w:rFonts w:ascii="Angsana New" w:hAnsi="Angsana New"/>
          <w:sz w:val="28"/>
          <w:szCs w:val="28"/>
        </w:rPr>
        <w:t>22</w:t>
      </w:r>
      <w:r w:rsidRPr="00ED6253">
        <w:rPr>
          <w:rFonts w:ascii="Angsana New" w:hAnsi="Angsana New" w:hint="cs"/>
          <w:sz w:val="28"/>
          <w:szCs w:val="28"/>
          <w:cs/>
        </w:rPr>
        <w:t xml:space="preserve"> ของหุ้นที่ออกและจำหน่ายแล้ว</w:t>
      </w:r>
      <w:r w:rsidR="005D6887" w:rsidRPr="00ED6253">
        <w:rPr>
          <w:rFonts w:ascii="Angsana New" w:hAnsi="Angsana New"/>
          <w:sz w:val="28"/>
          <w:szCs w:val="28"/>
        </w:rPr>
        <w:t xml:space="preserve"> </w:t>
      </w:r>
      <w:r w:rsidR="00E353C2" w:rsidRPr="00ED6253">
        <w:rPr>
          <w:rFonts w:ascii="Angsana New" w:hAnsi="Angsana New" w:hint="cs"/>
          <w:sz w:val="28"/>
          <w:szCs w:val="28"/>
          <w:cs/>
        </w:rPr>
        <w:t xml:space="preserve">เป็นจำนวนเงิน </w:t>
      </w:r>
      <w:r w:rsidR="00E353C2" w:rsidRPr="00ED6253">
        <w:rPr>
          <w:rFonts w:ascii="Angsana New" w:hAnsi="Angsana New"/>
          <w:sz w:val="28"/>
          <w:szCs w:val="28"/>
        </w:rPr>
        <w:t>17</w:t>
      </w:r>
      <w:r w:rsidR="00E353C2" w:rsidRPr="00ED6253">
        <w:rPr>
          <w:rFonts w:ascii="Angsana New" w:hAnsi="Angsana New" w:hint="cs"/>
          <w:sz w:val="28"/>
          <w:szCs w:val="28"/>
          <w:cs/>
        </w:rPr>
        <w:t>.</w:t>
      </w:r>
      <w:r w:rsidR="00E353C2" w:rsidRPr="00ED6253">
        <w:rPr>
          <w:rFonts w:ascii="Angsana New" w:hAnsi="Angsana New"/>
          <w:sz w:val="28"/>
          <w:szCs w:val="28"/>
        </w:rPr>
        <w:t xml:space="preserve">60 </w:t>
      </w:r>
      <w:r w:rsidR="00E353C2" w:rsidRPr="00ED6253">
        <w:rPr>
          <w:rFonts w:ascii="Angsana New" w:hAnsi="Angsana New" w:hint="cs"/>
          <w:sz w:val="28"/>
          <w:szCs w:val="28"/>
          <w:cs/>
        </w:rPr>
        <w:t>ล้านบาท</w:t>
      </w:r>
    </w:p>
    <w:p w14:paraId="26A391FD" w14:textId="6C2462F6" w:rsidR="000C7882" w:rsidRPr="00ED6253" w:rsidRDefault="000C7882" w:rsidP="00E665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="Angsana New" w:hAnsi="Angsana New"/>
          <w:sz w:val="24"/>
          <w:szCs w:val="24"/>
        </w:rPr>
      </w:pPr>
    </w:p>
    <w:p w14:paraId="4AF55F38" w14:textId="15A29D4B" w:rsidR="000C7882" w:rsidRPr="00ED6253" w:rsidRDefault="000C7882" w:rsidP="00E665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="Angsana New" w:hAnsi="Angsana New"/>
          <w:sz w:val="28"/>
          <w:szCs w:val="28"/>
          <w:cs/>
        </w:rPr>
      </w:pPr>
      <w:r w:rsidRPr="00ED6253">
        <w:rPr>
          <w:rFonts w:ascii="Angsana New" w:hAnsi="Angsana New" w:hint="cs"/>
          <w:sz w:val="28"/>
          <w:szCs w:val="28"/>
          <w:cs/>
        </w:rPr>
        <w:t xml:space="preserve">ผู้ถือหุ้นเดิมตกลงร่วมกันโอนหุ้นโดยไม่คิดค่าตอบแทน </w:t>
      </w:r>
      <w:r w:rsidRPr="00ED6253">
        <w:rPr>
          <w:rFonts w:ascii="Angsana New" w:hAnsi="Angsana New"/>
          <w:sz w:val="28"/>
          <w:szCs w:val="28"/>
        </w:rPr>
        <w:t xml:space="preserve">(Free share) </w:t>
      </w:r>
      <w:r w:rsidRPr="00ED6253">
        <w:rPr>
          <w:rFonts w:ascii="Angsana New" w:hAnsi="Angsana New" w:hint="cs"/>
          <w:sz w:val="28"/>
          <w:szCs w:val="28"/>
          <w:cs/>
        </w:rPr>
        <w:t>ให้แก่บริษัทเป็นจำนวนร้อยละหนึ่งและสูงสุดรวมกันไม่เกินร้อยละห้าของทุนจดทะเบียนหลังเข้าทำรายการ</w:t>
      </w:r>
      <w:r w:rsidR="003B2390" w:rsidRPr="00ED6253">
        <w:rPr>
          <w:rFonts w:ascii="Angsana New" w:hAnsi="Angsana New"/>
          <w:sz w:val="28"/>
          <w:szCs w:val="28"/>
        </w:rPr>
        <w:t xml:space="preserve"> </w:t>
      </w:r>
      <w:r w:rsidR="003B2390" w:rsidRPr="00ED6253">
        <w:rPr>
          <w:rFonts w:ascii="Angsana New" w:hAnsi="Angsana New" w:hint="cs"/>
          <w:sz w:val="28"/>
          <w:szCs w:val="28"/>
          <w:cs/>
        </w:rPr>
        <w:t>หากบริษัทสามารถแนะนำลูกค้าในกลุ่มประเทศ</w:t>
      </w:r>
      <w:r w:rsidR="003B2390" w:rsidRPr="00ED6253">
        <w:rPr>
          <w:rFonts w:ascii="Angsana New" w:hAnsi="Angsana New"/>
          <w:sz w:val="28"/>
          <w:szCs w:val="28"/>
          <w:cs/>
        </w:rPr>
        <w:t xml:space="preserve"> </w:t>
      </w:r>
      <w:r w:rsidR="003B2390" w:rsidRPr="00ED6253">
        <w:rPr>
          <w:rFonts w:ascii="Angsana New" w:hAnsi="Angsana New"/>
          <w:sz w:val="28"/>
          <w:szCs w:val="28"/>
        </w:rPr>
        <w:t>CLM (</w:t>
      </w:r>
      <w:r w:rsidR="003B2390" w:rsidRPr="00ED6253">
        <w:rPr>
          <w:rFonts w:ascii="Angsana New" w:hAnsi="Angsana New" w:hint="cs"/>
          <w:sz w:val="28"/>
          <w:szCs w:val="28"/>
          <w:cs/>
        </w:rPr>
        <w:t>ราชอาณาจักรกัมพูชา</w:t>
      </w:r>
      <w:r w:rsidR="003B2390" w:rsidRPr="00ED6253">
        <w:rPr>
          <w:rFonts w:ascii="Angsana New" w:hAnsi="Angsana New"/>
          <w:sz w:val="28"/>
          <w:szCs w:val="28"/>
          <w:cs/>
        </w:rPr>
        <w:t xml:space="preserve"> </w:t>
      </w:r>
      <w:r w:rsidR="003B2390" w:rsidRPr="00ED6253">
        <w:rPr>
          <w:rFonts w:ascii="Angsana New" w:hAnsi="Angsana New" w:hint="cs"/>
          <w:sz w:val="28"/>
          <w:szCs w:val="28"/>
          <w:cs/>
        </w:rPr>
        <w:t>สาธารณรัฐประชาธิปไตยประชาชนลาว</w:t>
      </w:r>
      <w:r w:rsidR="003B2390" w:rsidRPr="00ED6253">
        <w:rPr>
          <w:rFonts w:ascii="Angsana New" w:hAnsi="Angsana New"/>
          <w:sz w:val="28"/>
          <w:szCs w:val="28"/>
          <w:cs/>
        </w:rPr>
        <w:t xml:space="preserve"> </w:t>
      </w:r>
      <w:r w:rsidR="003B2390" w:rsidRPr="00ED6253">
        <w:rPr>
          <w:rFonts w:ascii="Angsana New" w:hAnsi="Angsana New" w:hint="cs"/>
          <w:sz w:val="28"/>
          <w:szCs w:val="28"/>
          <w:cs/>
        </w:rPr>
        <w:t>และสาธารณรัฐแห่งสหภาพเมียนมา</w:t>
      </w:r>
      <w:r w:rsidR="003B2390" w:rsidRPr="00ED6253">
        <w:rPr>
          <w:rFonts w:ascii="Angsana New" w:hAnsi="Angsana New"/>
          <w:sz w:val="28"/>
          <w:szCs w:val="28"/>
          <w:cs/>
        </w:rPr>
        <w:t xml:space="preserve">) </w:t>
      </w:r>
      <w:r w:rsidR="003B2390" w:rsidRPr="00ED6253">
        <w:rPr>
          <w:rFonts w:ascii="Angsana New" w:hAnsi="Angsana New" w:hint="cs"/>
          <w:sz w:val="28"/>
          <w:szCs w:val="28"/>
          <w:cs/>
        </w:rPr>
        <w:t xml:space="preserve">โดยส่งผลให้บริษัท เอ็ม </w:t>
      </w:r>
      <w:r w:rsidR="003B2390" w:rsidRPr="00ED6253">
        <w:rPr>
          <w:rFonts w:ascii="Angsana New" w:hAnsi="Angsana New"/>
          <w:sz w:val="28"/>
          <w:szCs w:val="28"/>
          <w:cs/>
        </w:rPr>
        <w:br/>
      </w:r>
      <w:r w:rsidR="003B2390" w:rsidRPr="00ED6253">
        <w:rPr>
          <w:rFonts w:ascii="Angsana New" w:hAnsi="Angsana New" w:hint="cs"/>
          <w:sz w:val="28"/>
          <w:szCs w:val="28"/>
          <w:cs/>
        </w:rPr>
        <w:t>อินเทลลิเจนซ์</w:t>
      </w:r>
      <w:r w:rsidR="003B2390" w:rsidRPr="00ED6253">
        <w:rPr>
          <w:rFonts w:ascii="Angsana New" w:hAnsi="Angsana New"/>
          <w:sz w:val="28"/>
          <w:szCs w:val="28"/>
        </w:rPr>
        <w:t xml:space="preserve"> </w:t>
      </w:r>
      <w:r w:rsidR="003B2390" w:rsidRPr="00ED6253">
        <w:rPr>
          <w:rFonts w:ascii="Angsana New" w:hAnsi="Angsana New" w:hint="cs"/>
          <w:sz w:val="28"/>
          <w:szCs w:val="28"/>
          <w:cs/>
        </w:rPr>
        <w:t>จำกัด มีรายได้จากลูกค้ากลุ่มดังกล่าวเป็นจำนวนตามที่จะได้ตกลงกันภายในระยะเวลา</w:t>
      </w:r>
      <w:r w:rsidR="003B2390" w:rsidRPr="00ED6253">
        <w:rPr>
          <w:rFonts w:ascii="Angsana New" w:hAnsi="Angsana New"/>
          <w:sz w:val="28"/>
          <w:szCs w:val="28"/>
          <w:cs/>
        </w:rPr>
        <w:t xml:space="preserve"> </w:t>
      </w:r>
      <w:r w:rsidR="003B2390" w:rsidRPr="00ED6253">
        <w:rPr>
          <w:rFonts w:ascii="Angsana New" w:hAnsi="Angsana New"/>
          <w:sz w:val="28"/>
          <w:szCs w:val="28"/>
        </w:rPr>
        <w:t xml:space="preserve">2 </w:t>
      </w:r>
      <w:r w:rsidR="003B2390" w:rsidRPr="00ED6253">
        <w:rPr>
          <w:rFonts w:ascii="Angsana New" w:hAnsi="Angsana New" w:hint="cs"/>
          <w:sz w:val="28"/>
          <w:szCs w:val="28"/>
          <w:cs/>
        </w:rPr>
        <w:t>ปี</w:t>
      </w:r>
      <w:r w:rsidR="003B2390" w:rsidRPr="00ED6253">
        <w:rPr>
          <w:rFonts w:ascii="Angsana New" w:hAnsi="Angsana New"/>
          <w:sz w:val="28"/>
          <w:szCs w:val="28"/>
          <w:cs/>
        </w:rPr>
        <w:t xml:space="preserve"> </w:t>
      </w:r>
      <w:r w:rsidR="003B2390" w:rsidRPr="00ED6253">
        <w:rPr>
          <w:rFonts w:ascii="Angsana New" w:hAnsi="Angsana New" w:hint="cs"/>
          <w:sz w:val="28"/>
          <w:szCs w:val="28"/>
          <w:cs/>
        </w:rPr>
        <w:t>นับแต่วันที่ได้เข้าร่วมลงทุน</w:t>
      </w:r>
    </w:p>
    <w:p w14:paraId="48829116" w14:textId="77777777" w:rsidR="00EB75E7" w:rsidRPr="00ED6253" w:rsidRDefault="00EB75E7" w:rsidP="000E6B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28"/>
          <w:szCs w:val="28"/>
        </w:rPr>
      </w:pPr>
    </w:p>
    <w:p w14:paraId="5404D5FA" w14:textId="77777777" w:rsidR="00EB75E7" w:rsidRPr="00ED6253" w:rsidRDefault="00EB75E7" w:rsidP="000E6B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28"/>
          <w:szCs w:val="28"/>
        </w:rPr>
      </w:pPr>
    </w:p>
    <w:p w14:paraId="5891C19E" w14:textId="77777777" w:rsidR="00EB75E7" w:rsidRPr="00ED6253" w:rsidRDefault="00EB75E7" w:rsidP="000E6B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28"/>
          <w:szCs w:val="28"/>
        </w:rPr>
        <w:sectPr w:rsidR="00EB75E7" w:rsidRPr="00ED6253" w:rsidSect="00BE4AF9">
          <w:headerReference w:type="even" r:id="rId8"/>
          <w:headerReference w:type="default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gNumType w:start="17"/>
          <w:cols w:space="720"/>
          <w:docGrid w:linePitch="245"/>
        </w:sectPr>
      </w:pPr>
    </w:p>
    <w:p w14:paraId="6ABDB685" w14:textId="5C661BC0" w:rsidR="00562F26" w:rsidRPr="00ED6253" w:rsidRDefault="00562F26" w:rsidP="003B2390">
      <w:pPr>
        <w:pStyle w:val="Heading6"/>
        <w:jc w:val="both"/>
        <w:rPr>
          <w:rFonts w:ascii="Angsana New" w:hAnsi="Angsana New"/>
          <w:b w:val="0"/>
          <w:bCs w:val="0"/>
          <w:sz w:val="28"/>
          <w:szCs w:val="28"/>
        </w:rPr>
      </w:pPr>
      <w:r w:rsidRPr="00ED6253">
        <w:rPr>
          <w:rFonts w:ascii="Angsana New" w:hAnsi="Angsana New" w:hint="cs"/>
          <w:b w:val="0"/>
          <w:bCs w:val="0"/>
          <w:sz w:val="28"/>
          <w:szCs w:val="28"/>
          <w:cs/>
        </w:rPr>
        <w:lastRenderedPageBreak/>
        <w:t>เงินลงทุนในบริษัทร่วม</w:t>
      </w:r>
      <w:r w:rsidRPr="00ED6253">
        <w:rPr>
          <w:rFonts w:ascii="Angsana New" w:hAnsi="Angsana New"/>
          <w:b w:val="0"/>
          <w:bCs w:val="0"/>
          <w:sz w:val="28"/>
          <w:szCs w:val="28"/>
          <w:cs/>
        </w:rPr>
        <w:t xml:space="preserve"> </w:t>
      </w:r>
      <w:r w:rsidRPr="00ED6253">
        <w:rPr>
          <w:rFonts w:ascii="Angsana New" w:hAnsi="Angsana New" w:hint="cs"/>
          <w:b w:val="0"/>
          <w:bCs w:val="0"/>
          <w:sz w:val="28"/>
          <w:szCs w:val="28"/>
          <w:cs/>
        </w:rPr>
        <w:t>ณ</w:t>
      </w:r>
      <w:r w:rsidRPr="00ED6253">
        <w:rPr>
          <w:rFonts w:ascii="Angsana New" w:hAnsi="Angsana New"/>
          <w:b w:val="0"/>
          <w:bCs w:val="0"/>
          <w:sz w:val="28"/>
          <w:szCs w:val="28"/>
          <w:cs/>
        </w:rPr>
        <w:t xml:space="preserve"> </w:t>
      </w:r>
      <w:r w:rsidRPr="00ED6253">
        <w:rPr>
          <w:rFonts w:ascii="Angsana New" w:hAnsi="Angsana New" w:hint="cs"/>
          <w:b w:val="0"/>
          <w:bCs w:val="0"/>
          <w:sz w:val="28"/>
          <w:szCs w:val="28"/>
          <w:cs/>
        </w:rPr>
        <w:t>วันที่</w:t>
      </w:r>
      <w:r w:rsidRPr="00ED6253">
        <w:rPr>
          <w:rFonts w:ascii="Angsana New" w:hAnsi="Angsana New"/>
          <w:b w:val="0"/>
          <w:bCs w:val="0"/>
          <w:sz w:val="28"/>
          <w:szCs w:val="28"/>
          <w:cs/>
        </w:rPr>
        <w:t xml:space="preserve"> </w:t>
      </w:r>
      <w:r w:rsidRPr="00ED6253">
        <w:rPr>
          <w:rFonts w:ascii="Angsana New" w:hAnsi="Angsana New"/>
          <w:b w:val="0"/>
          <w:bCs w:val="0"/>
          <w:sz w:val="28"/>
          <w:szCs w:val="28"/>
        </w:rPr>
        <w:t>3</w:t>
      </w:r>
      <w:r w:rsidRPr="00ED6253">
        <w:rPr>
          <w:rFonts w:ascii="Angsana New" w:hAnsi="Angsana New" w:hint="cs"/>
          <w:b w:val="0"/>
          <w:bCs w:val="0"/>
          <w:sz w:val="28"/>
          <w:szCs w:val="28"/>
          <w:cs/>
        </w:rPr>
        <w:t>0</w:t>
      </w:r>
      <w:r w:rsidRPr="00ED6253">
        <w:rPr>
          <w:rFonts w:ascii="Angsana New" w:hAnsi="Angsana New"/>
          <w:b w:val="0"/>
          <w:bCs w:val="0"/>
          <w:sz w:val="28"/>
          <w:szCs w:val="28"/>
        </w:rPr>
        <w:t xml:space="preserve"> </w:t>
      </w:r>
      <w:r w:rsidRPr="00ED6253">
        <w:rPr>
          <w:rFonts w:ascii="Angsana New" w:hAnsi="Angsana New" w:hint="cs"/>
          <w:b w:val="0"/>
          <w:bCs w:val="0"/>
          <w:spacing w:val="6"/>
          <w:sz w:val="28"/>
          <w:szCs w:val="28"/>
          <w:cs/>
        </w:rPr>
        <w:t>กันยายน</w:t>
      </w:r>
      <w:r w:rsidRPr="00ED6253">
        <w:rPr>
          <w:rFonts w:ascii="Angsana New" w:hAnsi="Angsana New"/>
          <w:b w:val="0"/>
          <w:bCs w:val="0"/>
          <w:sz w:val="28"/>
          <w:szCs w:val="28"/>
          <w:rtl/>
          <w:cs/>
        </w:rPr>
        <w:t xml:space="preserve"> </w:t>
      </w:r>
      <w:r w:rsidRPr="00ED6253">
        <w:rPr>
          <w:rFonts w:ascii="Angsana New" w:hAnsi="Angsana New"/>
          <w:b w:val="0"/>
          <w:bCs w:val="0"/>
          <w:sz w:val="28"/>
          <w:szCs w:val="28"/>
        </w:rPr>
        <w:t>25</w:t>
      </w:r>
      <w:r w:rsidRPr="00ED6253">
        <w:rPr>
          <w:rFonts w:ascii="Angsana New" w:hAnsi="Angsana New"/>
          <w:b w:val="0"/>
          <w:bCs w:val="0"/>
          <w:sz w:val="28"/>
          <w:szCs w:val="28"/>
          <w:lang w:val="en-US"/>
        </w:rPr>
        <w:t>63</w:t>
      </w:r>
      <w:r w:rsidRPr="00ED6253">
        <w:rPr>
          <w:rFonts w:ascii="Angsana New" w:hAnsi="Angsana New"/>
          <w:b w:val="0"/>
          <w:bCs w:val="0"/>
          <w:sz w:val="28"/>
          <w:szCs w:val="28"/>
        </w:rPr>
        <w:t xml:space="preserve"> </w:t>
      </w:r>
      <w:r w:rsidRPr="00ED6253">
        <w:rPr>
          <w:rFonts w:ascii="Angsana New" w:hAnsi="Angsana New" w:hint="cs"/>
          <w:b w:val="0"/>
          <w:bCs w:val="0"/>
          <w:sz w:val="28"/>
          <w:szCs w:val="28"/>
          <w:cs/>
        </w:rPr>
        <w:t>และ</w:t>
      </w:r>
      <w:r w:rsidRPr="00ED6253">
        <w:rPr>
          <w:rFonts w:ascii="Angsana New" w:hAnsi="Angsana New"/>
          <w:b w:val="0"/>
          <w:bCs w:val="0"/>
          <w:sz w:val="28"/>
          <w:szCs w:val="28"/>
          <w:cs/>
        </w:rPr>
        <w:t xml:space="preserve"> </w:t>
      </w:r>
      <w:r w:rsidRPr="00ED6253">
        <w:rPr>
          <w:rFonts w:ascii="Angsana New" w:hAnsi="Angsana New"/>
          <w:b w:val="0"/>
          <w:bCs w:val="0"/>
          <w:sz w:val="28"/>
          <w:szCs w:val="28"/>
        </w:rPr>
        <w:t xml:space="preserve">31 </w:t>
      </w:r>
      <w:r w:rsidRPr="00ED6253">
        <w:rPr>
          <w:rFonts w:ascii="Angsana New" w:hAnsi="Angsana New" w:hint="cs"/>
          <w:b w:val="0"/>
          <w:bCs w:val="0"/>
          <w:sz w:val="28"/>
          <w:szCs w:val="28"/>
          <w:cs/>
        </w:rPr>
        <w:t xml:space="preserve">ธันวาคม </w:t>
      </w:r>
      <w:r w:rsidRPr="00ED6253">
        <w:rPr>
          <w:rFonts w:ascii="Angsana New" w:hAnsi="Angsana New"/>
          <w:b w:val="0"/>
          <w:bCs w:val="0"/>
          <w:sz w:val="28"/>
          <w:szCs w:val="28"/>
        </w:rPr>
        <w:t>25</w:t>
      </w:r>
      <w:r w:rsidRPr="00ED6253">
        <w:rPr>
          <w:rFonts w:ascii="Angsana New" w:hAnsi="Angsana New" w:hint="cs"/>
          <w:b w:val="0"/>
          <w:bCs w:val="0"/>
          <w:sz w:val="28"/>
          <w:szCs w:val="28"/>
          <w:cs/>
        </w:rPr>
        <w:t>6</w:t>
      </w:r>
      <w:r w:rsidRPr="00ED6253">
        <w:rPr>
          <w:rFonts w:ascii="Angsana New" w:hAnsi="Angsana New"/>
          <w:b w:val="0"/>
          <w:bCs w:val="0"/>
          <w:sz w:val="28"/>
          <w:szCs w:val="28"/>
          <w:lang w:val="en-US"/>
        </w:rPr>
        <w:t>2</w:t>
      </w:r>
      <w:r w:rsidRPr="00ED6253">
        <w:rPr>
          <w:rFonts w:ascii="Angsana New" w:hAnsi="Angsana New"/>
          <w:b w:val="0"/>
          <w:bCs w:val="0"/>
          <w:sz w:val="28"/>
          <w:szCs w:val="28"/>
        </w:rPr>
        <w:t xml:space="preserve"> </w:t>
      </w:r>
      <w:r w:rsidRPr="00ED6253">
        <w:rPr>
          <w:rFonts w:ascii="Angsana New" w:hAnsi="Angsana New" w:hint="cs"/>
          <w:b w:val="0"/>
          <w:bCs w:val="0"/>
          <w:sz w:val="28"/>
          <w:szCs w:val="28"/>
          <w:cs/>
        </w:rPr>
        <w:t>มีดังนี้</w:t>
      </w:r>
    </w:p>
    <w:p w14:paraId="3988DC32" w14:textId="52744D4B" w:rsidR="007E54C4" w:rsidRPr="00ED6253" w:rsidRDefault="007E54C4" w:rsidP="00562F26">
      <w:pPr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tbl>
      <w:tblPr>
        <w:tblpPr w:leftFromText="180" w:rightFromText="180" w:vertAnchor="text" w:horzAnchor="margin" w:tblpX="-112" w:tblpY="47"/>
        <w:tblW w:w="148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50"/>
        <w:gridCol w:w="450"/>
        <w:gridCol w:w="900"/>
        <w:gridCol w:w="180"/>
        <w:gridCol w:w="630"/>
        <w:gridCol w:w="180"/>
        <w:gridCol w:w="720"/>
        <w:gridCol w:w="180"/>
        <w:gridCol w:w="720"/>
        <w:gridCol w:w="181"/>
        <w:gridCol w:w="719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</w:tblGrid>
      <w:tr w:rsidR="007E54C4" w:rsidRPr="00ED6253" w14:paraId="795D30C2" w14:textId="77777777" w:rsidTr="007E54C4">
        <w:trPr>
          <w:cantSplit/>
          <w:trHeight w:val="507"/>
          <w:tblHeader/>
        </w:trPr>
        <w:tc>
          <w:tcPr>
            <w:tcW w:w="14850" w:type="dxa"/>
            <w:gridSpan w:val="23"/>
            <w:vAlign w:val="bottom"/>
          </w:tcPr>
          <w:p w14:paraId="152CF91B" w14:textId="1DA11310" w:rsidR="007E54C4" w:rsidRPr="00ED6253" w:rsidRDefault="00B134BC" w:rsidP="00C8410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ED6253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  <w:r w:rsidRPr="00ED6253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 xml:space="preserve">/ </w:t>
            </w:r>
            <w:r w:rsidR="007E54C4" w:rsidRPr="00ED6253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7E54C4" w:rsidRPr="00ED6253" w14:paraId="1E0138D6" w14:textId="77777777" w:rsidTr="00C8410F">
        <w:trPr>
          <w:cantSplit/>
          <w:trHeight w:val="507"/>
          <w:tblHeader/>
        </w:trPr>
        <w:tc>
          <w:tcPr>
            <w:tcW w:w="4050" w:type="dxa"/>
            <w:vAlign w:val="bottom"/>
            <w:hideMark/>
          </w:tcPr>
          <w:p w14:paraId="07248C46" w14:textId="4952617B" w:rsidR="007E54C4" w:rsidRPr="00ED6253" w:rsidRDefault="007E54C4" w:rsidP="00C8410F">
            <w:pPr>
              <w:pStyle w:val="acctfourfigures"/>
              <w:tabs>
                <w:tab w:val="clear" w:pos="765"/>
                <w:tab w:val="left" w:pos="876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D6253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450" w:type="dxa"/>
          </w:tcPr>
          <w:p w14:paraId="20260E68" w14:textId="77777777" w:rsidR="007E54C4" w:rsidRPr="00ED6253" w:rsidRDefault="007E54C4" w:rsidP="00C8410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14:paraId="6F036F5D" w14:textId="77777777" w:rsidR="007E54C4" w:rsidRPr="00ED6253" w:rsidRDefault="007E54C4" w:rsidP="00C8410F">
            <w:pPr>
              <w:pStyle w:val="acctfourfigures"/>
              <w:tabs>
                <w:tab w:val="clear" w:pos="765"/>
              </w:tabs>
              <w:spacing w:line="240" w:lineRule="auto"/>
              <w:ind w:left="-84" w:right="-84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71D43CD7" w14:textId="77777777" w:rsidR="007E54C4" w:rsidRPr="00ED6253" w:rsidRDefault="007E54C4" w:rsidP="00C8410F">
            <w:pPr>
              <w:pStyle w:val="acctfourfigures"/>
              <w:tabs>
                <w:tab w:val="clear" w:pos="765"/>
              </w:tabs>
              <w:spacing w:line="240" w:lineRule="auto"/>
              <w:ind w:left="-84" w:right="-84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ED6253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ประเทศที่ดำเนินธุรกิจ</w:t>
            </w:r>
          </w:p>
        </w:tc>
        <w:tc>
          <w:tcPr>
            <w:tcW w:w="180" w:type="dxa"/>
          </w:tcPr>
          <w:p w14:paraId="762F0042" w14:textId="77777777" w:rsidR="007E54C4" w:rsidRPr="00ED6253" w:rsidRDefault="007E54C4" w:rsidP="00C8410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30" w:type="dxa"/>
            <w:gridSpan w:val="3"/>
            <w:vAlign w:val="bottom"/>
            <w:hideMark/>
          </w:tcPr>
          <w:p w14:paraId="0429E36F" w14:textId="77777777" w:rsidR="007E54C4" w:rsidRPr="00ED6253" w:rsidRDefault="007E54C4" w:rsidP="00C8410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ED6253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สัดส่วน</w:t>
            </w:r>
          </w:p>
          <w:p w14:paraId="5606CBC0" w14:textId="77777777" w:rsidR="007E54C4" w:rsidRPr="00ED6253" w:rsidRDefault="007E54C4" w:rsidP="00C8410F">
            <w:pPr>
              <w:pStyle w:val="acctfourfigures"/>
              <w:tabs>
                <w:tab w:val="left" w:pos="720"/>
              </w:tabs>
              <w:spacing w:line="240" w:lineRule="auto"/>
              <w:ind w:left="-84" w:right="-84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D6253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  <w:vAlign w:val="bottom"/>
          </w:tcPr>
          <w:p w14:paraId="5DC367F4" w14:textId="77777777" w:rsidR="007E54C4" w:rsidRPr="00ED6253" w:rsidRDefault="007E54C4" w:rsidP="00C8410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620" w:type="dxa"/>
            <w:gridSpan w:val="3"/>
            <w:vAlign w:val="bottom"/>
            <w:hideMark/>
          </w:tcPr>
          <w:p w14:paraId="2C77E85D" w14:textId="11E6275C" w:rsidR="007E54C4" w:rsidRPr="00ED6253" w:rsidRDefault="007E54C4" w:rsidP="007E54C4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D6253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ทุนชำระแล้ว</w:t>
            </w:r>
          </w:p>
          <w:p w14:paraId="0F1A00C5" w14:textId="78728153" w:rsidR="007E54C4" w:rsidRPr="00ED6253" w:rsidRDefault="007E54C4" w:rsidP="00C8410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39C35E4" w14:textId="77777777" w:rsidR="007E54C4" w:rsidRPr="00ED6253" w:rsidRDefault="007E54C4" w:rsidP="00C8410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4ACC7219" w14:textId="77777777" w:rsidR="007E54C4" w:rsidRPr="00ED6253" w:rsidRDefault="007E54C4" w:rsidP="00C8410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2042161B" w14:textId="77777777" w:rsidR="007E54C4" w:rsidRPr="00ED6253" w:rsidRDefault="007E54C4" w:rsidP="00C8410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D6253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2256C84D" w14:textId="77777777" w:rsidR="007E54C4" w:rsidRPr="00ED6253" w:rsidRDefault="007E54C4" w:rsidP="00C8410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1800" w:type="dxa"/>
            <w:gridSpan w:val="3"/>
            <w:vAlign w:val="bottom"/>
            <w:hideMark/>
          </w:tcPr>
          <w:p w14:paraId="764EF82D" w14:textId="77777777" w:rsidR="007E54C4" w:rsidRPr="00ED6253" w:rsidRDefault="007E54C4" w:rsidP="00C8410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D6253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มูลค่าตาม</w:t>
            </w:r>
          </w:p>
          <w:p w14:paraId="4E93DE1E" w14:textId="77777777" w:rsidR="007E54C4" w:rsidRPr="00ED6253" w:rsidRDefault="007E54C4" w:rsidP="00C8410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D6253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  <w:tc>
          <w:tcPr>
            <w:tcW w:w="180" w:type="dxa"/>
          </w:tcPr>
          <w:p w14:paraId="19BD03D6" w14:textId="77777777" w:rsidR="007E54C4" w:rsidRPr="00ED6253" w:rsidRDefault="007E54C4" w:rsidP="00C8410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0" w:type="dxa"/>
            <w:gridSpan w:val="3"/>
            <w:vAlign w:val="bottom"/>
            <w:hideMark/>
          </w:tcPr>
          <w:p w14:paraId="0348E18B" w14:textId="77777777" w:rsidR="007E54C4" w:rsidRPr="00ED6253" w:rsidRDefault="007E54C4" w:rsidP="00C8410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D6253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เงินปันผลรับสำหรับงวดเก้าเดือนสิ้นสุดวันที่</w:t>
            </w:r>
          </w:p>
        </w:tc>
      </w:tr>
      <w:tr w:rsidR="007E54C4" w:rsidRPr="00ED6253" w14:paraId="5C516452" w14:textId="77777777" w:rsidTr="00C8410F">
        <w:trPr>
          <w:cantSplit/>
          <w:trHeight w:val="389"/>
          <w:tblHeader/>
        </w:trPr>
        <w:tc>
          <w:tcPr>
            <w:tcW w:w="4050" w:type="dxa"/>
          </w:tcPr>
          <w:p w14:paraId="2FEE2B15" w14:textId="77777777" w:rsidR="007E54C4" w:rsidRPr="00ED6253" w:rsidRDefault="007E54C4" w:rsidP="00C8410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0" w:type="dxa"/>
          </w:tcPr>
          <w:p w14:paraId="5EF79E17" w14:textId="77777777" w:rsidR="007E54C4" w:rsidRPr="00ED6253" w:rsidRDefault="007E54C4" w:rsidP="00C8410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C78D3E9" w14:textId="77777777" w:rsidR="007E54C4" w:rsidRPr="00ED6253" w:rsidRDefault="007E54C4" w:rsidP="00C8410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22667FA4" w14:textId="77777777" w:rsidR="007E54C4" w:rsidRPr="00ED6253" w:rsidRDefault="007E54C4" w:rsidP="00C8410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30" w:type="dxa"/>
          </w:tcPr>
          <w:p w14:paraId="513B82EE" w14:textId="77777777" w:rsidR="007E54C4" w:rsidRPr="00ED6253" w:rsidRDefault="007E54C4" w:rsidP="00C8410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D6253">
              <w:rPr>
                <w:rFonts w:ascii="Angsana New" w:hAnsi="Angsana New" w:hint="cs"/>
                <w:sz w:val="26"/>
                <w:szCs w:val="26"/>
                <w:lang w:val="en-US" w:bidi="th-TH"/>
              </w:rPr>
              <w:t>3</w:t>
            </w:r>
            <w:r w:rsidRPr="00ED6253">
              <w:rPr>
                <w:rFonts w:ascii="Angsana New" w:hAnsi="Angsana New"/>
                <w:sz w:val="26"/>
                <w:szCs w:val="26"/>
                <w:lang w:val="en-US" w:bidi="th-TH"/>
              </w:rPr>
              <w:t>0</w:t>
            </w:r>
          </w:p>
          <w:p w14:paraId="731AC1D2" w14:textId="77777777" w:rsidR="007E54C4" w:rsidRPr="00ED6253" w:rsidRDefault="007E54C4" w:rsidP="00C8410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ED6253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648A7B90" w14:textId="77777777" w:rsidR="007E54C4" w:rsidRPr="00ED6253" w:rsidRDefault="007E54C4" w:rsidP="00C8410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2FB34145" w14:textId="77777777" w:rsidR="007E54C4" w:rsidRPr="00ED6253" w:rsidRDefault="007E54C4" w:rsidP="00C8410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D6253">
              <w:rPr>
                <w:rFonts w:ascii="Angsana New" w:hAnsi="Angsana New" w:hint="cs"/>
                <w:sz w:val="26"/>
                <w:szCs w:val="26"/>
                <w:lang w:val="en-US" w:bidi="th-TH"/>
              </w:rPr>
              <w:t>31</w:t>
            </w:r>
          </w:p>
          <w:p w14:paraId="0ADBB482" w14:textId="77777777" w:rsidR="007E54C4" w:rsidRPr="00ED6253" w:rsidRDefault="007E54C4" w:rsidP="00C8410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ED6253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29A89ACC" w14:textId="77777777" w:rsidR="007E54C4" w:rsidRPr="00ED6253" w:rsidRDefault="007E54C4" w:rsidP="00C8410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44474718" w14:textId="77777777" w:rsidR="007E54C4" w:rsidRPr="00ED6253" w:rsidRDefault="007E54C4" w:rsidP="00C8410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D6253">
              <w:rPr>
                <w:rFonts w:ascii="Angsana New" w:hAnsi="Angsana New" w:hint="cs"/>
                <w:sz w:val="26"/>
                <w:szCs w:val="26"/>
                <w:lang w:val="en-US" w:bidi="th-TH"/>
              </w:rPr>
              <w:t>3</w:t>
            </w:r>
            <w:r w:rsidRPr="00ED6253">
              <w:rPr>
                <w:rFonts w:ascii="Angsana New" w:hAnsi="Angsana New"/>
                <w:sz w:val="26"/>
                <w:szCs w:val="26"/>
                <w:lang w:val="en-US" w:bidi="th-TH"/>
              </w:rPr>
              <w:t>0</w:t>
            </w:r>
          </w:p>
          <w:p w14:paraId="7D7F4C64" w14:textId="77777777" w:rsidR="007E54C4" w:rsidRPr="00ED6253" w:rsidRDefault="007E54C4" w:rsidP="00C8410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ED6253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181" w:type="dxa"/>
          </w:tcPr>
          <w:p w14:paraId="17A28F04" w14:textId="77777777" w:rsidR="007E54C4" w:rsidRPr="00ED6253" w:rsidRDefault="007E54C4" w:rsidP="00C8410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9" w:type="dxa"/>
          </w:tcPr>
          <w:p w14:paraId="52555B80" w14:textId="77777777" w:rsidR="007E54C4" w:rsidRPr="00ED6253" w:rsidRDefault="007E54C4" w:rsidP="00C8410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D6253">
              <w:rPr>
                <w:rFonts w:ascii="Angsana New" w:hAnsi="Angsana New" w:hint="cs"/>
                <w:sz w:val="26"/>
                <w:szCs w:val="26"/>
                <w:lang w:val="en-US" w:bidi="th-TH"/>
              </w:rPr>
              <w:t>31</w:t>
            </w:r>
          </w:p>
          <w:p w14:paraId="2FA42F8B" w14:textId="77777777" w:rsidR="007E54C4" w:rsidRPr="00ED6253" w:rsidRDefault="007E54C4" w:rsidP="00C8410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ED6253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48C0AC81" w14:textId="77777777" w:rsidR="007E54C4" w:rsidRPr="00ED6253" w:rsidRDefault="007E54C4" w:rsidP="00C8410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2A6B5DE" w14:textId="77777777" w:rsidR="007E54C4" w:rsidRPr="00ED6253" w:rsidRDefault="007E54C4" w:rsidP="00C8410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D6253">
              <w:rPr>
                <w:rFonts w:ascii="Angsana New" w:hAnsi="Angsana New" w:hint="cs"/>
                <w:sz w:val="26"/>
                <w:szCs w:val="26"/>
                <w:lang w:val="en-US" w:bidi="th-TH"/>
              </w:rPr>
              <w:t>3</w:t>
            </w:r>
            <w:r w:rsidRPr="00ED6253">
              <w:rPr>
                <w:rFonts w:ascii="Angsana New" w:hAnsi="Angsana New"/>
                <w:sz w:val="26"/>
                <w:szCs w:val="26"/>
                <w:lang w:val="en-US" w:bidi="th-TH"/>
              </w:rPr>
              <w:t>0</w:t>
            </w:r>
          </w:p>
          <w:p w14:paraId="709BD9CA" w14:textId="77777777" w:rsidR="007E54C4" w:rsidRPr="00ED6253" w:rsidRDefault="007E54C4" w:rsidP="00C8410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ED6253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25FF19EA" w14:textId="77777777" w:rsidR="007E54C4" w:rsidRPr="00ED6253" w:rsidRDefault="007E54C4" w:rsidP="00C8410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4691DF7A" w14:textId="77777777" w:rsidR="007E54C4" w:rsidRPr="00ED6253" w:rsidRDefault="007E54C4" w:rsidP="00C8410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D6253">
              <w:rPr>
                <w:rFonts w:ascii="Angsana New" w:hAnsi="Angsana New" w:hint="cs"/>
                <w:sz w:val="26"/>
                <w:szCs w:val="26"/>
                <w:lang w:val="en-US" w:bidi="th-TH"/>
              </w:rPr>
              <w:t>31</w:t>
            </w:r>
          </w:p>
          <w:p w14:paraId="6537315F" w14:textId="77777777" w:rsidR="007E54C4" w:rsidRPr="00ED6253" w:rsidRDefault="007E54C4" w:rsidP="00C8410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ED6253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116DF27D" w14:textId="77777777" w:rsidR="007E54C4" w:rsidRPr="00ED6253" w:rsidRDefault="007E54C4" w:rsidP="00C8410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41FC6B3E" w14:textId="77777777" w:rsidR="007E54C4" w:rsidRPr="00ED6253" w:rsidRDefault="007E54C4" w:rsidP="00C8410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D6253">
              <w:rPr>
                <w:rFonts w:ascii="Angsana New" w:hAnsi="Angsana New" w:hint="cs"/>
                <w:sz w:val="26"/>
                <w:szCs w:val="26"/>
                <w:lang w:val="en-US" w:bidi="th-TH"/>
              </w:rPr>
              <w:t>3</w:t>
            </w:r>
            <w:r w:rsidRPr="00ED6253">
              <w:rPr>
                <w:rFonts w:ascii="Angsana New" w:hAnsi="Angsana New"/>
                <w:sz w:val="26"/>
                <w:szCs w:val="26"/>
                <w:lang w:val="en-US" w:bidi="th-TH"/>
              </w:rPr>
              <w:t>0</w:t>
            </w:r>
          </w:p>
          <w:p w14:paraId="0BAB0E75" w14:textId="77777777" w:rsidR="007E54C4" w:rsidRPr="00ED6253" w:rsidRDefault="007E54C4" w:rsidP="00C8410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ED6253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3C564551" w14:textId="77777777" w:rsidR="007E54C4" w:rsidRPr="00ED6253" w:rsidRDefault="007E54C4" w:rsidP="00C8410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4AE11B6" w14:textId="77777777" w:rsidR="007E54C4" w:rsidRPr="00ED6253" w:rsidRDefault="007E54C4" w:rsidP="00C8410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D6253">
              <w:rPr>
                <w:rFonts w:ascii="Angsana New" w:hAnsi="Angsana New" w:hint="cs"/>
                <w:sz w:val="26"/>
                <w:szCs w:val="26"/>
                <w:lang w:val="en-US" w:bidi="th-TH"/>
              </w:rPr>
              <w:t>31</w:t>
            </w:r>
          </w:p>
          <w:p w14:paraId="34EA526D" w14:textId="77777777" w:rsidR="007E54C4" w:rsidRPr="00ED6253" w:rsidRDefault="007E54C4" w:rsidP="00C8410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ED6253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1C68FB3D" w14:textId="77777777" w:rsidR="007E54C4" w:rsidRPr="00ED6253" w:rsidRDefault="007E54C4" w:rsidP="00C8410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27B0C42" w14:textId="77777777" w:rsidR="007E54C4" w:rsidRPr="00ED6253" w:rsidRDefault="007E54C4" w:rsidP="00C8410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D6253">
              <w:rPr>
                <w:rFonts w:ascii="Angsana New" w:hAnsi="Angsana New" w:hint="cs"/>
                <w:sz w:val="26"/>
                <w:szCs w:val="26"/>
                <w:lang w:val="en-US" w:bidi="th-TH"/>
              </w:rPr>
              <w:t>3</w:t>
            </w:r>
            <w:r w:rsidRPr="00ED6253">
              <w:rPr>
                <w:rFonts w:ascii="Angsana New" w:hAnsi="Angsana New"/>
                <w:sz w:val="26"/>
                <w:szCs w:val="26"/>
                <w:lang w:val="en-US" w:bidi="th-TH"/>
              </w:rPr>
              <w:t>0</w:t>
            </w:r>
          </w:p>
          <w:p w14:paraId="45920330" w14:textId="77777777" w:rsidR="007E54C4" w:rsidRPr="00ED6253" w:rsidRDefault="007E54C4" w:rsidP="00C8410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ED6253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0D911FA9" w14:textId="77777777" w:rsidR="007E54C4" w:rsidRPr="00ED6253" w:rsidRDefault="007E54C4" w:rsidP="00C8410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3784AFF" w14:textId="77777777" w:rsidR="007E54C4" w:rsidRPr="00ED6253" w:rsidRDefault="007E54C4" w:rsidP="00C8410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D6253">
              <w:rPr>
                <w:rFonts w:ascii="Angsana New" w:hAnsi="Angsana New" w:hint="cs"/>
                <w:sz w:val="26"/>
                <w:szCs w:val="26"/>
                <w:lang w:val="en-US" w:bidi="th-TH"/>
              </w:rPr>
              <w:t>3</w:t>
            </w:r>
            <w:r w:rsidRPr="00ED6253">
              <w:rPr>
                <w:rFonts w:ascii="Angsana New" w:hAnsi="Angsana New"/>
                <w:sz w:val="26"/>
                <w:szCs w:val="26"/>
                <w:lang w:val="en-US" w:bidi="th-TH"/>
              </w:rPr>
              <w:t>0</w:t>
            </w:r>
          </w:p>
          <w:p w14:paraId="08E1DFBF" w14:textId="77777777" w:rsidR="007E54C4" w:rsidRPr="00ED6253" w:rsidRDefault="007E54C4" w:rsidP="00C8410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ED6253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</w:tr>
      <w:tr w:rsidR="007E54C4" w:rsidRPr="00ED6253" w14:paraId="762319C0" w14:textId="77777777" w:rsidTr="00C8410F">
        <w:trPr>
          <w:cantSplit/>
          <w:trHeight w:val="389"/>
          <w:tblHeader/>
        </w:trPr>
        <w:tc>
          <w:tcPr>
            <w:tcW w:w="4050" w:type="dxa"/>
          </w:tcPr>
          <w:p w14:paraId="398297FF" w14:textId="77777777" w:rsidR="007E54C4" w:rsidRPr="00ED6253" w:rsidRDefault="007E54C4" w:rsidP="00C8410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0" w:type="dxa"/>
          </w:tcPr>
          <w:p w14:paraId="620DF54A" w14:textId="77777777" w:rsidR="007E54C4" w:rsidRPr="00ED6253" w:rsidRDefault="007E54C4" w:rsidP="00C8410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C88080D" w14:textId="77777777" w:rsidR="007E54C4" w:rsidRPr="00ED6253" w:rsidRDefault="007E54C4" w:rsidP="00C8410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19A9B158" w14:textId="77777777" w:rsidR="007E54C4" w:rsidRPr="00ED6253" w:rsidRDefault="007E54C4" w:rsidP="00C8410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30" w:type="dxa"/>
          </w:tcPr>
          <w:p w14:paraId="1E052F8C" w14:textId="77777777" w:rsidR="007E54C4" w:rsidRPr="00ED6253" w:rsidRDefault="007E54C4" w:rsidP="00C8410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D6253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47FDD8A3" w14:textId="77777777" w:rsidR="007E54C4" w:rsidRPr="00ED6253" w:rsidRDefault="007E54C4" w:rsidP="00C8410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706CC9B1" w14:textId="77777777" w:rsidR="007E54C4" w:rsidRPr="00ED6253" w:rsidRDefault="007E54C4" w:rsidP="00C8410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D6253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18827B65" w14:textId="77777777" w:rsidR="007E54C4" w:rsidRPr="00ED6253" w:rsidRDefault="007E54C4" w:rsidP="00C8410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hideMark/>
          </w:tcPr>
          <w:p w14:paraId="60C4A157" w14:textId="77777777" w:rsidR="007E54C4" w:rsidRPr="00ED6253" w:rsidRDefault="007E54C4" w:rsidP="00C8410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D6253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1" w:type="dxa"/>
          </w:tcPr>
          <w:p w14:paraId="726E63AA" w14:textId="77777777" w:rsidR="007E54C4" w:rsidRPr="00ED6253" w:rsidRDefault="007E54C4" w:rsidP="00C8410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9" w:type="dxa"/>
            <w:hideMark/>
          </w:tcPr>
          <w:p w14:paraId="0FF26187" w14:textId="77777777" w:rsidR="007E54C4" w:rsidRPr="00ED6253" w:rsidRDefault="007E54C4" w:rsidP="00C8410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D6253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609439C1" w14:textId="77777777" w:rsidR="007E54C4" w:rsidRPr="00ED6253" w:rsidRDefault="007E54C4" w:rsidP="00C8410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hideMark/>
          </w:tcPr>
          <w:p w14:paraId="3178866B" w14:textId="77777777" w:rsidR="007E54C4" w:rsidRPr="00ED6253" w:rsidRDefault="007E54C4" w:rsidP="00C8410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D6253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77C98086" w14:textId="77777777" w:rsidR="007E54C4" w:rsidRPr="00ED6253" w:rsidRDefault="007E54C4" w:rsidP="00C8410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hideMark/>
          </w:tcPr>
          <w:p w14:paraId="085483BA" w14:textId="77777777" w:rsidR="007E54C4" w:rsidRPr="00ED6253" w:rsidRDefault="007E54C4" w:rsidP="00C8410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D6253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2D4E318A" w14:textId="77777777" w:rsidR="007E54C4" w:rsidRPr="00ED6253" w:rsidRDefault="007E54C4" w:rsidP="00C8410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hideMark/>
          </w:tcPr>
          <w:p w14:paraId="2BCF531A" w14:textId="77777777" w:rsidR="007E54C4" w:rsidRPr="00ED6253" w:rsidRDefault="007E54C4" w:rsidP="00C8410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D6253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4BB3C95D" w14:textId="77777777" w:rsidR="007E54C4" w:rsidRPr="00ED6253" w:rsidRDefault="007E54C4" w:rsidP="00C8410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hideMark/>
          </w:tcPr>
          <w:p w14:paraId="4B40C21C" w14:textId="77777777" w:rsidR="007E54C4" w:rsidRPr="00ED6253" w:rsidRDefault="007E54C4" w:rsidP="00C8410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D6253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0E639766" w14:textId="77777777" w:rsidR="007E54C4" w:rsidRPr="00ED6253" w:rsidRDefault="007E54C4" w:rsidP="00C8410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hideMark/>
          </w:tcPr>
          <w:p w14:paraId="1DB3D4C3" w14:textId="77777777" w:rsidR="007E54C4" w:rsidRPr="00ED6253" w:rsidRDefault="007E54C4" w:rsidP="00C8410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D6253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16F5F2DE" w14:textId="77777777" w:rsidR="007E54C4" w:rsidRPr="00ED6253" w:rsidRDefault="007E54C4" w:rsidP="00C8410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hideMark/>
          </w:tcPr>
          <w:p w14:paraId="7472E0B3" w14:textId="77777777" w:rsidR="007E54C4" w:rsidRPr="00ED6253" w:rsidRDefault="007E54C4" w:rsidP="00C8410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D6253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2562</w:t>
            </w:r>
          </w:p>
        </w:tc>
      </w:tr>
      <w:tr w:rsidR="007E54C4" w:rsidRPr="00ED6253" w14:paraId="367C80DE" w14:textId="77777777" w:rsidTr="00C8410F">
        <w:trPr>
          <w:cantSplit/>
          <w:trHeight w:val="389"/>
          <w:tblHeader/>
        </w:trPr>
        <w:tc>
          <w:tcPr>
            <w:tcW w:w="4050" w:type="dxa"/>
          </w:tcPr>
          <w:p w14:paraId="3B9FDC27" w14:textId="77777777" w:rsidR="007E54C4" w:rsidRPr="00ED6253" w:rsidRDefault="007E54C4" w:rsidP="00C8410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0" w:type="dxa"/>
          </w:tcPr>
          <w:p w14:paraId="7ECD9251" w14:textId="77777777" w:rsidR="007E54C4" w:rsidRPr="00ED6253" w:rsidRDefault="007E54C4" w:rsidP="00C8410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F731893" w14:textId="77777777" w:rsidR="007E54C4" w:rsidRPr="00ED6253" w:rsidRDefault="007E54C4" w:rsidP="00C8410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6D828FA6" w14:textId="77777777" w:rsidR="007E54C4" w:rsidRPr="00ED6253" w:rsidRDefault="007E54C4" w:rsidP="00C8410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gridSpan w:val="3"/>
          </w:tcPr>
          <w:p w14:paraId="44CDC1C0" w14:textId="77777777" w:rsidR="007E54C4" w:rsidRPr="00ED6253" w:rsidRDefault="007E54C4" w:rsidP="00C8410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  <w:r w:rsidRPr="00ED6253"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  <w:t>(</w:t>
            </w:r>
            <w:r w:rsidRPr="00ED6253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 w:bidi="th-TH"/>
              </w:rPr>
              <w:t>ร้อยละ</w:t>
            </w:r>
            <w:r w:rsidRPr="00ED6253"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48EB2B3" w14:textId="77777777" w:rsidR="007E54C4" w:rsidRPr="00ED6253" w:rsidRDefault="007E54C4" w:rsidP="00C8410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7560" w:type="dxa"/>
            <w:gridSpan w:val="15"/>
          </w:tcPr>
          <w:p w14:paraId="116A4F9A" w14:textId="77777777" w:rsidR="007E54C4" w:rsidRPr="00ED6253" w:rsidRDefault="007E54C4" w:rsidP="00C8410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  <w:r w:rsidRPr="00ED6253"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  <w:t>(</w:t>
            </w:r>
            <w:r w:rsidRPr="00ED6253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 w:bidi="th-TH"/>
              </w:rPr>
              <w:t>พันบาท</w:t>
            </w:r>
            <w:r w:rsidRPr="00ED6253"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  <w:t>)</w:t>
            </w:r>
          </w:p>
        </w:tc>
      </w:tr>
      <w:tr w:rsidR="007E54C4" w:rsidRPr="00ED6253" w14:paraId="59219088" w14:textId="77777777" w:rsidTr="00C8410F">
        <w:trPr>
          <w:cantSplit/>
        </w:trPr>
        <w:tc>
          <w:tcPr>
            <w:tcW w:w="4050" w:type="dxa"/>
            <w:hideMark/>
          </w:tcPr>
          <w:p w14:paraId="616887C8" w14:textId="53FBCCD9" w:rsidR="007E54C4" w:rsidRPr="00ED6253" w:rsidRDefault="007E54C4" w:rsidP="007E54C4">
            <w:pPr>
              <w:spacing w:line="240" w:lineRule="auto"/>
              <w:ind w:left="191" w:right="-468" w:hanging="191"/>
              <w:rPr>
                <w:rFonts w:ascii="Angsana New" w:hAnsi="Angsana New"/>
                <w:sz w:val="26"/>
                <w:szCs w:val="26"/>
                <w:cs/>
              </w:rPr>
            </w:pPr>
            <w:r w:rsidRPr="00ED6253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</w:t>
            </w:r>
            <w:r w:rsidR="00B134BC" w:rsidRPr="00ED6253">
              <w:rPr>
                <w:rFonts w:ascii="Angsana New" w:hAnsi="Angsana New" w:hint="cs"/>
                <w:sz w:val="26"/>
                <w:szCs w:val="26"/>
                <w:cs/>
              </w:rPr>
              <w:t>เอ็ม อินเทลลิเจนซ์ จำกัด</w:t>
            </w:r>
          </w:p>
        </w:tc>
        <w:tc>
          <w:tcPr>
            <w:tcW w:w="450" w:type="dxa"/>
          </w:tcPr>
          <w:p w14:paraId="022DFA46" w14:textId="77777777" w:rsidR="007E54C4" w:rsidRPr="00ED6253" w:rsidRDefault="007E54C4" w:rsidP="007E54C4">
            <w:pPr>
              <w:pStyle w:val="acctfourfigures"/>
              <w:tabs>
                <w:tab w:val="clear" w:pos="765"/>
                <w:tab w:val="left" w:pos="675"/>
                <w:tab w:val="center" w:pos="104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D6253">
              <w:rPr>
                <w:rFonts w:ascii="Angsana New" w:hAnsi="Angsana New" w:hint="cs"/>
                <w:sz w:val="26"/>
                <w:szCs w:val="26"/>
                <w:lang w:val="en-US" w:bidi="th-TH"/>
              </w:rPr>
              <w:t>(1)</w:t>
            </w:r>
          </w:p>
        </w:tc>
        <w:tc>
          <w:tcPr>
            <w:tcW w:w="900" w:type="dxa"/>
          </w:tcPr>
          <w:p w14:paraId="38E6F126" w14:textId="00D0D454" w:rsidR="007E54C4" w:rsidRPr="00ED6253" w:rsidRDefault="007E54C4" w:rsidP="007E54C4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D6253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ไทย</w:t>
            </w:r>
          </w:p>
        </w:tc>
        <w:tc>
          <w:tcPr>
            <w:tcW w:w="180" w:type="dxa"/>
          </w:tcPr>
          <w:p w14:paraId="0EBE0E9C" w14:textId="77777777" w:rsidR="007E54C4" w:rsidRPr="00ED6253" w:rsidRDefault="007E54C4" w:rsidP="007E54C4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C432BF3" w14:textId="2FB2D59A" w:rsidR="007E54C4" w:rsidRPr="00ED6253" w:rsidRDefault="007E54C4" w:rsidP="007E54C4">
            <w:pPr>
              <w:pStyle w:val="acctfourfigures"/>
              <w:tabs>
                <w:tab w:val="clear" w:pos="765"/>
                <w:tab w:val="decimal" w:pos="27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D6253">
              <w:rPr>
                <w:rFonts w:ascii="Angsana New" w:hAnsi="Angsana New"/>
                <w:sz w:val="26"/>
                <w:szCs w:val="26"/>
                <w:lang w:val="en-US" w:bidi="th-TH"/>
              </w:rPr>
              <w:t>22</w:t>
            </w:r>
          </w:p>
        </w:tc>
        <w:tc>
          <w:tcPr>
            <w:tcW w:w="180" w:type="dxa"/>
            <w:vAlign w:val="bottom"/>
          </w:tcPr>
          <w:p w14:paraId="27F9C260" w14:textId="77777777" w:rsidR="007E54C4" w:rsidRPr="00ED6253" w:rsidRDefault="007E54C4" w:rsidP="007E54C4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33A2A016" w14:textId="312D9C58" w:rsidR="007E54C4" w:rsidRPr="00ED6253" w:rsidRDefault="007E54C4" w:rsidP="007E54C4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D6253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0E44337" w14:textId="77777777" w:rsidR="007E54C4" w:rsidRPr="00ED6253" w:rsidRDefault="007E54C4" w:rsidP="007E54C4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4FF33294" w14:textId="6553603A" w:rsidR="007E54C4" w:rsidRPr="00ED6253" w:rsidRDefault="007E54C4" w:rsidP="007E54C4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ED6253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  <w:r w:rsidRPr="00ED6253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ED6253">
              <w:rPr>
                <w:rFonts w:ascii="Angsana New" w:hAnsi="Angsan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81" w:type="dxa"/>
            <w:vAlign w:val="bottom"/>
          </w:tcPr>
          <w:p w14:paraId="3FE827F1" w14:textId="77777777" w:rsidR="007E54C4" w:rsidRPr="00ED6253" w:rsidRDefault="007E54C4" w:rsidP="007E54C4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9" w:type="dxa"/>
          </w:tcPr>
          <w:p w14:paraId="48511521" w14:textId="1015D7F6" w:rsidR="007E54C4" w:rsidRPr="00ED6253" w:rsidRDefault="007E54C4" w:rsidP="007E54C4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ED6253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9A45EE3" w14:textId="77777777" w:rsidR="007E54C4" w:rsidRPr="00ED6253" w:rsidRDefault="007E54C4" w:rsidP="007E54C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1D92ABE" w14:textId="46E9E723" w:rsidR="007E54C4" w:rsidRPr="00ED6253" w:rsidRDefault="007E54C4" w:rsidP="007E54C4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D6253">
              <w:rPr>
                <w:rFonts w:ascii="Angsana New" w:hAnsi="Angsana New"/>
                <w:sz w:val="26"/>
                <w:szCs w:val="26"/>
                <w:lang w:bidi="th-TH"/>
              </w:rPr>
              <w:t>17,600</w:t>
            </w:r>
          </w:p>
        </w:tc>
        <w:tc>
          <w:tcPr>
            <w:tcW w:w="180" w:type="dxa"/>
            <w:vAlign w:val="bottom"/>
          </w:tcPr>
          <w:p w14:paraId="634993A9" w14:textId="77777777" w:rsidR="007E54C4" w:rsidRPr="00ED6253" w:rsidRDefault="007E54C4" w:rsidP="007E54C4">
            <w:pPr>
              <w:pStyle w:val="acctfourfigures"/>
              <w:spacing w:line="240" w:lineRule="auto"/>
              <w:ind w:left="-79" w:right="-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8B2B607" w14:textId="1FE040C3" w:rsidR="007E54C4" w:rsidRPr="00ED6253" w:rsidRDefault="007E54C4" w:rsidP="007E54C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D6253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AFDF925" w14:textId="77777777" w:rsidR="007E54C4" w:rsidRPr="00ED6253" w:rsidRDefault="007E54C4" w:rsidP="007E54C4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C4BC8AD" w14:textId="72011F28" w:rsidR="007E54C4" w:rsidRPr="00ED6253" w:rsidRDefault="007E54C4" w:rsidP="007E54C4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D6253">
              <w:rPr>
                <w:rFonts w:ascii="Angsana New" w:hAnsi="Angsana New"/>
                <w:sz w:val="26"/>
                <w:szCs w:val="26"/>
                <w:lang w:bidi="th-TH"/>
              </w:rPr>
              <w:t>17,600</w:t>
            </w:r>
          </w:p>
        </w:tc>
        <w:tc>
          <w:tcPr>
            <w:tcW w:w="180" w:type="dxa"/>
            <w:vAlign w:val="bottom"/>
          </w:tcPr>
          <w:p w14:paraId="225E4C39" w14:textId="77777777" w:rsidR="007E54C4" w:rsidRPr="00ED6253" w:rsidRDefault="007E54C4" w:rsidP="007E54C4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169EE31A" w14:textId="5493BE92" w:rsidR="007E54C4" w:rsidRPr="00ED6253" w:rsidRDefault="007E54C4" w:rsidP="007E54C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D6253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87B1F5B" w14:textId="77777777" w:rsidR="007E54C4" w:rsidRPr="00ED6253" w:rsidRDefault="007E54C4" w:rsidP="007E54C4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66EC7C4" w14:textId="77777777" w:rsidR="007E54C4" w:rsidRPr="00ED6253" w:rsidRDefault="007E54C4" w:rsidP="007E54C4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D6253">
              <w:rPr>
                <w:rFonts w:ascii="Angsana New" w:hAnsi="Angsana New" w:hint="cs"/>
                <w:sz w:val="26"/>
                <w:szCs w:val="26"/>
              </w:rPr>
              <w:t xml:space="preserve">     -</w:t>
            </w:r>
          </w:p>
        </w:tc>
        <w:tc>
          <w:tcPr>
            <w:tcW w:w="180" w:type="dxa"/>
            <w:vAlign w:val="bottom"/>
          </w:tcPr>
          <w:p w14:paraId="72F27EA5" w14:textId="77777777" w:rsidR="007E54C4" w:rsidRPr="00ED6253" w:rsidRDefault="007E54C4" w:rsidP="007E54C4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5BF174FA" w14:textId="04A994AF" w:rsidR="007E54C4" w:rsidRPr="00ED6253" w:rsidRDefault="007E54C4" w:rsidP="007E54C4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D6253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</w:tr>
      <w:tr w:rsidR="007E54C4" w:rsidRPr="00ED6253" w14:paraId="6B7F9CFA" w14:textId="77777777" w:rsidTr="00C8410F">
        <w:trPr>
          <w:cantSplit/>
          <w:trHeight w:val="246"/>
        </w:trPr>
        <w:tc>
          <w:tcPr>
            <w:tcW w:w="4050" w:type="dxa"/>
            <w:vAlign w:val="bottom"/>
            <w:hideMark/>
          </w:tcPr>
          <w:p w14:paraId="6A25DCE1" w14:textId="77777777" w:rsidR="007E54C4" w:rsidRPr="00ED6253" w:rsidRDefault="007E54C4" w:rsidP="007E54C4">
            <w:pPr>
              <w:spacing w:line="240" w:lineRule="auto"/>
              <w:ind w:left="1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D625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450" w:type="dxa"/>
          </w:tcPr>
          <w:p w14:paraId="49979EEC" w14:textId="77777777" w:rsidR="007E54C4" w:rsidRPr="00ED6253" w:rsidRDefault="007E54C4" w:rsidP="007E54C4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14:paraId="58B88EE3" w14:textId="77777777" w:rsidR="007E54C4" w:rsidRPr="00ED6253" w:rsidRDefault="007E54C4" w:rsidP="007E54C4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B4E7B6C" w14:textId="77777777" w:rsidR="007E54C4" w:rsidRPr="00ED6253" w:rsidRDefault="007E54C4" w:rsidP="007E54C4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630" w:type="dxa"/>
          </w:tcPr>
          <w:p w14:paraId="4CE1B9B9" w14:textId="77777777" w:rsidR="007E54C4" w:rsidRPr="00ED6253" w:rsidRDefault="007E54C4" w:rsidP="007E54C4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0A9EBFBC" w14:textId="77777777" w:rsidR="007E54C4" w:rsidRPr="00ED6253" w:rsidRDefault="007E54C4" w:rsidP="007E54C4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</w:tcPr>
          <w:p w14:paraId="072E3464" w14:textId="77777777" w:rsidR="007E54C4" w:rsidRPr="00ED6253" w:rsidRDefault="007E54C4" w:rsidP="007E54C4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129C906F" w14:textId="77777777" w:rsidR="007E54C4" w:rsidRPr="00ED6253" w:rsidRDefault="007E54C4" w:rsidP="007E54C4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1B5DBD54" w14:textId="77777777" w:rsidR="007E54C4" w:rsidRPr="00ED6253" w:rsidRDefault="007E54C4" w:rsidP="007E54C4">
            <w:pPr>
              <w:pStyle w:val="acctfourfigures"/>
              <w:tabs>
                <w:tab w:val="decimal" w:pos="43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76351288" w14:textId="77777777" w:rsidR="007E54C4" w:rsidRPr="00ED6253" w:rsidRDefault="007E54C4" w:rsidP="007E54C4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19" w:type="dxa"/>
            <w:vAlign w:val="bottom"/>
          </w:tcPr>
          <w:p w14:paraId="6D14F57F" w14:textId="77777777" w:rsidR="007E54C4" w:rsidRPr="00ED6253" w:rsidRDefault="007E54C4" w:rsidP="007E54C4">
            <w:pPr>
              <w:pStyle w:val="acctfourfigures"/>
              <w:tabs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81B0059" w14:textId="77777777" w:rsidR="007E54C4" w:rsidRPr="00ED6253" w:rsidRDefault="007E54C4" w:rsidP="007E54C4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E92FE0" w14:textId="544E4916" w:rsidR="007E54C4" w:rsidRPr="00ED6253" w:rsidRDefault="007E54C4" w:rsidP="007E54C4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ED6253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17,600</w:t>
            </w:r>
          </w:p>
        </w:tc>
        <w:tc>
          <w:tcPr>
            <w:tcW w:w="180" w:type="dxa"/>
            <w:vAlign w:val="bottom"/>
          </w:tcPr>
          <w:p w14:paraId="72DE5A2C" w14:textId="77777777" w:rsidR="007E54C4" w:rsidRPr="00ED6253" w:rsidRDefault="007E54C4" w:rsidP="007E54C4">
            <w:pPr>
              <w:pStyle w:val="acctfourfigures"/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73633DB" w14:textId="0920EBEE" w:rsidR="007E54C4" w:rsidRPr="00ED6253" w:rsidRDefault="007E54C4" w:rsidP="007E54C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ED6253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5704BB9" w14:textId="77777777" w:rsidR="007E54C4" w:rsidRPr="00ED6253" w:rsidRDefault="007E54C4" w:rsidP="007E54C4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15D904" w14:textId="3962683C" w:rsidR="007E54C4" w:rsidRPr="00ED6253" w:rsidRDefault="007E54C4" w:rsidP="007E54C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ED6253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17,600</w:t>
            </w:r>
          </w:p>
        </w:tc>
        <w:tc>
          <w:tcPr>
            <w:tcW w:w="180" w:type="dxa"/>
            <w:vAlign w:val="bottom"/>
          </w:tcPr>
          <w:p w14:paraId="71333C00" w14:textId="77777777" w:rsidR="007E54C4" w:rsidRPr="00ED6253" w:rsidRDefault="007E54C4" w:rsidP="007E54C4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591CC20" w14:textId="7813F4F0" w:rsidR="007E54C4" w:rsidRPr="00ED6253" w:rsidRDefault="007E54C4" w:rsidP="007E54C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ED6253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5550D8D7" w14:textId="77777777" w:rsidR="007E54C4" w:rsidRPr="00ED6253" w:rsidRDefault="007E54C4" w:rsidP="007E54C4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9B9B8E" w14:textId="38D18667" w:rsidR="007E54C4" w:rsidRPr="00ED6253" w:rsidRDefault="007E54C4" w:rsidP="007E54C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ED6253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1AB5C33" w14:textId="77777777" w:rsidR="007E54C4" w:rsidRPr="00ED6253" w:rsidRDefault="007E54C4" w:rsidP="007E54C4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FCBA30" w14:textId="3BB18920" w:rsidR="007E54C4" w:rsidRPr="00ED6253" w:rsidRDefault="007E54C4" w:rsidP="007E54C4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ED6253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</w:tr>
    </w:tbl>
    <w:p w14:paraId="52C61BFF" w14:textId="77777777" w:rsidR="007E54C4" w:rsidRPr="00ED6253" w:rsidRDefault="007E54C4" w:rsidP="00562F26">
      <w:pPr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6259B432" w14:textId="77777777" w:rsidR="004A549D" w:rsidRPr="00ED6253" w:rsidRDefault="004A549D" w:rsidP="004A54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eastAsia="MS Mincho" w:hAnsi="Angsana New"/>
          <w:b/>
          <w:bCs/>
          <w:sz w:val="28"/>
          <w:szCs w:val="28"/>
        </w:rPr>
      </w:pPr>
      <w:r w:rsidRPr="00ED6253">
        <w:rPr>
          <w:rFonts w:ascii="Angsana New" w:eastAsia="MS Mincho" w:hAnsi="Angsana New" w:hint="cs"/>
          <w:b/>
          <w:bCs/>
          <w:sz w:val="28"/>
          <w:szCs w:val="28"/>
          <w:cs/>
        </w:rPr>
        <w:t>ลักษณะธุรกิจ</w:t>
      </w:r>
    </w:p>
    <w:p w14:paraId="3B9D4828" w14:textId="7316E66D" w:rsidR="004A549D" w:rsidRPr="00ED6253" w:rsidRDefault="004A549D" w:rsidP="004A54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MS Mincho" w:hAnsi="Angsana New"/>
          <w:sz w:val="28"/>
          <w:szCs w:val="28"/>
        </w:rPr>
      </w:pPr>
      <w:r w:rsidRPr="00ED6253">
        <w:rPr>
          <w:rFonts w:ascii="Angsana New" w:hAnsi="Angsana New"/>
          <w:sz w:val="28"/>
          <w:szCs w:val="28"/>
        </w:rPr>
        <w:t xml:space="preserve">(1) </w:t>
      </w:r>
      <w:r w:rsidRPr="00ED6253">
        <w:rPr>
          <w:rFonts w:ascii="Angsana New" w:hAnsi="Angsana New" w:hint="cs"/>
          <w:sz w:val="28"/>
          <w:szCs w:val="28"/>
          <w:cs/>
        </w:rPr>
        <w:t>จำหน่าย</w:t>
      </w:r>
      <w:r w:rsidRPr="00ED6253">
        <w:rPr>
          <w:rFonts w:ascii="Angsana New" w:hAnsi="Angsana New"/>
          <w:sz w:val="28"/>
          <w:szCs w:val="28"/>
          <w:cs/>
        </w:rPr>
        <w:t xml:space="preserve"> </w:t>
      </w:r>
      <w:r w:rsidRPr="00ED6253">
        <w:rPr>
          <w:rFonts w:ascii="Angsana New" w:hAnsi="Angsana New" w:hint="cs"/>
          <w:sz w:val="28"/>
          <w:szCs w:val="28"/>
          <w:cs/>
        </w:rPr>
        <w:t>ให้บริการติดตั้ง</w:t>
      </w:r>
      <w:r w:rsidRPr="00ED6253">
        <w:rPr>
          <w:rFonts w:ascii="Angsana New" w:hAnsi="Angsana New"/>
          <w:sz w:val="28"/>
          <w:szCs w:val="28"/>
          <w:cs/>
        </w:rPr>
        <w:t xml:space="preserve"> </w:t>
      </w:r>
      <w:r w:rsidRPr="00ED6253">
        <w:rPr>
          <w:rFonts w:ascii="Angsana New" w:hAnsi="Angsana New" w:hint="cs"/>
          <w:sz w:val="28"/>
          <w:szCs w:val="28"/>
          <w:cs/>
        </w:rPr>
        <w:t>และบำรุงรักษาซอฟต์แวร์เพื่อวิเคราะห์และบริหารจัดการข้อมูลลูกค้าสัมพันธ์</w:t>
      </w:r>
      <w:r w:rsidRPr="00ED6253">
        <w:rPr>
          <w:rFonts w:ascii="Angsana New" w:hAnsi="Angsana New"/>
          <w:sz w:val="28"/>
          <w:szCs w:val="28"/>
          <w:cs/>
        </w:rPr>
        <w:t xml:space="preserve"> </w:t>
      </w:r>
      <w:r w:rsidRPr="00ED6253">
        <w:rPr>
          <w:rFonts w:ascii="Angsana New" w:hAnsi="Angsana New" w:hint="cs"/>
          <w:sz w:val="28"/>
          <w:szCs w:val="28"/>
          <w:cs/>
        </w:rPr>
        <w:t>รวมทั้งฝึกอบรมการใช้งาน</w:t>
      </w:r>
    </w:p>
    <w:p w14:paraId="604A5DF6" w14:textId="77777777" w:rsidR="004A549D" w:rsidRPr="00ED6253" w:rsidRDefault="004A549D" w:rsidP="00D423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MS Mincho" w:hAnsi="Angsana New"/>
          <w:sz w:val="24"/>
          <w:szCs w:val="24"/>
          <w:cs/>
        </w:rPr>
      </w:pPr>
    </w:p>
    <w:p w14:paraId="723E7A42" w14:textId="1BE5F73B" w:rsidR="00D42367" w:rsidRPr="00ED6253" w:rsidRDefault="00234018" w:rsidP="00D423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MS Mincho" w:hAnsi="Angsana New"/>
          <w:sz w:val="28"/>
          <w:szCs w:val="28"/>
          <w:cs/>
        </w:rPr>
        <w:sectPr w:rsidR="00D42367" w:rsidRPr="00ED6253" w:rsidSect="00E46D1E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  <w:r w:rsidRPr="00ED6253">
        <w:rPr>
          <w:rFonts w:ascii="Angsana New" w:eastAsia="MS Mincho" w:hAnsi="Angsana New" w:hint="cs"/>
          <w:sz w:val="28"/>
          <w:szCs w:val="28"/>
          <w:cs/>
        </w:rPr>
        <w:t>กลุ่มบริษัทไม่มีเงินลงทุนในบริษัทร่วมซึ่งจดทะเบียนในตลาดหลักทรัพย์</w:t>
      </w:r>
      <w:r w:rsidRPr="00ED6253">
        <w:rPr>
          <w:rFonts w:ascii="Angsana New" w:eastAsia="MS Mincho" w:hAnsi="Angsana New"/>
          <w:sz w:val="28"/>
          <w:szCs w:val="28"/>
          <w:cs/>
        </w:rPr>
        <w:t xml:space="preserve"> </w:t>
      </w:r>
      <w:r w:rsidRPr="00ED6253">
        <w:rPr>
          <w:rFonts w:ascii="Angsana New" w:eastAsia="MS Mincho" w:hAnsi="Angsana New" w:hint="cs"/>
          <w:sz w:val="28"/>
          <w:szCs w:val="28"/>
          <w:cs/>
        </w:rPr>
        <w:t>ดังนั้นจึงไม่มีราคาที่เปิดเผยต่อสาธารณชน</w:t>
      </w:r>
    </w:p>
    <w:p w14:paraId="606A726A" w14:textId="77777777" w:rsidR="00A5678B" w:rsidRPr="00ED6253" w:rsidRDefault="00562F26" w:rsidP="000E6B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28"/>
          <w:szCs w:val="28"/>
        </w:rPr>
      </w:pPr>
      <w:r w:rsidRPr="00ED6253">
        <w:rPr>
          <w:rFonts w:ascii="Angsana New" w:hAnsi="Angsana New"/>
          <w:b/>
          <w:bCs/>
          <w:sz w:val="28"/>
          <w:szCs w:val="28"/>
        </w:rPr>
        <w:lastRenderedPageBreak/>
        <w:t>7</w:t>
      </w:r>
      <w:r w:rsidR="00A5678B" w:rsidRPr="00ED6253">
        <w:rPr>
          <w:rFonts w:ascii="Angsana New" w:hAnsi="Angsana New" w:hint="cs"/>
          <w:b/>
          <w:bCs/>
          <w:sz w:val="28"/>
          <w:szCs w:val="28"/>
        </w:rPr>
        <w:tab/>
      </w:r>
      <w:r w:rsidR="00A5678B" w:rsidRPr="00ED6253">
        <w:rPr>
          <w:rFonts w:ascii="Angsana New" w:hAnsi="Angsana New" w:hint="cs"/>
          <w:b/>
          <w:bCs/>
          <w:sz w:val="28"/>
          <w:szCs w:val="28"/>
          <w:cs/>
        </w:rPr>
        <w:t>เงินลงทุนในบริษัทย่อย</w:t>
      </w:r>
    </w:p>
    <w:p w14:paraId="6EB4436B" w14:textId="77777777" w:rsidR="0013637D" w:rsidRPr="00ED6253" w:rsidRDefault="0013637D" w:rsidP="0013637D">
      <w:pPr>
        <w:pStyle w:val="block"/>
        <w:spacing w:after="0" w:line="240" w:lineRule="auto"/>
        <w:ind w:left="518" w:right="-45" w:firstLine="22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tbl>
      <w:tblPr>
        <w:tblW w:w="90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580"/>
        <w:gridCol w:w="998"/>
        <w:gridCol w:w="262"/>
        <w:gridCol w:w="998"/>
        <w:gridCol w:w="270"/>
        <w:gridCol w:w="990"/>
      </w:tblGrid>
      <w:tr w:rsidR="0013637D" w:rsidRPr="00ED6253" w14:paraId="1160D982" w14:textId="77777777" w:rsidTr="00F47D76">
        <w:tc>
          <w:tcPr>
            <w:tcW w:w="5580" w:type="dxa"/>
            <w:shd w:val="clear" w:color="auto" w:fill="auto"/>
          </w:tcPr>
          <w:p w14:paraId="148B43D4" w14:textId="77777777" w:rsidR="0013637D" w:rsidRPr="00ED6253" w:rsidRDefault="0013637D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3DB5DB7B" w14:textId="77777777" w:rsidR="0013637D" w:rsidRPr="00ED6253" w:rsidRDefault="0013637D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04B1D1C2" w14:textId="77777777" w:rsidR="0013637D" w:rsidRPr="00ED6253" w:rsidRDefault="0013637D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shd w:val="clear" w:color="auto" w:fill="auto"/>
          </w:tcPr>
          <w:p w14:paraId="34C8AB50" w14:textId="77777777" w:rsidR="0013637D" w:rsidRPr="00ED6253" w:rsidRDefault="0013637D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3637D" w:rsidRPr="00ED6253" w14:paraId="0511A081" w14:textId="77777777" w:rsidTr="00F47D76">
        <w:tc>
          <w:tcPr>
            <w:tcW w:w="5580" w:type="dxa"/>
            <w:shd w:val="clear" w:color="auto" w:fill="auto"/>
          </w:tcPr>
          <w:p w14:paraId="4B85019B" w14:textId="77777777" w:rsidR="0013637D" w:rsidRPr="00ED6253" w:rsidRDefault="0013637D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ED6253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Pr="00ED6253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>เก้าเดือน</w:t>
            </w:r>
            <w:r w:rsidRPr="00ED6253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สิ้นสุดวันที่</w:t>
            </w:r>
            <w:r w:rsidRPr="00ED6253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  <w:t xml:space="preserve"> </w:t>
            </w:r>
            <w:r w:rsidRPr="00ED625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30</w:t>
            </w:r>
            <w:r w:rsidRPr="00ED6253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  <w:t xml:space="preserve"> </w:t>
            </w:r>
            <w:r w:rsidRPr="00ED6253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98" w:type="dxa"/>
            <w:shd w:val="clear" w:color="auto" w:fill="auto"/>
          </w:tcPr>
          <w:p w14:paraId="489B65AF" w14:textId="77777777" w:rsidR="0013637D" w:rsidRPr="00ED6253" w:rsidRDefault="0013637D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0C98C444" w14:textId="77777777" w:rsidR="0013637D" w:rsidRPr="00ED6253" w:rsidRDefault="0013637D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BAE2870" w14:textId="77777777" w:rsidR="0013637D" w:rsidRPr="00ED6253" w:rsidRDefault="0013637D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43523252" w14:textId="77777777" w:rsidR="0013637D" w:rsidRPr="00ED6253" w:rsidRDefault="0013637D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3614144" w14:textId="77777777" w:rsidR="0013637D" w:rsidRPr="00ED6253" w:rsidRDefault="0013637D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bCs/>
                <w:sz w:val="28"/>
                <w:szCs w:val="28"/>
              </w:rPr>
              <w:t>25</w:t>
            </w:r>
            <w:r w:rsidRPr="00ED625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6</w:t>
            </w:r>
            <w:r w:rsidRPr="00ED6253">
              <w:rPr>
                <w:rFonts w:asciiTheme="majorBidi" w:hAnsiTheme="majorBidi" w:cstheme="majorBidi"/>
                <w:bCs/>
                <w:sz w:val="28"/>
                <w:szCs w:val="28"/>
              </w:rPr>
              <w:t>2</w:t>
            </w:r>
          </w:p>
        </w:tc>
      </w:tr>
      <w:tr w:rsidR="0013637D" w:rsidRPr="00ED6253" w14:paraId="1BAB937C" w14:textId="77777777" w:rsidTr="00F47D76">
        <w:tc>
          <w:tcPr>
            <w:tcW w:w="5580" w:type="dxa"/>
            <w:shd w:val="clear" w:color="auto" w:fill="auto"/>
          </w:tcPr>
          <w:p w14:paraId="10471D54" w14:textId="77777777" w:rsidR="0013637D" w:rsidRPr="00ED6253" w:rsidRDefault="0013637D" w:rsidP="00F47D76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133CD64B" w14:textId="77777777" w:rsidR="0013637D" w:rsidRPr="00ED6253" w:rsidRDefault="0013637D" w:rsidP="00F47D76">
            <w:pPr>
              <w:pStyle w:val="acctfourfigures"/>
              <w:tabs>
                <w:tab w:val="clear" w:pos="765"/>
                <w:tab w:val="decimal" w:pos="774"/>
              </w:tabs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FF5A642" w14:textId="77777777" w:rsidR="0013637D" w:rsidRPr="00ED6253" w:rsidRDefault="0013637D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shd w:val="clear" w:color="auto" w:fill="auto"/>
          </w:tcPr>
          <w:p w14:paraId="2DF7EF7E" w14:textId="77777777" w:rsidR="0013637D" w:rsidRPr="00ED6253" w:rsidRDefault="0013637D" w:rsidP="00F47D76">
            <w:pPr>
              <w:pStyle w:val="acctfourfigures"/>
              <w:tabs>
                <w:tab w:val="clear" w:pos="765"/>
              </w:tabs>
              <w:spacing w:line="380" w:lineRule="exact"/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13637D" w:rsidRPr="00ED6253" w14:paraId="12803B4A" w14:textId="77777777" w:rsidTr="00F47D76">
        <w:tc>
          <w:tcPr>
            <w:tcW w:w="5580" w:type="dxa"/>
            <w:shd w:val="clear" w:color="auto" w:fill="auto"/>
          </w:tcPr>
          <w:p w14:paraId="2045C64E" w14:textId="77777777" w:rsidR="0013637D" w:rsidRPr="00ED6253" w:rsidRDefault="0013637D" w:rsidP="0013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ED625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ED6253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998" w:type="dxa"/>
            <w:shd w:val="clear" w:color="auto" w:fill="auto"/>
          </w:tcPr>
          <w:p w14:paraId="2FD5520A" w14:textId="77777777" w:rsidR="0013637D" w:rsidRPr="00ED6253" w:rsidRDefault="0013637D" w:rsidP="0013637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5B909D9" w14:textId="77777777" w:rsidR="0013637D" w:rsidRPr="00ED6253" w:rsidRDefault="0013637D" w:rsidP="0013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46BB96DC" w14:textId="77777777" w:rsidR="0013637D" w:rsidRPr="00ED6253" w:rsidRDefault="0031725C" w:rsidP="0013637D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362,079</w:t>
            </w:r>
          </w:p>
        </w:tc>
        <w:tc>
          <w:tcPr>
            <w:tcW w:w="270" w:type="dxa"/>
            <w:shd w:val="clear" w:color="auto" w:fill="auto"/>
          </w:tcPr>
          <w:p w14:paraId="25974546" w14:textId="77777777" w:rsidR="0013637D" w:rsidRPr="00ED6253" w:rsidRDefault="0013637D" w:rsidP="0013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7494F9E" w14:textId="77777777" w:rsidR="0013637D" w:rsidRPr="00ED6253" w:rsidRDefault="0013637D" w:rsidP="0013637D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253,592</w:t>
            </w:r>
          </w:p>
        </w:tc>
      </w:tr>
      <w:tr w:rsidR="0013637D" w:rsidRPr="00ED6253" w14:paraId="6EC93C55" w14:textId="77777777" w:rsidTr="00F47D76">
        <w:tc>
          <w:tcPr>
            <w:tcW w:w="5580" w:type="dxa"/>
            <w:shd w:val="clear" w:color="auto" w:fill="auto"/>
          </w:tcPr>
          <w:p w14:paraId="5C6F4605" w14:textId="77777777" w:rsidR="0013637D" w:rsidRPr="00ED6253" w:rsidRDefault="0013637D" w:rsidP="0013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ส่วนแบ่งกำไรสุทธิ</w:t>
            </w:r>
          </w:p>
        </w:tc>
        <w:tc>
          <w:tcPr>
            <w:tcW w:w="998" w:type="dxa"/>
            <w:shd w:val="clear" w:color="auto" w:fill="auto"/>
          </w:tcPr>
          <w:p w14:paraId="33DE1A3D" w14:textId="77777777" w:rsidR="0013637D" w:rsidRPr="00ED6253" w:rsidRDefault="0013637D" w:rsidP="0013637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6AA169A1" w14:textId="77777777" w:rsidR="0013637D" w:rsidRPr="00ED6253" w:rsidRDefault="0013637D" w:rsidP="0013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4D5E2CAA" w14:textId="5D55E64D" w:rsidR="0013637D" w:rsidRPr="00ED6253" w:rsidRDefault="002E5709" w:rsidP="0013637D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49,57</w:t>
            </w:r>
            <w:r w:rsidR="00D811B2"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30E4542B" w14:textId="77777777" w:rsidR="0013637D" w:rsidRPr="00ED6253" w:rsidRDefault="0013637D" w:rsidP="0013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427DCA5D" w14:textId="77777777" w:rsidR="0013637D" w:rsidRPr="00ED6253" w:rsidRDefault="007D5C4A" w:rsidP="0013637D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34,953</w:t>
            </w:r>
          </w:p>
        </w:tc>
      </w:tr>
      <w:tr w:rsidR="0013637D" w:rsidRPr="00ED6253" w14:paraId="0E3E500E" w14:textId="77777777" w:rsidTr="00F47D76">
        <w:tc>
          <w:tcPr>
            <w:tcW w:w="5580" w:type="dxa"/>
            <w:shd w:val="clear" w:color="auto" w:fill="auto"/>
          </w:tcPr>
          <w:p w14:paraId="391C6DF5" w14:textId="77777777" w:rsidR="0013637D" w:rsidRPr="00ED6253" w:rsidRDefault="0013637D" w:rsidP="00136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องค์ประกอบอื่นของส่วนของผู้ถือหุ้น</w:t>
            </w:r>
          </w:p>
        </w:tc>
        <w:tc>
          <w:tcPr>
            <w:tcW w:w="998" w:type="dxa"/>
            <w:shd w:val="clear" w:color="auto" w:fill="auto"/>
          </w:tcPr>
          <w:p w14:paraId="12B32B32" w14:textId="77777777" w:rsidR="0013637D" w:rsidRPr="00ED6253" w:rsidRDefault="0013637D" w:rsidP="0013637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7E8CD2CF" w14:textId="77777777" w:rsidR="0013637D" w:rsidRPr="00ED6253" w:rsidRDefault="0013637D" w:rsidP="0013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7B80517F" w14:textId="3F56F4CE" w:rsidR="0013637D" w:rsidRPr="00ED6253" w:rsidRDefault="006035CE" w:rsidP="0013637D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</w:rPr>
              <w:t>79</w:t>
            </w:r>
            <w:r w:rsidR="00D811B2" w:rsidRPr="00ED625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04C3708C" w14:textId="77777777" w:rsidR="0013637D" w:rsidRPr="00ED6253" w:rsidRDefault="0013637D" w:rsidP="0013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58C164A1" w14:textId="77777777" w:rsidR="0013637D" w:rsidRPr="00ED6253" w:rsidRDefault="0013637D" w:rsidP="0013637D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(433)</w:t>
            </w:r>
          </w:p>
        </w:tc>
      </w:tr>
      <w:tr w:rsidR="0031725C" w:rsidRPr="00ED6253" w14:paraId="3ADAFDAE" w14:textId="77777777" w:rsidTr="0031725C">
        <w:tc>
          <w:tcPr>
            <w:tcW w:w="5580" w:type="dxa"/>
            <w:shd w:val="clear" w:color="auto" w:fill="auto"/>
          </w:tcPr>
          <w:p w14:paraId="0791DB37" w14:textId="77777777" w:rsidR="0031725C" w:rsidRPr="00ED6253" w:rsidRDefault="0031725C" w:rsidP="00317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ED6253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ส่วนแบ่งกำไรขาดทุนเบ็ดเสร็จอื่น</w:t>
            </w:r>
          </w:p>
        </w:tc>
        <w:tc>
          <w:tcPr>
            <w:tcW w:w="998" w:type="dxa"/>
            <w:shd w:val="clear" w:color="auto" w:fill="auto"/>
          </w:tcPr>
          <w:p w14:paraId="01939451" w14:textId="77777777" w:rsidR="0031725C" w:rsidRPr="00ED6253" w:rsidRDefault="0031725C" w:rsidP="0013637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5AD97E8" w14:textId="77777777" w:rsidR="0031725C" w:rsidRPr="00ED6253" w:rsidRDefault="0031725C" w:rsidP="0013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3FA966C4" w14:textId="77777777" w:rsidR="0031725C" w:rsidRPr="00ED6253" w:rsidRDefault="006035CE" w:rsidP="008E088F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153</w:t>
            </w:r>
          </w:p>
        </w:tc>
        <w:tc>
          <w:tcPr>
            <w:tcW w:w="270" w:type="dxa"/>
            <w:shd w:val="clear" w:color="auto" w:fill="auto"/>
          </w:tcPr>
          <w:p w14:paraId="60D8371E" w14:textId="77777777" w:rsidR="0031725C" w:rsidRPr="00ED6253" w:rsidRDefault="0031725C" w:rsidP="0013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61C76E2F" w14:textId="77777777" w:rsidR="0031725C" w:rsidRPr="00ED6253" w:rsidRDefault="0031725C" w:rsidP="0031725C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13637D" w:rsidRPr="00ED6253" w14:paraId="397CA7D4" w14:textId="77777777" w:rsidTr="0031725C">
        <w:tc>
          <w:tcPr>
            <w:tcW w:w="5580" w:type="dxa"/>
            <w:shd w:val="clear" w:color="auto" w:fill="auto"/>
          </w:tcPr>
          <w:p w14:paraId="7E42D8AB" w14:textId="77777777" w:rsidR="0013637D" w:rsidRPr="00ED6253" w:rsidRDefault="0013637D" w:rsidP="0013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ซื้อเงินลงทุน</w:t>
            </w:r>
          </w:p>
        </w:tc>
        <w:tc>
          <w:tcPr>
            <w:tcW w:w="998" w:type="dxa"/>
            <w:shd w:val="clear" w:color="auto" w:fill="auto"/>
          </w:tcPr>
          <w:p w14:paraId="657F1DDE" w14:textId="77777777" w:rsidR="0013637D" w:rsidRPr="00ED6253" w:rsidRDefault="0013637D" w:rsidP="0013637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58A9B054" w14:textId="77777777" w:rsidR="0013637D" w:rsidRPr="00ED6253" w:rsidRDefault="0013637D" w:rsidP="0013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0DE68D3" w14:textId="77777777" w:rsidR="0013637D" w:rsidRPr="00ED6253" w:rsidRDefault="007D5C4A" w:rsidP="007D5C4A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D6253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F68261D" w14:textId="77777777" w:rsidR="0013637D" w:rsidRPr="00ED6253" w:rsidRDefault="0013637D" w:rsidP="0013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98B20F9" w14:textId="77777777" w:rsidR="0013637D" w:rsidRPr="00ED6253" w:rsidRDefault="0013637D" w:rsidP="0013637D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</w:rPr>
              <w:t>4,715</w:t>
            </w:r>
          </w:p>
        </w:tc>
      </w:tr>
      <w:tr w:rsidR="0031725C" w:rsidRPr="00ED6253" w14:paraId="0C133841" w14:textId="77777777" w:rsidTr="0031725C">
        <w:tc>
          <w:tcPr>
            <w:tcW w:w="5580" w:type="dxa"/>
            <w:shd w:val="clear" w:color="auto" w:fill="auto"/>
          </w:tcPr>
          <w:p w14:paraId="7E3F52C5" w14:textId="77777777" w:rsidR="0031725C" w:rsidRPr="00ED6253" w:rsidRDefault="0031725C" w:rsidP="0013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6253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998" w:type="dxa"/>
            <w:shd w:val="clear" w:color="auto" w:fill="auto"/>
          </w:tcPr>
          <w:p w14:paraId="5E5738D7" w14:textId="77777777" w:rsidR="0031725C" w:rsidRPr="00ED6253" w:rsidRDefault="0031725C" w:rsidP="0013637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532C71E3" w14:textId="77777777" w:rsidR="0031725C" w:rsidRPr="00ED6253" w:rsidRDefault="0031725C" w:rsidP="0013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19ECE0" w14:textId="77777777" w:rsidR="0031725C" w:rsidRPr="00ED6253" w:rsidRDefault="007D5C4A" w:rsidP="0013637D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</w:rPr>
              <w:t>(30,600)</w:t>
            </w:r>
          </w:p>
        </w:tc>
        <w:tc>
          <w:tcPr>
            <w:tcW w:w="270" w:type="dxa"/>
            <w:shd w:val="clear" w:color="auto" w:fill="auto"/>
          </w:tcPr>
          <w:p w14:paraId="5CA13E4A" w14:textId="77777777" w:rsidR="0031725C" w:rsidRPr="00ED6253" w:rsidRDefault="0031725C" w:rsidP="0013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0DF92E5" w14:textId="77777777" w:rsidR="0031725C" w:rsidRPr="00ED6253" w:rsidRDefault="0031725C" w:rsidP="0031725C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3637D" w:rsidRPr="00ED6253" w14:paraId="2C830AC2" w14:textId="77777777" w:rsidTr="00F47D76">
        <w:tc>
          <w:tcPr>
            <w:tcW w:w="5580" w:type="dxa"/>
            <w:shd w:val="clear" w:color="auto" w:fill="auto"/>
          </w:tcPr>
          <w:p w14:paraId="5861E004" w14:textId="77777777" w:rsidR="0013637D" w:rsidRPr="00ED6253" w:rsidRDefault="0013637D" w:rsidP="0013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ED625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98" w:type="dxa"/>
            <w:shd w:val="clear" w:color="auto" w:fill="auto"/>
          </w:tcPr>
          <w:p w14:paraId="3DDBE174" w14:textId="77777777" w:rsidR="0013637D" w:rsidRPr="00ED6253" w:rsidRDefault="0013637D" w:rsidP="0013637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3764FD7A" w14:textId="77777777" w:rsidR="0013637D" w:rsidRPr="00ED6253" w:rsidRDefault="0013637D" w:rsidP="0013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5CFF19" w14:textId="528AE75E" w:rsidR="0013637D" w:rsidRPr="00ED6253" w:rsidRDefault="002E5709" w:rsidP="0013637D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381,995</w:t>
            </w:r>
          </w:p>
        </w:tc>
        <w:tc>
          <w:tcPr>
            <w:tcW w:w="270" w:type="dxa"/>
            <w:shd w:val="clear" w:color="auto" w:fill="auto"/>
          </w:tcPr>
          <w:p w14:paraId="62B32A63" w14:textId="77777777" w:rsidR="0013637D" w:rsidRPr="00ED6253" w:rsidRDefault="0013637D" w:rsidP="0013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E6DFCAC" w14:textId="77777777" w:rsidR="0013637D" w:rsidRPr="00ED6253" w:rsidRDefault="0013637D" w:rsidP="0013637D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292,827</w:t>
            </w:r>
          </w:p>
        </w:tc>
      </w:tr>
    </w:tbl>
    <w:p w14:paraId="3A4077C3" w14:textId="77777777" w:rsidR="000458EE" w:rsidRPr="00ED6253" w:rsidRDefault="000458EE" w:rsidP="001C1F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63F5206" w14:textId="77777777" w:rsidR="009801DA" w:rsidRPr="00ED6253" w:rsidRDefault="009801DA" w:rsidP="001C1F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28"/>
          <w:szCs w:val="28"/>
          <w:cs/>
        </w:rPr>
        <w:sectPr w:rsidR="009801DA" w:rsidRPr="00ED6253" w:rsidSect="00211355">
          <w:headerReference w:type="default" r:id="rId12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563A9661" w14:textId="77777777" w:rsidR="003D53C9" w:rsidRPr="00ED6253" w:rsidRDefault="008C00AC" w:rsidP="00275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="Angsana New" w:hAnsi="Angsana New"/>
          <w:sz w:val="28"/>
          <w:szCs w:val="28"/>
        </w:rPr>
      </w:pPr>
      <w:r w:rsidRPr="00ED6253">
        <w:rPr>
          <w:rFonts w:ascii="Angsana New" w:hAnsi="Angsana New" w:hint="cs"/>
          <w:sz w:val="28"/>
          <w:szCs w:val="28"/>
          <w:cs/>
        </w:rPr>
        <w:lastRenderedPageBreak/>
        <w:t xml:space="preserve">เงินลงทุนในบริษัทย่อย ณ วันที่ </w:t>
      </w:r>
      <w:r w:rsidR="0092152F" w:rsidRPr="00ED6253">
        <w:rPr>
          <w:rFonts w:asciiTheme="majorBidi" w:hAnsiTheme="majorBidi" w:cstheme="majorBidi"/>
          <w:sz w:val="28"/>
          <w:szCs w:val="28"/>
        </w:rPr>
        <w:t xml:space="preserve">30 </w:t>
      </w:r>
      <w:r w:rsidR="0092152F" w:rsidRPr="00ED6253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="0092152F" w:rsidRPr="00ED6253">
        <w:rPr>
          <w:rFonts w:asciiTheme="majorBidi" w:hAnsiTheme="majorBidi" w:cstheme="majorBidi"/>
          <w:sz w:val="28"/>
          <w:szCs w:val="28"/>
        </w:rPr>
        <w:t xml:space="preserve"> </w:t>
      </w:r>
      <w:r w:rsidR="00993E75" w:rsidRPr="00ED6253">
        <w:rPr>
          <w:rFonts w:ascii="Angsana New" w:hAnsi="Angsana New" w:hint="cs"/>
          <w:sz w:val="28"/>
          <w:szCs w:val="28"/>
        </w:rPr>
        <w:t>2563</w:t>
      </w:r>
      <w:r w:rsidRPr="00ED6253">
        <w:rPr>
          <w:rFonts w:ascii="Angsana New" w:hAnsi="Angsana New" w:hint="cs"/>
          <w:sz w:val="28"/>
          <w:szCs w:val="28"/>
        </w:rPr>
        <w:t xml:space="preserve"> </w:t>
      </w:r>
      <w:r w:rsidRPr="00ED6253">
        <w:rPr>
          <w:rFonts w:ascii="Angsana New" w:hAnsi="Angsana New" w:hint="cs"/>
          <w:sz w:val="28"/>
          <w:szCs w:val="28"/>
          <w:cs/>
        </w:rPr>
        <w:t xml:space="preserve">และ </w:t>
      </w:r>
      <w:r w:rsidR="00993E75" w:rsidRPr="00ED6253">
        <w:rPr>
          <w:rFonts w:ascii="Angsana New" w:hAnsi="Angsana New" w:hint="cs"/>
          <w:sz w:val="28"/>
          <w:szCs w:val="28"/>
        </w:rPr>
        <w:t>31</w:t>
      </w:r>
      <w:r w:rsidRPr="00ED6253">
        <w:rPr>
          <w:rFonts w:ascii="Angsana New" w:hAnsi="Angsana New" w:hint="cs"/>
          <w:sz w:val="28"/>
          <w:szCs w:val="28"/>
        </w:rPr>
        <w:t xml:space="preserve"> </w:t>
      </w:r>
      <w:r w:rsidRPr="00ED6253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993E75" w:rsidRPr="00ED6253">
        <w:rPr>
          <w:rFonts w:ascii="Angsana New" w:hAnsi="Angsana New" w:hint="cs"/>
          <w:sz w:val="28"/>
          <w:szCs w:val="28"/>
        </w:rPr>
        <w:t>2562</w:t>
      </w:r>
      <w:r w:rsidRPr="00ED6253">
        <w:rPr>
          <w:rFonts w:ascii="Angsana New" w:hAnsi="Angsana New" w:hint="cs"/>
          <w:sz w:val="28"/>
          <w:szCs w:val="28"/>
        </w:rPr>
        <w:t xml:space="preserve"> </w:t>
      </w:r>
      <w:r w:rsidRPr="00ED6253">
        <w:rPr>
          <w:rFonts w:ascii="Angsana New" w:hAnsi="Angsana New" w:hint="cs"/>
          <w:sz w:val="28"/>
          <w:szCs w:val="28"/>
          <w:cs/>
        </w:rPr>
        <w:t>มีดังนี้</w:t>
      </w:r>
    </w:p>
    <w:p w14:paraId="20A7FE27" w14:textId="77777777" w:rsidR="0010263C" w:rsidRPr="00ED6253" w:rsidRDefault="0010263C" w:rsidP="001026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040"/>
          <w:tab w:val="left" w:pos="5220"/>
          <w:tab w:val="left" w:pos="5400"/>
        </w:tabs>
        <w:spacing w:line="240" w:lineRule="auto"/>
        <w:ind w:left="540" w:hanging="540"/>
        <w:jc w:val="thaiDistribute"/>
        <w:rPr>
          <w:rFonts w:ascii="Angsana New" w:hAnsi="Angsana New"/>
          <w:sz w:val="20"/>
          <w:szCs w:val="20"/>
        </w:rPr>
      </w:pPr>
    </w:p>
    <w:tbl>
      <w:tblPr>
        <w:tblpPr w:leftFromText="180" w:rightFromText="180" w:vertAnchor="text" w:horzAnchor="margin" w:tblpX="-112" w:tblpY="47"/>
        <w:tblW w:w="148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50"/>
        <w:gridCol w:w="450"/>
        <w:gridCol w:w="900"/>
        <w:gridCol w:w="180"/>
        <w:gridCol w:w="630"/>
        <w:gridCol w:w="180"/>
        <w:gridCol w:w="720"/>
        <w:gridCol w:w="180"/>
        <w:gridCol w:w="720"/>
        <w:gridCol w:w="181"/>
        <w:gridCol w:w="719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</w:tblGrid>
      <w:tr w:rsidR="008C43F8" w:rsidRPr="00ED6253" w14:paraId="3814FB03" w14:textId="77777777" w:rsidTr="008C43F8">
        <w:trPr>
          <w:cantSplit/>
          <w:trHeight w:val="507"/>
          <w:tblHeader/>
        </w:trPr>
        <w:tc>
          <w:tcPr>
            <w:tcW w:w="14847" w:type="dxa"/>
            <w:gridSpan w:val="23"/>
            <w:vAlign w:val="bottom"/>
          </w:tcPr>
          <w:p w14:paraId="61F2BBA1" w14:textId="0E0DF48B" w:rsidR="008C43F8" w:rsidRPr="00ED6253" w:rsidRDefault="008C43F8" w:rsidP="0010263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bookmarkStart w:id="2" w:name="_Hlk55571820"/>
            <w:r w:rsidRPr="00ED6253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8C43F8" w:rsidRPr="00ED6253" w14:paraId="4F421A7B" w14:textId="77777777" w:rsidTr="008C43F8">
        <w:trPr>
          <w:cantSplit/>
          <w:trHeight w:val="507"/>
          <w:tblHeader/>
        </w:trPr>
        <w:tc>
          <w:tcPr>
            <w:tcW w:w="4050" w:type="dxa"/>
            <w:vAlign w:val="bottom"/>
            <w:hideMark/>
          </w:tcPr>
          <w:p w14:paraId="57F2A5F3" w14:textId="77777777" w:rsidR="008C43F8" w:rsidRPr="00ED6253" w:rsidRDefault="008C43F8" w:rsidP="0010263C">
            <w:pPr>
              <w:pStyle w:val="acctfourfigures"/>
              <w:tabs>
                <w:tab w:val="clear" w:pos="765"/>
                <w:tab w:val="left" w:pos="876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D6253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450" w:type="dxa"/>
          </w:tcPr>
          <w:p w14:paraId="12D54F58" w14:textId="77777777" w:rsidR="008C43F8" w:rsidRPr="00ED6253" w:rsidRDefault="008C43F8" w:rsidP="0010263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14:paraId="6AA80FC3" w14:textId="77777777" w:rsidR="00912C58" w:rsidRPr="00ED6253" w:rsidRDefault="00912C58" w:rsidP="0010263C">
            <w:pPr>
              <w:pStyle w:val="acctfourfigures"/>
              <w:tabs>
                <w:tab w:val="clear" w:pos="765"/>
              </w:tabs>
              <w:spacing w:line="240" w:lineRule="auto"/>
              <w:ind w:left="-84" w:right="-84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1C51A44F" w14:textId="650E24D6" w:rsidR="008C43F8" w:rsidRPr="00ED6253" w:rsidRDefault="008C43F8" w:rsidP="0010263C">
            <w:pPr>
              <w:pStyle w:val="acctfourfigures"/>
              <w:tabs>
                <w:tab w:val="clear" w:pos="765"/>
              </w:tabs>
              <w:spacing w:line="240" w:lineRule="auto"/>
              <w:ind w:left="-84" w:right="-84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ED6253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ประเทศที่ดำเนินธุรกิจ</w:t>
            </w:r>
          </w:p>
        </w:tc>
        <w:tc>
          <w:tcPr>
            <w:tcW w:w="180" w:type="dxa"/>
          </w:tcPr>
          <w:p w14:paraId="03192D2A" w14:textId="77777777" w:rsidR="008C43F8" w:rsidRPr="00ED6253" w:rsidRDefault="008C43F8" w:rsidP="0010263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30" w:type="dxa"/>
            <w:gridSpan w:val="3"/>
            <w:vAlign w:val="bottom"/>
            <w:hideMark/>
          </w:tcPr>
          <w:p w14:paraId="77E65C27" w14:textId="77777777" w:rsidR="008C43F8" w:rsidRPr="00ED6253" w:rsidRDefault="008C43F8" w:rsidP="0010263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ED6253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สัดส่วน</w:t>
            </w:r>
          </w:p>
          <w:p w14:paraId="5B6A3157" w14:textId="77777777" w:rsidR="008C43F8" w:rsidRPr="00ED6253" w:rsidRDefault="008C43F8" w:rsidP="0010263C">
            <w:pPr>
              <w:pStyle w:val="acctfourfigures"/>
              <w:tabs>
                <w:tab w:val="left" w:pos="720"/>
              </w:tabs>
              <w:spacing w:line="240" w:lineRule="auto"/>
              <w:ind w:left="-84" w:right="-84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D6253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  <w:vAlign w:val="bottom"/>
          </w:tcPr>
          <w:p w14:paraId="13F3BA0A" w14:textId="77777777" w:rsidR="008C43F8" w:rsidRPr="00ED6253" w:rsidRDefault="008C43F8" w:rsidP="0010263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620" w:type="dxa"/>
            <w:gridSpan w:val="3"/>
            <w:vAlign w:val="bottom"/>
            <w:hideMark/>
          </w:tcPr>
          <w:p w14:paraId="0834C689" w14:textId="77777777" w:rsidR="008C43F8" w:rsidRPr="00ED6253" w:rsidRDefault="008C43F8" w:rsidP="0010263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D6253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ทุนชำระแล้ว</w:t>
            </w:r>
            <w:r w:rsidRPr="00ED6253">
              <w:rPr>
                <w:rFonts w:ascii="Angsana New" w:hAnsi="Angsana New" w:hint="cs"/>
                <w:sz w:val="26"/>
                <w:szCs w:val="26"/>
                <w:lang w:val="en-US" w:bidi="th-TH"/>
              </w:rPr>
              <w:t>/</w:t>
            </w:r>
          </w:p>
          <w:p w14:paraId="6BB13262" w14:textId="77777777" w:rsidR="008C43F8" w:rsidRPr="00ED6253" w:rsidRDefault="008C43F8" w:rsidP="0010263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D6253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ทุนเรียกชำระ</w:t>
            </w:r>
          </w:p>
        </w:tc>
        <w:tc>
          <w:tcPr>
            <w:tcW w:w="180" w:type="dxa"/>
            <w:vAlign w:val="bottom"/>
          </w:tcPr>
          <w:p w14:paraId="07E6D7C9" w14:textId="77777777" w:rsidR="008C43F8" w:rsidRPr="00ED6253" w:rsidRDefault="008C43F8" w:rsidP="0010263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3DF0E900" w14:textId="77777777" w:rsidR="008C43F8" w:rsidRPr="00ED6253" w:rsidRDefault="008C43F8" w:rsidP="0010263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5E277A91" w14:textId="77777777" w:rsidR="008C43F8" w:rsidRPr="00ED6253" w:rsidRDefault="008C43F8" w:rsidP="0010263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D6253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2B95F727" w14:textId="77777777" w:rsidR="008C43F8" w:rsidRPr="00ED6253" w:rsidRDefault="008C43F8" w:rsidP="0010263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1800" w:type="dxa"/>
            <w:gridSpan w:val="3"/>
            <w:vAlign w:val="bottom"/>
            <w:hideMark/>
          </w:tcPr>
          <w:p w14:paraId="33374AEA" w14:textId="77777777" w:rsidR="008C43F8" w:rsidRPr="00ED6253" w:rsidRDefault="008C43F8" w:rsidP="0010263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D6253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มูลค่าตาม</w:t>
            </w:r>
          </w:p>
          <w:p w14:paraId="6B41D23D" w14:textId="77777777" w:rsidR="008C43F8" w:rsidRPr="00ED6253" w:rsidRDefault="008C43F8" w:rsidP="0010263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D6253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  <w:tc>
          <w:tcPr>
            <w:tcW w:w="180" w:type="dxa"/>
          </w:tcPr>
          <w:p w14:paraId="572B6931" w14:textId="77777777" w:rsidR="008C43F8" w:rsidRPr="00ED6253" w:rsidRDefault="008C43F8" w:rsidP="0010263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0" w:type="dxa"/>
            <w:gridSpan w:val="3"/>
            <w:vAlign w:val="bottom"/>
            <w:hideMark/>
          </w:tcPr>
          <w:p w14:paraId="1F85134C" w14:textId="25C5EA3C" w:rsidR="008C43F8" w:rsidRPr="00ED6253" w:rsidRDefault="008C43F8" w:rsidP="0010263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D6253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เงินปันผลรับสำหรับงวดเก้าเดือนสิ้นสุดวันที่</w:t>
            </w:r>
          </w:p>
        </w:tc>
      </w:tr>
      <w:tr w:rsidR="008C43F8" w:rsidRPr="00ED6253" w14:paraId="6D0CE171" w14:textId="77777777" w:rsidTr="008C43F8">
        <w:trPr>
          <w:cantSplit/>
          <w:trHeight w:val="389"/>
          <w:tblHeader/>
        </w:trPr>
        <w:tc>
          <w:tcPr>
            <w:tcW w:w="4050" w:type="dxa"/>
          </w:tcPr>
          <w:p w14:paraId="35FED2A7" w14:textId="77777777" w:rsidR="008C43F8" w:rsidRPr="00ED6253" w:rsidRDefault="008C43F8" w:rsidP="0010263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0" w:type="dxa"/>
          </w:tcPr>
          <w:p w14:paraId="0BE40EB6" w14:textId="77777777" w:rsidR="008C43F8" w:rsidRPr="00ED6253" w:rsidRDefault="008C43F8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7151EE1" w14:textId="77777777" w:rsidR="008C43F8" w:rsidRPr="00ED6253" w:rsidRDefault="008C43F8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104E7183" w14:textId="77777777" w:rsidR="008C43F8" w:rsidRPr="00ED6253" w:rsidRDefault="008C43F8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30" w:type="dxa"/>
          </w:tcPr>
          <w:p w14:paraId="2C6564EA" w14:textId="77777777" w:rsidR="008C43F8" w:rsidRPr="00ED6253" w:rsidRDefault="008C43F8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D6253">
              <w:rPr>
                <w:rFonts w:ascii="Angsana New" w:hAnsi="Angsana New" w:hint="cs"/>
                <w:sz w:val="26"/>
                <w:szCs w:val="26"/>
                <w:lang w:val="en-US" w:bidi="th-TH"/>
              </w:rPr>
              <w:t>3</w:t>
            </w:r>
            <w:r w:rsidRPr="00ED6253">
              <w:rPr>
                <w:rFonts w:ascii="Angsana New" w:hAnsi="Angsana New"/>
                <w:sz w:val="26"/>
                <w:szCs w:val="26"/>
                <w:lang w:val="en-US" w:bidi="th-TH"/>
              </w:rPr>
              <w:t>0</w:t>
            </w:r>
          </w:p>
          <w:p w14:paraId="48DD32EF" w14:textId="77777777" w:rsidR="008C43F8" w:rsidRPr="00ED6253" w:rsidRDefault="008C43F8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ED6253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68F7D111" w14:textId="77777777" w:rsidR="008C43F8" w:rsidRPr="00ED6253" w:rsidRDefault="008C43F8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061C55A4" w14:textId="77777777" w:rsidR="008C43F8" w:rsidRPr="00ED6253" w:rsidRDefault="008C43F8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D6253">
              <w:rPr>
                <w:rFonts w:ascii="Angsana New" w:hAnsi="Angsana New" w:hint="cs"/>
                <w:sz w:val="26"/>
                <w:szCs w:val="26"/>
                <w:lang w:val="en-US" w:bidi="th-TH"/>
              </w:rPr>
              <w:t>31</w:t>
            </w:r>
          </w:p>
          <w:p w14:paraId="080E2D9A" w14:textId="77777777" w:rsidR="008C43F8" w:rsidRPr="00ED6253" w:rsidRDefault="008C43F8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ED6253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22F82931" w14:textId="77777777" w:rsidR="008C43F8" w:rsidRPr="00ED6253" w:rsidRDefault="008C43F8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2550F1C7" w14:textId="77777777" w:rsidR="008C43F8" w:rsidRPr="00ED6253" w:rsidRDefault="008C43F8" w:rsidP="0092152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D6253">
              <w:rPr>
                <w:rFonts w:ascii="Angsana New" w:hAnsi="Angsana New" w:hint="cs"/>
                <w:sz w:val="26"/>
                <w:szCs w:val="26"/>
                <w:lang w:val="en-US" w:bidi="th-TH"/>
              </w:rPr>
              <w:t>3</w:t>
            </w:r>
            <w:r w:rsidRPr="00ED6253">
              <w:rPr>
                <w:rFonts w:ascii="Angsana New" w:hAnsi="Angsana New"/>
                <w:sz w:val="26"/>
                <w:szCs w:val="26"/>
                <w:lang w:val="en-US" w:bidi="th-TH"/>
              </w:rPr>
              <w:t>0</w:t>
            </w:r>
          </w:p>
          <w:p w14:paraId="2D5822E1" w14:textId="77777777" w:rsidR="008C43F8" w:rsidRPr="00ED6253" w:rsidRDefault="008C43F8" w:rsidP="0092152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ED6253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181" w:type="dxa"/>
          </w:tcPr>
          <w:p w14:paraId="293EE56F" w14:textId="77777777" w:rsidR="008C43F8" w:rsidRPr="00ED6253" w:rsidRDefault="008C43F8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9" w:type="dxa"/>
          </w:tcPr>
          <w:p w14:paraId="6CF4A90A" w14:textId="77777777" w:rsidR="008C43F8" w:rsidRPr="00ED6253" w:rsidRDefault="008C43F8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D6253">
              <w:rPr>
                <w:rFonts w:ascii="Angsana New" w:hAnsi="Angsana New" w:hint="cs"/>
                <w:sz w:val="26"/>
                <w:szCs w:val="26"/>
                <w:lang w:val="en-US" w:bidi="th-TH"/>
              </w:rPr>
              <w:t>31</w:t>
            </w:r>
          </w:p>
          <w:p w14:paraId="0105DD0C" w14:textId="77777777" w:rsidR="008C43F8" w:rsidRPr="00ED6253" w:rsidRDefault="008C43F8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ED6253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58FDC4F0" w14:textId="77777777" w:rsidR="008C43F8" w:rsidRPr="00ED6253" w:rsidRDefault="008C43F8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A791225" w14:textId="77777777" w:rsidR="008C43F8" w:rsidRPr="00ED6253" w:rsidRDefault="008C43F8" w:rsidP="0092152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D6253">
              <w:rPr>
                <w:rFonts w:ascii="Angsana New" w:hAnsi="Angsana New" w:hint="cs"/>
                <w:sz w:val="26"/>
                <w:szCs w:val="26"/>
                <w:lang w:val="en-US" w:bidi="th-TH"/>
              </w:rPr>
              <w:t>3</w:t>
            </w:r>
            <w:r w:rsidRPr="00ED6253">
              <w:rPr>
                <w:rFonts w:ascii="Angsana New" w:hAnsi="Angsana New"/>
                <w:sz w:val="26"/>
                <w:szCs w:val="26"/>
                <w:lang w:val="en-US" w:bidi="th-TH"/>
              </w:rPr>
              <w:t>0</w:t>
            </w:r>
          </w:p>
          <w:p w14:paraId="31B9C40C" w14:textId="77777777" w:rsidR="008C43F8" w:rsidRPr="00ED6253" w:rsidRDefault="008C43F8" w:rsidP="0092152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ED6253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3EA2D973" w14:textId="77777777" w:rsidR="008C43F8" w:rsidRPr="00ED6253" w:rsidRDefault="008C43F8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87CE97F" w14:textId="77777777" w:rsidR="008C43F8" w:rsidRPr="00ED6253" w:rsidRDefault="008C43F8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D6253">
              <w:rPr>
                <w:rFonts w:ascii="Angsana New" w:hAnsi="Angsana New" w:hint="cs"/>
                <w:sz w:val="26"/>
                <w:szCs w:val="26"/>
                <w:lang w:val="en-US" w:bidi="th-TH"/>
              </w:rPr>
              <w:t>31</w:t>
            </w:r>
          </w:p>
          <w:p w14:paraId="3B166303" w14:textId="77777777" w:rsidR="008C43F8" w:rsidRPr="00ED6253" w:rsidRDefault="008C43F8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ED6253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64E13491" w14:textId="77777777" w:rsidR="008C43F8" w:rsidRPr="00ED6253" w:rsidRDefault="008C43F8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EAA8DA5" w14:textId="77777777" w:rsidR="008C43F8" w:rsidRPr="00ED6253" w:rsidRDefault="008C43F8" w:rsidP="0092152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D6253">
              <w:rPr>
                <w:rFonts w:ascii="Angsana New" w:hAnsi="Angsana New" w:hint="cs"/>
                <w:sz w:val="26"/>
                <w:szCs w:val="26"/>
                <w:lang w:val="en-US" w:bidi="th-TH"/>
              </w:rPr>
              <w:t>3</w:t>
            </w:r>
            <w:r w:rsidRPr="00ED6253">
              <w:rPr>
                <w:rFonts w:ascii="Angsana New" w:hAnsi="Angsana New"/>
                <w:sz w:val="26"/>
                <w:szCs w:val="26"/>
                <w:lang w:val="en-US" w:bidi="th-TH"/>
              </w:rPr>
              <w:t>0</w:t>
            </w:r>
          </w:p>
          <w:p w14:paraId="6008CD27" w14:textId="77777777" w:rsidR="008C43F8" w:rsidRPr="00ED6253" w:rsidRDefault="008C43F8" w:rsidP="0092152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ED6253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4CB345AE" w14:textId="77777777" w:rsidR="008C43F8" w:rsidRPr="00ED6253" w:rsidRDefault="008C43F8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4850F5D" w14:textId="77777777" w:rsidR="008C43F8" w:rsidRPr="00ED6253" w:rsidRDefault="008C43F8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D6253">
              <w:rPr>
                <w:rFonts w:ascii="Angsana New" w:hAnsi="Angsana New" w:hint="cs"/>
                <w:sz w:val="26"/>
                <w:szCs w:val="26"/>
                <w:lang w:val="en-US" w:bidi="th-TH"/>
              </w:rPr>
              <w:t>31</w:t>
            </w:r>
          </w:p>
          <w:p w14:paraId="4FAB0C85" w14:textId="77777777" w:rsidR="008C43F8" w:rsidRPr="00ED6253" w:rsidRDefault="008C43F8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ED6253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700C2AD2" w14:textId="77777777" w:rsidR="008C43F8" w:rsidRPr="00ED6253" w:rsidRDefault="008C43F8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6F0DDD4" w14:textId="77777777" w:rsidR="008C43F8" w:rsidRPr="00ED6253" w:rsidRDefault="008C43F8" w:rsidP="0092152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D6253">
              <w:rPr>
                <w:rFonts w:ascii="Angsana New" w:hAnsi="Angsana New" w:hint="cs"/>
                <w:sz w:val="26"/>
                <w:szCs w:val="26"/>
                <w:lang w:val="en-US" w:bidi="th-TH"/>
              </w:rPr>
              <w:t>3</w:t>
            </w:r>
            <w:r w:rsidRPr="00ED6253">
              <w:rPr>
                <w:rFonts w:ascii="Angsana New" w:hAnsi="Angsana New"/>
                <w:sz w:val="26"/>
                <w:szCs w:val="26"/>
                <w:lang w:val="en-US" w:bidi="th-TH"/>
              </w:rPr>
              <w:t>0</w:t>
            </w:r>
          </w:p>
          <w:p w14:paraId="017AC5B1" w14:textId="77777777" w:rsidR="008C43F8" w:rsidRPr="00ED6253" w:rsidRDefault="008C43F8" w:rsidP="0092152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ED6253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5DFEC934" w14:textId="77777777" w:rsidR="008C43F8" w:rsidRPr="00ED6253" w:rsidRDefault="008C43F8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CC6FFA6" w14:textId="77777777" w:rsidR="00EF579C" w:rsidRPr="00ED6253" w:rsidRDefault="00EF579C" w:rsidP="00EF579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D6253">
              <w:rPr>
                <w:rFonts w:ascii="Angsana New" w:hAnsi="Angsana New" w:hint="cs"/>
                <w:sz w:val="26"/>
                <w:szCs w:val="26"/>
                <w:lang w:val="en-US" w:bidi="th-TH"/>
              </w:rPr>
              <w:t>3</w:t>
            </w:r>
            <w:r w:rsidRPr="00ED6253">
              <w:rPr>
                <w:rFonts w:ascii="Angsana New" w:hAnsi="Angsana New"/>
                <w:sz w:val="26"/>
                <w:szCs w:val="26"/>
                <w:lang w:val="en-US" w:bidi="th-TH"/>
              </w:rPr>
              <w:t>0</w:t>
            </w:r>
          </w:p>
          <w:p w14:paraId="604909E1" w14:textId="28791D03" w:rsidR="008C43F8" w:rsidRPr="00ED6253" w:rsidRDefault="00EF579C" w:rsidP="00EF579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ED6253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</w:tr>
      <w:tr w:rsidR="008C43F8" w:rsidRPr="00ED6253" w14:paraId="31A97332" w14:textId="77777777" w:rsidTr="008C43F8">
        <w:trPr>
          <w:cantSplit/>
          <w:trHeight w:val="389"/>
          <w:tblHeader/>
        </w:trPr>
        <w:tc>
          <w:tcPr>
            <w:tcW w:w="4050" w:type="dxa"/>
          </w:tcPr>
          <w:p w14:paraId="22318AB0" w14:textId="77777777" w:rsidR="008C43F8" w:rsidRPr="00ED6253" w:rsidRDefault="008C43F8" w:rsidP="0010263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0" w:type="dxa"/>
          </w:tcPr>
          <w:p w14:paraId="61A2454C" w14:textId="77777777" w:rsidR="008C43F8" w:rsidRPr="00ED6253" w:rsidRDefault="008C43F8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94959C4" w14:textId="77777777" w:rsidR="008C43F8" w:rsidRPr="00ED6253" w:rsidRDefault="008C43F8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7E056FEB" w14:textId="77777777" w:rsidR="008C43F8" w:rsidRPr="00ED6253" w:rsidRDefault="008C43F8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30" w:type="dxa"/>
          </w:tcPr>
          <w:p w14:paraId="31A381A8" w14:textId="77777777" w:rsidR="008C43F8" w:rsidRPr="00ED6253" w:rsidRDefault="008C43F8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D6253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68B1EA76" w14:textId="77777777" w:rsidR="008C43F8" w:rsidRPr="00ED6253" w:rsidRDefault="008C43F8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0C7CA84E" w14:textId="77777777" w:rsidR="008C43F8" w:rsidRPr="00ED6253" w:rsidRDefault="008C43F8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D6253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25518058" w14:textId="77777777" w:rsidR="008C43F8" w:rsidRPr="00ED6253" w:rsidRDefault="008C43F8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hideMark/>
          </w:tcPr>
          <w:p w14:paraId="42B578CD" w14:textId="77777777" w:rsidR="008C43F8" w:rsidRPr="00ED6253" w:rsidRDefault="008C43F8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D6253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1" w:type="dxa"/>
          </w:tcPr>
          <w:p w14:paraId="46E8193A" w14:textId="77777777" w:rsidR="008C43F8" w:rsidRPr="00ED6253" w:rsidRDefault="008C43F8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9" w:type="dxa"/>
            <w:hideMark/>
          </w:tcPr>
          <w:p w14:paraId="511CAE38" w14:textId="77777777" w:rsidR="008C43F8" w:rsidRPr="00ED6253" w:rsidRDefault="008C43F8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D6253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5454869D" w14:textId="77777777" w:rsidR="008C43F8" w:rsidRPr="00ED6253" w:rsidRDefault="008C43F8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hideMark/>
          </w:tcPr>
          <w:p w14:paraId="49BD20EE" w14:textId="77777777" w:rsidR="008C43F8" w:rsidRPr="00ED6253" w:rsidRDefault="008C43F8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D6253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77A539E0" w14:textId="77777777" w:rsidR="008C43F8" w:rsidRPr="00ED6253" w:rsidRDefault="008C43F8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hideMark/>
          </w:tcPr>
          <w:p w14:paraId="18AA4A67" w14:textId="77777777" w:rsidR="008C43F8" w:rsidRPr="00ED6253" w:rsidRDefault="008C43F8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D6253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57F506FE" w14:textId="77777777" w:rsidR="008C43F8" w:rsidRPr="00ED6253" w:rsidRDefault="008C43F8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hideMark/>
          </w:tcPr>
          <w:p w14:paraId="6E1A133D" w14:textId="77777777" w:rsidR="008C43F8" w:rsidRPr="00ED6253" w:rsidRDefault="008C43F8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D6253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79610A9C" w14:textId="77777777" w:rsidR="008C43F8" w:rsidRPr="00ED6253" w:rsidRDefault="008C43F8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hideMark/>
          </w:tcPr>
          <w:p w14:paraId="1AE101D4" w14:textId="77777777" w:rsidR="008C43F8" w:rsidRPr="00ED6253" w:rsidRDefault="008C43F8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D6253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450FDEEF" w14:textId="77777777" w:rsidR="008C43F8" w:rsidRPr="00ED6253" w:rsidRDefault="008C43F8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hideMark/>
          </w:tcPr>
          <w:p w14:paraId="29C610DE" w14:textId="77777777" w:rsidR="008C43F8" w:rsidRPr="00ED6253" w:rsidRDefault="008C43F8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D6253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2E81D503" w14:textId="77777777" w:rsidR="008C43F8" w:rsidRPr="00ED6253" w:rsidRDefault="008C43F8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hideMark/>
          </w:tcPr>
          <w:p w14:paraId="45D5AF0E" w14:textId="77777777" w:rsidR="008C43F8" w:rsidRPr="00ED6253" w:rsidRDefault="008C43F8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D6253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2562</w:t>
            </w:r>
          </w:p>
        </w:tc>
      </w:tr>
      <w:tr w:rsidR="008C43F8" w:rsidRPr="00ED6253" w14:paraId="62642318" w14:textId="77777777" w:rsidTr="008C43F8">
        <w:trPr>
          <w:cantSplit/>
          <w:trHeight w:val="389"/>
          <w:tblHeader/>
        </w:trPr>
        <w:tc>
          <w:tcPr>
            <w:tcW w:w="4050" w:type="dxa"/>
          </w:tcPr>
          <w:p w14:paraId="31D12EEF" w14:textId="77777777" w:rsidR="008C43F8" w:rsidRPr="00ED6253" w:rsidRDefault="008C43F8" w:rsidP="0010263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0" w:type="dxa"/>
          </w:tcPr>
          <w:p w14:paraId="41024910" w14:textId="77777777" w:rsidR="008C43F8" w:rsidRPr="00ED6253" w:rsidRDefault="008C43F8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FB9B42C" w14:textId="77777777" w:rsidR="008C43F8" w:rsidRPr="00ED6253" w:rsidRDefault="008C43F8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6241A8CA" w14:textId="77777777" w:rsidR="008C43F8" w:rsidRPr="00ED6253" w:rsidRDefault="008C43F8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gridSpan w:val="3"/>
          </w:tcPr>
          <w:p w14:paraId="1343F6DD" w14:textId="2504E771" w:rsidR="008C43F8" w:rsidRPr="00ED6253" w:rsidRDefault="008C43F8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  <w:r w:rsidRPr="00ED6253"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  <w:t>(</w:t>
            </w:r>
            <w:r w:rsidRPr="00ED6253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 w:bidi="th-TH"/>
              </w:rPr>
              <w:t>ร้อยละ</w:t>
            </w:r>
            <w:r w:rsidRPr="00ED6253"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31622832" w14:textId="77777777" w:rsidR="008C43F8" w:rsidRPr="00ED6253" w:rsidRDefault="008C43F8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7560" w:type="dxa"/>
            <w:gridSpan w:val="15"/>
          </w:tcPr>
          <w:p w14:paraId="61786268" w14:textId="1F417850" w:rsidR="008C43F8" w:rsidRPr="00ED6253" w:rsidRDefault="008C43F8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  <w:r w:rsidRPr="00ED6253"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  <w:t>(</w:t>
            </w:r>
            <w:r w:rsidRPr="00ED6253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 w:bidi="th-TH"/>
              </w:rPr>
              <w:t>พันบาท</w:t>
            </w:r>
            <w:r w:rsidRPr="00ED6253"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  <w:t>)</w:t>
            </w:r>
          </w:p>
        </w:tc>
      </w:tr>
      <w:tr w:rsidR="008C43F8" w:rsidRPr="00ED6253" w14:paraId="199ED69B" w14:textId="77777777" w:rsidTr="008C43F8">
        <w:trPr>
          <w:cantSplit/>
        </w:trPr>
        <w:tc>
          <w:tcPr>
            <w:tcW w:w="4050" w:type="dxa"/>
            <w:hideMark/>
          </w:tcPr>
          <w:p w14:paraId="4EE96CF8" w14:textId="228B8E36" w:rsidR="008C43F8" w:rsidRPr="00ED6253" w:rsidRDefault="008C43F8" w:rsidP="002E64DF">
            <w:pPr>
              <w:spacing w:line="240" w:lineRule="auto"/>
              <w:ind w:left="191" w:right="-468" w:hanging="191"/>
              <w:rPr>
                <w:rFonts w:ascii="Angsana New" w:hAnsi="Angsana New"/>
                <w:sz w:val="26"/>
                <w:szCs w:val="26"/>
              </w:rPr>
            </w:pPr>
            <w:r w:rsidRPr="00ED6253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วินท์คอม เทคโนโลยี </w:t>
            </w:r>
            <w:r w:rsidRPr="00ED625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D6253">
              <w:rPr>
                <w:rFonts w:ascii="Angsana New" w:hAnsi="Angsana New" w:hint="cs"/>
                <w:sz w:val="26"/>
                <w:szCs w:val="26"/>
                <w:cs/>
              </w:rPr>
              <w:t>(เมียนมาร์) จำกัด</w:t>
            </w:r>
          </w:p>
        </w:tc>
        <w:tc>
          <w:tcPr>
            <w:tcW w:w="450" w:type="dxa"/>
          </w:tcPr>
          <w:p w14:paraId="49E04231" w14:textId="77777777" w:rsidR="008C43F8" w:rsidRPr="00ED6253" w:rsidRDefault="008C43F8" w:rsidP="002E64DF">
            <w:pPr>
              <w:pStyle w:val="acctfourfigures"/>
              <w:tabs>
                <w:tab w:val="clear" w:pos="765"/>
                <w:tab w:val="left" w:pos="675"/>
                <w:tab w:val="center" w:pos="104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D6253">
              <w:rPr>
                <w:rFonts w:ascii="Angsana New" w:hAnsi="Angsana New" w:hint="cs"/>
                <w:sz w:val="26"/>
                <w:szCs w:val="26"/>
                <w:lang w:val="en-US" w:bidi="th-TH"/>
              </w:rPr>
              <w:t>(1)</w:t>
            </w:r>
          </w:p>
        </w:tc>
        <w:tc>
          <w:tcPr>
            <w:tcW w:w="900" w:type="dxa"/>
          </w:tcPr>
          <w:p w14:paraId="3EA09A7F" w14:textId="77777777" w:rsidR="008C43F8" w:rsidRPr="00ED6253" w:rsidRDefault="008C43F8" w:rsidP="002E64DF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D6253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เมียนมาร์</w:t>
            </w:r>
          </w:p>
        </w:tc>
        <w:tc>
          <w:tcPr>
            <w:tcW w:w="180" w:type="dxa"/>
          </w:tcPr>
          <w:p w14:paraId="3253BF72" w14:textId="77777777" w:rsidR="008C43F8" w:rsidRPr="00ED6253" w:rsidRDefault="008C43F8" w:rsidP="002E64DF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F4E381F" w14:textId="77777777" w:rsidR="008C43F8" w:rsidRPr="00ED6253" w:rsidRDefault="008C43F8" w:rsidP="002E64DF">
            <w:pPr>
              <w:pStyle w:val="acctfourfigures"/>
              <w:tabs>
                <w:tab w:val="clear" w:pos="765"/>
                <w:tab w:val="decimal" w:pos="27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D6253">
              <w:rPr>
                <w:rFonts w:ascii="Angsana New" w:hAnsi="Angsana New" w:hint="cs"/>
                <w:sz w:val="26"/>
                <w:szCs w:val="26"/>
                <w:lang w:val="en-US"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36CBD7ED" w14:textId="77777777" w:rsidR="008C43F8" w:rsidRPr="00ED6253" w:rsidRDefault="008C43F8" w:rsidP="002E64DF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151B2F17" w14:textId="77777777" w:rsidR="008C43F8" w:rsidRPr="00ED6253" w:rsidRDefault="008C43F8" w:rsidP="002E64DF">
            <w:pPr>
              <w:pStyle w:val="acctfourfigures"/>
              <w:tabs>
                <w:tab w:val="clear" w:pos="765"/>
                <w:tab w:val="decimal" w:pos="27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D6253">
              <w:rPr>
                <w:rFonts w:ascii="Angsana New" w:hAnsi="Angsana New" w:hint="cs"/>
                <w:sz w:val="26"/>
                <w:szCs w:val="26"/>
                <w:lang w:val="en-US"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4EEA3156" w14:textId="77777777" w:rsidR="008C43F8" w:rsidRPr="00ED6253" w:rsidRDefault="008C43F8" w:rsidP="002E64DF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341A100C" w14:textId="77777777" w:rsidR="008C43F8" w:rsidRPr="00ED6253" w:rsidRDefault="008C43F8" w:rsidP="002E64DF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ED6253">
              <w:rPr>
                <w:rFonts w:ascii="Angsana New" w:hAnsi="Angsana New" w:hint="cs"/>
                <w:sz w:val="26"/>
                <w:szCs w:val="26"/>
                <w:lang w:val="en-US" w:bidi="th-TH"/>
              </w:rPr>
              <w:t>1</w:t>
            </w:r>
            <w:r w:rsidRPr="00ED6253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  <w:r w:rsidRPr="00ED6253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ED6253">
              <w:rPr>
                <w:rFonts w:ascii="Angsana New" w:hAnsi="Angsana New"/>
                <w:sz w:val="26"/>
                <w:szCs w:val="26"/>
                <w:lang w:val="en-US" w:bidi="th-TH"/>
              </w:rPr>
              <w:t>556</w:t>
            </w:r>
          </w:p>
        </w:tc>
        <w:tc>
          <w:tcPr>
            <w:tcW w:w="181" w:type="dxa"/>
            <w:vAlign w:val="bottom"/>
          </w:tcPr>
          <w:p w14:paraId="66E66B7B" w14:textId="77777777" w:rsidR="008C43F8" w:rsidRPr="00ED6253" w:rsidRDefault="008C43F8" w:rsidP="002E64DF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9" w:type="dxa"/>
            <w:vAlign w:val="bottom"/>
          </w:tcPr>
          <w:p w14:paraId="5BC2DB8D" w14:textId="77777777" w:rsidR="008C43F8" w:rsidRPr="00ED6253" w:rsidRDefault="008C43F8" w:rsidP="002E64DF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ED6253">
              <w:rPr>
                <w:rFonts w:ascii="Angsana New" w:hAnsi="Angsana New" w:hint="cs"/>
                <w:sz w:val="26"/>
                <w:szCs w:val="26"/>
                <w:lang w:val="en-US" w:bidi="th-TH"/>
              </w:rPr>
              <w:t>1</w:t>
            </w:r>
            <w:r w:rsidRPr="00ED6253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  <w:r w:rsidRPr="00ED6253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ED6253">
              <w:rPr>
                <w:rFonts w:ascii="Angsana New" w:hAnsi="Angsana New"/>
                <w:sz w:val="26"/>
                <w:szCs w:val="26"/>
                <w:lang w:val="en-US" w:bidi="th-TH"/>
              </w:rPr>
              <w:t>556</w:t>
            </w:r>
          </w:p>
        </w:tc>
        <w:tc>
          <w:tcPr>
            <w:tcW w:w="180" w:type="dxa"/>
            <w:vAlign w:val="bottom"/>
          </w:tcPr>
          <w:p w14:paraId="5D6D9599" w14:textId="77777777" w:rsidR="008C43F8" w:rsidRPr="00ED6253" w:rsidRDefault="008C43F8" w:rsidP="002E64D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80F7699" w14:textId="77777777" w:rsidR="008C43F8" w:rsidRPr="00ED6253" w:rsidRDefault="008C43F8" w:rsidP="002E64DF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D6253">
              <w:rPr>
                <w:rFonts w:ascii="Angsana New" w:hAnsi="Angsana New" w:hint="cs"/>
                <w:sz w:val="26"/>
                <w:szCs w:val="26"/>
                <w:lang w:bidi="th-TH"/>
              </w:rPr>
              <w:t xml:space="preserve"> </w:t>
            </w:r>
            <w:r w:rsidRPr="00ED6253">
              <w:rPr>
                <w:rFonts w:ascii="Angsana New" w:hAnsi="Angsana New" w:hint="cs"/>
                <w:sz w:val="26"/>
                <w:szCs w:val="26"/>
                <w:lang w:val="en-US" w:bidi="th-TH"/>
              </w:rPr>
              <w:t>16</w:t>
            </w:r>
            <w:r w:rsidRPr="00ED6253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ED6253">
              <w:rPr>
                <w:rFonts w:ascii="Angsana New" w:hAnsi="Angsana New" w:hint="cs"/>
                <w:sz w:val="26"/>
                <w:szCs w:val="26"/>
                <w:lang w:val="en-US" w:bidi="th-TH"/>
              </w:rPr>
              <w:t>556</w:t>
            </w:r>
          </w:p>
        </w:tc>
        <w:tc>
          <w:tcPr>
            <w:tcW w:w="180" w:type="dxa"/>
            <w:vAlign w:val="bottom"/>
          </w:tcPr>
          <w:p w14:paraId="4445AD24" w14:textId="77777777" w:rsidR="008C43F8" w:rsidRPr="00ED6253" w:rsidRDefault="008C43F8" w:rsidP="002E64DF">
            <w:pPr>
              <w:pStyle w:val="acctfourfigures"/>
              <w:spacing w:line="240" w:lineRule="auto"/>
              <w:ind w:left="-79" w:right="-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18CC569" w14:textId="77777777" w:rsidR="008C43F8" w:rsidRPr="00ED6253" w:rsidRDefault="008C43F8" w:rsidP="002E64DF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D6253">
              <w:rPr>
                <w:rFonts w:ascii="Angsana New" w:hAnsi="Angsana New" w:hint="cs"/>
                <w:sz w:val="26"/>
                <w:szCs w:val="26"/>
                <w:lang w:bidi="th-TH"/>
              </w:rPr>
              <w:t xml:space="preserve"> </w:t>
            </w:r>
            <w:r w:rsidRPr="00ED6253">
              <w:rPr>
                <w:rFonts w:ascii="Angsana New" w:hAnsi="Angsana New" w:hint="cs"/>
                <w:sz w:val="26"/>
                <w:szCs w:val="26"/>
                <w:lang w:val="en-US" w:bidi="th-TH"/>
              </w:rPr>
              <w:t>16</w:t>
            </w:r>
            <w:r w:rsidRPr="00ED6253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ED6253">
              <w:rPr>
                <w:rFonts w:ascii="Angsana New" w:hAnsi="Angsana New" w:hint="cs"/>
                <w:sz w:val="26"/>
                <w:szCs w:val="26"/>
                <w:lang w:val="en-US" w:bidi="th-TH"/>
              </w:rPr>
              <w:t>556</w:t>
            </w:r>
          </w:p>
        </w:tc>
        <w:tc>
          <w:tcPr>
            <w:tcW w:w="180" w:type="dxa"/>
            <w:vAlign w:val="bottom"/>
          </w:tcPr>
          <w:p w14:paraId="507E1B98" w14:textId="77777777" w:rsidR="008C43F8" w:rsidRPr="00ED6253" w:rsidRDefault="008C43F8" w:rsidP="002E64DF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0F576E1" w14:textId="1E026C4A" w:rsidR="008C43F8" w:rsidRPr="00ED6253" w:rsidRDefault="00B02D06" w:rsidP="002E64DF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D6253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3DE555A" w14:textId="77777777" w:rsidR="008C43F8" w:rsidRPr="00ED6253" w:rsidRDefault="008C43F8" w:rsidP="002E64DF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701A659" w14:textId="77777777" w:rsidR="008C43F8" w:rsidRPr="00ED6253" w:rsidRDefault="008C43F8" w:rsidP="002E64D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D6253">
              <w:rPr>
                <w:rFonts w:ascii="Angsana New" w:hAnsi="Angsana New" w:hint="cs"/>
                <w:sz w:val="26"/>
                <w:szCs w:val="26"/>
                <w:lang w:bidi="th-TH"/>
              </w:rPr>
              <w:t xml:space="preserve">      </w:t>
            </w:r>
            <w:r w:rsidRPr="00ED6253">
              <w:rPr>
                <w:rFonts w:ascii="Angsana New" w:hAnsi="Angsana New" w:hint="cs"/>
                <w:sz w:val="26"/>
                <w:szCs w:val="26"/>
                <w:lang w:val="en-US" w:bidi="th-TH"/>
              </w:rPr>
              <w:t>109</w:t>
            </w:r>
          </w:p>
        </w:tc>
        <w:tc>
          <w:tcPr>
            <w:tcW w:w="180" w:type="dxa"/>
            <w:vAlign w:val="bottom"/>
          </w:tcPr>
          <w:p w14:paraId="0557629A" w14:textId="77777777" w:rsidR="008C43F8" w:rsidRPr="00ED6253" w:rsidRDefault="008C43F8" w:rsidP="002E64DF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05848764" w14:textId="50C5D6A9" w:rsidR="008C43F8" w:rsidRPr="00ED6253" w:rsidRDefault="008C43F8" w:rsidP="002E64DF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D6253">
              <w:rPr>
                <w:rFonts w:ascii="Angsana New" w:hAnsi="Angsana New" w:hint="cs"/>
                <w:sz w:val="26"/>
                <w:szCs w:val="26"/>
              </w:rPr>
              <w:t xml:space="preserve">     -</w:t>
            </w:r>
          </w:p>
        </w:tc>
        <w:tc>
          <w:tcPr>
            <w:tcW w:w="180" w:type="dxa"/>
            <w:vAlign w:val="bottom"/>
          </w:tcPr>
          <w:p w14:paraId="484AC871" w14:textId="77777777" w:rsidR="008C43F8" w:rsidRPr="00ED6253" w:rsidRDefault="008C43F8" w:rsidP="002E64DF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02C96B8" w14:textId="603A943D" w:rsidR="008C43F8" w:rsidRPr="00ED6253" w:rsidRDefault="008C43F8" w:rsidP="008C43F8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D6253">
              <w:rPr>
                <w:rFonts w:ascii="Angsana New" w:hAnsi="Angsana New" w:hint="cs"/>
                <w:sz w:val="26"/>
                <w:szCs w:val="26"/>
                <w:lang w:bidi="th-TH"/>
              </w:rPr>
              <w:t xml:space="preserve">     -</w:t>
            </w:r>
          </w:p>
        </w:tc>
      </w:tr>
      <w:tr w:rsidR="008C43F8" w:rsidRPr="00ED6253" w14:paraId="770E99FD" w14:textId="77777777" w:rsidTr="008C43F8">
        <w:trPr>
          <w:cantSplit/>
        </w:trPr>
        <w:tc>
          <w:tcPr>
            <w:tcW w:w="4050" w:type="dxa"/>
            <w:hideMark/>
          </w:tcPr>
          <w:p w14:paraId="58B82894" w14:textId="55235039" w:rsidR="008C43F8" w:rsidRPr="00ED6253" w:rsidRDefault="008C43F8" w:rsidP="008C43F8">
            <w:pPr>
              <w:tabs>
                <w:tab w:val="clear" w:pos="227"/>
                <w:tab w:val="clear" w:pos="454"/>
                <w:tab w:val="left" w:pos="291"/>
              </w:tabs>
              <w:spacing w:line="240" w:lineRule="auto"/>
              <w:ind w:left="11"/>
              <w:rPr>
                <w:rFonts w:ascii="Angsana New" w:hAnsi="Angsana New"/>
                <w:sz w:val="26"/>
                <w:szCs w:val="26"/>
              </w:rPr>
            </w:pPr>
            <w:r w:rsidRPr="00ED6253">
              <w:rPr>
                <w:rFonts w:ascii="Angsana New" w:hAnsi="Angsana New" w:hint="cs"/>
                <w:sz w:val="26"/>
                <w:szCs w:val="26"/>
                <w:cs/>
              </w:rPr>
              <w:t>บริษัท วินท์คอม เทคโนโลยี</w:t>
            </w:r>
            <w:r w:rsidRPr="00ED625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D6253">
              <w:rPr>
                <w:rFonts w:ascii="Angsana New" w:hAnsi="Angsana New" w:hint="cs"/>
                <w:sz w:val="26"/>
                <w:szCs w:val="26"/>
                <w:cs/>
              </w:rPr>
              <w:t>(เอสจี) จำกัด</w:t>
            </w:r>
          </w:p>
        </w:tc>
        <w:tc>
          <w:tcPr>
            <w:tcW w:w="450" w:type="dxa"/>
          </w:tcPr>
          <w:p w14:paraId="207FB98D" w14:textId="77777777" w:rsidR="008C43F8" w:rsidRPr="00ED6253" w:rsidRDefault="008C43F8" w:rsidP="002E64DF">
            <w:pPr>
              <w:pStyle w:val="acctfourfigures"/>
              <w:tabs>
                <w:tab w:val="clear" w:pos="765"/>
                <w:tab w:val="left" w:pos="675"/>
                <w:tab w:val="center" w:pos="104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D6253">
              <w:rPr>
                <w:rFonts w:ascii="Angsana New" w:hAnsi="Angsana New" w:hint="cs"/>
                <w:sz w:val="26"/>
                <w:szCs w:val="26"/>
                <w:lang w:val="en-US" w:bidi="th-TH"/>
              </w:rPr>
              <w:t>(2)</w:t>
            </w:r>
          </w:p>
        </w:tc>
        <w:tc>
          <w:tcPr>
            <w:tcW w:w="900" w:type="dxa"/>
          </w:tcPr>
          <w:p w14:paraId="55844A25" w14:textId="77777777" w:rsidR="008C43F8" w:rsidRPr="00ED6253" w:rsidRDefault="008C43F8" w:rsidP="002E64DF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D6253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สิงคโปร์</w:t>
            </w:r>
          </w:p>
        </w:tc>
        <w:tc>
          <w:tcPr>
            <w:tcW w:w="180" w:type="dxa"/>
          </w:tcPr>
          <w:p w14:paraId="4F1D3EBD" w14:textId="77777777" w:rsidR="008C43F8" w:rsidRPr="00ED6253" w:rsidRDefault="008C43F8" w:rsidP="002E64DF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630" w:type="dxa"/>
          </w:tcPr>
          <w:p w14:paraId="0CCE84DF" w14:textId="77777777" w:rsidR="008C43F8" w:rsidRPr="00ED6253" w:rsidRDefault="008C43F8" w:rsidP="002E64DF">
            <w:pPr>
              <w:pStyle w:val="acctfourfigures"/>
              <w:tabs>
                <w:tab w:val="clear" w:pos="765"/>
                <w:tab w:val="decimal" w:pos="27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ED6253">
              <w:rPr>
                <w:rFonts w:ascii="Angsana New" w:hAnsi="Angsana New" w:hint="cs"/>
                <w:sz w:val="26"/>
                <w:szCs w:val="26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69CC28E4" w14:textId="77777777" w:rsidR="008C43F8" w:rsidRPr="00ED6253" w:rsidRDefault="008C43F8" w:rsidP="002E64DF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</w:tcPr>
          <w:p w14:paraId="19360754" w14:textId="77777777" w:rsidR="008C43F8" w:rsidRPr="00ED6253" w:rsidRDefault="008C43F8" w:rsidP="002E64DF">
            <w:pPr>
              <w:pStyle w:val="acctfourfigures"/>
              <w:tabs>
                <w:tab w:val="clear" w:pos="765"/>
                <w:tab w:val="decimal" w:pos="27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ED6253">
              <w:rPr>
                <w:rFonts w:ascii="Angsana New" w:hAnsi="Angsana New" w:hint="cs"/>
                <w:sz w:val="26"/>
                <w:szCs w:val="26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48C3ECAB" w14:textId="77777777" w:rsidR="008C43F8" w:rsidRPr="00ED6253" w:rsidRDefault="008C43F8" w:rsidP="002E64DF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0A4303C2" w14:textId="77777777" w:rsidR="008C43F8" w:rsidRPr="00ED6253" w:rsidRDefault="008C43F8" w:rsidP="002E64DF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D6253">
              <w:rPr>
                <w:rFonts w:ascii="Angsana New" w:hAnsi="Angsana New" w:hint="cs"/>
                <w:sz w:val="26"/>
                <w:szCs w:val="26"/>
                <w:lang w:val="en-US" w:bidi="th-TH"/>
              </w:rPr>
              <w:t>513</w:t>
            </w:r>
          </w:p>
        </w:tc>
        <w:tc>
          <w:tcPr>
            <w:tcW w:w="181" w:type="dxa"/>
          </w:tcPr>
          <w:p w14:paraId="47F3D4A3" w14:textId="77777777" w:rsidR="008C43F8" w:rsidRPr="00ED6253" w:rsidRDefault="008C43F8" w:rsidP="002E64DF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9" w:type="dxa"/>
          </w:tcPr>
          <w:p w14:paraId="2BF14297" w14:textId="77777777" w:rsidR="008C43F8" w:rsidRPr="00ED6253" w:rsidRDefault="008C43F8" w:rsidP="002E64DF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D6253">
              <w:rPr>
                <w:rFonts w:ascii="Angsana New" w:hAnsi="Angsana New" w:hint="cs"/>
                <w:sz w:val="26"/>
                <w:szCs w:val="26"/>
                <w:lang w:val="en-US" w:bidi="th-TH"/>
              </w:rPr>
              <w:t>513</w:t>
            </w:r>
          </w:p>
        </w:tc>
        <w:tc>
          <w:tcPr>
            <w:tcW w:w="180" w:type="dxa"/>
          </w:tcPr>
          <w:p w14:paraId="61946602" w14:textId="77777777" w:rsidR="008C43F8" w:rsidRPr="00ED6253" w:rsidRDefault="008C43F8" w:rsidP="002E64DF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A708410" w14:textId="77777777" w:rsidR="008C43F8" w:rsidRPr="00ED6253" w:rsidRDefault="008C43F8" w:rsidP="002E64DF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D6253">
              <w:rPr>
                <w:rFonts w:ascii="Angsana New" w:hAnsi="Angsana New" w:hint="cs"/>
                <w:sz w:val="26"/>
                <w:szCs w:val="26"/>
                <w:lang w:val="en-US" w:bidi="th-TH"/>
              </w:rPr>
              <w:t>513</w:t>
            </w:r>
          </w:p>
        </w:tc>
        <w:tc>
          <w:tcPr>
            <w:tcW w:w="180" w:type="dxa"/>
          </w:tcPr>
          <w:p w14:paraId="39872B56" w14:textId="77777777" w:rsidR="008C43F8" w:rsidRPr="00ED6253" w:rsidRDefault="008C43F8" w:rsidP="002E64DF">
            <w:pPr>
              <w:pStyle w:val="acctfourfigures"/>
              <w:spacing w:line="240" w:lineRule="auto"/>
              <w:ind w:left="-79" w:right="-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4E2F7C21" w14:textId="77777777" w:rsidR="008C43F8" w:rsidRPr="00ED6253" w:rsidRDefault="008C43F8" w:rsidP="002E64DF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D6253">
              <w:rPr>
                <w:rFonts w:ascii="Angsana New" w:hAnsi="Angsana New" w:hint="cs"/>
                <w:sz w:val="26"/>
                <w:szCs w:val="26"/>
                <w:lang w:val="en-US" w:bidi="th-TH"/>
              </w:rPr>
              <w:t>513</w:t>
            </w:r>
          </w:p>
        </w:tc>
        <w:tc>
          <w:tcPr>
            <w:tcW w:w="180" w:type="dxa"/>
          </w:tcPr>
          <w:p w14:paraId="0EB9EF5C" w14:textId="77777777" w:rsidR="008C43F8" w:rsidRPr="00ED6253" w:rsidRDefault="008C43F8" w:rsidP="002E64DF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7A06800" w14:textId="7FE677A8" w:rsidR="008C43F8" w:rsidRPr="00ED6253" w:rsidRDefault="00B02D06" w:rsidP="002E64D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D6253">
              <w:rPr>
                <w:rFonts w:ascii="Angsana New" w:hAnsi="Angsana New"/>
                <w:sz w:val="26"/>
                <w:szCs w:val="26"/>
                <w:lang w:bidi="th-TH"/>
              </w:rPr>
              <w:t>31,920</w:t>
            </w:r>
          </w:p>
        </w:tc>
        <w:tc>
          <w:tcPr>
            <w:tcW w:w="180" w:type="dxa"/>
          </w:tcPr>
          <w:p w14:paraId="2FC27269" w14:textId="77777777" w:rsidR="008C43F8" w:rsidRPr="00ED6253" w:rsidRDefault="008C43F8" w:rsidP="002E64D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4D6E84E4" w14:textId="77777777" w:rsidR="008C43F8" w:rsidRPr="00ED6253" w:rsidRDefault="008C43F8" w:rsidP="002E64D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D6253">
              <w:rPr>
                <w:rFonts w:ascii="Angsana New" w:hAnsi="Angsana New" w:hint="cs"/>
                <w:sz w:val="26"/>
                <w:szCs w:val="26"/>
                <w:lang w:bidi="th-TH"/>
              </w:rPr>
              <w:t xml:space="preserve">  </w:t>
            </w:r>
            <w:r w:rsidRPr="00ED6253">
              <w:rPr>
                <w:rFonts w:ascii="Angsana New" w:hAnsi="Angsana New" w:hint="cs"/>
                <w:sz w:val="26"/>
                <w:szCs w:val="26"/>
                <w:lang w:val="en-US" w:bidi="th-TH"/>
              </w:rPr>
              <w:t>14</w:t>
            </w:r>
            <w:r w:rsidRPr="00ED6253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ED6253">
              <w:rPr>
                <w:rFonts w:ascii="Angsana New" w:hAnsi="Angsana New" w:hint="cs"/>
                <w:sz w:val="26"/>
                <w:szCs w:val="26"/>
                <w:lang w:val="en-US" w:bidi="th-TH"/>
              </w:rPr>
              <w:t>431</w:t>
            </w:r>
          </w:p>
        </w:tc>
        <w:tc>
          <w:tcPr>
            <w:tcW w:w="180" w:type="dxa"/>
          </w:tcPr>
          <w:p w14:paraId="23ED0C73" w14:textId="77777777" w:rsidR="008C43F8" w:rsidRPr="00ED6253" w:rsidRDefault="008C43F8" w:rsidP="002E64DF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40236A98" w14:textId="1A74F364" w:rsidR="008C43F8" w:rsidRPr="00ED6253" w:rsidRDefault="008C43F8" w:rsidP="008C43F8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D6253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29BD25AF" w14:textId="77777777" w:rsidR="008C43F8" w:rsidRPr="00ED6253" w:rsidRDefault="008C43F8" w:rsidP="002E64D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4508A0D3" w14:textId="6F3A0496" w:rsidR="008C43F8" w:rsidRPr="00ED6253" w:rsidRDefault="008C43F8" w:rsidP="008C43F8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D6253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</w:tr>
      <w:tr w:rsidR="008C43F8" w:rsidRPr="00ED6253" w14:paraId="0F6C9AE3" w14:textId="77777777" w:rsidTr="008C43F8">
        <w:trPr>
          <w:cantSplit/>
          <w:trHeight w:val="80"/>
        </w:trPr>
        <w:tc>
          <w:tcPr>
            <w:tcW w:w="4050" w:type="dxa"/>
            <w:hideMark/>
          </w:tcPr>
          <w:p w14:paraId="063668DD" w14:textId="77777777" w:rsidR="008C43F8" w:rsidRPr="00ED6253" w:rsidRDefault="008C43F8" w:rsidP="002E64DF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="Angsana New" w:hAnsi="Angsana New"/>
                <w:sz w:val="26"/>
                <w:szCs w:val="26"/>
              </w:rPr>
            </w:pPr>
            <w:r w:rsidRPr="00ED6253">
              <w:rPr>
                <w:rFonts w:ascii="Angsana New" w:hAnsi="Angsana New" w:hint="cs"/>
                <w:sz w:val="26"/>
                <w:szCs w:val="26"/>
                <w:cs/>
              </w:rPr>
              <w:t>บริษัท ไอ-ซีเคียว จำกัด</w:t>
            </w:r>
          </w:p>
        </w:tc>
        <w:tc>
          <w:tcPr>
            <w:tcW w:w="450" w:type="dxa"/>
            <w:hideMark/>
          </w:tcPr>
          <w:p w14:paraId="706193C4" w14:textId="77777777" w:rsidR="008C43F8" w:rsidRPr="00ED6253" w:rsidRDefault="008C43F8" w:rsidP="002E64DF">
            <w:pPr>
              <w:pStyle w:val="acctfourfigures"/>
              <w:tabs>
                <w:tab w:val="clear" w:pos="765"/>
                <w:tab w:val="left" w:pos="675"/>
                <w:tab w:val="center" w:pos="104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ED6253">
              <w:rPr>
                <w:rFonts w:ascii="Angsana New" w:hAnsi="Angsana New" w:hint="cs"/>
                <w:sz w:val="26"/>
                <w:szCs w:val="26"/>
                <w:lang w:val="en-US" w:bidi="th-TH"/>
              </w:rPr>
              <w:t>(3)</w:t>
            </w:r>
          </w:p>
        </w:tc>
        <w:tc>
          <w:tcPr>
            <w:tcW w:w="900" w:type="dxa"/>
          </w:tcPr>
          <w:p w14:paraId="6A6EA9DB" w14:textId="77777777" w:rsidR="008C43F8" w:rsidRPr="00ED6253" w:rsidRDefault="008C43F8" w:rsidP="002E64DF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D6253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ไทย</w:t>
            </w:r>
          </w:p>
        </w:tc>
        <w:tc>
          <w:tcPr>
            <w:tcW w:w="180" w:type="dxa"/>
          </w:tcPr>
          <w:p w14:paraId="327726E1" w14:textId="77777777" w:rsidR="008C43F8" w:rsidRPr="00ED6253" w:rsidRDefault="008C43F8" w:rsidP="002E64DF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630" w:type="dxa"/>
          </w:tcPr>
          <w:p w14:paraId="201B43EE" w14:textId="77777777" w:rsidR="008C43F8" w:rsidRPr="00ED6253" w:rsidRDefault="008C43F8" w:rsidP="002E64DF">
            <w:pPr>
              <w:pStyle w:val="acctfourfigures"/>
              <w:tabs>
                <w:tab w:val="clear" w:pos="765"/>
                <w:tab w:val="decimal" w:pos="27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ED6253">
              <w:rPr>
                <w:rFonts w:ascii="Angsana New" w:hAnsi="Angsana New" w:hint="cs"/>
                <w:sz w:val="26"/>
                <w:szCs w:val="26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5109D228" w14:textId="77777777" w:rsidR="008C43F8" w:rsidRPr="00ED6253" w:rsidRDefault="008C43F8" w:rsidP="002E64DF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  <w:hideMark/>
          </w:tcPr>
          <w:p w14:paraId="00D03A6D" w14:textId="77777777" w:rsidR="008C43F8" w:rsidRPr="00ED6253" w:rsidRDefault="008C43F8" w:rsidP="002E64DF">
            <w:pPr>
              <w:pStyle w:val="acctfourfigures"/>
              <w:tabs>
                <w:tab w:val="clear" w:pos="765"/>
                <w:tab w:val="decimal" w:pos="27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ED6253">
              <w:rPr>
                <w:rFonts w:ascii="Angsana New" w:hAnsi="Angsana New" w:hint="cs"/>
                <w:sz w:val="26"/>
                <w:szCs w:val="26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4F5E1EAB" w14:textId="77777777" w:rsidR="008C43F8" w:rsidRPr="00ED6253" w:rsidRDefault="008C43F8" w:rsidP="002E64DF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68CB735E" w14:textId="77777777" w:rsidR="008C43F8" w:rsidRPr="00ED6253" w:rsidRDefault="008C43F8" w:rsidP="002E64DF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D6253">
              <w:rPr>
                <w:rFonts w:ascii="Angsana New" w:hAnsi="Angsana New" w:hint="cs"/>
                <w:sz w:val="26"/>
                <w:szCs w:val="26"/>
                <w:lang w:val="en-US" w:bidi="th-TH"/>
              </w:rPr>
              <w:t>40</w:t>
            </w:r>
            <w:r w:rsidRPr="00ED6253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ED6253">
              <w:rPr>
                <w:rFonts w:ascii="Angsana New" w:hAnsi="Angsana New" w:hint="cs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81" w:type="dxa"/>
          </w:tcPr>
          <w:p w14:paraId="6015BC02" w14:textId="77777777" w:rsidR="008C43F8" w:rsidRPr="00ED6253" w:rsidRDefault="008C43F8" w:rsidP="002E64DF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9" w:type="dxa"/>
            <w:hideMark/>
          </w:tcPr>
          <w:p w14:paraId="3CDA70EB" w14:textId="77777777" w:rsidR="008C43F8" w:rsidRPr="00ED6253" w:rsidRDefault="008C43F8" w:rsidP="002E64DF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D6253">
              <w:rPr>
                <w:rFonts w:ascii="Angsana New" w:hAnsi="Angsana New" w:hint="cs"/>
                <w:sz w:val="26"/>
                <w:szCs w:val="26"/>
                <w:lang w:val="en-US" w:bidi="th-TH"/>
              </w:rPr>
              <w:t>40</w:t>
            </w:r>
            <w:r w:rsidRPr="00ED6253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ED6253">
              <w:rPr>
                <w:rFonts w:ascii="Angsana New" w:hAnsi="Angsana New" w:hint="cs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232AB932" w14:textId="77777777" w:rsidR="008C43F8" w:rsidRPr="00ED6253" w:rsidRDefault="008C43F8" w:rsidP="002E64DF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90F7421" w14:textId="77777777" w:rsidR="008C43F8" w:rsidRPr="00ED6253" w:rsidRDefault="008C43F8" w:rsidP="002E64DF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D6253">
              <w:rPr>
                <w:rFonts w:ascii="Angsana New" w:hAnsi="Angsana New" w:hint="cs"/>
                <w:sz w:val="26"/>
                <w:szCs w:val="26"/>
                <w:lang w:val="en-US" w:bidi="th-TH"/>
              </w:rPr>
              <w:t>249</w:t>
            </w:r>
            <w:r w:rsidRPr="00ED6253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ED6253">
              <w:rPr>
                <w:rFonts w:ascii="Angsana New" w:hAnsi="Angsana New" w:hint="cs"/>
                <w:sz w:val="26"/>
                <w:szCs w:val="26"/>
                <w:lang w:val="en-US" w:bidi="th-TH"/>
              </w:rPr>
              <w:t>833</w:t>
            </w:r>
          </w:p>
        </w:tc>
        <w:tc>
          <w:tcPr>
            <w:tcW w:w="180" w:type="dxa"/>
          </w:tcPr>
          <w:p w14:paraId="20E6DBF9" w14:textId="77777777" w:rsidR="008C43F8" w:rsidRPr="00ED6253" w:rsidRDefault="008C43F8" w:rsidP="002E64DF">
            <w:pPr>
              <w:pStyle w:val="acctfourfigures"/>
              <w:spacing w:line="240" w:lineRule="auto"/>
              <w:ind w:left="-79" w:right="-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hideMark/>
          </w:tcPr>
          <w:p w14:paraId="5391ABF5" w14:textId="77777777" w:rsidR="008C43F8" w:rsidRPr="00ED6253" w:rsidRDefault="008C43F8" w:rsidP="002E64DF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D6253">
              <w:rPr>
                <w:rFonts w:ascii="Angsana New" w:hAnsi="Angsana New" w:hint="cs"/>
                <w:sz w:val="26"/>
                <w:szCs w:val="26"/>
                <w:lang w:val="en-US" w:bidi="th-TH"/>
              </w:rPr>
              <w:t>249</w:t>
            </w:r>
            <w:r w:rsidRPr="00ED6253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ED6253">
              <w:rPr>
                <w:rFonts w:ascii="Angsana New" w:hAnsi="Angsana New" w:hint="cs"/>
                <w:sz w:val="26"/>
                <w:szCs w:val="26"/>
                <w:lang w:val="en-US" w:bidi="th-TH"/>
              </w:rPr>
              <w:t>833</w:t>
            </w:r>
          </w:p>
        </w:tc>
        <w:tc>
          <w:tcPr>
            <w:tcW w:w="180" w:type="dxa"/>
          </w:tcPr>
          <w:p w14:paraId="167EC14E" w14:textId="77777777" w:rsidR="008C43F8" w:rsidRPr="00ED6253" w:rsidRDefault="008C43F8" w:rsidP="002E64DF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7CA8503" w14:textId="694E5309" w:rsidR="008C43F8" w:rsidRPr="00ED6253" w:rsidRDefault="00B02D06" w:rsidP="002E64D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D6253">
              <w:rPr>
                <w:rFonts w:ascii="Angsana New" w:hAnsi="Angsana New"/>
                <w:sz w:val="26"/>
                <w:szCs w:val="26"/>
                <w:lang w:val="en-US" w:bidi="th-TH"/>
              </w:rPr>
              <w:t>296,491</w:t>
            </w:r>
          </w:p>
        </w:tc>
        <w:tc>
          <w:tcPr>
            <w:tcW w:w="180" w:type="dxa"/>
          </w:tcPr>
          <w:p w14:paraId="4F5D75FE" w14:textId="77777777" w:rsidR="008C43F8" w:rsidRPr="00ED6253" w:rsidRDefault="008C43F8" w:rsidP="002E64D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hideMark/>
          </w:tcPr>
          <w:p w14:paraId="4F846A10" w14:textId="77777777" w:rsidR="008C43F8" w:rsidRPr="00ED6253" w:rsidRDefault="008C43F8" w:rsidP="002E64D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D6253">
              <w:rPr>
                <w:rFonts w:ascii="Angsana New" w:hAnsi="Angsana New" w:hint="cs"/>
                <w:sz w:val="26"/>
                <w:szCs w:val="26"/>
                <w:lang w:val="en-US" w:bidi="th-TH"/>
              </w:rPr>
              <w:t>277</w:t>
            </w:r>
            <w:r w:rsidRPr="00ED6253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ED6253">
              <w:rPr>
                <w:rFonts w:ascii="Angsana New" w:hAnsi="Angsana New" w:hint="cs"/>
                <w:sz w:val="26"/>
                <w:szCs w:val="26"/>
                <w:lang w:val="en-US" w:bidi="th-TH"/>
              </w:rPr>
              <w:t>990</w:t>
            </w:r>
          </w:p>
        </w:tc>
        <w:tc>
          <w:tcPr>
            <w:tcW w:w="180" w:type="dxa"/>
          </w:tcPr>
          <w:p w14:paraId="25E5CB05" w14:textId="77777777" w:rsidR="008C43F8" w:rsidRPr="00ED6253" w:rsidRDefault="008C43F8" w:rsidP="002E64DF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6A445FB2" w14:textId="494B1392" w:rsidR="008C43F8" w:rsidRPr="00ED6253" w:rsidRDefault="008C43F8" w:rsidP="008C43F8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D6253">
              <w:rPr>
                <w:rFonts w:ascii="Angsana New" w:hAnsi="Angsana New" w:hint="cs"/>
                <w:sz w:val="26"/>
                <w:szCs w:val="26"/>
                <w:lang w:bidi="th-TH"/>
              </w:rPr>
              <w:t xml:space="preserve">     -</w:t>
            </w:r>
          </w:p>
        </w:tc>
        <w:tc>
          <w:tcPr>
            <w:tcW w:w="180" w:type="dxa"/>
          </w:tcPr>
          <w:p w14:paraId="5C181557" w14:textId="77777777" w:rsidR="008C43F8" w:rsidRPr="00ED6253" w:rsidRDefault="008C43F8" w:rsidP="002E64D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22F7971B" w14:textId="73307B6E" w:rsidR="008C43F8" w:rsidRPr="00ED6253" w:rsidRDefault="008C43F8" w:rsidP="008C43F8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D6253">
              <w:rPr>
                <w:rFonts w:ascii="Angsana New" w:hAnsi="Angsana New" w:hint="cs"/>
                <w:sz w:val="26"/>
                <w:szCs w:val="26"/>
                <w:lang w:bidi="th-TH"/>
              </w:rPr>
              <w:t xml:space="preserve">     -</w:t>
            </w:r>
          </w:p>
        </w:tc>
      </w:tr>
      <w:tr w:rsidR="008C43F8" w:rsidRPr="00ED6253" w14:paraId="74328AD3" w14:textId="77777777" w:rsidTr="008C43F8">
        <w:trPr>
          <w:cantSplit/>
        </w:trPr>
        <w:tc>
          <w:tcPr>
            <w:tcW w:w="4050" w:type="dxa"/>
            <w:hideMark/>
          </w:tcPr>
          <w:p w14:paraId="547EB328" w14:textId="77777777" w:rsidR="008C43F8" w:rsidRPr="00ED6253" w:rsidRDefault="008C43F8" w:rsidP="002E64DF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="Angsana New" w:hAnsi="Angsana New"/>
                <w:sz w:val="26"/>
                <w:szCs w:val="26"/>
              </w:rPr>
            </w:pPr>
            <w:r w:rsidRPr="00ED6253">
              <w:rPr>
                <w:rFonts w:ascii="Angsana New" w:hAnsi="Angsana New" w:hint="cs"/>
                <w:sz w:val="26"/>
                <w:szCs w:val="26"/>
                <w:cs/>
              </w:rPr>
              <w:t>บริษัท วีเซิร์ฟพลัส จำกัด</w:t>
            </w:r>
          </w:p>
        </w:tc>
        <w:tc>
          <w:tcPr>
            <w:tcW w:w="450" w:type="dxa"/>
            <w:hideMark/>
          </w:tcPr>
          <w:p w14:paraId="1BABE451" w14:textId="77777777" w:rsidR="008C43F8" w:rsidRPr="00ED6253" w:rsidRDefault="008C43F8" w:rsidP="002E64DF">
            <w:pPr>
              <w:pStyle w:val="acctfourfigures"/>
              <w:tabs>
                <w:tab w:val="clear" w:pos="765"/>
                <w:tab w:val="left" w:pos="675"/>
                <w:tab w:val="center" w:pos="104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ED6253">
              <w:rPr>
                <w:rFonts w:ascii="Angsana New" w:hAnsi="Angsana New" w:hint="cs"/>
                <w:sz w:val="26"/>
                <w:szCs w:val="26"/>
                <w:lang w:val="en-US" w:bidi="th-TH"/>
              </w:rPr>
              <w:t>(4)</w:t>
            </w:r>
          </w:p>
        </w:tc>
        <w:tc>
          <w:tcPr>
            <w:tcW w:w="900" w:type="dxa"/>
          </w:tcPr>
          <w:p w14:paraId="2C62C8A6" w14:textId="77777777" w:rsidR="008C43F8" w:rsidRPr="00ED6253" w:rsidRDefault="008C43F8" w:rsidP="002E64DF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D6253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ไทย</w:t>
            </w:r>
          </w:p>
        </w:tc>
        <w:tc>
          <w:tcPr>
            <w:tcW w:w="180" w:type="dxa"/>
          </w:tcPr>
          <w:p w14:paraId="64B85E3F" w14:textId="77777777" w:rsidR="008C43F8" w:rsidRPr="00ED6253" w:rsidRDefault="008C43F8" w:rsidP="002E64DF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630" w:type="dxa"/>
          </w:tcPr>
          <w:p w14:paraId="10047DD7" w14:textId="77777777" w:rsidR="008C43F8" w:rsidRPr="00ED6253" w:rsidRDefault="008C43F8" w:rsidP="002E64DF">
            <w:pPr>
              <w:pStyle w:val="acctfourfigures"/>
              <w:tabs>
                <w:tab w:val="clear" w:pos="765"/>
                <w:tab w:val="decimal" w:pos="27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D6253">
              <w:rPr>
                <w:rFonts w:ascii="Angsana New" w:hAnsi="Angsana New" w:hint="cs"/>
                <w:sz w:val="26"/>
                <w:szCs w:val="26"/>
                <w:lang w:val="en-US" w:bidi="th-TH"/>
              </w:rPr>
              <w:t>51</w:t>
            </w:r>
          </w:p>
        </w:tc>
        <w:tc>
          <w:tcPr>
            <w:tcW w:w="180" w:type="dxa"/>
          </w:tcPr>
          <w:p w14:paraId="175C6A9D" w14:textId="77777777" w:rsidR="008C43F8" w:rsidRPr="00ED6253" w:rsidRDefault="008C43F8" w:rsidP="002E64DF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  <w:hideMark/>
          </w:tcPr>
          <w:p w14:paraId="4F72C3C7" w14:textId="77777777" w:rsidR="008C43F8" w:rsidRPr="00ED6253" w:rsidRDefault="008C43F8" w:rsidP="002E64DF">
            <w:pPr>
              <w:pStyle w:val="acctfourfigures"/>
              <w:tabs>
                <w:tab w:val="clear" w:pos="765"/>
                <w:tab w:val="decimal" w:pos="27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D6253">
              <w:rPr>
                <w:rFonts w:ascii="Angsana New" w:hAnsi="Angsana New" w:hint="cs"/>
                <w:sz w:val="26"/>
                <w:szCs w:val="26"/>
                <w:lang w:val="en-US" w:bidi="th-TH"/>
              </w:rPr>
              <w:t>51</w:t>
            </w:r>
          </w:p>
        </w:tc>
        <w:tc>
          <w:tcPr>
            <w:tcW w:w="180" w:type="dxa"/>
          </w:tcPr>
          <w:p w14:paraId="00CD92B9" w14:textId="77777777" w:rsidR="008C43F8" w:rsidRPr="00ED6253" w:rsidRDefault="008C43F8" w:rsidP="002E64DF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6982661F" w14:textId="77777777" w:rsidR="008C43F8" w:rsidRPr="00ED6253" w:rsidRDefault="008C43F8" w:rsidP="002E64DF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D6253">
              <w:rPr>
                <w:rFonts w:ascii="Angsana New" w:hAnsi="Angsana New" w:hint="cs"/>
                <w:sz w:val="26"/>
                <w:szCs w:val="26"/>
                <w:lang w:val="en-US" w:bidi="th-TH"/>
              </w:rPr>
              <w:t>40</w:t>
            </w:r>
            <w:r w:rsidRPr="00ED6253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ED6253">
              <w:rPr>
                <w:rFonts w:ascii="Angsana New" w:hAnsi="Angsana New" w:hint="cs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81" w:type="dxa"/>
          </w:tcPr>
          <w:p w14:paraId="4A94A5D4" w14:textId="77777777" w:rsidR="008C43F8" w:rsidRPr="00ED6253" w:rsidRDefault="008C43F8" w:rsidP="002E64DF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9" w:type="dxa"/>
            <w:hideMark/>
          </w:tcPr>
          <w:p w14:paraId="43AA90E7" w14:textId="77777777" w:rsidR="008C43F8" w:rsidRPr="00ED6253" w:rsidRDefault="008C43F8" w:rsidP="002E64DF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D6253">
              <w:rPr>
                <w:rFonts w:ascii="Angsana New" w:hAnsi="Angsana New" w:hint="cs"/>
                <w:sz w:val="26"/>
                <w:szCs w:val="26"/>
                <w:lang w:val="en-US" w:bidi="th-TH"/>
              </w:rPr>
              <w:t>40</w:t>
            </w:r>
            <w:r w:rsidRPr="00ED6253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ED6253">
              <w:rPr>
                <w:rFonts w:ascii="Angsana New" w:hAnsi="Angsana New" w:hint="cs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0185D46D" w14:textId="77777777" w:rsidR="008C43F8" w:rsidRPr="00ED6253" w:rsidRDefault="008C43F8" w:rsidP="002E64DF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632F94C" w14:textId="77777777" w:rsidR="008C43F8" w:rsidRPr="00ED6253" w:rsidRDefault="008C43F8" w:rsidP="002E64DF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D6253">
              <w:rPr>
                <w:rFonts w:ascii="Angsana New" w:hAnsi="Angsana New" w:hint="cs"/>
                <w:sz w:val="26"/>
                <w:szCs w:val="26"/>
                <w:lang w:bidi="th-TH"/>
              </w:rPr>
              <w:t xml:space="preserve"> </w:t>
            </w:r>
            <w:r w:rsidRPr="00ED6253">
              <w:rPr>
                <w:rFonts w:ascii="Angsana New" w:hAnsi="Angsana New" w:hint="cs"/>
                <w:sz w:val="26"/>
                <w:szCs w:val="26"/>
                <w:lang w:val="en-US" w:bidi="th-TH"/>
              </w:rPr>
              <w:t>20</w:t>
            </w:r>
            <w:r w:rsidRPr="00ED6253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ED6253">
              <w:rPr>
                <w:rFonts w:ascii="Angsana New" w:hAnsi="Angsana New" w:hint="cs"/>
                <w:sz w:val="26"/>
                <w:szCs w:val="26"/>
                <w:lang w:val="en-US" w:bidi="th-TH"/>
              </w:rPr>
              <w:t>400</w:t>
            </w:r>
          </w:p>
        </w:tc>
        <w:tc>
          <w:tcPr>
            <w:tcW w:w="180" w:type="dxa"/>
          </w:tcPr>
          <w:p w14:paraId="6C9285B7" w14:textId="77777777" w:rsidR="008C43F8" w:rsidRPr="00ED6253" w:rsidRDefault="008C43F8" w:rsidP="002E64DF">
            <w:pPr>
              <w:pStyle w:val="acctfourfigures"/>
              <w:spacing w:line="240" w:lineRule="auto"/>
              <w:ind w:left="-79" w:right="-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hideMark/>
          </w:tcPr>
          <w:p w14:paraId="4C20B027" w14:textId="77777777" w:rsidR="008C43F8" w:rsidRPr="00ED6253" w:rsidRDefault="008C43F8" w:rsidP="002E64DF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D6253">
              <w:rPr>
                <w:rFonts w:ascii="Angsana New" w:hAnsi="Angsana New" w:hint="cs"/>
                <w:sz w:val="26"/>
                <w:szCs w:val="26"/>
                <w:lang w:bidi="th-TH"/>
              </w:rPr>
              <w:t xml:space="preserve"> </w:t>
            </w:r>
            <w:r w:rsidRPr="00ED6253">
              <w:rPr>
                <w:rFonts w:ascii="Angsana New" w:hAnsi="Angsana New" w:hint="cs"/>
                <w:sz w:val="26"/>
                <w:szCs w:val="26"/>
                <w:lang w:val="en-US" w:bidi="th-TH"/>
              </w:rPr>
              <w:t>20</w:t>
            </w:r>
            <w:r w:rsidRPr="00ED6253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ED6253">
              <w:rPr>
                <w:rFonts w:ascii="Angsana New" w:hAnsi="Angsana New" w:hint="cs"/>
                <w:sz w:val="26"/>
                <w:szCs w:val="26"/>
                <w:lang w:val="en-US" w:bidi="th-TH"/>
              </w:rPr>
              <w:t>400</w:t>
            </w:r>
          </w:p>
        </w:tc>
        <w:tc>
          <w:tcPr>
            <w:tcW w:w="180" w:type="dxa"/>
          </w:tcPr>
          <w:p w14:paraId="1D12ADB3" w14:textId="77777777" w:rsidR="008C43F8" w:rsidRPr="00ED6253" w:rsidRDefault="008C43F8" w:rsidP="002E64DF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09E6439" w14:textId="20F993EC" w:rsidR="008C43F8" w:rsidRPr="00ED6253" w:rsidRDefault="00B02D06" w:rsidP="002E64D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D6253">
              <w:rPr>
                <w:rFonts w:ascii="Angsana New" w:hAnsi="Angsana New"/>
                <w:sz w:val="26"/>
                <w:szCs w:val="26"/>
                <w:lang w:bidi="th-TH"/>
              </w:rPr>
              <w:t>53,58</w:t>
            </w:r>
            <w:r w:rsidR="002E5709" w:rsidRPr="00ED6253">
              <w:rPr>
                <w:rFonts w:ascii="Angsana New" w:hAnsi="Angsana New"/>
                <w:sz w:val="26"/>
                <w:szCs w:val="26"/>
                <w:lang w:bidi="th-TH"/>
              </w:rPr>
              <w:t>4</w:t>
            </w:r>
          </w:p>
        </w:tc>
        <w:tc>
          <w:tcPr>
            <w:tcW w:w="180" w:type="dxa"/>
          </w:tcPr>
          <w:p w14:paraId="0777C164" w14:textId="77777777" w:rsidR="008C43F8" w:rsidRPr="00ED6253" w:rsidRDefault="008C43F8" w:rsidP="002E64D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hideMark/>
          </w:tcPr>
          <w:p w14:paraId="1842D559" w14:textId="77777777" w:rsidR="008C43F8" w:rsidRPr="00ED6253" w:rsidRDefault="008C43F8" w:rsidP="002E64D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D6253">
              <w:rPr>
                <w:rFonts w:ascii="Angsana New" w:hAnsi="Angsana New" w:hint="cs"/>
                <w:sz w:val="26"/>
                <w:szCs w:val="26"/>
                <w:lang w:bidi="th-TH"/>
              </w:rPr>
              <w:t xml:space="preserve">  </w:t>
            </w:r>
            <w:r w:rsidRPr="00ED6253">
              <w:rPr>
                <w:rFonts w:ascii="Angsana New" w:hAnsi="Angsana New" w:hint="cs"/>
                <w:sz w:val="26"/>
                <w:szCs w:val="26"/>
                <w:lang w:val="en-US" w:bidi="th-TH"/>
              </w:rPr>
              <w:t>69</w:t>
            </w:r>
            <w:r w:rsidRPr="00ED6253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ED6253">
              <w:rPr>
                <w:rFonts w:ascii="Angsana New" w:hAnsi="Angsana New" w:hint="cs"/>
                <w:sz w:val="26"/>
                <w:szCs w:val="26"/>
                <w:lang w:val="en-US" w:bidi="th-TH"/>
              </w:rPr>
              <w:t>549</w:t>
            </w:r>
          </w:p>
        </w:tc>
        <w:tc>
          <w:tcPr>
            <w:tcW w:w="180" w:type="dxa"/>
          </w:tcPr>
          <w:p w14:paraId="56FF7DC3" w14:textId="77777777" w:rsidR="008C43F8" w:rsidRPr="00ED6253" w:rsidRDefault="008C43F8" w:rsidP="002E64DF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2F06D9D8" w14:textId="3D1827A8" w:rsidR="008C43F8" w:rsidRPr="00ED6253" w:rsidRDefault="008C43F8" w:rsidP="002E64D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D6253">
              <w:rPr>
                <w:rFonts w:ascii="Angsana New" w:hAnsi="Angsana New"/>
                <w:sz w:val="26"/>
                <w:szCs w:val="26"/>
                <w:lang w:bidi="th-TH"/>
              </w:rPr>
              <w:t>30,600</w:t>
            </w:r>
          </w:p>
        </w:tc>
        <w:tc>
          <w:tcPr>
            <w:tcW w:w="180" w:type="dxa"/>
          </w:tcPr>
          <w:p w14:paraId="34DFF76E" w14:textId="77777777" w:rsidR="008C43F8" w:rsidRPr="00ED6253" w:rsidRDefault="008C43F8" w:rsidP="002E64D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0F240723" w14:textId="25FC2818" w:rsidR="008C43F8" w:rsidRPr="00ED6253" w:rsidRDefault="008C43F8" w:rsidP="008C43F8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D6253">
              <w:rPr>
                <w:rFonts w:ascii="Angsana New" w:hAnsi="Angsana New" w:hint="cs"/>
                <w:sz w:val="26"/>
                <w:szCs w:val="26"/>
                <w:lang w:bidi="th-TH"/>
              </w:rPr>
              <w:t xml:space="preserve">     -</w:t>
            </w:r>
          </w:p>
        </w:tc>
      </w:tr>
      <w:tr w:rsidR="008C43F8" w:rsidRPr="00ED6253" w14:paraId="21ABB295" w14:textId="77777777" w:rsidTr="008C43F8">
        <w:trPr>
          <w:cantSplit/>
          <w:trHeight w:val="246"/>
        </w:trPr>
        <w:tc>
          <w:tcPr>
            <w:tcW w:w="4050" w:type="dxa"/>
            <w:vAlign w:val="bottom"/>
            <w:hideMark/>
          </w:tcPr>
          <w:p w14:paraId="5204BAEF" w14:textId="77777777" w:rsidR="008C43F8" w:rsidRPr="00ED6253" w:rsidRDefault="008C43F8" w:rsidP="002E64DF">
            <w:pPr>
              <w:spacing w:line="240" w:lineRule="auto"/>
              <w:ind w:left="1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D625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450" w:type="dxa"/>
          </w:tcPr>
          <w:p w14:paraId="1A844D73" w14:textId="77777777" w:rsidR="008C43F8" w:rsidRPr="00ED6253" w:rsidRDefault="008C43F8" w:rsidP="002E64DF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14:paraId="609BFA76" w14:textId="77777777" w:rsidR="008C43F8" w:rsidRPr="00ED6253" w:rsidRDefault="008C43F8" w:rsidP="002E64DF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5AE457DC" w14:textId="77777777" w:rsidR="008C43F8" w:rsidRPr="00ED6253" w:rsidRDefault="008C43F8" w:rsidP="002E64DF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630" w:type="dxa"/>
          </w:tcPr>
          <w:p w14:paraId="050B6858" w14:textId="77777777" w:rsidR="008C43F8" w:rsidRPr="00ED6253" w:rsidRDefault="008C43F8" w:rsidP="002E64DF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21AEAE25" w14:textId="77777777" w:rsidR="008C43F8" w:rsidRPr="00ED6253" w:rsidRDefault="008C43F8" w:rsidP="002E64DF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</w:tcPr>
          <w:p w14:paraId="455B816E" w14:textId="77777777" w:rsidR="008C43F8" w:rsidRPr="00ED6253" w:rsidRDefault="008C43F8" w:rsidP="002E64DF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2813772" w14:textId="77777777" w:rsidR="008C43F8" w:rsidRPr="00ED6253" w:rsidRDefault="008C43F8" w:rsidP="002E64DF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1238EC21" w14:textId="77777777" w:rsidR="008C43F8" w:rsidRPr="00ED6253" w:rsidRDefault="008C43F8" w:rsidP="002E64DF">
            <w:pPr>
              <w:pStyle w:val="acctfourfigures"/>
              <w:tabs>
                <w:tab w:val="decimal" w:pos="43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2CC76E0E" w14:textId="77777777" w:rsidR="008C43F8" w:rsidRPr="00ED6253" w:rsidRDefault="008C43F8" w:rsidP="002E64DF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19" w:type="dxa"/>
            <w:vAlign w:val="bottom"/>
          </w:tcPr>
          <w:p w14:paraId="79D5CE2C" w14:textId="77777777" w:rsidR="008C43F8" w:rsidRPr="00ED6253" w:rsidRDefault="008C43F8" w:rsidP="002E64DF">
            <w:pPr>
              <w:pStyle w:val="acctfourfigures"/>
              <w:tabs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A536BF1" w14:textId="77777777" w:rsidR="008C43F8" w:rsidRPr="00ED6253" w:rsidRDefault="008C43F8" w:rsidP="002E64DF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60BD11" w14:textId="77777777" w:rsidR="008C43F8" w:rsidRPr="00ED6253" w:rsidRDefault="008C43F8" w:rsidP="002E64DF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ED6253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287</w:t>
            </w:r>
            <w:r w:rsidRPr="00ED6253">
              <w:rPr>
                <w:rFonts w:ascii="Angsana New" w:hAnsi="Angsana New" w:hint="cs"/>
                <w:b/>
                <w:bCs/>
                <w:sz w:val="26"/>
                <w:szCs w:val="26"/>
                <w:lang w:bidi="th-TH"/>
              </w:rPr>
              <w:t>,</w:t>
            </w:r>
            <w:r w:rsidRPr="00ED6253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302</w:t>
            </w:r>
          </w:p>
        </w:tc>
        <w:tc>
          <w:tcPr>
            <w:tcW w:w="180" w:type="dxa"/>
            <w:vAlign w:val="bottom"/>
          </w:tcPr>
          <w:p w14:paraId="5341F7B6" w14:textId="77777777" w:rsidR="008C43F8" w:rsidRPr="00ED6253" w:rsidRDefault="008C43F8" w:rsidP="002E64DF">
            <w:pPr>
              <w:pStyle w:val="acctfourfigures"/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4C8E659" w14:textId="77777777" w:rsidR="008C43F8" w:rsidRPr="00ED6253" w:rsidRDefault="008C43F8" w:rsidP="002E64DF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ED6253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287</w:t>
            </w:r>
            <w:r w:rsidRPr="00ED6253">
              <w:rPr>
                <w:rFonts w:ascii="Angsana New" w:hAnsi="Angsana New" w:hint="cs"/>
                <w:b/>
                <w:bCs/>
                <w:sz w:val="26"/>
                <w:szCs w:val="26"/>
                <w:lang w:bidi="th-TH"/>
              </w:rPr>
              <w:t>,</w:t>
            </w:r>
            <w:r w:rsidRPr="00ED6253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302</w:t>
            </w:r>
          </w:p>
        </w:tc>
        <w:tc>
          <w:tcPr>
            <w:tcW w:w="180" w:type="dxa"/>
            <w:vAlign w:val="bottom"/>
          </w:tcPr>
          <w:p w14:paraId="4A39A705" w14:textId="77777777" w:rsidR="008C43F8" w:rsidRPr="00ED6253" w:rsidRDefault="008C43F8" w:rsidP="002E64DF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C9379F" w14:textId="762A162D" w:rsidR="008C43F8" w:rsidRPr="00ED6253" w:rsidRDefault="00B02D06" w:rsidP="002E64D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ED6253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381,99</w:t>
            </w:r>
            <w:r w:rsidR="002E5709" w:rsidRPr="00ED6253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62678934" w14:textId="77777777" w:rsidR="008C43F8" w:rsidRPr="00ED6253" w:rsidRDefault="008C43F8" w:rsidP="002E64DF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90783CE" w14:textId="77777777" w:rsidR="008C43F8" w:rsidRPr="00ED6253" w:rsidRDefault="008C43F8" w:rsidP="002E64D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ED6253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362</w:t>
            </w:r>
            <w:r w:rsidRPr="00ED6253">
              <w:rPr>
                <w:rFonts w:ascii="Angsana New" w:hAnsi="Angsana New" w:hint="cs"/>
                <w:b/>
                <w:bCs/>
                <w:sz w:val="26"/>
                <w:szCs w:val="26"/>
                <w:lang w:bidi="th-TH"/>
              </w:rPr>
              <w:t>,</w:t>
            </w:r>
            <w:r w:rsidRPr="00ED6253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079</w:t>
            </w:r>
          </w:p>
        </w:tc>
        <w:tc>
          <w:tcPr>
            <w:tcW w:w="180" w:type="dxa"/>
          </w:tcPr>
          <w:p w14:paraId="70584F99" w14:textId="77777777" w:rsidR="008C43F8" w:rsidRPr="00ED6253" w:rsidRDefault="008C43F8" w:rsidP="002E64DF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1CD177" w14:textId="76EEB419" w:rsidR="008C43F8" w:rsidRPr="00ED6253" w:rsidRDefault="008C43F8" w:rsidP="002E64D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ED6253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30,600</w:t>
            </w:r>
          </w:p>
        </w:tc>
        <w:tc>
          <w:tcPr>
            <w:tcW w:w="180" w:type="dxa"/>
            <w:vAlign w:val="bottom"/>
          </w:tcPr>
          <w:p w14:paraId="319C775B" w14:textId="77777777" w:rsidR="008C43F8" w:rsidRPr="00ED6253" w:rsidRDefault="008C43F8" w:rsidP="002E64DF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9BAF94" w14:textId="40A46943" w:rsidR="008C43F8" w:rsidRPr="00ED6253" w:rsidRDefault="008C43F8" w:rsidP="002E64DF">
            <w:pPr>
              <w:pStyle w:val="acctfourfigures"/>
              <w:tabs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ED6253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</w:tr>
      <w:bookmarkEnd w:id="2"/>
    </w:tbl>
    <w:p w14:paraId="52EED498" w14:textId="77777777" w:rsidR="00A96009" w:rsidRPr="00ED6253" w:rsidRDefault="00A96009" w:rsidP="00DA7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eastAsia="MS Mincho" w:hAnsi="Angsana New"/>
          <w:b/>
          <w:bCs/>
          <w:sz w:val="20"/>
          <w:szCs w:val="20"/>
        </w:rPr>
      </w:pPr>
    </w:p>
    <w:p w14:paraId="2F5EBC96" w14:textId="77777777" w:rsidR="00D067F8" w:rsidRPr="00ED6253" w:rsidRDefault="00D067F8" w:rsidP="00D067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eastAsia="MS Mincho" w:hAnsi="Angsana New"/>
          <w:b/>
          <w:bCs/>
          <w:sz w:val="28"/>
          <w:szCs w:val="28"/>
        </w:rPr>
      </w:pPr>
      <w:r w:rsidRPr="00ED6253">
        <w:rPr>
          <w:rFonts w:ascii="Angsana New" w:eastAsia="MS Mincho" w:hAnsi="Angsana New" w:hint="cs"/>
          <w:b/>
          <w:bCs/>
          <w:sz w:val="28"/>
          <w:szCs w:val="28"/>
          <w:cs/>
        </w:rPr>
        <w:t>ลักษณะธุรกิจ</w:t>
      </w:r>
    </w:p>
    <w:p w14:paraId="60759983" w14:textId="77777777" w:rsidR="00D067F8" w:rsidRPr="00ED6253" w:rsidRDefault="00D067F8" w:rsidP="00D067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eastAsia="MS Mincho" w:hAnsi="Angsana New"/>
          <w:sz w:val="28"/>
          <w:szCs w:val="28"/>
        </w:rPr>
      </w:pPr>
      <w:r w:rsidRPr="00ED6253">
        <w:rPr>
          <w:rFonts w:ascii="Angsana New" w:eastAsia="MS Mincho" w:hAnsi="Angsana New" w:hint="cs"/>
          <w:sz w:val="28"/>
          <w:szCs w:val="28"/>
          <w:cs/>
        </w:rPr>
        <w:t>(</w:t>
      </w:r>
      <w:r w:rsidR="00993E75" w:rsidRPr="00ED6253">
        <w:rPr>
          <w:rFonts w:ascii="Angsana New" w:eastAsia="MS Mincho" w:hAnsi="Angsana New" w:hint="cs"/>
          <w:sz w:val="28"/>
          <w:szCs w:val="28"/>
        </w:rPr>
        <w:t>1</w:t>
      </w:r>
      <w:r w:rsidRPr="00ED6253">
        <w:rPr>
          <w:rFonts w:ascii="Angsana New" w:eastAsia="MS Mincho" w:hAnsi="Angsana New" w:hint="cs"/>
          <w:sz w:val="28"/>
          <w:szCs w:val="28"/>
          <w:cs/>
        </w:rPr>
        <w:t>) ให้บริการเกี่ยวกับการติดตั้ง ให้คำปรึกษา และซ่อมบำรุงเกี่ยวกับระบบคอมพิวเตอร์</w:t>
      </w:r>
      <w:r w:rsidR="0031725C" w:rsidRPr="00ED6253">
        <w:rPr>
          <w:rFonts w:ascii="Angsana New" w:eastAsia="MS Mincho" w:hAnsi="Angsana New" w:hint="cs"/>
          <w:sz w:val="28"/>
          <w:szCs w:val="28"/>
          <w:cs/>
        </w:rPr>
        <w:t xml:space="preserve"> </w:t>
      </w:r>
      <w:r w:rsidR="004B3904" w:rsidRPr="00ED6253">
        <w:rPr>
          <w:rFonts w:ascii="Angsana New" w:eastAsia="MS Mincho" w:hAnsi="Angsana New"/>
          <w:sz w:val="28"/>
          <w:szCs w:val="28"/>
        </w:rPr>
        <w:tab/>
      </w:r>
      <w:r w:rsidR="00A5678B" w:rsidRPr="00ED6253">
        <w:rPr>
          <w:rFonts w:ascii="Angsana New" w:eastAsia="MS Mincho" w:hAnsi="Angsana New" w:hint="cs"/>
          <w:sz w:val="28"/>
          <w:szCs w:val="28"/>
          <w:cs/>
        </w:rPr>
        <w:t>(</w:t>
      </w:r>
      <w:r w:rsidR="00993E75" w:rsidRPr="00ED6253">
        <w:rPr>
          <w:rFonts w:ascii="Angsana New" w:eastAsia="MS Mincho" w:hAnsi="Angsana New" w:hint="cs"/>
          <w:sz w:val="28"/>
          <w:szCs w:val="28"/>
        </w:rPr>
        <w:t>3</w:t>
      </w:r>
      <w:r w:rsidR="00A5678B" w:rsidRPr="00ED6253">
        <w:rPr>
          <w:rFonts w:ascii="Angsana New" w:eastAsia="MS Mincho" w:hAnsi="Angsana New" w:hint="cs"/>
          <w:sz w:val="28"/>
          <w:szCs w:val="28"/>
          <w:cs/>
        </w:rPr>
        <w:t>) ให้บริการเกี่ยวกับระบบรักษาความปลอดภัยทางคอมพิวเตอร์และระบบเครือข่าย</w:t>
      </w:r>
    </w:p>
    <w:p w14:paraId="1A8F1A52" w14:textId="77777777" w:rsidR="00D067F8" w:rsidRPr="00ED6253" w:rsidRDefault="00D067F8" w:rsidP="00D067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eastAsia="MS Mincho" w:hAnsi="Angsana New"/>
          <w:sz w:val="28"/>
          <w:szCs w:val="28"/>
        </w:rPr>
      </w:pPr>
      <w:r w:rsidRPr="00ED6253">
        <w:rPr>
          <w:rFonts w:ascii="Angsana New" w:eastAsia="MS Mincho" w:hAnsi="Angsana New" w:hint="cs"/>
          <w:sz w:val="28"/>
          <w:szCs w:val="28"/>
          <w:cs/>
        </w:rPr>
        <w:t>(</w:t>
      </w:r>
      <w:r w:rsidR="00993E75" w:rsidRPr="00ED6253">
        <w:rPr>
          <w:rFonts w:ascii="Angsana New" w:eastAsia="MS Mincho" w:hAnsi="Angsana New" w:hint="cs"/>
          <w:sz w:val="28"/>
          <w:szCs w:val="28"/>
        </w:rPr>
        <w:t>2</w:t>
      </w:r>
      <w:r w:rsidRPr="00ED6253">
        <w:rPr>
          <w:rFonts w:ascii="Angsana New" w:eastAsia="MS Mincho" w:hAnsi="Angsana New" w:hint="cs"/>
          <w:sz w:val="28"/>
          <w:szCs w:val="28"/>
          <w:cs/>
        </w:rPr>
        <w:t>) การขายเครื่องคอมพิวเตอร์ และอุปกรณ์รวมทั้งซอฟต์แวร์ที่เกี่ยวข้อง</w:t>
      </w:r>
      <w:r w:rsidR="00A5678B" w:rsidRPr="00ED6253">
        <w:rPr>
          <w:rFonts w:ascii="Angsana New" w:eastAsia="MS Mincho" w:hAnsi="Angsana New" w:hint="cs"/>
          <w:sz w:val="28"/>
          <w:szCs w:val="28"/>
          <w:cs/>
        </w:rPr>
        <w:tab/>
      </w:r>
      <w:r w:rsidR="00A5678B" w:rsidRPr="00ED6253">
        <w:rPr>
          <w:rFonts w:ascii="Angsana New" w:eastAsia="MS Mincho" w:hAnsi="Angsana New" w:hint="cs"/>
          <w:sz w:val="28"/>
          <w:szCs w:val="28"/>
          <w:cs/>
        </w:rPr>
        <w:tab/>
      </w:r>
      <w:r w:rsidR="00A5678B" w:rsidRPr="00ED6253">
        <w:rPr>
          <w:rFonts w:ascii="Angsana New" w:eastAsia="MS Mincho" w:hAnsi="Angsana New" w:hint="cs"/>
          <w:sz w:val="28"/>
          <w:szCs w:val="28"/>
          <w:cs/>
        </w:rPr>
        <w:tab/>
        <w:t>(</w:t>
      </w:r>
      <w:r w:rsidR="00993E75" w:rsidRPr="00ED6253">
        <w:rPr>
          <w:rFonts w:ascii="Angsana New" w:eastAsia="MS Mincho" w:hAnsi="Angsana New" w:hint="cs"/>
          <w:sz w:val="28"/>
          <w:szCs w:val="28"/>
        </w:rPr>
        <w:t>4</w:t>
      </w:r>
      <w:r w:rsidR="00A5678B" w:rsidRPr="00ED6253">
        <w:rPr>
          <w:rFonts w:ascii="Angsana New" w:eastAsia="MS Mincho" w:hAnsi="Angsana New" w:hint="cs"/>
          <w:sz w:val="28"/>
          <w:szCs w:val="28"/>
          <w:cs/>
        </w:rPr>
        <w:t>) ให้บริการเกี่ยวกับการติดตั้ง ให้คำปรึกษา และซ่อมบำรุงเกี่ยวกับระบบคอมพิวเตอร์</w:t>
      </w:r>
    </w:p>
    <w:p w14:paraId="7EF18C8F" w14:textId="77777777" w:rsidR="0010263C" w:rsidRPr="00ED6253" w:rsidRDefault="0010263C" w:rsidP="00A567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MS Mincho" w:hAnsi="Angsana New"/>
          <w:sz w:val="20"/>
          <w:szCs w:val="20"/>
        </w:rPr>
      </w:pPr>
    </w:p>
    <w:p w14:paraId="13AA42D0" w14:textId="5536B175" w:rsidR="009801DA" w:rsidRPr="00ED6253" w:rsidRDefault="009801DA" w:rsidP="00A567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MS Mincho" w:hAnsi="Angsana New"/>
          <w:sz w:val="28"/>
          <w:szCs w:val="28"/>
          <w:cs/>
        </w:rPr>
        <w:sectPr w:rsidR="009801DA" w:rsidRPr="00ED6253" w:rsidSect="00E46D1E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05D1D898" w14:textId="77777777" w:rsidR="00767689" w:rsidRPr="00ED6253" w:rsidRDefault="00562F26" w:rsidP="008261A6">
      <w:pPr>
        <w:pStyle w:val="Heading6"/>
        <w:ind w:left="540" w:right="-45" w:hanging="540"/>
        <w:jc w:val="thaiDistribute"/>
        <w:rPr>
          <w:rFonts w:ascii="Angsana New" w:eastAsia="MS Mincho" w:hAnsi="Angsana New"/>
          <w:sz w:val="28"/>
          <w:szCs w:val="28"/>
          <w:lang w:val="en-US"/>
        </w:rPr>
      </w:pPr>
      <w:r w:rsidRPr="00ED6253">
        <w:rPr>
          <w:rFonts w:ascii="Angsana New" w:eastAsia="MS Mincho" w:hAnsi="Angsana New"/>
          <w:sz w:val="28"/>
          <w:szCs w:val="28"/>
          <w:lang w:val="en-US"/>
        </w:rPr>
        <w:lastRenderedPageBreak/>
        <w:t>8</w:t>
      </w:r>
      <w:r w:rsidR="00172489" w:rsidRPr="00ED6253">
        <w:rPr>
          <w:rFonts w:ascii="Angsana New" w:eastAsia="MS Mincho" w:hAnsi="Angsana New" w:hint="cs"/>
          <w:sz w:val="28"/>
          <w:szCs w:val="28"/>
          <w:lang w:val="en-US"/>
        </w:rPr>
        <w:tab/>
      </w:r>
      <w:r w:rsidR="007F3FD8" w:rsidRPr="00ED6253">
        <w:rPr>
          <w:rFonts w:ascii="Angsana New" w:eastAsia="MS Mincho" w:hAnsi="Angsana New" w:hint="cs"/>
          <w:sz w:val="28"/>
          <w:szCs w:val="28"/>
          <w:cs/>
          <w:lang w:val="en-US"/>
        </w:rPr>
        <w:t>สินทรัพย์สิทธิการใช้</w:t>
      </w:r>
    </w:p>
    <w:p w14:paraId="5E6EE714" w14:textId="77777777" w:rsidR="00767689" w:rsidRPr="00ED6253" w:rsidRDefault="00767689" w:rsidP="00767689">
      <w:pPr>
        <w:rPr>
          <w:rFonts w:asciiTheme="majorBidi" w:hAnsiTheme="majorBidi" w:cstheme="majorBidi"/>
          <w:sz w:val="24"/>
          <w:szCs w:val="24"/>
          <w:lang w:eastAsia="x-none"/>
        </w:rPr>
      </w:pPr>
    </w:p>
    <w:p w14:paraId="5FA3DC61" w14:textId="77777777" w:rsidR="00767689" w:rsidRPr="00ED6253" w:rsidRDefault="00F3305D" w:rsidP="00F3305D">
      <w:pPr>
        <w:pStyle w:val="Heading6"/>
        <w:ind w:left="540" w:right="-45"/>
        <w:jc w:val="thaiDistribute"/>
        <w:rPr>
          <w:rFonts w:asciiTheme="majorBidi" w:hAnsiTheme="majorBidi"/>
          <w:b w:val="0"/>
          <w:bCs w:val="0"/>
          <w:sz w:val="28"/>
          <w:szCs w:val="28"/>
          <w:lang w:val="en-US"/>
        </w:rPr>
      </w:pPr>
      <w:r w:rsidRPr="00ED6253">
        <w:rPr>
          <w:rFonts w:asciiTheme="majorBidi" w:hAnsiTheme="majorBidi" w:hint="cs"/>
          <w:b w:val="0"/>
          <w:bCs w:val="0"/>
          <w:sz w:val="28"/>
          <w:szCs w:val="28"/>
          <w:cs/>
          <w:lang w:val="en-US"/>
        </w:rPr>
        <w:t>มูลค่าตามบัญชีของสินทรัพย์สิทธิการใช้ของกลุ่มบริษัทและบริษัท</w:t>
      </w:r>
      <w:r w:rsidRPr="00ED6253">
        <w:rPr>
          <w:rFonts w:asciiTheme="majorBidi" w:hAnsiTheme="majorBidi"/>
          <w:b w:val="0"/>
          <w:bCs w:val="0"/>
          <w:sz w:val="28"/>
          <w:szCs w:val="28"/>
          <w:cs/>
          <w:lang w:val="en-US"/>
        </w:rPr>
        <w:t xml:space="preserve"> </w:t>
      </w:r>
      <w:r w:rsidRPr="00ED6253">
        <w:rPr>
          <w:rFonts w:asciiTheme="majorBidi" w:hAnsiTheme="majorBidi" w:hint="cs"/>
          <w:b w:val="0"/>
          <w:bCs w:val="0"/>
          <w:sz w:val="28"/>
          <w:szCs w:val="28"/>
          <w:cs/>
          <w:lang w:val="en-US"/>
        </w:rPr>
        <w:t>ณ</w:t>
      </w:r>
      <w:r w:rsidRPr="00ED6253">
        <w:rPr>
          <w:rFonts w:asciiTheme="majorBidi" w:hAnsiTheme="majorBidi"/>
          <w:b w:val="0"/>
          <w:bCs w:val="0"/>
          <w:sz w:val="28"/>
          <w:szCs w:val="28"/>
          <w:cs/>
          <w:lang w:val="en-US"/>
        </w:rPr>
        <w:t xml:space="preserve"> </w:t>
      </w:r>
      <w:r w:rsidRPr="00ED6253">
        <w:rPr>
          <w:rFonts w:asciiTheme="majorBidi" w:hAnsiTheme="majorBidi" w:hint="cs"/>
          <w:b w:val="0"/>
          <w:bCs w:val="0"/>
          <w:sz w:val="28"/>
          <w:szCs w:val="28"/>
          <w:cs/>
          <w:lang w:val="en-US"/>
        </w:rPr>
        <w:t>วันที่</w:t>
      </w:r>
      <w:r w:rsidRPr="00ED6253">
        <w:rPr>
          <w:rFonts w:asciiTheme="majorBidi" w:hAnsiTheme="majorBidi"/>
          <w:b w:val="0"/>
          <w:bCs w:val="0"/>
          <w:sz w:val="28"/>
          <w:szCs w:val="28"/>
          <w:cs/>
          <w:lang w:val="en-US"/>
        </w:rPr>
        <w:t xml:space="preserve"> </w:t>
      </w:r>
      <w:r w:rsidR="00F20C91" w:rsidRPr="00ED6253">
        <w:rPr>
          <w:rFonts w:asciiTheme="majorBidi" w:hAnsiTheme="majorBidi" w:cstheme="majorBidi"/>
          <w:b w:val="0"/>
          <w:bCs w:val="0"/>
          <w:sz w:val="28"/>
          <w:szCs w:val="28"/>
        </w:rPr>
        <w:t xml:space="preserve">30 </w:t>
      </w:r>
      <w:r w:rsidR="00F20C91" w:rsidRPr="00ED6253">
        <w:rPr>
          <w:rFonts w:asciiTheme="majorBidi" w:hAnsiTheme="majorBidi" w:cstheme="majorBidi"/>
          <w:b w:val="0"/>
          <w:bCs w:val="0"/>
          <w:sz w:val="28"/>
          <w:szCs w:val="28"/>
          <w:cs/>
        </w:rPr>
        <w:t>กันยายน</w:t>
      </w:r>
      <w:r w:rsidR="00F20C91" w:rsidRPr="00ED6253">
        <w:rPr>
          <w:rFonts w:asciiTheme="majorBidi" w:hAnsiTheme="majorBidi" w:cstheme="majorBidi"/>
          <w:sz w:val="28"/>
          <w:szCs w:val="28"/>
        </w:rPr>
        <w:t xml:space="preserve"> </w:t>
      </w:r>
      <w:r w:rsidR="004E5B44" w:rsidRPr="00ED6253">
        <w:rPr>
          <w:rFonts w:asciiTheme="majorBidi" w:hAnsiTheme="majorBidi"/>
          <w:b w:val="0"/>
          <w:bCs w:val="0"/>
          <w:sz w:val="28"/>
          <w:szCs w:val="28"/>
          <w:lang w:val="en-US"/>
        </w:rPr>
        <w:t>2563</w:t>
      </w:r>
      <w:r w:rsidRPr="00ED6253">
        <w:rPr>
          <w:rFonts w:asciiTheme="majorBidi" w:hAnsiTheme="majorBidi"/>
          <w:b w:val="0"/>
          <w:bCs w:val="0"/>
          <w:sz w:val="28"/>
          <w:szCs w:val="28"/>
          <w:cs/>
          <w:lang w:val="en-US"/>
        </w:rPr>
        <w:t xml:space="preserve"> </w:t>
      </w:r>
      <w:r w:rsidRPr="00ED6253">
        <w:rPr>
          <w:rFonts w:asciiTheme="majorBidi" w:hAnsiTheme="majorBidi" w:hint="cs"/>
          <w:b w:val="0"/>
          <w:bCs w:val="0"/>
          <w:sz w:val="28"/>
          <w:szCs w:val="28"/>
          <w:cs/>
          <w:lang w:val="en-US"/>
        </w:rPr>
        <w:t>มีจำนวน</w:t>
      </w:r>
      <w:r w:rsidRPr="00ED6253">
        <w:rPr>
          <w:rFonts w:asciiTheme="majorBidi" w:hAnsiTheme="majorBidi"/>
          <w:b w:val="0"/>
          <w:bCs w:val="0"/>
          <w:sz w:val="28"/>
          <w:szCs w:val="28"/>
          <w:cs/>
          <w:lang w:val="en-US"/>
        </w:rPr>
        <w:t xml:space="preserve"> </w:t>
      </w:r>
      <w:r w:rsidR="00061307" w:rsidRPr="00ED6253">
        <w:rPr>
          <w:rFonts w:asciiTheme="majorBidi" w:hAnsiTheme="majorBidi"/>
          <w:b w:val="0"/>
          <w:bCs w:val="0"/>
          <w:sz w:val="28"/>
          <w:szCs w:val="28"/>
          <w:lang w:val="en-US"/>
        </w:rPr>
        <w:t>21</w:t>
      </w:r>
      <w:r w:rsidR="00061307" w:rsidRPr="00ED6253">
        <w:rPr>
          <w:rFonts w:asciiTheme="majorBidi" w:hAnsiTheme="majorBidi" w:hint="cs"/>
          <w:b w:val="0"/>
          <w:bCs w:val="0"/>
          <w:sz w:val="28"/>
          <w:szCs w:val="28"/>
          <w:cs/>
          <w:lang w:val="en-US"/>
        </w:rPr>
        <w:t>.</w:t>
      </w:r>
      <w:r w:rsidR="00061307" w:rsidRPr="00ED6253">
        <w:rPr>
          <w:rFonts w:asciiTheme="majorBidi" w:hAnsiTheme="majorBidi"/>
          <w:b w:val="0"/>
          <w:bCs w:val="0"/>
          <w:sz w:val="28"/>
          <w:szCs w:val="28"/>
          <w:lang w:val="en-US"/>
        </w:rPr>
        <w:t xml:space="preserve">25 </w:t>
      </w:r>
      <w:r w:rsidRPr="00ED6253">
        <w:rPr>
          <w:rFonts w:asciiTheme="majorBidi" w:hAnsiTheme="majorBidi" w:hint="cs"/>
          <w:b w:val="0"/>
          <w:bCs w:val="0"/>
          <w:sz w:val="28"/>
          <w:szCs w:val="28"/>
          <w:cs/>
          <w:lang w:val="en-US"/>
        </w:rPr>
        <w:t>ล้านบาท</w:t>
      </w:r>
      <w:r w:rsidRPr="00ED6253">
        <w:rPr>
          <w:rFonts w:asciiTheme="majorBidi" w:hAnsiTheme="majorBidi"/>
          <w:b w:val="0"/>
          <w:bCs w:val="0"/>
          <w:sz w:val="28"/>
          <w:szCs w:val="28"/>
          <w:cs/>
          <w:lang w:val="en-US"/>
        </w:rPr>
        <w:t xml:space="preserve"> </w:t>
      </w:r>
      <w:r w:rsidRPr="00ED6253">
        <w:rPr>
          <w:rFonts w:asciiTheme="majorBidi" w:hAnsiTheme="majorBidi" w:hint="cs"/>
          <w:b w:val="0"/>
          <w:bCs w:val="0"/>
          <w:sz w:val="28"/>
          <w:szCs w:val="28"/>
          <w:cs/>
          <w:lang w:val="en-US"/>
        </w:rPr>
        <w:t>และ</w:t>
      </w:r>
      <w:r w:rsidRPr="00ED6253">
        <w:rPr>
          <w:rFonts w:asciiTheme="majorBidi" w:hAnsiTheme="majorBidi"/>
          <w:b w:val="0"/>
          <w:bCs w:val="0"/>
          <w:sz w:val="28"/>
          <w:szCs w:val="28"/>
          <w:cs/>
          <w:lang w:val="en-US"/>
        </w:rPr>
        <w:t xml:space="preserve"> </w:t>
      </w:r>
      <w:r w:rsidR="001C138F" w:rsidRPr="00ED6253">
        <w:rPr>
          <w:rFonts w:asciiTheme="majorBidi" w:hAnsiTheme="majorBidi"/>
          <w:b w:val="0"/>
          <w:bCs w:val="0"/>
          <w:sz w:val="28"/>
          <w:szCs w:val="28"/>
          <w:lang w:val="en-US"/>
        </w:rPr>
        <w:t>2.</w:t>
      </w:r>
      <w:r w:rsidR="00061307" w:rsidRPr="00ED6253">
        <w:rPr>
          <w:rFonts w:asciiTheme="majorBidi" w:hAnsiTheme="majorBidi"/>
          <w:b w:val="0"/>
          <w:bCs w:val="0"/>
          <w:sz w:val="28"/>
          <w:szCs w:val="28"/>
          <w:lang w:val="en-US"/>
        </w:rPr>
        <w:t>69</w:t>
      </w:r>
      <w:r w:rsidRPr="00ED6253">
        <w:rPr>
          <w:rFonts w:asciiTheme="majorBidi" w:hAnsiTheme="majorBidi"/>
          <w:b w:val="0"/>
          <w:bCs w:val="0"/>
          <w:sz w:val="28"/>
          <w:szCs w:val="28"/>
          <w:cs/>
          <w:lang w:val="en-US"/>
        </w:rPr>
        <w:t xml:space="preserve"> </w:t>
      </w:r>
      <w:r w:rsidRPr="00ED6253">
        <w:rPr>
          <w:rFonts w:asciiTheme="majorBidi" w:hAnsiTheme="majorBidi" w:hint="cs"/>
          <w:b w:val="0"/>
          <w:bCs w:val="0"/>
          <w:sz w:val="28"/>
          <w:szCs w:val="28"/>
          <w:cs/>
          <w:lang w:val="en-US"/>
        </w:rPr>
        <w:t>ล้านบาท</w:t>
      </w:r>
      <w:r w:rsidRPr="00ED6253">
        <w:rPr>
          <w:rFonts w:asciiTheme="majorBidi" w:hAnsiTheme="majorBidi"/>
          <w:b w:val="0"/>
          <w:bCs w:val="0"/>
          <w:sz w:val="28"/>
          <w:szCs w:val="28"/>
          <w:cs/>
          <w:lang w:val="en-US"/>
        </w:rPr>
        <w:t xml:space="preserve"> </w:t>
      </w:r>
      <w:r w:rsidRPr="00ED6253">
        <w:rPr>
          <w:rFonts w:asciiTheme="majorBidi" w:hAnsiTheme="majorBidi" w:hint="cs"/>
          <w:b w:val="0"/>
          <w:bCs w:val="0"/>
          <w:sz w:val="28"/>
          <w:szCs w:val="28"/>
          <w:cs/>
          <w:lang w:val="en-US"/>
        </w:rPr>
        <w:t>ตามลำดับ</w:t>
      </w:r>
      <w:r w:rsidRPr="00ED6253">
        <w:rPr>
          <w:rFonts w:asciiTheme="majorBidi" w:hAnsiTheme="majorBidi"/>
          <w:b w:val="0"/>
          <w:bCs w:val="0"/>
          <w:sz w:val="28"/>
          <w:szCs w:val="28"/>
          <w:cs/>
          <w:lang w:val="en-US"/>
        </w:rPr>
        <w:t xml:space="preserve"> </w:t>
      </w:r>
      <w:r w:rsidRPr="00ED6253">
        <w:rPr>
          <w:rFonts w:asciiTheme="majorBidi" w:hAnsiTheme="majorBidi" w:hint="cs"/>
          <w:b w:val="0"/>
          <w:bCs w:val="0"/>
          <w:sz w:val="28"/>
          <w:szCs w:val="28"/>
          <w:cs/>
          <w:lang w:val="en-US"/>
        </w:rPr>
        <w:t>และกลุ่มบริษัทและบริษัท</w:t>
      </w:r>
      <w:r w:rsidRPr="00ED6253">
        <w:rPr>
          <w:rFonts w:asciiTheme="majorBidi" w:hAnsiTheme="majorBidi"/>
          <w:b w:val="0"/>
          <w:bCs w:val="0"/>
          <w:sz w:val="28"/>
          <w:szCs w:val="28"/>
          <w:cs/>
          <w:lang w:val="en-US"/>
        </w:rPr>
        <w:t xml:space="preserve"> </w:t>
      </w:r>
      <w:r w:rsidRPr="00ED6253">
        <w:rPr>
          <w:rFonts w:asciiTheme="majorBidi" w:hAnsiTheme="majorBidi" w:hint="cs"/>
          <w:b w:val="0"/>
          <w:bCs w:val="0"/>
          <w:sz w:val="28"/>
          <w:szCs w:val="28"/>
          <w:cs/>
          <w:lang w:val="en-US"/>
        </w:rPr>
        <w:t>รับรู้ค่าเสื่อมราคาของสินทรัพย์สิทธิการใช้สำหรับงวด</w:t>
      </w:r>
      <w:r w:rsidR="00E033DE" w:rsidRPr="00ED6253">
        <w:rPr>
          <w:rFonts w:asciiTheme="majorBidi" w:hAnsiTheme="majorBidi" w:hint="cs"/>
          <w:b w:val="0"/>
          <w:bCs w:val="0"/>
          <w:sz w:val="28"/>
          <w:szCs w:val="28"/>
          <w:cs/>
          <w:lang w:val="en-US"/>
        </w:rPr>
        <w:t>สาม</w:t>
      </w:r>
      <w:r w:rsidRPr="00ED6253">
        <w:rPr>
          <w:rFonts w:asciiTheme="majorBidi" w:hAnsiTheme="majorBidi" w:hint="cs"/>
          <w:b w:val="0"/>
          <w:bCs w:val="0"/>
          <w:sz w:val="28"/>
          <w:szCs w:val="28"/>
          <w:cs/>
          <w:lang w:val="en-US"/>
        </w:rPr>
        <w:t>เดือนสิ้นสุดวันที่</w:t>
      </w:r>
      <w:r w:rsidRPr="00ED6253">
        <w:rPr>
          <w:rFonts w:asciiTheme="majorBidi" w:hAnsiTheme="majorBidi"/>
          <w:b w:val="0"/>
          <w:bCs w:val="0"/>
          <w:sz w:val="28"/>
          <w:szCs w:val="28"/>
          <w:cs/>
          <w:lang w:val="en-US"/>
        </w:rPr>
        <w:t xml:space="preserve"> </w:t>
      </w:r>
      <w:r w:rsidR="00F20C91" w:rsidRPr="00ED6253">
        <w:rPr>
          <w:rFonts w:asciiTheme="majorBidi" w:hAnsiTheme="majorBidi" w:cstheme="majorBidi"/>
          <w:b w:val="0"/>
          <w:bCs w:val="0"/>
          <w:sz w:val="28"/>
          <w:szCs w:val="28"/>
        </w:rPr>
        <w:t xml:space="preserve">30 </w:t>
      </w:r>
      <w:r w:rsidR="00F20C91" w:rsidRPr="00ED6253">
        <w:rPr>
          <w:rFonts w:asciiTheme="majorBidi" w:hAnsiTheme="majorBidi" w:cstheme="majorBidi"/>
          <w:b w:val="0"/>
          <w:bCs w:val="0"/>
          <w:sz w:val="28"/>
          <w:szCs w:val="28"/>
          <w:cs/>
        </w:rPr>
        <w:t>กันยายน</w:t>
      </w:r>
      <w:r w:rsidR="00F20C91" w:rsidRPr="00ED6253">
        <w:rPr>
          <w:rFonts w:asciiTheme="majorBidi" w:hAnsiTheme="majorBidi" w:cstheme="majorBidi"/>
          <w:sz w:val="28"/>
          <w:szCs w:val="28"/>
        </w:rPr>
        <w:t xml:space="preserve"> </w:t>
      </w:r>
      <w:r w:rsidR="001C3AEE" w:rsidRPr="00ED6253">
        <w:rPr>
          <w:rFonts w:asciiTheme="majorBidi" w:hAnsiTheme="majorBidi"/>
          <w:b w:val="0"/>
          <w:bCs w:val="0"/>
          <w:sz w:val="28"/>
          <w:szCs w:val="28"/>
          <w:lang w:val="en-US"/>
        </w:rPr>
        <w:t>2563</w:t>
      </w:r>
      <w:r w:rsidRPr="00ED6253">
        <w:rPr>
          <w:rFonts w:asciiTheme="majorBidi" w:hAnsiTheme="majorBidi"/>
          <w:b w:val="0"/>
          <w:bCs w:val="0"/>
          <w:sz w:val="28"/>
          <w:szCs w:val="28"/>
          <w:cs/>
          <w:lang w:val="en-US"/>
        </w:rPr>
        <w:t xml:space="preserve"> </w:t>
      </w:r>
      <w:r w:rsidRPr="00ED6253">
        <w:rPr>
          <w:rFonts w:asciiTheme="majorBidi" w:hAnsiTheme="majorBidi" w:hint="cs"/>
          <w:b w:val="0"/>
          <w:bCs w:val="0"/>
          <w:sz w:val="28"/>
          <w:szCs w:val="28"/>
          <w:cs/>
          <w:lang w:val="en-US"/>
        </w:rPr>
        <w:t>จำนวน</w:t>
      </w:r>
      <w:r w:rsidRPr="00ED6253">
        <w:rPr>
          <w:rFonts w:asciiTheme="majorBidi" w:hAnsiTheme="majorBidi"/>
          <w:b w:val="0"/>
          <w:bCs w:val="0"/>
          <w:sz w:val="28"/>
          <w:szCs w:val="28"/>
          <w:cs/>
          <w:lang w:val="en-US"/>
        </w:rPr>
        <w:t xml:space="preserve"> </w:t>
      </w:r>
      <w:r w:rsidR="00061307" w:rsidRPr="00ED6253">
        <w:rPr>
          <w:rFonts w:asciiTheme="majorBidi" w:hAnsiTheme="majorBidi"/>
          <w:b w:val="0"/>
          <w:bCs w:val="0"/>
          <w:sz w:val="28"/>
          <w:szCs w:val="28"/>
          <w:lang w:val="en-US"/>
        </w:rPr>
        <w:t>1</w:t>
      </w:r>
      <w:r w:rsidR="00061307" w:rsidRPr="00ED6253">
        <w:rPr>
          <w:rFonts w:asciiTheme="majorBidi" w:hAnsiTheme="majorBidi" w:hint="cs"/>
          <w:b w:val="0"/>
          <w:bCs w:val="0"/>
          <w:sz w:val="28"/>
          <w:szCs w:val="28"/>
          <w:cs/>
          <w:lang w:val="en-US"/>
        </w:rPr>
        <w:t>.</w:t>
      </w:r>
      <w:r w:rsidR="00061307" w:rsidRPr="00ED6253">
        <w:rPr>
          <w:rFonts w:asciiTheme="majorBidi" w:hAnsiTheme="majorBidi"/>
          <w:b w:val="0"/>
          <w:bCs w:val="0"/>
          <w:sz w:val="28"/>
          <w:szCs w:val="28"/>
          <w:lang w:val="en-US"/>
        </w:rPr>
        <w:t>59</w:t>
      </w:r>
      <w:r w:rsidRPr="00ED6253">
        <w:rPr>
          <w:rFonts w:asciiTheme="majorBidi" w:hAnsiTheme="majorBidi"/>
          <w:b w:val="0"/>
          <w:bCs w:val="0"/>
          <w:sz w:val="28"/>
          <w:szCs w:val="28"/>
          <w:cs/>
          <w:lang w:val="en-US"/>
        </w:rPr>
        <w:t xml:space="preserve"> </w:t>
      </w:r>
      <w:r w:rsidRPr="00ED6253">
        <w:rPr>
          <w:rFonts w:asciiTheme="majorBidi" w:hAnsiTheme="majorBidi" w:hint="cs"/>
          <w:b w:val="0"/>
          <w:bCs w:val="0"/>
          <w:sz w:val="28"/>
          <w:szCs w:val="28"/>
          <w:cs/>
          <w:lang w:val="en-US"/>
        </w:rPr>
        <w:t>ล้านบาท</w:t>
      </w:r>
      <w:r w:rsidRPr="00ED6253">
        <w:rPr>
          <w:rFonts w:asciiTheme="majorBidi" w:hAnsiTheme="majorBidi"/>
          <w:b w:val="0"/>
          <w:bCs w:val="0"/>
          <w:sz w:val="28"/>
          <w:szCs w:val="28"/>
          <w:cs/>
          <w:lang w:val="en-US"/>
        </w:rPr>
        <w:t xml:space="preserve"> </w:t>
      </w:r>
      <w:r w:rsidRPr="00ED6253">
        <w:rPr>
          <w:rFonts w:asciiTheme="majorBidi" w:hAnsiTheme="majorBidi" w:hint="cs"/>
          <w:b w:val="0"/>
          <w:bCs w:val="0"/>
          <w:sz w:val="28"/>
          <w:szCs w:val="28"/>
          <w:cs/>
          <w:lang w:val="en-US"/>
        </w:rPr>
        <w:t>และ</w:t>
      </w:r>
      <w:r w:rsidRPr="00ED6253">
        <w:rPr>
          <w:rFonts w:asciiTheme="majorBidi" w:hAnsiTheme="majorBidi"/>
          <w:b w:val="0"/>
          <w:bCs w:val="0"/>
          <w:sz w:val="28"/>
          <w:szCs w:val="28"/>
          <w:cs/>
          <w:lang w:val="en-US"/>
        </w:rPr>
        <w:t xml:space="preserve"> </w:t>
      </w:r>
      <w:r w:rsidR="00061307" w:rsidRPr="00ED6253">
        <w:rPr>
          <w:rFonts w:asciiTheme="majorBidi" w:hAnsiTheme="majorBidi"/>
          <w:b w:val="0"/>
          <w:bCs w:val="0"/>
          <w:sz w:val="28"/>
          <w:szCs w:val="28"/>
          <w:lang w:val="en-US"/>
        </w:rPr>
        <w:t>0</w:t>
      </w:r>
      <w:r w:rsidR="00061307" w:rsidRPr="00ED6253">
        <w:rPr>
          <w:rFonts w:asciiTheme="majorBidi" w:hAnsiTheme="majorBidi" w:hint="cs"/>
          <w:b w:val="0"/>
          <w:bCs w:val="0"/>
          <w:sz w:val="28"/>
          <w:szCs w:val="28"/>
          <w:cs/>
          <w:lang w:val="en-US"/>
        </w:rPr>
        <w:t>.</w:t>
      </w:r>
      <w:r w:rsidR="00061307" w:rsidRPr="00ED6253">
        <w:rPr>
          <w:rFonts w:asciiTheme="majorBidi" w:hAnsiTheme="majorBidi"/>
          <w:b w:val="0"/>
          <w:bCs w:val="0"/>
          <w:sz w:val="28"/>
          <w:szCs w:val="28"/>
          <w:lang w:val="en-US"/>
        </w:rPr>
        <w:t>12</w:t>
      </w:r>
      <w:r w:rsidRPr="00ED6253">
        <w:rPr>
          <w:rFonts w:asciiTheme="majorBidi" w:hAnsiTheme="majorBidi"/>
          <w:b w:val="0"/>
          <w:bCs w:val="0"/>
          <w:sz w:val="28"/>
          <w:szCs w:val="28"/>
          <w:cs/>
          <w:lang w:val="en-US"/>
        </w:rPr>
        <w:t xml:space="preserve"> </w:t>
      </w:r>
      <w:r w:rsidRPr="00ED6253">
        <w:rPr>
          <w:rFonts w:asciiTheme="majorBidi" w:hAnsiTheme="majorBidi" w:hint="cs"/>
          <w:b w:val="0"/>
          <w:bCs w:val="0"/>
          <w:sz w:val="28"/>
          <w:szCs w:val="28"/>
          <w:cs/>
          <w:lang w:val="en-US"/>
        </w:rPr>
        <w:t>ล้านบาท</w:t>
      </w:r>
      <w:r w:rsidRPr="00ED6253">
        <w:rPr>
          <w:rFonts w:asciiTheme="majorBidi" w:hAnsiTheme="majorBidi"/>
          <w:b w:val="0"/>
          <w:bCs w:val="0"/>
          <w:sz w:val="28"/>
          <w:szCs w:val="28"/>
          <w:cs/>
          <w:lang w:val="en-US"/>
        </w:rPr>
        <w:t xml:space="preserve"> </w:t>
      </w:r>
      <w:r w:rsidRPr="00ED6253">
        <w:rPr>
          <w:rFonts w:asciiTheme="majorBidi" w:hAnsiTheme="majorBidi" w:hint="cs"/>
          <w:b w:val="0"/>
          <w:bCs w:val="0"/>
          <w:sz w:val="28"/>
          <w:szCs w:val="28"/>
          <w:cs/>
          <w:lang w:val="en-US"/>
        </w:rPr>
        <w:t>ตามลำดับ</w:t>
      </w:r>
      <w:r w:rsidR="00E033DE" w:rsidRPr="00ED6253">
        <w:rPr>
          <w:rFonts w:asciiTheme="majorBidi" w:hAnsiTheme="majorBidi" w:hint="cs"/>
          <w:b w:val="0"/>
          <w:bCs w:val="0"/>
          <w:sz w:val="28"/>
          <w:szCs w:val="28"/>
          <w:cs/>
          <w:lang w:val="en-US"/>
        </w:rPr>
        <w:t xml:space="preserve"> และสำหรับงวด</w:t>
      </w:r>
      <w:r w:rsidR="00F20C91" w:rsidRPr="00ED6253">
        <w:rPr>
          <w:rFonts w:asciiTheme="majorBidi" w:hAnsiTheme="majorBidi" w:hint="cs"/>
          <w:b w:val="0"/>
          <w:bCs w:val="0"/>
          <w:sz w:val="28"/>
          <w:szCs w:val="28"/>
          <w:cs/>
          <w:lang w:val="en-US"/>
        </w:rPr>
        <w:t>เก้า</w:t>
      </w:r>
      <w:r w:rsidR="00E033DE" w:rsidRPr="00ED6253">
        <w:rPr>
          <w:rFonts w:asciiTheme="majorBidi" w:hAnsiTheme="majorBidi" w:hint="cs"/>
          <w:b w:val="0"/>
          <w:bCs w:val="0"/>
          <w:sz w:val="28"/>
          <w:szCs w:val="28"/>
          <w:cs/>
          <w:lang w:val="en-US"/>
        </w:rPr>
        <w:t>เดือนสิ้นสุดวันที่</w:t>
      </w:r>
      <w:r w:rsidR="00E033DE" w:rsidRPr="00ED6253">
        <w:rPr>
          <w:rFonts w:asciiTheme="majorBidi" w:hAnsiTheme="majorBidi"/>
          <w:b w:val="0"/>
          <w:bCs w:val="0"/>
          <w:sz w:val="28"/>
          <w:szCs w:val="28"/>
          <w:cs/>
          <w:lang w:val="en-US"/>
        </w:rPr>
        <w:t xml:space="preserve"> </w:t>
      </w:r>
      <w:r w:rsidR="00894096" w:rsidRPr="00ED6253">
        <w:rPr>
          <w:rFonts w:asciiTheme="majorBidi" w:hAnsiTheme="majorBidi"/>
          <w:b w:val="0"/>
          <w:bCs w:val="0"/>
          <w:sz w:val="28"/>
          <w:szCs w:val="28"/>
          <w:cs/>
          <w:lang w:val="en-US"/>
        </w:rPr>
        <w:br/>
      </w:r>
      <w:r w:rsidR="00F20C91" w:rsidRPr="00ED6253">
        <w:rPr>
          <w:rFonts w:asciiTheme="majorBidi" w:hAnsiTheme="majorBidi" w:cstheme="majorBidi"/>
          <w:b w:val="0"/>
          <w:bCs w:val="0"/>
          <w:sz w:val="28"/>
          <w:szCs w:val="28"/>
        </w:rPr>
        <w:t xml:space="preserve">30 </w:t>
      </w:r>
      <w:r w:rsidR="00F20C91" w:rsidRPr="00ED6253">
        <w:rPr>
          <w:rFonts w:asciiTheme="majorBidi" w:hAnsiTheme="majorBidi" w:cstheme="majorBidi"/>
          <w:b w:val="0"/>
          <w:bCs w:val="0"/>
          <w:sz w:val="28"/>
          <w:szCs w:val="28"/>
          <w:cs/>
        </w:rPr>
        <w:t>กันยายน</w:t>
      </w:r>
      <w:r w:rsidR="00F20C91" w:rsidRPr="00ED6253">
        <w:rPr>
          <w:rFonts w:asciiTheme="majorBidi" w:hAnsiTheme="majorBidi" w:cstheme="majorBidi"/>
          <w:sz w:val="28"/>
          <w:szCs w:val="28"/>
        </w:rPr>
        <w:t xml:space="preserve"> </w:t>
      </w:r>
      <w:r w:rsidR="00E033DE" w:rsidRPr="00ED6253">
        <w:rPr>
          <w:rFonts w:asciiTheme="majorBidi" w:hAnsiTheme="majorBidi"/>
          <w:b w:val="0"/>
          <w:bCs w:val="0"/>
          <w:sz w:val="28"/>
          <w:szCs w:val="28"/>
          <w:lang w:val="en-US"/>
        </w:rPr>
        <w:t>2563</w:t>
      </w:r>
      <w:r w:rsidR="00E033DE" w:rsidRPr="00ED6253">
        <w:rPr>
          <w:rFonts w:asciiTheme="majorBidi" w:hAnsiTheme="majorBidi"/>
          <w:b w:val="0"/>
          <w:bCs w:val="0"/>
          <w:sz w:val="28"/>
          <w:szCs w:val="28"/>
          <w:cs/>
          <w:lang w:val="en-US"/>
        </w:rPr>
        <w:t xml:space="preserve"> </w:t>
      </w:r>
      <w:r w:rsidR="00E033DE" w:rsidRPr="00ED6253">
        <w:rPr>
          <w:rFonts w:asciiTheme="majorBidi" w:hAnsiTheme="majorBidi" w:hint="cs"/>
          <w:b w:val="0"/>
          <w:bCs w:val="0"/>
          <w:sz w:val="28"/>
          <w:szCs w:val="28"/>
          <w:cs/>
          <w:lang w:val="en-US"/>
        </w:rPr>
        <w:t>จำนวน</w:t>
      </w:r>
      <w:r w:rsidR="00E033DE" w:rsidRPr="00ED6253">
        <w:rPr>
          <w:rFonts w:asciiTheme="majorBidi" w:hAnsiTheme="majorBidi"/>
          <w:b w:val="0"/>
          <w:bCs w:val="0"/>
          <w:sz w:val="28"/>
          <w:szCs w:val="28"/>
          <w:cs/>
          <w:lang w:val="en-US"/>
        </w:rPr>
        <w:t xml:space="preserve"> </w:t>
      </w:r>
      <w:r w:rsidR="00D03CB6" w:rsidRPr="00ED6253">
        <w:rPr>
          <w:rFonts w:asciiTheme="majorBidi" w:hAnsiTheme="majorBidi"/>
          <w:b w:val="0"/>
          <w:bCs w:val="0"/>
          <w:sz w:val="28"/>
          <w:szCs w:val="28"/>
          <w:lang w:val="en-US"/>
        </w:rPr>
        <w:t>5</w:t>
      </w:r>
      <w:r w:rsidR="00D03CB6" w:rsidRPr="00ED6253">
        <w:rPr>
          <w:rFonts w:asciiTheme="majorBidi" w:hAnsiTheme="majorBidi" w:hint="cs"/>
          <w:b w:val="0"/>
          <w:bCs w:val="0"/>
          <w:sz w:val="28"/>
          <w:szCs w:val="28"/>
          <w:cs/>
          <w:lang w:val="en-US"/>
        </w:rPr>
        <w:t>.</w:t>
      </w:r>
      <w:r w:rsidR="00D03CB6" w:rsidRPr="00ED6253">
        <w:rPr>
          <w:rFonts w:asciiTheme="majorBidi" w:hAnsiTheme="majorBidi"/>
          <w:b w:val="0"/>
          <w:bCs w:val="0"/>
          <w:sz w:val="28"/>
          <w:szCs w:val="28"/>
          <w:lang w:val="en-US"/>
        </w:rPr>
        <w:t>97</w:t>
      </w:r>
      <w:r w:rsidR="00E033DE" w:rsidRPr="00ED6253">
        <w:rPr>
          <w:rFonts w:asciiTheme="majorBidi" w:hAnsiTheme="majorBidi"/>
          <w:b w:val="0"/>
          <w:bCs w:val="0"/>
          <w:sz w:val="28"/>
          <w:szCs w:val="28"/>
          <w:cs/>
          <w:lang w:val="en-US"/>
        </w:rPr>
        <w:t xml:space="preserve"> </w:t>
      </w:r>
      <w:r w:rsidR="00E033DE" w:rsidRPr="00ED6253">
        <w:rPr>
          <w:rFonts w:asciiTheme="majorBidi" w:hAnsiTheme="majorBidi" w:hint="cs"/>
          <w:b w:val="0"/>
          <w:bCs w:val="0"/>
          <w:sz w:val="28"/>
          <w:szCs w:val="28"/>
          <w:cs/>
          <w:lang w:val="en-US"/>
        </w:rPr>
        <w:t>ล้านบาท</w:t>
      </w:r>
      <w:r w:rsidR="00E033DE" w:rsidRPr="00ED6253">
        <w:rPr>
          <w:rFonts w:asciiTheme="majorBidi" w:hAnsiTheme="majorBidi"/>
          <w:b w:val="0"/>
          <w:bCs w:val="0"/>
          <w:sz w:val="28"/>
          <w:szCs w:val="28"/>
          <w:cs/>
          <w:lang w:val="en-US"/>
        </w:rPr>
        <w:t xml:space="preserve"> </w:t>
      </w:r>
      <w:r w:rsidR="00E033DE" w:rsidRPr="00ED6253">
        <w:rPr>
          <w:rFonts w:asciiTheme="majorBidi" w:hAnsiTheme="majorBidi" w:hint="cs"/>
          <w:b w:val="0"/>
          <w:bCs w:val="0"/>
          <w:sz w:val="28"/>
          <w:szCs w:val="28"/>
          <w:cs/>
          <w:lang w:val="en-US"/>
        </w:rPr>
        <w:t>และ</w:t>
      </w:r>
      <w:r w:rsidR="00E033DE" w:rsidRPr="00ED6253">
        <w:rPr>
          <w:rFonts w:asciiTheme="majorBidi" w:hAnsiTheme="majorBidi"/>
          <w:b w:val="0"/>
          <w:bCs w:val="0"/>
          <w:sz w:val="28"/>
          <w:szCs w:val="28"/>
          <w:cs/>
          <w:lang w:val="en-US"/>
        </w:rPr>
        <w:t xml:space="preserve"> </w:t>
      </w:r>
      <w:r w:rsidR="00D03CB6" w:rsidRPr="00ED6253">
        <w:rPr>
          <w:rFonts w:asciiTheme="majorBidi" w:hAnsiTheme="majorBidi"/>
          <w:b w:val="0"/>
          <w:bCs w:val="0"/>
          <w:sz w:val="28"/>
          <w:szCs w:val="28"/>
          <w:lang w:val="en-US"/>
        </w:rPr>
        <w:t>1</w:t>
      </w:r>
      <w:r w:rsidR="00D03CB6" w:rsidRPr="00ED6253">
        <w:rPr>
          <w:rFonts w:asciiTheme="majorBidi" w:hAnsiTheme="majorBidi" w:hint="cs"/>
          <w:b w:val="0"/>
          <w:bCs w:val="0"/>
          <w:sz w:val="28"/>
          <w:szCs w:val="28"/>
          <w:cs/>
          <w:lang w:val="en-US"/>
        </w:rPr>
        <w:t>.</w:t>
      </w:r>
      <w:r w:rsidR="00D03CB6" w:rsidRPr="00ED6253">
        <w:rPr>
          <w:rFonts w:asciiTheme="majorBidi" w:hAnsiTheme="majorBidi"/>
          <w:b w:val="0"/>
          <w:bCs w:val="0"/>
          <w:sz w:val="28"/>
          <w:szCs w:val="28"/>
          <w:lang w:val="en-US"/>
        </w:rPr>
        <w:t>16</w:t>
      </w:r>
      <w:r w:rsidR="00E033DE" w:rsidRPr="00ED6253">
        <w:rPr>
          <w:rFonts w:asciiTheme="majorBidi" w:hAnsiTheme="majorBidi"/>
          <w:b w:val="0"/>
          <w:bCs w:val="0"/>
          <w:sz w:val="28"/>
          <w:szCs w:val="28"/>
          <w:cs/>
          <w:lang w:val="en-US"/>
        </w:rPr>
        <w:t xml:space="preserve"> </w:t>
      </w:r>
      <w:r w:rsidR="00E033DE" w:rsidRPr="00ED6253">
        <w:rPr>
          <w:rFonts w:asciiTheme="majorBidi" w:hAnsiTheme="majorBidi" w:hint="cs"/>
          <w:b w:val="0"/>
          <w:bCs w:val="0"/>
          <w:sz w:val="28"/>
          <w:szCs w:val="28"/>
          <w:cs/>
          <w:lang w:val="en-US"/>
        </w:rPr>
        <w:t>ล้านบาท</w:t>
      </w:r>
      <w:r w:rsidR="00E033DE" w:rsidRPr="00ED6253">
        <w:rPr>
          <w:rFonts w:asciiTheme="majorBidi" w:hAnsiTheme="majorBidi"/>
          <w:b w:val="0"/>
          <w:bCs w:val="0"/>
          <w:sz w:val="28"/>
          <w:szCs w:val="28"/>
          <w:cs/>
          <w:lang w:val="en-US"/>
        </w:rPr>
        <w:t xml:space="preserve"> </w:t>
      </w:r>
      <w:r w:rsidR="00E033DE" w:rsidRPr="00ED6253">
        <w:rPr>
          <w:rFonts w:asciiTheme="majorBidi" w:hAnsiTheme="majorBidi" w:hint="cs"/>
          <w:b w:val="0"/>
          <w:bCs w:val="0"/>
          <w:sz w:val="28"/>
          <w:szCs w:val="28"/>
          <w:cs/>
          <w:lang w:val="en-US"/>
        </w:rPr>
        <w:t>ตามลำดับ</w:t>
      </w:r>
    </w:p>
    <w:p w14:paraId="2C4A6795" w14:textId="77777777" w:rsidR="00F3305D" w:rsidRPr="00ED6253" w:rsidRDefault="00F3305D" w:rsidP="00F3305D">
      <w:pPr>
        <w:rPr>
          <w:rFonts w:asciiTheme="majorBidi" w:hAnsiTheme="majorBidi" w:cstheme="majorBidi"/>
          <w:sz w:val="28"/>
          <w:szCs w:val="28"/>
          <w:lang w:eastAsia="x-none"/>
        </w:rPr>
      </w:pPr>
    </w:p>
    <w:p w14:paraId="3D7479A6" w14:textId="77777777" w:rsidR="00172489" w:rsidRPr="00ED6253" w:rsidRDefault="00562F26" w:rsidP="00F958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28"/>
          <w:szCs w:val="28"/>
          <w:cs/>
          <w:lang w:eastAsia="x-none"/>
        </w:rPr>
      </w:pPr>
      <w:r w:rsidRPr="00ED6253">
        <w:rPr>
          <w:rFonts w:ascii="Angsana New" w:hAnsi="Angsana New"/>
          <w:b/>
          <w:bCs/>
          <w:sz w:val="28"/>
          <w:szCs w:val="28"/>
          <w:lang w:eastAsia="x-none"/>
        </w:rPr>
        <w:t>9</w:t>
      </w:r>
      <w:r w:rsidR="00172489" w:rsidRPr="00ED6253">
        <w:rPr>
          <w:rFonts w:ascii="Angsana New" w:hAnsi="Angsana New" w:hint="cs"/>
          <w:b/>
          <w:bCs/>
          <w:sz w:val="28"/>
          <w:szCs w:val="28"/>
          <w:lang w:eastAsia="x-none"/>
        </w:rPr>
        <w:tab/>
      </w:r>
      <w:r w:rsidR="00172489" w:rsidRPr="00ED6253">
        <w:rPr>
          <w:rFonts w:ascii="Angsana New" w:hAnsi="Angsana New" w:hint="cs"/>
          <w:b/>
          <w:bCs/>
          <w:sz w:val="28"/>
          <w:szCs w:val="28"/>
          <w:cs/>
          <w:lang w:eastAsia="x-none"/>
        </w:rPr>
        <w:t>หนี้สินที่มีภาระดอกเบี้ย</w:t>
      </w:r>
    </w:p>
    <w:p w14:paraId="386BA9D3" w14:textId="77777777" w:rsidR="0010263C" w:rsidRPr="00ED6253" w:rsidRDefault="0010263C" w:rsidP="0010263C">
      <w:pPr>
        <w:rPr>
          <w:rFonts w:ascii="Angsana New" w:hAnsi="Angsana New"/>
          <w:sz w:val="24"/>
          <w:szCs w:val="24"/>
          <w:lang w:val="x-none" w:eastAsia="x-none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270"/>
        <w:gridCol w:w="990"/>
        <w:gridCol w:w="270"/>
        <w:gridCol w:w="900"/>
        <w:gridCol w:w="239"/>
        <w:gridCol w:w="817"/>
        <w:gridCol w:w="298"/>
        <w:gridCol w:w="995"/>
        <w:gridCol w:w="264"/>
        <w:gridCol w:w="992"/>
        <w:gridCol w:w="266"/>
        <w:gridCol w:w="809"/>
      </w:tblGrid>
      <w:tr w:rsidR="004B514A" w:rsidRPr="00ED6253" w14:paraId="1C3A73C9" w14:textId="77777777" w:rsidTr="00342CEA">
        <w:trPr>
          <w:tblHeader/>
        </w:trPr>
        <w:tc>
          <w:tcPr>
            <w:tcW w:w="2250" w:type="dxa"/>
          </w:tcPr>
          <w:p w14:paraId="155ED94C" w14:textId="77777777" w:rsidR="004B514A" w:rsidRPr="00ED6253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2C303AF" w14:textId="77777777" w:rsidR="004B514A" w:rsidRPr="00ED6253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11"/>
          </w:tcPr>
          <w:p w14:paraId="3E7150ED" w14:textId="77777777" w:rsidR="004B514A" w:rsidRPr="00ED6253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253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B514A" w:rsidRPr="00ED6253" w14:paraId="216A2484" w14:textId="77777777" w:rsidTr="00342CEA">
        <w:trPr>
          <w:tblHeader/>
        </w:trPr>
        <w:tc>
          <w:tcPr>
            <w:tcW w:w="2250" w:type="dxa"/>
          </w:tcPr>
          <w:p w14:paraId="097897C7" w14:textId="77777777" w:rsidR="004B514A" w:rsidRPr="00ED6253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26351C8" w14:textId="77777777" w:rsidR="004B514A" w:rsidRPr="00ED6253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16" w:type="dxa"/>
            <w:gridSpan w:val="5"/>
          </w:tcPr>
          <w:p w14:paraId="6745511A" w14:textId="77777777" w:rsidR="004B514A" w:rsidRPr="00ED6253" w:rsidRDefault="00F526E7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ED6253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Pr="00ED625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93E75" w:rsidRPr="00ED625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98" w:type="dxa"/>
          </w:tcPr>
          <w:p w14:paraId="69453E91" w14:textId="77777777" w:rsidR="004B514A" w:rsidRPr="00ED6253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26" w:type="dxa"/>
            <w:gridSpan w:val="5"/>
          </w:tcPr>
          <w:p w14:paraId="207E1EA3" w14:textId="77777777" w:rsidR="004B514A" w:rsidRPr="00ED6253" w:rsidRDefault="00993E75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253">
              <w:rPr>
                <w:rFonts w:ascii="Angsana New" w:hAnsi="Angsana New"/>
                <w:sz w:val="28"/>
                <w:szCs w:val="28"/>
              </w:rPr>
              <w:t>31</w:t>
            </w:r>
            <w:r w:rsidR="004B514A" w:rsidRPr="00ED625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B514A" w:rsidRPr="00ED625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ED625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342CEA" w:rsidRPr="00ED6253" w14:paraId="56F9ED5B" w14:textId="77777777" w:rsidTr="00342CEA">
        <w:trPr>
          <w:tblHeader/>
        </w:trPr>
        <w:tc>
          <w:tcPr>
            <w:tcW w:w="2250" w:type="dxa"/>
          </w:tcPr>
          <w:p w14:paraId="00079281" w14:textId="77777777" w:rsidR="004B514A" w:rsidRPr="00ED6253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D8C1B55" w14:textId="77777777" w:rsidR="004B514A" w:rsidRPr="00ED6253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430155C2" w14:textId="77777777" w:rsidR="004B514A" w:rsidRPr="00ED6253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253">
              <w:rPr>
                <w:rFonts w:ascii="Angsana New" w:hAnsi="Angsana New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2543DEB3" w14:textId="77777777" w:rsidR="004B514A" w:rsidRPr="00ED6253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7C35018" w14:textId="77777777" w:rsidR="004B514A" w:rsidRPr="00ED6253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253">
              <w:rPr>
                <w:rFonts w:ascii="Angsana New" w:hAnsi="Angsana New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9" w:type="dxa"/>
            <w:vAlign w:val="bottom"/>
          </w:tcPr>
          <w:p w14:paraId="5AE4851B" w14:textId="77777777" w:rsidR="004B514A" w:rsidRPr="00ED6253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0BD3353A" w14:textId="77777777" w:rsidR="004B514A" w:rsidRPr="00ED6253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25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98" w:type="dxa"/>
            <w:vAlign w:val="center"/>
          </w:tcPr>
          <w:p w14:paraId="40ADB26F" w14:textId="77777777" w:rsidR="004B514A" w:rsidRPr="00ED6253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5" w:type="dxa"/>
            <w:vAlign w:val="bottom"/>
          </w:tcPr>
          <w:p w14:paraId="62A32749" w14:textId="77777777" w:rsidR="004B514A" w:rsidRPr="00ED6253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253">
              <w:rPr>
                <w:rFonts w:ascii="Angsana New" w:hAnsi="Angsana New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64" w:type="dxa"/>
            <w:vAlign w:val="bottom"/>
          </w:tcPr>
          <w:p w14:paraId="282708FE" w14:textId="77777777" w:rsidR="004B514A" w:rsidRPr="00ED6253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7C90BA35" w14:textId="77777777" w:rsidR="004B514A" w:rsidRPr="00ED6253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253">
              <w:rPr>
                <w:rFonts w:ascii="Angsana New" w:hAnsi="Angsana New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66" w:type="dxa"/>
            <w:vAlign w:val="bottom"/>
          </w:tcPr>
          <w:p w14:paraId="57447D76" w14:textId="77777777" w:rsidR="004B514A" w:rsidRPr="00ED6253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9" w:type="dxa"/>
            <w:vAlign w:val="bottom"/>
          </w:tcPr>
          <w:p w14:paraId="798DFB98" w14:textId="77777777" w:rsidR="004B514A" w:rsidRPr="00ED6253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25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4B514A" w:rsidRPr="00ED6253" w14:paraId="3C9EC5A1" w14:textId="77777777" w:rsidTr="00342CEA">
        <w:trPr>
          <w:tblHeader/>
        </w:trPr>
        <w:tc>
          <w:tcPr>
            <w:tcW w:w="2250" w:type="dxa"/>
          </w:tcPr>
          <w:p w14:paraId="4D138EB4" w14:textId="77777777" w:rsidR="004B514A" w:rsidRPr="00ED6253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25676A5" w14:textId="77777777" w:rsidR="004B514A" w:rsidRPr="00ED6253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840" w:type="dxa"/>
            <w:gridSpan w:val="11"/>
            <w:vAlign w:val="bottom"/>
          </w:tcPr>
          <w:p w14:paraId="4A1256F5" w14:textId="77777777" w:rsidR="004B514A" w:rsidRPr="00ED6253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ED6253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ED6253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342CEA" w:rsidRPr="00ED6253" w14:paraId="2BF7D1F0" w14:textId="77777777" w:rsidTr="00342CEA">
        <w:tc>
          <w:tcPr>
            <w:tcW w:w="2250" w:type="dxa"/>
          </w:tcPr>
          <w:p w14:paraId="32108D0D" w14:textId="77777777" w:rsidR="00CD2854" w:rsidRPr="00ED6253" w:rsidRDefault="00CD2854" w:rsidP="00CD2854">
            <w:pPr>
              <w:pStyle w:val="ListParagraph"/>
              <w:ind w:left="166" w:right="-2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D6253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70" w:type="dxa"/>
          </w:tcPr>
          <w:p w14:paraId="40000437" w14:textId="77777777" w:rsidR="00CD2854" w:rsidRPr="00ED6253" w:rsidRDefault="00CD2854" w:rsidP="00CD2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BAE7950" w14:textId="77777777" w:rsidR="00CD2854" w:rsidRPr="00ED6253" w:rsidRDefault="00470599" w:rsidP="00C6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ED6253">
              <w:rPr>
                <w:rFonts w:ascii="Angsana New" w:hAnsi="Angsana New"/>
                <w:sz w:val="28"/>
                <w:szCs w:val="28"/>
              </w:rPr>
              <w:t>200,000</w:t>
            </w:r>
          </w:p>
        </w:tc>
        <w:tc>
          <w:tcPr>
            <w:tcW w:w="270" w:type="dxa"/>
            <w:vAlign w:val="bottom"/>
          </w:tcPr>
          <w:p w14:paraId="4F70C8E7" w14:textId="77777777" w:rsidR="00CD2854" w:rsidRPr="00ED6253" w:rsidRDefault="00CD2854" w:rsidP="00CD2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4D833C4" w14:textId="77777777" w:rsidR="00777E00" w:rsidRPr="00ED6253" w:rsidRDefault="00470599" w:rsidP="005B3E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ED625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6546A49E" w14:textId="77777777" w:rsidR="00CD2854" w:rsidRPr="00ED6253" w:rsidRDefault="00CD2854" w:rsidP="00CD2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62262700" w14:textId="77777777" w:rsidR="00CD2854" w:rsidRPr="00ED6253" w:rsidRDefault="00470599" w:rsidP="00F52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D6253">
              <w:rPr>
                <w:rFonts w:ascii="Angsana New" w:hAnsi="Angsana New"/>
                <w:sz w:val="28"/>
                <w:szCs w:val="28"/>
              </w:rPr>
              <w:t>200,000</w:t>
            </w:r>
          </w:p>
        </w:tc>
        <w:tc>
          <w:tcPr>
            <w:tcW w:w="298" w:type="dxa"/>
            <w:vAlign w:val="bottom"/>
          </w:tcPr>
          <w:p w14:paraId="6CB31087" w14:textId="77777777" w:rsidR="00CD2854" w:rsidRPr="00ED6253" w:rsidRDefault="00CD2854" w:rsidP="00CD2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5" w:type="dxa"/>
            <w:vAlign w:val="bottom"/>
          </w:tcPr>
          <w:p w14:paraId="2C8DE99B" w14:textId="77777777" w:rsidR="00CD2854" w:rsidRPr="00ED6253" w:rsidRDefault="00CD2854" w:rsidP="00CD28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ED6253">
              <w:rPr>
                <w:rFonts w:ascii="Angsana New" w:hAnsi="Angsana New"/>
                <w:sz w:val="28"/>
                <w:szCs w:val="28"/>
              </w:rPr>
              <w:t xml:space="preserve"> -</w:t>
            </w:r>
          </w:p>
        </w:tc>
        <w:tc>
          <w:tcPr>
            <w:tcW w:w="264" w:type="dxa"/>
            <w:vAlign w:val="bottom"/>
          </w:tcPr>
          <w:p w14:paraId="5B479BC6" w14:textId="77777777" w:rsidR="00CD2854" w:rsidRPr="00ED6253" w:rsidRDefault="00CD2854" w:rsidP="00CD2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652FEB2C" w14:textId="77777777" w:rsidR="00CD2854" w:rsidRPr="00ED6253" w:rsidRDefault="00CD2854" w:rsidP="00A73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</w:p>
          <w:p w14:paraId="7A5DD491" w14:textId="77777777" w:rsidR="00CD2854" w:rsidRPr="00ED6253" w:rsidRDefault="00CD2854" w:rsidP="00A73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ED625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6" w:type="dxa"/>
            <w:vAlign w:val="bottom"/>
          </w:tcPr>
          <w:p w14:paraId="7CB0B9DB" w14:textId="77777777" w:rsidR="00CD2854" w:rsidRPr="00ED6253" w:rsidRDefault="00CD2854" w:rsidP="00CD2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9" w:type="dxa"/>
            <w:vAlign w:val="bottom"/>
          </w:tcPr>
          <w:p w14:paraId="22D6F814" w14:textId="77777777" w:rsidR="00CD2854" w:rsidRPr="00ED6253" w:rsidRDefault="00CD2854" w:rsidP="00CD28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ED6253">
              <w:rPr>
                <w:rFonts w:ascii="Angsana New" w:hAnsi="Angsana New"/>
                <w:sz w:val="28"/>
                <w:szCs w:val="28"/>
              </w:rPr>
              <w:t xml:space="preserve"> -</w:t>
            </w:r>
          </w:p>
        </w:tc>
      </w:tr>
      <w:tr w:rsidR="00342CEA" w:rsidRPr="00ED6253" w14:paraId="4EB9ABC0" w14:textId="77777777" w:rsidTr="00342CEA">
        <w:tc>
          <w:tcPr>
            <w:tcW w:w="2250" w:type="dxa"/>
          </w:tcPr>
          <w:p w14:paraId="5D3DA047" w14:textId="77777777" w:rsidR="004C1811" w:rsidRPr="00ED6253" w:rsidRDefault="004C1811" w:rsidP="004C1811">
            <w:pPr>
              <w:pStyle w:val="ListParagraph"/>
              <w:ind w:left="166" w:right="-2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D6253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203AB78F" w14:textId="77777777" w:rsidR="004C1811" w:rsidRPr="00ED6253" w:rsidRDefault="004C1811" w:rsidP="004C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7A0B4C8" w14:textId="77777777" w:rsidR="004C1811" w:rsidRPr="00ED6253" w:rsidRDefault="005B3E98" w:rsidP="005B3E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ED625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B44093D" w14:textId="77777777" w:rsidR="004C1811" w:rsidRPr="00ED6253" w:rsidRDefault="004C1811" w:rsidP="004C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C2345EC" w14:textId="77777777" w:rsidR="004C1811" w:rsidRPr="00ED6253" w:rsidRDefault="004C1811" w:rsidP="004C18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</w:p>
          <w:p w14:paraId="303E43A1" w14:textId="77777777" w:rsidR="004C1811" w:rsidRPr="00ED6253" w:rsidRDefault="005B3E98" w:rsidP="005B3E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ED6253">
              <w:rPr>
                <w:rFonts w:ascii="Angsana New" w:hAnsi="Angsana New"/>
                <w:sz w:val="28"/>
                <w:szCs w:val="28"/>
              </w:rPr>
              <w:t>620</w:t>
            </w:r>
          </w:p>
        </w:tc>
        <w:tc>
          <w:tcPr>
            <w:tcW w:w="239" w:type="dxa"/>
            <w:vAlign w:val="bottom"/>
          </w:tcPr>
          <w:p w14:paraId="5FB5499C" w14:textId="77777777" w:rsidR="004C1811" w:rsidRPr="00ED6253" w:rsidRDefault="004C1811" w:rsidP="004C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48D5C282" w14:textId="77777777" w:rsidR="004C1811" w:rsidRPr="00ED6253" w:rsidRDefault="004C1811" w:rsidP="00342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ED625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42CEA" w:rsidRPr="00ED6253">
              <w:rPr>
                <w:rFonts w:ascii="Angsana New" w:hAnsi="Angsana New"/>
                <w:sz w:val="28"/>
                <w:szCs w:val="28"/>
              </w:rPr>
              <w:t>620</w:t>
            </w:r>
          </w:p>
        </w:tc>
        <w:tc>
          <w:tcPr>
            <w:tcW w:w="298" w:type="dxa"/>
            <w:vAlign w:val="bottom"/>
          </w:tcPr>
          <w:p w14:paraId="4B93D117" w14:textId="77777777" w:rsidR="004C1811" w:rsidRPr="00ED6253" w:rsidRDefault="004C1811" w:rsidP="004C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5" w:type="dxa"/>
            <w:vAlign w:val="bottom"/>
          </w:tcPr>
          <w:p w14:paraId="00C92D5C" w14:textId="77777777" w:rsidR="004C1811" w:rsidRPr="00ED6253" w:rsidRDefault="004C1811" w:rsidP="004C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98"/>
              <w:rPr>
                <w:rFonts w:ascii="Angsana New" w:hAnsi="Angsana New"/>
                <w:sz w:val="28"/>
                <w:szCs w:val="28"/>
                <w:cs/>
              </w:rPr>
            </w:pPr>
            <w:r w:rsidRPr="00ED6253">
              <w:rPr>
                <w:rFonts w:ascii="Angsana New" w:hAnsi="Angsana New"/>
                <w:sz w:val="28"/>
                <w:szCs w:val="28"/>
              </w:rPr>
              <w:t>3,141</w:t>
            </w:r>
          </w:p>
        </w:tc>
        <w:tc>
          <w:tcPr>
            <w:tcW w:w="264" w:type="dxa"/>
            <w:vAlign w:val="bottom"/>
          </w:tcPr>
          <w:p w14:paraId="40DDD945" w14:textId="77777777" w:rsidR="004C1811" w:rsidRPr="00ED6253" w:rsidRDefault="004C1811" w:rsidP="004C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19E50469" w14:textId="77777777" w:rsidR="004C1811" w:rsidRPr="00ED6253" w:rsidRDefault="004C1811" w:rsidP="004C18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</w:p>
          <w:p w14:paraId="01E6F502" w14:textId="77777777" w:rsidR="004C1811" w:rsidRPr="00ED6253" w:rsidRDefault="004C1811" w:rsidP="004C18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ED625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6" w:type="dxa"/>
            <w:vAlign w:val="bottom"/>
          </w:tcPr>
          <w:p w14:paraId="1451FE6F" w14:textId="77777777" w:rsidR="004C1811" w:rsidRPr="00ED6253" w:rsidRDefault="004C1811" w:rsidP="004C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9" w:type="dxa"/>
            <w:vAlign w:val="bottom"/>
          </w:tcPr>
          <w:p w14:paraId="289A9E5A" w14:textId="77777777" w:rsidR="004C1811" w:rsidRPr="00ED6253" w:rsidRDefault="004C1811" w:rsidP="004C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D6253">
              <w:rPr>
                <w:rFonts w:ascii="Angsana New" w:hAnsi="Angsana New"/>
                <w:sz w:val="28"/>
                <w:szCs w:val="28"/>
              </w:rPr>
              <w:t>3,141</w:t>
            </w:r>
          </w:p>
        </w:tc>
      </w:tr>
      <w:tr w:rsidR="00342CEA" w:rsidRPr="00ED6253" w14:paraId="6B8DCEF6" w14:textId="77777777" w:rsidTr="00342CEA">
        <w:tc>
          <w:tcPr>
            <w:tcW w:w="2250" w:type="dxa"/>
          </w:tcPr>
          <w:p w14:paraId="43FEC269" w14:textId="77777777" w:rsidR="004C1811" w:rsidRPr="00ED6253" w:rsidRDefault="004C1811" w:rsidP="004C1811">
            <w:pPr>
              <w:ind w:left="166" w:right="-107" w:hanging="180"/>
              <w:rPr>
                <w:rFonts w:ascii="Angsana New" w:hAnsi="Angsana New"/>
                <w:sz w:val="28"/>
                <w:szCs w:val="28"/>
              </w:rPr>
            </w:pPr>
            <w:r w:rsidRPr="00ED6253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  <w:p w14:paraId="1F7511EF" w14:textId="77777777" w:rsidR="004C1811" w:rsidRPr="00ED6253" w:rsidRDefault="004C1811" w:rsidP="004C1811">
            <w:pPr>
              <w:ind w:left="166" w:right="-107" w:hanging="180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ED6253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ED6253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(2562: </w:t>
            </w:r>
            <w:r w:rsidRPr="00ED6253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หนี้สินตามสัญญาเช่าการเงิน</w:t>
            </w:r>
            <w:r w:rsidRPr="00ED6253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93DC4DB" w14:textId="77777777" w:rsidR="004C1811" w:rsidRPr="00ED6253" w:rsidRDefault="004C1811" w:rsidP="004C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1B5E6E5" w14:textId="77777777" w:rsidR="004C1811" w:rsidRPr="00ED6253" w:rsidRDefault="00470599" w:rsidP="00470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ED6253">
              <w:rPr>
                <w:rFonts w:ascii="Angsana New" w:hAnsi="Angsana New"/>
                <w:sz w:val="28"/>
                <w:szCs w:val="28"/>
              </w:rPr>
              <w:t>22,107</w:t>
            </w:r>
          </w:p>
        </w:tc>
        <w:tc>
          <w:tcPr>
            <w:tcW w:w="270" w:type="dxa"/>
            <w:vAlign w:val="bottom"/>
          </w:tcPr>
          <w:p w14:paraId="3A6790CB" w14:textId="77777777" w:rsidR="004C1811" w:rsidRPr="00ED6253" w:rsidRDefault="004C1811" w:rsidP="004C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22A9F08" w14:textId="77777777" w:rsidR="004C1811" w:rsidRPr="00ED6253" w:rsidRDefault="00470599" w:rsidP="004C18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ED625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2823B3E0" w14:textId="77777777" w:rsidR="004C1811" w:rsidRPr="00ED6253" w:rsidRDefault="004C1811" w:rsidP="004C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7CB8542A" w14:textId="77777777" w:rsidR="004C1811" w:rsidRPr="00ED6253" w:rsidRDefault="00470599" w:rsidP="00470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D6253">
              <w:rPr>
                <w:rFonts w:ascii="Angsana New" w:hAnsi="Angsana New"/>
                <w:sz w:val="28"/>
                <w:szCs w:val="28"/>
              </w:rPr>
              <w:t>22,107</w:t>
            </w:r>
          </w:p>
        </w:tc>
        <w:tc>
          <w:tcPr>
            <w:tcW w:w="298" w:type="dxa"/>
            <w:vAlign w:val="bottom"/>
          </w:tcPr>
          <w:p w14:paraId="4681CD83" w14:textId="77777777" w:rsidR="004C1811" w:rsidRPr="00ED6253" w:rsidRDefault="004C1811" w:rsidP="004C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5" w:type="dxa"/>
            <w:vAlign w:val="bottom"/>
          </w:tcPr>
          <w:p w14:paraId="7CB5F6F9" w14:textId="77777777" w:rsidR="004C1811" w:rsidRPr="00ED6253" w:rsidRDefault="004C1811" w:rsidP="004C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98"/>
              <w:rPr>
                <w:rFonts w:ascii="Angsana New" w:hAnsi="Angsana New"/>
                <w:sz w:val="28"/>
                <w:szCs w:val="28"/>
                <w:cs/>
              </w:rPr>
            </w:pPr>
            <w:r w:rsidRPr="00ED6253">
              <w:rPr>
                <w:rFonts w:ascii="Angsana New" w:hAnsi="Angsana New"/>
                <w:sz w:val="28"/>
                <w:szCs w:val="28"/>
              </w:rPr>
              <w:t>3,070</w:t>
            </w:r>
          </w:p>
        </w:tc>
        <w:tc>
          <w:tcPr>
            <w:tcW w:w="264" w:type="dxa"/>
            <w:vAlign w:val="bottom"/>
          </w:tcPr>
          <w:p w14:paraId="6BD0AD3C" w14:textId="77777777" w:rsidR="004C1811" w:rsidRPr="00ED6253" w:rsidRDefault="004C1811" w:rsidP="004C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3F92BD86" w14:textId="77777777" w:rsidR="004C1811" w:rsidRPr="00ED6253" w:rsidRDefault="004C1811" w:rsidP="004C18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</w:p>
          <w:p w14:paraId="7B7D98B7" w14:textId="77777777" w:rsidR="004C1811" w:rsidRPr="00ED6253" w:rsidRDefault="004C1811" w:rsidP="004C18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</w:p>
          <w:p w14:paraId="1C5898EC" w14:textId="77777777" w:rsidR="004C1811" w:rsidRPr="00ED6253" w:rsidRDefault="004C1811" w:rsidP="004C18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ED625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6" w:type="dxa"/>
            <w:vAlign w:val="bottom"/>
          </w:tcPr>
          <w:p w14:paraId="0DEF53B4" w14:textId="77777777" w:rsidR="004C1811" w:rsidRPr="00ED6253" w:rsidRDefault="004C1811" w:rsidP="004C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9" w:type="dxa"/>
            <w:vAlign w:val="bottom"/>
          </w:tcPr>
          <w:p w14:paraId="316ADC2F" w14:textId="77777777" w:rsidR="004C1811" w:rsidRPr="00ED6253" w:rsidRDefault="004C1811" w:rsidP="004C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D6253">
              <w:rPr>
                <w:rFonts w:ascii="Angsana New" w:hAnsi="Angsana New"/>
                <w:sz w:val="28"/>
                <w:szCs w:val="28"/>
              </w:rPr>
              <w:t>3,070</w:t>
            </w:r>
          </w:p>
        </w:tc>
      </w:tr>
      <w:tr w:rsidR="00342CEA" w:rsidRPr="00ED6253" w14:paraId="499EA617" w14:textId="77777777" w:rsidTr="00342CEA">
        <w:tc>
          <w:tcPr>
            <w:tcW w:w="2250" w:type="dxa"/>
          </w:tcPr>
          <w:p w14:paraId="3A49B60B" w14:textId="4E3446F0" w:rsidR="004C1811" w:rsidRPr="00ED6253" w:rsidRDefault="004C1811" w:rsidP="004C1811">
            <w:pPr>
              <w:pStyle w:val="ListParagraph"/>
              <w:ind w:left="166" w:right="-108" w:hanging="180"/>
              <w:rPr>
                <w:rFonts w:ascii="Angsana New" w:hAnsi="Angsana New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ED625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รวมหนี้สินที่มีภาระ</w:t>
            </w:r>
            <w:r w:rsidR="00342CEA" w:rsidRPr="00ED625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ด</w:t>
            </w:r>
            <w:r w:rsidRPr="00ED625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อกเบี้ย</w:t>
            </w:r>
          </w:p>
        </w:tc>
        <w:tc>
          <w:tcPr>
            <w:tcW w:w="270" w:type="dxa"/>
          </w:tcPr>
          <w:p w14:paraId="38D99572" w14:textId="77777777" w:rsidR="004C1811" w:rsidRPr="00ED6253" w:rsidRDefault="004C1811" w:rsidP="004C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46FAE7" w14:textId="77777777" w:rsidR="004C1811" w:rsidRPr="00ED6253" w:rsidRDefault="00470599" w:rsidP="004C18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370" w:lineRule="exact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6253">
              <w:rPr>
                <w:rFonts w:ascii="Angsana New" w:hAnsi="Angsana New"/>
                <w:b/>
                <w:bCs/>
                <w:sz w:val="28"/>
                <w:szCs w:val="28"/>
              </w:rPr>
              <w:t>222,</w:t>
            </w:r>
            <w:r w:rsidR="005B3E98" w:rsidRPr="00ED6253">
              <w:rPr>
                <w:rFonts w:ascii="Angsana New" w:hAnsi="Angsana New"/>
                <w:b/>
                <w:bCs/>
                <w:sz w:val="28"/>
                <w:szCs w:val="28"/>
              </w:rPr>
              <w:t>10</w:t>
            </w:r>
            <w:r w:rsidRPr="00ED6253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  <w:vAlign w:val="bottom"/>
          </w:tcPr>
          <w:p w14:paraId="54142424" w14:textId="77777777" w:rsidR="004C1811" w:rsidRPr="00ED6253" w:rsidRDefault="004C1811" w:rsidP="004C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7E10B14" w14:textId="77777777" w:rsidR="004C1811" w:rsidRPr="00ED6253" w:rsidRDefault="005B3E98" w:rsidP="005B3E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 w:line="370" w:lineRule="exact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6253">
              <w:rPr>
                <w:rFonts w:ascii="Angsana New" w:hAnsi="Angsana New"/>
                <w:b/>
                <w:bCs/>
                <w:sz w:val="28"/>
                <w:szCs w:val="28"/>
              </w:rPr>
              <w:t>620</w:t>
            </w:r>
          </w:p>
        </w:tc>
        <w:tc>
          <w:tcPr>
            <w:tcW w:w="239" w:type="dxa"/>
            <w:vAlign w:val="bottom"/>
          </w:tcPr>
          <w:p w14:paraId="3F72F69A" w14:textId="77777777" w:rsidR="004C1811" w:rsidRPr="00ED6253" w:rsidRDefault="004C1811" w:rsidP="004C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6B40D8" w14:textId="77777777" w:rsidR="004C1811" w:rsidRPr="00ED6253" w:rsidRDefault="00470599" w:rsidP="00470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5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D6253">
              <w:rPr>
                <w:rFonts w:ascii="Angsana New" w:hAnsi="Angsana New"/>
                <w:b/>
                <w:bCs/>
                <w:sz w:val="28"/>
                <w:szCs w:val="28"/>
              </w:rPr>
              <w:t>222,</w:t>
            </w:r>
            <w:r w:rsidR="00342CEA" w:rsidRPr="00ED6253">
              <w:rPr>
                <w:rFonts w:ascii="Angsana New" w:hAnsi="Angsana New"/>
                <w:b/>
                <w:bCs/>
                <w:sz w:val="28"/>
                <w:szCs w:val="28"/>
              </w:rPr>
              <w:t>72</w:t>
            </w:r>
            <w:r w:rsidRPr="00ED6253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98" w:type="dxa"/>
            <w:vAlign w:val="bottom"/>
          </w:tcPr>
          <w:p w14:paraId="05A38294" w14:textId="77777777" w:rsidR="004C1811" w:rsidRPr="00ED6253" w:rsidRDefault="004C1811" w:rsidP="004C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D50EA7" w14:textId="77777777" w:rsidR="004C1811" w:rsidRPr="00ED6253" w:rsidRDefault="004C1811" w:rsidP="004C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D6253">
              <w:rPr>
                <w:rFonts w:ascii="Angsana New" w:hAnsi="Angsana New"/>
                <w:b/>
                <w:bCs/>
                <w:sz w:val="28"/>
                <w:szCs w:val="28"/>
              </w:rPr>
              <w:t>6,211</w:t>
            </w:r>
          </w:p>
        </w:tc>
        <w:tc>
          <w:tcPr>
            <w:tcW w:w="264" w:type="dxa"/>
            <w:vAlign w:val="bottom"/>
          </w:tcPr>
          <w:p w14:paraId="44A000EC" w14:textId="77777777" w:rsidR="004C1811" w:rsidRPr="00ED6253" w:rsidRDefault="004C1811" w:rsidP="004C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25AA517D" w14:textId="77777777" w:rsidR="004C1811" w:rsidRPr="00ED6253" w:rsidRDefault="004C1811" w:rsidP="004C18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370" w:lineRule="exact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D6253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6" w:type="dxa"/>
            <w:vAlign w:val="bottom"/>
          </w:tcPr>
          <w:p w14:paraId="1204FC1C" w14:textId="77777777" w:rsidR="004C1811" w:rsidRPr="00ED6253" w:rsidRDefault="004C1811" w:rsidP="004C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486D86" w14:textId="77777777" w:rsidR="004C1811" w:rsidRPr="00ED6253" w:rsidRDefault="004C1811" w:rsidP="004C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D6253">
              <w:rPr>
                <w:rFonts w:ascii="Angsana New" w:hAnsi="Angsana New"/>
                <w:b/>
                <w:bCs/>
                <w:sz w:val="28"/>
                <w:szCs w:val="28"/>
              </w:rPr>
              <w:t>6,211</w:t>
            </w:r>
          </w:p>
        </w:tc>
      </w:tr>
    </w:tbl>
    <w:p w14:paraId="66569639" w14:textId="77777777" w:rsidR="00D9113D" w:rsidRPr="00ED6253" w:rsidRDefault="00D9113D" w:rsidP="004B514A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/>
          <w:sz w:val="24"/>
          <w:szCs w:val="24"/>
          <w:lang w:bidi="th-TH"/>
        </w:rPr>
      </w:pPr>
    </w:p>
    <w:p w14:paraId="22CDE8B1" w14:textId="49F25CB5" w:rsidR="004B514A" w:rsidRPr="00ED6253" w:rsidRDefault="00A45547" w:rsidP="004B514A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/>
          <w:sz w:val="28"/>
          <w:szCs w:val="28"/>
          <w:lang w:bidi="th-TH"/>
        </w:rPr>
      </w:pPr>
      <w:r w:rsidRPr="00ED6253">
        <w:rPr>
          <w:rFonts w:ascii="Angsana New" w:hAnsi="Angsana New" w:hint="cs"/>
          <w:sz w:val="28"/>
          <w:szCs w:val="28"/>
          <w:cs/>
          <w:lang w:bidi="th-TH"/>
        </w:rPr>
        <w:t xml:space="preserve">ณ วันที่ </w:t>
      </w:r>
      <w:r w:rsidRPr="00ED6253">
        <w:rPr>
          <w:rFonts w:ascii="Angsana New" w:hAnsi="Angsana New"/>
          <w:sz w:val="28"/>
          <w:szCs w:val="28"/>
          <w:lang w:val="en-US" w:bidi="th-TH"/>
        </w:rPr>
        <w:t xml:space="preserve">30 </w:t>
      </w:r>
      <w:r w:rsidRPr="00ED6253">
        <w:rPr>
          <w:rFonts w:ascii="Angsana New" w:hAnsi="Angsana New" w:hint="cs"/>
          <w:sz w:val="28"/>
          <w:szCs w:val="28"/>
          <w:cs/>
          <w:lang w:val="en-US" w:bidi="th-TH"/>
        </w:rPr>
        <w:t xml:space="preserve">กันยายน </w:t>
      </w:r>
      <w:r w:rsidRPr="00ED6253">
        <w:rPr>
          <w:rFonts w:ascii="Angsana New" w:hAnsi="Angsana New"/>
          <w:sz w:val="28"/>
          <w:szCs w:val="28"/>
          <w:lang w:val="en-US" w:bidi="th-TH"/>
        </w:rPr>
        <w:t xml:space="preserve">2563 </w:t>
      </w:r>
      <w:r w:rsidR="004B514A" w:rsidRPr="00ED6253">
        <w:rPr>
          <w:rFonts w:ascii="Angsana New" w:hAnsi="Angsana New" w:hint="cs"/>
          <w:sz w:val="28"/>
          <w:szCs w:val="28"/>
          <w:cs/>
          <w:lang w:bidi="th-TH"/>
        </w:rPr>
        <w:t>บริษัทมีเงินกู้ยืมระยะสั้นจากสถาบันการเงิน</w:t>
      </w:r>
      <w:r w:rsidR="004B514A" w:rsidRPr="00ED6253">
        <w:rPr>
          <w:rFonts w:ascii="Angsana New" w:hAnsi="Angsana New"/>
          <w:sz w:val="28"/>
          <w:szCs w:val="28"/>
          <w:rtl/>
          <w:cs/>
        </w:rPr>
        <w:t xml:space="preserve"> </w:t>
      </w:r>
      <w:r w:rsidR="004B514A" w:rsidRPr="00ED6253">
        <w:rPr>
          <w:rFonts w:ascii="Angsana New" w:hAnsi="Angsana New" w:hint="cs"/>
          <w:sz w:val="28"/>
          <w:szCs w:val="28"/>
          <w:cs/>
          <w:lang w:bidi="th-TH"/>
        </w:rPr>
        <w:t>โดยมีอัตราดอกเบี้ย</w:t>
      </w:r>
      <w:r w:rsidR="00004F5F" w:rsidRPr="00ED6253">
        <w:rPr>
          <w:rFonts w:ascii="Angsana New" w:hAnsi="Angsana New" w:hint="cs"/>
          <w:sz w:val="28"/>
          <w:szCs w:val="28"/>
          <w:cs/>
          <w:lang w:bidi="th-TH"/>
        </w:rPr>
        <w:t xml:space="preserve">ร้อยละ </w:t>
      </w:r>
      <w:r w:rsidR="00604B75" w:rsidRPr="00ED6253">
        <w:rPr>
          <w:rFonts w:ascii="Angsana New" w:hAnsi="Angsana New"/>
          <w:sz w:val="28"/>
          <w:szCs w:val="28"/>
          <w:lang w:val="en-US" w:bidi="th-TH"/>
        </w:rPr>
        <w:t>0.95</w:t>
      </w:r>
      <w:r w:rsidR="00004F5F" w:rsidRPr="00ED6253">
        <w:rPr>
          <w:rFonts w:ascii="Angsana New" w:hAnsi="Angsana New"/>
          <w:sz w:val="28"/>
          <w:szCs w:val="28"/>
          <w:lang w:val="en-US" w:bidi="th-TH"/>
        </w:rPr>
        <w:t xml:space="preserve"> - 1.</w:t>
      </w:r>
      <w:r w:rsidRPr="00ED6253">
        <w:rPr>
          <w:rFonts w:ascii="Angsana New" w:hAnsi="Angsana New"/>
          <w:sz w:val="28"/>
          <w:szCs w:val="28"/>
          <w:lang w:val="en-US" w:bidi="th-TH"/>
        </w:rPr>
        <w:t>0</w:t>
      </w:r>
      <w:r w:rsidR="00004F5F" w:rsidRPr="00ED6253">
        <w:rPr>
          <w:rFonts w:ascii="Angsana New" w:hAnsi="Angsana New"/>
          <w:sz w:val="28"/>
          <w:szCs w:val="28"/>
          <w:lang w:val="en-US" w:bidi="th-TH"/>
        </w:rPr>
        <w:t>0</w:t>
      </w:r>
      <w:r w:rsidR="00004F5F" w:rsidRPr="00ED6253">
        <w:rPr>
          <w:rFonts w:ascii="Angsana New" w:hAnsi="Angsana New" w:hint="cs"/>
          <w:sz w:val="28"/>
          <w:szCs w:val="28"/>
          <w:cs/>
          <w:lang w:bidi="th-TH"/>
        </w:rPr>
        <w:t xml:space="preserve"> </w:t>
      </w:r>
      <w:r w:rsidR="004B514A" w:rsidRPr="00ED6253">
        <w:rPr>
          <w:rFonts w:ascii="Angsana New" w:hAnsi="Angsana New" w:hint="cs"/>
          <w:sz w:val="28"/>
          <w:szCs w:val="28"/>
          <w:cs/>
          <w:lang w:bidi="th-TH"/>
        </w:rPr>
        <w:t>ต่อปี</w:t>
      </w:r>
      <w:r w:rsidR="004B514A" w:rsidRPr="00ED6253">
        <w:rPr>
          <w:rFonts w:ascii="Angsana New" w:hAnsi="Angsana New"/>
          <w:sz w:val="28"/>
          <w:szCs w:val="28"/>
          <w:rtl/>
          <w:cs/>
        </w:rPr>
        <w:t xml:space="preserve"> </w:t>
      </w:r>
      <w:r w:rsidR="004B514A" w:rsidRPr="00ED6253">
        <w:rPr>
          <w:rFonts w:ascii="Angsana New" w:hAnsi="Angsana New" w:hint="cs"/>
          <w:sz w:val="28"/>
          <w:szCs w:val="28"/>
          <w:cs/>
          <w:lang w:bidi="th-TH"/>
        </w:rPr>
        <w:t>เงื่อนไขการเรียกชำระคืนเงินกู้เมื่อทวงถาม</w:t>
      </w:r>
    </w:p>
    <w:p w14:paraId="40AD98EF" w14:textId="5ED0D22D" w:rsidR="001048F3" w:rsidRPr="00ED6253" w:rsidRDefault="001048F3" w:rsidP="004B514A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/>
          <w:sz w:val="24"/>
          <w:szCs w:val="24"/>
          <w:lang w:val="en-US" w:bidi="th-TH"/>
        </w:rPr>
      </w:pPr>
    </w:p>
    <w:p w14:paraId="3EEB37EF" w14:textId="576C226F" w:rsidR="001048F3" w:rsidRPr="00ED6253" w:rsidRDefault="001048F3" w:rsidP="001048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  <w:lang w:eastAsia="x-none"/>
        </w:rPr>
      </w:pPr>
      <w:r w:rsidRPr="00ED6253">
        <w:rPr>
          <w:rFonts w:asciiTheme="majorBidi" w:hAnsiTheme="majorBidi"/>
          <w:sz w:val="28"/>
          <w:szCs w:val="28"/>
          <w:cs/>
          <w:lang w:eastAsia="x-none"/>
        </w:rPr>
        <w:t xml:space="preserve">ณ วันที่ </w:t>
      </w:r>
      <w:r w:rsidRPr="00ED6253">
        <w:rPr>
          <w:rFonts w:asciiTheme="majorBidi" w:hAnsiTheme="majorBidi"/>
          <w:sz w:val="28"/>
          <w:szCs w:val="28"/>
          <w:lang w:eastAsia="x-none"/>
        </w:rPr>
        <w:t xml:space="preserve">30 </w:t>
      </w:r>
      <w:r w:rsidRPr="00ED6253">
        <w:rPr>
          <w:rFonts w:asciiTheme="majorBidi" w:hAnsiTheme="majorBidi"/>
          <w:sz w:val="28"/>
          <w:szCs w:val="28"/>
          <w:cs/>
          <w:lang w:eastAsia="x-none"/>
        </w:rPr>
        <w:t xml:space="preserve">กันยายน </w:t>
      </w:r>
      <w:r w:rsidRPr="00ED6253">
        <w:rPr>
          <w:rFonts w:asciiTheme="majorBidi" w:hAnsiTheme="majorBidi"/>
          <w:sz w:val="28"/>
          <w:szCs w:val="28"/>
          <w:lang w:eastAsia="x-none"/>
        </w:rPr>
        <w:t xml:space="preserve">2563 </w:t>
      </w:r>
      <w:r w:rsidRPr="00ED6253">
        <w:rPr>
          <w:rFonts w:asciiTheme="majorBidi" w:hAnsiTheme="majorBidi"/>
          <w:sz w:val="28"/>
          <w:szCs w:val="28"/>
          <w:cs/>
          <w:lang w:eastAsia="x-none"/>
        </w:rPr>
        <w:t>บริษัทย่อยแห่งหนึ่งมีเงินกู้ยืมระยะยาวจากสถาบันการเงิน</w:t>
      </w:r>
      <w:r w:rsidR="00A45547" w:rsidRPr="00ED6253">
        <w:rPr>
          <w:rFonts w:asciiTheme="majorBidi" w:hAnsiTheme="majorBidi"/>
          <w:sz w:val="28"/>
          <w:szCs w:val="28"/>
          <w:lang w:eastAsia="x-none"/>
        </w:rPr>
        <w:t xml:space="preserve"> </w:t>
      </w:r>
      <w:r w:rsidRPr="00ED6253">
        <w:rPr>
          <w:rFonts w:asciiTheme="majorBidi" w:hAnsiTheme="majorBidi"/>
          <w:sz w:val="28"/>
          <w:szCs w:val="28"/>
          <w:cs/>
          <w:lang w:eastAsia="x-none"/>
        </w:rPr>
        <w:t xml:space="preserve">โดยมีอัตราดอกเบี้ยร้อยละ </w:t>
      </w:r>
      <w:r w:rsidRPr="00ED6253">
        <w:rPr>
          <w:rFonts w:asciiTheme="majorBidi" w:hAnsiTheme="majorBidi"/>
          <w:sz w:val="28"/>
          <w:szCs w:val="28"/>
          <w:lang w:eastAsia="x-none"/>
        </w:rPr>
        <w:t xml:space="preserve">2.00 </w:t>
      </w:r>
      <w:r w:rsidRPr="00ED6253">
        <w:rPr>
          <w:rFonts w:asciiTheme="majorBidi" w:hAnsiTheme="majorBidi"/>
          <w:sz w:val="28"/>
          <w:szCs w:val="28"/>
          <w:cs/>
          <w:lang w:eastAsia="x-none"/>
        </w:rPr>
        <w:t>ต่อปี และมีระยะเวลาผ่อนชำระคืน</w:t>
      </w:r>
      <w:r w:rsidR="00A45547" w:rsidRPr="00ED6253">
        <w:rPr>
          <w:rFonts w:asciiTheme="majorBidi" w:hAnsiTheme="majorBidi" w:hint="cs"/>
          <w:sz w:val="28"/>
          <w:szCs w:val="28"/>
          <w:cs/>
          <w:lang w:eastAsia="x-none"/>
        </w:rPr>
        <w:t>ตั้งแต่</w:t>
      </w:r>
      <w:r w:rsidRPr="00ED6253">
        <w:rPr>
          <w:rFonts w:asciiTheme="majorBidi" w:hAnsiTheme="majorBidi"/>
          <w:sz w:val="28"/>
          <w:szCs w:val="28"/>
          <w:cs/>
          <w:lang w:eastAsia="x-none"/>
        </w:rPr>
        <w:t xml:space="preserve">เดือนมกราคม </w:t>
      </w:r>
      <w:r w:rsidRPr="00ED6253">
        <w:rPr>
          <w:rFonts w:asciiTheme="majorBidi" w:hAnsiTheme="majorBidi"/>
          <w:sz w:val="28"/>
          <w:szCs w:val="28"/>
          <w:lang w:eastAsia="x-none"/>
        </w:rPr>
        <w:t xml:space="preserve">2564 </w:t>
      </w:r>
      <w:r w:rsidRPr="00ED6253">
        <w:rPr>
          <w:rFonts w:asciiTheme="majorBidi" w:hAnsiTheme="majorBidi"/>
          <w:sz w:val="28"/>
          <w:szCs w:val="28"/>
          <w:cs/>
          <w:lang w:eastAsia="x-none"/>
        </w:rPr>
        <w:t xml:space="preserve">จนถึงเดือนมิถุนายน </w:t>
      </w:r>
      <w:r w:rsidRPr="00ED6253">
        <w:rPr>
          <w:rFonts w:asciiTheme="majorBidi" w:hAnsiTheme="majorBidi"/>
          <w:sz w:val="28"/>
          <w:szCs w:val="28"/>
          <w:lang w:eastAsia="x-none"/>
        </w:rPr>
        <w:t>2565</w:t>
      </w:r>
    </w:p>
    <w:p w14:paraId="0C1C01E3" w14:textId="77777777" w:rsidR="001048F3" w:rsidRPr="00ED6253" w:rsidRDefault="001048F3" w:rsidP="004B514A">
      <w:pPr>
        <w:pStyle w:val="block"/>
        <w:spacing w:after="0" w:line="240" w:lineRule="atLeast"/>
        <w:ind w:left="540" w:right="-45"/>
        <w:jc w:val="thaiDistribute"/>
        <w:rPr>
          <w:rFonts w:asciiTheme="majorBidi" w:hAnsiTheme="majorBidi"/>
          <w:sz w:val="28"/>
          <w:szCs w:val="28"/>
          <w:lang w:val="en-US" w:eastAsia="x-none" w:bidi="th-TH"/>
        </w:rPr>
      </w:pPr>
    </w:p>
    <w:p w14:paraId="50649BED" w14:textId="77777777" w:rsidR="004B514A" w:rsidRPr="00ED6253" w:rsidRDefault="004B514A" w:rsidP="004B51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lang w:eastAsia="x-none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270"/>
        <w:gridCol w:w="990"/>
        <w:gridCol w:w="270"/>
        <w:gridCol w:w="917"/>
        <w:gridCol w:w="236"/>
        <w:gridCol w:w="817"/>
        <w:gridCol w:w="296"/>
        <w:gridCol w:w="992"/>
        <w:gridCol w:w="265"/>
        <w:gridCol w:w="992"/>
        <w:gridCol w:w="267"/>
        <w:gridCol w:w="798"/>
      </w:tblGrid>
      <w:tr w:rsidR="004B514A" w:rsidRPr="00ED6253" w14:paraId="003EEEF2" w14:textId="77777777" w:rsidTr="00342CEA">
        <w:trPr>
          <w:tblHeader/>
        </w:trPr>
        <w:tc>
          <w:tcPr>
            <w:tcW w:w="2250" w:type="dxa"/>
          </w:tcPr>
          <w:p w14:paraId="3EBEB3D5" w14:textId="77777777" w:rsidR="004B514A" w:rsidRPr="00ED6253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505B8F6" w14:textId="77777777" w:rsidR="004B514A" w:rsidRPr="00ED6253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11"/>
          </w:tcPr>
          <w:p w14:paraId="37959341" w14:textId="77777777" w:rsidR="004B514A" w:rsidRPr="00ED6253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253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B514A" w:rsidRPr="00ED6253" w14:paraId="6AF360B0" w14:textId="77777777" w:rsidTr="00342CEA">
        <w:trPr>
          <w:tblHeader/>
        </w:trPr>
        <w:tc>
          <w:tcPr>
            <w:tcW w:w="2250" w:type="dxa"/>
          </w:tcPr>
          <w:p w14:paraId="09617496" w14:textId="77777777" w:rsidR="004B514A" w:rsidRPr="00ED6253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AC25A95" w14:textId="77777777" w:rsidR="004B514A" w:rsidRPr="00ED6253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30" w:type="dxa"/>
            <w:gridSpan w:val="5"/>
          </w:tcPr>
          <w:p w14:paraId="0D1A0846" w14:textId="77777777" w:rsidR="004B514A" w:rsidRPr="00ED6253" w:rsidRDefault="002A61BF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ED6253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Pr="00ED625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93E75" w:rsidRPr="00ED625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96" w:type="dxa"/>
          </w:tcPr>
          <w:p w14:paraId="3ABC1D40" w14:textId="77777777" w:rsidR="004B514A" w:rsidRPr="00ED6253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14" w:type="dxa"/>
            <w:gridSpan w:val="5"/>
          </w:tcPr>
          <w:p w14:paraId="5DBB0673" w14:textId="77777777" w:rsidR="004B514A" w:rsidRPr="00ED6253" w:rsidRDefault="00993E75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253">
              <w:rPr>
                <w:rFonts w:ascii="Angsana New" w:hAnsi="Angsana New"/>
                <w:sz w:val="28"/>
                <w:szCs w:val="28"/>
              </w:rPr>
              <w:t>31</w:t>
            </w:r>
            <w:r w:rsidR="004B514A" w:rsidRPr="00ED625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B514A" w:rsidRPr="00ED625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ED625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342CEA" w:rsidRPr="00ED6253" w14:paraId="7B779026" w14:textId="77777777" w:rsidTr="00342CEA">
        <w:trPr>
          <w:tblHeader/>
        </w:trPr>
        <w:tc>
          <w:tcPr>
            <w:tcW w:w="2250" w:type="dxa"/>
          </w:tcPr>
          <w:p w14:paraId="15D123E5" w14:textId="77777777" w:rsidR="004B514A" w:rsidRPr="00ED6253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35AC7A9" w14:textId="77777777" w:rsidR="004B514A" w:rsidRPr="00ED6253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1CAA4C1A" w14:textId="77777777" w:rsidR="004B514A" w:rsidRPr="00ED6253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253">
              <w:rPr>
                <w:rFonts w:ascii="Angsana New" w:hAnsi="Angsana New" w:hint="cs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4C3653A4" w14:textId="77777777" w:rsidR="004B514A" w:rsidRPr="00ED6253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7" w:type="dxa"/>
            <w:vAlign w:val="bottom"/>
          </w:tcPr>
          <w:p w14:paraId="5B339E62" w14:textId="77777777" w:rsidR="004B514A" w:rsidRPr="00ED6253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253">
              <w:rPr>
                <w:rFonts w:ascii="Angsana New" w:hAnsi="Angsana New" w:hint="cs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664FED57" w14:textId="77777777" w:rsidR="004B514A" w:rsidRPr="00ED6253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23511759" w14:textId="77777777" w:rsidR="004B514A" w:rsidRPr="00ED6253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25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96" w:type="dxa"/>
            <w:vAlign w:val="center"/>
          </w:tcPr>
          <w:p w14:paraId="78F964A8" w14:textId="77777777" w:rsidR="004B514A" w:rsidRPr="00ED6253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12976B22" w14:textId="77777777" w:rsidR="004B514A" w:rsidRPr="00ED6253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253">
              <w:rPr>
                <w:rFonts w:ascii="Angsana New" w:hAnsi="Angsana New" w:hint="cs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65" w:type="dxa"/>
            <w:vAlign w:val="bottom"/>
          </w:tcPr>
          <w:p w14:paraId="55F5B29E" w14:textId="77777777" w:rsidR="004B514A" w:rsidRPr="00ED6253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4DD24B3D" w14:textId="77777777" w:rsidR="004B514A" w:rsidRPr="00ED6253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253">
              <w:rPr>
                <w:rFonts w:ascii="Angsana New" w:hAnsi="Angsana New" w:hint="cs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67" w:type="dxa"/>
            <w:vAlign w:val="bottom"/>
          </w:tcPr>
          <w:p w14:paraId="179D35F5" w14:textId="77777777" w:rsidR="004B514A" w:rsidRPr="00ED6253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8" w:type="dxa"/>
            <w:vAlign w:val="bottom"/>
          </w:tcPr>
          <w:p w14:paraId="052BC6D5" w14:textId="77777777" w:rsidR="004B514A" w:rsidRPr="00ED6253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25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4B514A" w:rsidRPr="00ED6253" w14:paraId="17AC4283" w14:textId="77777777" w:rsidTr="00342CEA">
        <w:trPr>
          <w:tblHeader/>
        </w:trPr>
        <w:tc>
          <w:tcPr>
            <w:tcW w:w="2250" w:type="dxa"/>
          </w:tcPr>
          <w:p w14:paraId="34E1F98B" w14:textId="77777777" w:rsidR="004B514A" w:rsidRPr="00ED6253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C2F0729" w14:textId="77777777" w:rsidR="004B514A" w:rsidRPr="00ED6253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840" w:type="dxa"/>
            <w:gridSpan w:val="11"/>
            <w:vAlign w:val="bottom"/>
          </w:tcPr>
          <w:p w14:paraId="13329C8B" w14:textId="77777777" w:rsidR="004B514A" w:rsidRPr="00ED6253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ED6253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ED6253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342CEA" w:rsidRPr="00ED6253" w14:paraId="0147805E" w14:textId="77777777" w:rsidTr="00342CEA">
        <w:tc>
          <w:tcPr>
            <w:tcW w:w="2250" w:type="dxa"/>
          </w:tcPr>
          <w:p w14:paraId="4680500A" w14:textId="77777777" w:rsidR="00A73BC3" w:rsidRPr="00ED6253" w:rsidRDefault="00A73BC3" w:rsidP="00A73BC3">
            <w:pPr>
              <w:pStyle w:val="ListParagraph"/>
              <w:ind w:left="166" w:right="-2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D6253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70" w:type="dxa"/>
          </w:tcPr>
          <w:p w14:paraId="438B6F2B" w14:textId="77777777" w:rsidR="00A73BC3" w:rsidRPr="00ED6253" w:rsidRDefault="00A73BC3" w:rsidP="00A7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7348ECD" w14:textId="77777777" w:rsidR="00A73BC3" w:rsidRPr="00ED6253" w:rsidRDefault="004C1811" w:rsidP="00A73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ED6253">
              <w:rPr>
                <w:rFonts w:ascii="Angsana New" w:hAnsi="Angsana New"/>
                <w:sz w:val="28"/>
                <w:szCs w:val="28"/>
              </w:rPr>
              <w:t>200,000</w:t>
            </w:r>
          </w:p>
        </w:tc>
        <w:tc>
          <w:tcPr>
            <w:tcW w:w="270" w:type="dxa"/>
            <w:vAlign w:val="bottom"/>
          </w:tcPr>
          <w:p w14:paraId="16572192" w14:textId="77777777" w:rsidR="00A73BC3" w:rsidRPr="00ED6253" w:rsidRDefault="00A73BC3" w:rsidP="00A7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7" w:type="dxa"/>
            <w:vAlign w:val="bottom"/>
          </w:tcPr>
          <w:p w14:paraId="27AFA260" w14:textId="77777777" w:rsidR="00A73BC3" w:rsidRPr="00ED6253" w:rsidRDefault="00470599" w:rsidP="00A73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ED625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7F50988" w14:textId="77777777" w:rsidR="00A73BC3" w:rsidRPr="00ED6253" w:rsidRDefault="00A73BC3" w:rsidP="00A7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2E7B52EA" w14:textId="77777777" w:rsidR="00A73BC3" w:rsidRPr="00ED6253" w:rsidRDefault="00470599" w:rsidP="00A7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253">
              <w:rPr>
                <w:rFonts w:ascii="Angsana New" w:hAnsi="Angsana New"/>
                <w:sz w:val="28"/>
                <w:szCs w:val="28"/>
              </w:rPr>
              <w:t>200,000</w:t>
            </w:r>
          </w:p>
        </w:tc>
        <w:tc>
          <w:tcPr>
            <w:tcW w:w="296" w:type="dxa"/>
            <w:vAlign w:val="bottom"/>
          </w:tcPr>
          <w:p w14:paraId="4C28B0CD" w14:textId="77777777" w:rsidR="00A73BC3" w:rsidRPr="00ED6253" w:rsidRDefault="00A73BC3" w:rsidP="00A7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5013817D" w14:textId="77777777" w:rsidR="00A73BC3" w:rsidRPr="00ED6253" w:rsidRDefault="00A73BC3" w:rsidP="00A73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ED625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65" w:type="dxa"/>
            <w:vAlign w:val="bottom"/>
          </w:tcPr>
          <w:p w14:paraId="175B6A29" w14:textId="77777777" w:rsidR="00A73BC3" w:rsidRPr="00ED6253" w:rsidRDefault="00A73BC3" w:rsidP="00A7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290460E4" w14:textId="77777777" w:rsidR="00A73BC3" w:rsidRPr="00ED6253" w:rsidRDefault="00A73BC3" w:rsidP="00A73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</w:p>
          <w:p w14:paraId="2805D4EF" w14:textId="77777777" w:rsidR="00A73BC3" w:rsidRPr="00ED6253" w:rsidRDefault="00A73BC3" w:rsidP="00A73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ED625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7" w:type="dxa"/>
            <w:vAlign w:val="bottom"/>
          </w:tcPr>
          <w:p w14:paraId="02C6A0F5" w14:textId="77777777" w:rsidR="00A73BC3" w:rsidRPr="00ED6253" w:rsidRDefault="00A73BC3" w:rsidP="00A7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8" w:type="dxa"/>
            <w:vAlign w:val="bottom"/>
          </w:tcPr>
          <w:p w14:paraId="19197919" w14:textId="77777777" w:rsidR="00A73BC3" w:rsidRPr="00ED6253" w:rsidRDefault="00A73BC3" w:rsidP="00A73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ED625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342CEA" w:rsidRPr="00ED6253" w14:paraId="116A923E" w14:textId="77777777" w:rsidTr="00342CEA">
        <w:tc>
          <w:tcPr>
            <w:tcW w:w="2250" w:type="dxa"/>
          </w:tcPr>
          <w:p w14:paraId="65793325" w14:textId="77777777" w:rsidR="00470599" w:rsidRPr="00ED6253" w:rsidRDefault="00470599" w:rsidP="00470599">
            <w:pPr>
              <w:ind w:left="166" w:right="-107" w:hanging="180"/>
              <w:rPr>
                <w:rFonts w:ascii="Angsana New" w:hAnsi="Angsana New"/>
                <w:sz w:val="28"/>
                <w:szCs w:val="28"/>
              </w:rPr>
            </w:pPr>
            <w:r w:rsidRPr="00ED6253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  <w:p w14:paraId="75AC0408" w14:textId="77777777" w:rsidR="00470599" w:rsidRPr="00ED6253" w:rsidRDefault="00470599" w:rsidP="00470599">
            <w:pPr>
              <w:ind w:left="166" w:right="-107" w:hanging="180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ED6253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ED6253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(2562: </w:t>
            </w:r>
            <w:r w:rsidRPr="00ED6253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หนี้สินตามสัญญาเช่าการเงิน</w:t>
            </w:r>
            <w:r w:rsidRPr="00ED6253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3238ED4" w14:textId="77777777" w:rsidR="00470599" w:rsidRPr="00ED6253" w:rsidRDefault="00470599" w:rsidP="00470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62B58D1" w14:textId="77777777" w:rsidR="00470599" w:rsidRPr="00ED6253" w:rsidRDefault="00470599" w:rsidP="00470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ED6253">
              <w:rPr>
                <w:rFonts w:ascii="Angsana New" w:hAnsi="Angsana New"/>
                <w:sz w:val="28"/>
                <w:szCs w:val="28"/>
              </w:rPr>
              <w:t>2,774</w:t>
            </w:r>
          </w:p>
        </w:tc>
        <w:tc>
          <w:tcPr>
            <w:tcW w:w="270" w:type="dxa"/>
            <w:vAlign w:val="bottom"/>
          </w:tcPr>
          <w:p w14:paraId="27FB4928" w14:textId="77777777" w:rsidR="00470599" w:rsidRPr="00ED6253" w:rsidRDefault="00470599" w:rsidP="00470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7" w:type="dxa"/>
            <w:vAlign w:val="bottom"/>
          </w:tcPr>
          <w:p w14:paraId="6E324757" w14:textId="77777777" w:rsidR="00470599" w:rsidRPr="00ED6253" w:rsidRDefault="00470599" w:rsidP="00470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ED625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9E7BD35" w14:textId="77777777" w:rsidR="00470599" w:rsidRPr="00ED6253" w:rsidRDefault="00470599" w:rsidP="00470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6A52639B" w14:textId="77777777" w:rsidR="00470599" w:rsidRPr="00ED6253" w:rsidRDefault="00470599" w:rsidP="00121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ED6253">
              <w:rPr>
                <w:rFonts w:ascii="Angsana New" w:hAnsi="Angsana New"/>
                <w:sz w:val="28"/>
                <w:szCs w:val="28"/>
              </w:rPr>
              <w:t>2,774</w:t>
            </w:r>
          </w:p>
        </w:tc>
        <w:tc>
          <w:tcPr>
            <w:tcW w:w="296" w:type="dxa"/>
            <w:vAlign w:val="bottom"/>
          </w:tcPr>
          <w:p w14:paraId="75C42AD7" w14:textId="77777777" w:rsidR="00470599" w:rsidRPr="00ED6253" w:rsidRDefault="00470599" w:rsidP="00470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01AC6BC7" w14:textId="77777777" w:rsidR="00470599" w:rsidRPr="00ED6253" w:rsidRDefault="00470599" w:rsidP="00121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ED6253">
              <w:rPr>
                <w:rFonts w:ascii="Angsana New" w:hAnsi="Angsana New"/>
                <w:sz w:val="28"/>
                <w:szCs w:val="28"/>
              </w:rPr>
              <w:t>3,070</w:t>
            </w:r>
          </w:p>
        </w:tc>
        <w:tc>
          <w:tcPr>
            <w:tcW w:w="265" w:type="dxa"/>
            <w:vAlign w:val="bottom"/>
          </w:tcPr>
          <w:p w14:paraId="4EAF5389" w14:textId="77777777" w:rsidR="00470599" w:rsidRPr="00ED6253" w:rsidRDefault="00470599" w:rsidP="00470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372488FD" w14:textId="77777777" w:rsidR="00470599" w:rsidRPr="00ED6253" w:rsidRDefault="00470599" w:rsidP="00470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</w:p>
          <w:p w14:paraId="0FA810B4" w14:textId="77777777" w:rsidR="00470599" w:rsidRPr="00ED6253" w:rsidRDefault="00470599" w:rsidP="00470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</w:p>
          <w:p w14:paraId="3D95851C" w14:textId="77777777" w:rsidR="00470599" w:rsidRPr="00ED6253" w:rsidRDefault="00470599" w:rsidP="00470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ED625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7" w:type="dxa"/>
            <w:vAlign w:val="bottom"/>
          </w:tcPr>
          <w:p w14:paraId="2C205419" w14:textId="77777777" w:rsidR="00470599" w:rsidRPr="00ED6253" w:rsidRDefault="00470599" w:rsidP="00470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8" w:type="dxa"/>
            <w:vAlign w:val="bottom"/>
          </w:tcPr>
          <w:p w14:paraId="6F46FD26" w14:textId="77777777" w:rsidR="00470599" w:rsidRPr="00ED6253" w:rsidRDefault="00470599" w:rsidP="00121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ED6253">
              <w:rPr>
                <w:rFonts w:ascii="Angsana New" w:hAnsi="Angsana New"/>
                <w:sz w:val="28"/>
                <w:szCs w:val="28"/>
              </w:rPr>
              <w:t>3,070</w:t>
            </w:r>
          </w:p>
        </w:tc>
      </w:tr>
      <w:tr w:rsidR="00342CEA" w:rsidRPr="00ED6253" w14:paraId="77435BB6" w14:textId="77777777" w:rsidTr="00342CEA">
        <w:tc>
          <w:tcPr>
            <w:tcW w:w="2250" w:type="dxa"/>
          </w:tcPr>
          <w:p w14:paraId="40791CAE" w14:textId="0D8747FE" w:rsidR="00470599" w:rsidRPr="00ED6253" w:rsidRDefault="00470599" w:rsidP="00470599">
            <w:pPr>
              <w:pStyle w:val="ListParagraph"/>
              <w:ind w:left="166" w:right="-108" w:hanging="180"/>
              <w:rPr>
                <w:rFonts w:ascii="Angsana New" w:hAnsi="Angsana New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ED625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270" w:type="dxa"/>
          </w:tcPr>
          <w:p w14:paraId="014E15FB" w14:textId="77777777" w:rsidR="00470599" w:rsidRPr="00ED6253" w:rsidRDefault="00470599" w:rsidP="00470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ADFEB3" w14:textId="77777777" w:rsidR="00470599" w:rsidRPr="00ED6253" w:rsidRDefault="00470599" w:rsidP="00470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370" w:lineRule="exact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6253">
              <w:rPr>
                <w:rFonts w:ascii="Angsana New" w:hAnsi="Angsana New"/>
                <w:b/>
                <w:bCs/>
                <w:sz w:val="28"/>
                <w:szCs w:val="28"/>
              </w:rPr>
              <w:t>202,774</w:t>
            </w:r>
          </w:p>
        </w:tc>
        <w:tc>
          <w:tcPr>
            <w:tcW w:w="270" w:type="dxa"/>
            <w:vAlign w:val="bottom"/>
          </w:tcPr>
          <w:p w14:paraId="4D10DB90" w14:textId="77777777" w:rsidR="00470599" w:rsidRPr="00ED6253" w:rsidRDefault="00470599" w:rsidP="00470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tcBorders>
              <w:top w:val="single" w:sz="4" w:space="0" w:color="auto"/>
              <w:bottom w:val="double" w:sz="4" w:space="0" w:color="auto"/>
            </w:tcBorders>
          </w:tcPr>
          <w:p w14:paraId="6F41BB5E" w14:textId="77777777" w:rsidR="00470599" w:rsidRPr="00ED6253" w:rsidRDefault="00470599" w:rsidP="00470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after="0" w:line="370" w:lineRule="exact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6253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7BDE907" w14:textId="77777777" w:rsidR="00470599" w:rsidRPr="00ED6253" w:rsidRDefault="00470599" w:rsidP="00470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A19053" w14:textId="77777777" w:rsidR="00470599" w:rsidRPr="00ED6253" w:rsidRDefault="00470599" w:rsidP="00121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 w:line="370" w:lineRule="exact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D6253">
              <w:rPr>
                <w:rFonts w:ascii="Angsana New" w:hAnsi="Angsana New"/>
                <w:b/>
                <w:bCs/>
                <w:sz w:val="28"/>
                <w:szCs w:val="28"/>
              </w:rPr>
              <w:t>202,774</w:t>
            </w:r>
          </w:p>
        </w:tc>
        <w:tc>
          <w:tcPr>
            <w:tcW w:w="296" w:type="dxa"/>
            <w:vAlign w:val="bottom"/>
          </w:tcPr>
          <w:p w14:paraId="602AB7BC" w14:textId="77777777" w:rsidR="00470599" w:rsidRPr="00ED6253" w:rsidRDefault="00470599" w:rsidP="00470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D7A39A" w14:textId="77777777" w:rsidR="00470599" w:rsidRPr="00ED6253" w:rsidRDefault="00470599" w:rsidP="00121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370" w:lineRule="exact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D6253">
              <w:rPr>
                <w:rFonts w:ascii="Angsana New" w:hAnsi="Angsana New"/>
                <w:b/>
                <w:bCs/>
                <w:sz w:val="28"/>
                <w:szCs w:val="28"/>
              </w:rPr>
              <w:t>3,070</w:t>
            </w:r>
          </w:p>
        </w:tc>
        <w:tc>
          <w:tcPr>
            <w:tcW w:w="265" w:type="dxa"/>
            <w:vAlign w:val="bottom"/>
          </w:tcPr>
          <w:p w14:paraId="28AC31E6" w14:textId="77777777" w:rsidR="00470599" w:rsidRPr="00ED6253" w:rsidRDefault="00470599" w:rsidP="00470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1D3F368F" w14:textId="77777777" w:rsidR="00470599" w:rsidRPr="00ED6253" w:rsidRDefault="00470599" w:rsidP="00470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370" w:lineRule="exact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D6253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7" w:type="dxa"/>
            <w:vAlign w:val="bottom"/>
          </w:tcPr>
          <w:p w14:paraId="1D1CCF03" w14:textId="77777777" w:rsidR="00470599" w:rsidRPr="00ED6253" w:rsidRDefault="00470599" w:rsidP="00470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3E6F5E" w14:textId="77777777" w:rsidR="00470599" w:rsidRPr="00ED6253" w:rsidRDefault="00470599" w:rsidP="00121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after="0" w:line="370" w:lineRule="exact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D6253">
              <w:rPr>
                <w:rFonts w:ascii="Angsana New" w:hAnsi="Angsana New"/>
                <w:b/>
                <w:bCs/>
                <w:sz w:val="28"/>
                <w:szCs w:val="28"/>
              </w:rPr>
              <w:t>3,070</w:t>
            </w:r>
          </w:p>
        </w:tc>
      </w:tr>
    </w:tbl>
    <w:p w14:paraId="6E224AFA" w14:textId="77777777" w:rsidR="004B514A" w:rsidRPr="00ED6253" w:rsidRDefault="004B514A" w:rsidP="004B514A">
      <w:pPr>
        <w:rPr>
          <w:rFonts w:ascii="Angsana New" w:hAnsi="Angsana New"/>
          <w:sz w:val="24"/>
          <w:szCs w:val="24"/>
          <w:lang w:val="x-none" w:eastAsia="x-none"/>
        </w:rPr>
      </w:pPr>
    </w:p>
    <w:tbl>
      <w:tblPr>
        <w:tblW w:w="9264" w:type="dxa"/>
        <w:tblInd w:w="450" w:type="dxa"/>
        <w:tblLook w:val="01E0" w:firstRow="1" w:lastRow="1" w:firstColumn="1" w:lastColumn="1" w:noHBand="0" w:noVBand="0"/>
      </w:tblPr>
      <w:tblGrid>
        <w:gridCol w:w="3600"/>
        <w:gridCol w:w="558"/>
        <w:gridCol w:w="1080"/>
        <w:gridCol w:w="269"/>
        <w:gridCol w:w="1063"/>
        <w:gridCol w:w="270"/>
        <w:gridCol w:w="1076"/>
        <w:gridCol w:w="270"/>
        <w:gridCol w:w="1078"/>
      </w:tblGrid>
      <w:tr w:rsidR="004B514A" w:rsidRPr="00ED6253" w14:paraId="653229F8" w14:textId="77777777" w:rsidTr="00F143A3">
        <w:trPr>
          <w:tblHeader/>
        </w:trPr>
        <w:tc>
          <w:tcPr>
            <w:tcW w:w="3600" w:type="dxa"/>
            <w:vMerge w:val="restart"/>
            <w:shd w:val="clear" w:color="auto" w:fill="auto"/>
          </w:tcPr>
          <w:p w14:paraId="34A34E62" w14:textId="77777777" w:rsidR="00F143A3" w:rsidRPr="00ED6253" w:rsidRDefault="00F143A3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  <w:p w14:paraId="7802DF4A" w14:textId="77777777" w:rsidR="00004F5F" w:rsidRPr="00ED6253" w:rsidRDefault="004B514A" w:rsidP="00F14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ED625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สินทรัพย์ที่ใช้เป็นหลักประกันหนี้สิน</w:t>
            </w:r>
          </w:p>
          <w:p w14:paraId="213D03FC" w14:textId="77777777" w:rsidR="00A73BC3" w:rsidRPr="00ED6253" w:rsidRDefault="00A73BC3" w:rsidP="00F14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D625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ED625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ไม่รวมหนี้สินตามสัญญาเช่า</w:t>
            </w:r>
          </w:p>
        </w:tc>
        <w:tc>
          <w:tcPr>
            <w:tcW w:w="558" w:type="dxa"/>
          </w:tcPr>
          <w:p w14:paraId="3CCE95D1" w14:textId="77777777" w:rsidR="004B514A" w:rsidRPr="00ED6253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12" w:type="dxa"/>
            <w:gridSpan w:val="3"/>
          </w:tcPr>
          <w:p w14:paraId="5C564066" w14:textId="77777777" w:rsidR="004B514A" w:rsidRPr="00ED6253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ED6253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3F18236" w14:textId="77777777" w:rsidR="004B514A" w:rsidRPr="00ED6253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424" w:type="dxa"/>
            <w:gridSpan w:val="3"/>
          </w:tcPr>
          <w:p w14:paraId="131D46CF" w14:textId="77777777" w:rsidR="004B514A" w:rsidRPr="00ED6253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ED6253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B514A" w:rsidRPr="00ED6253" w14:paraId="441834E3" w14:textId="77777777" w:rsidTr="00F143A3">
        <w:trPr>
          <w:tblHeader/>
        </w:trPr>
        <w:tc>
          <w:tcPr>
            <w:tcW w:w="3600" w:type="dxa"/>
            <w:vMerge/>
          </w:tcPr>
          <w:p w14:paraId="508106D4" w14:textId="77777777" w:rsidR="004B514A" w:rsidRPr="00ED6253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58" w:type="dxa"/>
          </w:tcPr>
          <w:p w14:paraId="00EFD6E6" w14:textId="77777777" w:rsidR="004B514A" w:rsidRPr="00ED6253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C13EDE7" w14:textId="77777777" w:rsidR="004B514A" w:rsidRPr="00ED6253" w:rsidRDefault="002A61BF" w:rsidP="00F14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ED6253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Pr="00ED625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93E75" w:rsidRPr="00ED6253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993E75" w:rsidRPr="00ED6253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739A812C" w14:textId="77777777" w:rsidR="004B514A" w:rsidRPr="00ED6253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3" w:type="dxa"/>
            <w:shd w:val="clear" w:color="auto" w:fill="auto"/>
            <w:vAlign w:val="center"/>
          </w:tcPr>
          <w:p w14:paraId="095A5A8E" w14:textId="77777777" w:rsidR="004B514A" w:rsidRPr="00ED6253" w:rsidRDefault="00993E75" w:rsidP="00F14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2" w:right="-102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ED6253">
              <w:rPr>
                <w:rFonts w:ascii="Angsana New" w:hAnsi="Angsana New"/>
                <w:sz w:val="28"/>
                <w:szCs w:val="28"/>
              </w:rPr>
              <w:t>31</w:t>
            </w:r>
            <w:r w:rsidR="004B514A" w:rsidRPr="00ED625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55912" w:rsidRPr="00ED6253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ED6253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D6253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6A50A21F" w14:textId="77777777" w:rsidR="004B514A" w:rsidRPr="00ED6253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6" w:type="dxa"/>
            <w:shd w:val="clear" w:color="auto" w:fill="auto"/>
            <w:vAlign w:val="center"/>
          </w:tcPr>
          <w:p w14:paraId="3268635E" w14:textId="77777777" w:rsidR="004B514A" w:rsidRPr="00ED6253" w:rsidRDefault="002A61BF" w:rsidP="001C3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2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ED6253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Pr="00ED625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93E75" w:rsidRPr="00ED6253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993E75" w:rsidRPr="00ED6253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9B8DA66" w14:textId="77777777" w:rsidR="004B514A" w:rsidRPr="00ED6253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739F5F4E" w14:textId="77777777" w:rsidR="004B514A" w:rsidRPr="00ED6253" w:rsidRDefault="00993E75" w:rsidP="00F14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ED6253">
              <w:rPr>
                <w:rFonts w:ascii="Angsana New" w:hAnsi="Angsana New"/>
                <w:sz w:val="28"/>
                <w:szCs w:val="28"/>
              </w:rPr>
              <w:t>31</w:t>
            </w:r>
            <w:r w:rsidR="00955912" w:rsidRPr="00ED625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55912" w:rsidRPr="00ED6253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ED6253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D6253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4B514A" w:rsidRPr="00ED6253" w14:paraId="15AE5D36" w14:textId="77777777" w:rsidTr="00F143A3">
        <w:trPr>
          <w:tblHeader/>
        </w:trPr>
        <w:tc>
          <w:tcPr>
            <w:tcW w:w="3600" w:type="dxa"/>
          </w:tcPr>
          <w:p w14:paraId="6FB1C48D" w14:textId="77777777" w:rsidR="004B514A" w:rsidRPr="00ED6253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58" w:type="dxa"/>
          </w:tcPr>
          <w:p w14:paraId="11CE3822" w14:textId="77777777" w:rsidR="004B514A" w:rsidRPr="00ED6253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06" w:type="dxa"/>
            <w:gridSpan w:val="7"/>
          </w:tcPr>
          <w:p w14:paraId="2F4C1AD6" w14:textId="77777777" w:rsidR="004B514A" w:rsidRPr="00ED6253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ED6253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B514A" w:rsidRPr="00ED6253" w14:paraId="51E45B5A" w14:textId="77777777" w:rsidTr="00F143A3">
        <w:trPr>
          <w:trHeight w:val="182"/>
        </w:trPr>
        <w:tc>
          <w:tcPr>
            <w:tcW w:w="3600" w:type="dxa"/>
          </w:tcPr>
          <w:p w14:paraId="5D3A8F72" w14:textId="77777777" w:rsidR="004B514A" w:rsidRPr="00ED6253" w:rsidRDefault="004B514A" w:rsidP="004B514A">
            <w:pPr>
              <w:rPr>
                <w:rFonts w:ascii="Angsana New" w:hAnsi="Angsana New"/>
                <w:sz w:val="28"/>
                <w:szCs w:val="28"/>
              </w:rPr>
            </w:pPr>
            <w:r w:rsidRPr="00ED6253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</w:t>
            </w:r>
            <w:r w:rsidRPr="00ED6253">
              <w:rPr>
                <w:rFonts w:ascii="Angsana New" w:hAnsi="Angsana New" w:hint="cs"/>
                <w:sz w:val="28"/>
                <w:szCs w:val="28"/>
              </w:rPr>
              <w:t>*</w:t>
            </w:r>
          </w:p>
        </w:tc>
        <w:tc>
          <w:tcPr>
            <w:tcW w:w="558" w:type="dxa"/>
          </w:tcPr>
          <w:p w14:paraId="2A9DF669" w14:textId="77777777" w:rsidR="004B514A" w:rsidRPr="00ED6253" w:rsidRDefault="004B514A" w:rsidP="004B514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902E680" w14:textId="77777777" w:rsidR="004B514A" w:rsidRPr="00ED6253" w:rsidRDefault="00470599" w:rsidP="000735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ED625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4F51737F" w14:textId="77777777" w:rsidR="004B514A" w:rsidRPr="00ED6253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02C8B56B" w14:textId="77777777" w:rsidR="004B514A" w:rsidRPr="00ED6253" w:rsidRDefault="00993E75" w:rsidP="00F143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ED6253">
              <w:rPr>
                <w:rFonts w:ascii="Angsana New" w:hAnsi="Angsana New"/>
                <w:sz w:val="28"/>
                <w:szCs w:val="28"/>
              </w:rPr>
              <w:t>686</w:t>
            </w:r>
          </w:p>
        </w:tc>
        <w:tc>
          <w:tcPr>
            <w:tcW w:w="270" w:type="dxa"/>
          </w:tcPr>
          <w:p w14:paraId="68E47B06" w14:textId="77777777" w:rsidR="004B514A" w:rsidRPr="00ED6253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6" w:type="dxa"/>
          </w:tcPr>
          <w:p w14:paraId="20507504" w14:textId="77777777" w:rsidR="004B514A" w:rsidRPr="00ED6253" w:rsidRDefault="00470599" w:rsidP="004B5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ED625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9A5F125" w14:textId="77777777" w:rsidR="004B514A" w:rsidRPr="00ED6253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8" w:type="dxa"/>
          </w:tcPr>
          <w:p w14:paraId="7E20F859" w14:textId="77777777" w:rsidR="004B514A" w:rsidRPr="00ED6253" w:rsidRDefault="004B514A" w:rsidP="004B5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ED625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B514A" w:rsidRPr="00ED6253" w14:paraId="4FB41756" w14:textId="77777777" w:rsidTr="00F143A3">
        <w:tc>
          <w:tcPr>
            <w:tcW w:w="3600" w:type="dxa"/>
          </w:tcPr>
          <w:p w14:paraId="409170A0" w14:textId="77777777" w:rsidR="004B514A" w:rsidRPr="00ED6253" w:rsidRDefault="004B514A" w:rsidP="004B514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D6253">
              <w:rPr>
                <w:rFonts w:ascii="Angsana New" w:hAnsi="Angsana New" w:hint="cs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558" w:type="dxa"/>
          </w:tcPr>
          <w:p w14:paraId="269A774E" w14:textId="77777777" w:rsidR="004B514A" w:rsidRPr="00ED6253" w:rsidRDefault="004B514A" w:rsidP="004B514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EDFA243" w14:textId="77777777" w:rsidR="004B514A" w:rsidRPr="00ED6253" w:rsidRDefault="00C97BA3" w:rsidP="00390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ED6253">
              <w:rPr>
                <w:rFonts w:ascii="Angsana New" w:hAnsi="Angsana New"/>
                <w:sz w:val="28"/>
                <w:szCs w:val="28"/>
              </w:rPr>
              <w:t>22,500</w:t>
            </w:r>
          </w:p>
        </w:tc>
        <w:tc>
          <w:tcPr>
            <w:tcW w:w="269" w:type="dxa"/>
          </w:tcPr>
          <w:p w14:paraId="34609D49" w14:textId="77777777" w:rsidR="004B514A" w:rsidRPr="00ED6253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797ED527" w14:textId="77777777" w:rsidR="004B514A" w:rsidRPr="00ED6253" w:rsidRDefault="004B514A" w:rsidP="004B5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ED625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1C43EFE" w14:textId="77777777" w:rsidR="004B514A" w:rsidRPr="00ED6253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6" w:type="dxa"/>
          </w:tcPr>
          <w:p w14:paraId="30B159A3" w14:textId="77777777" w:rsidR="004B514A" w:rsidRPr="00ED6253" w:rsidRDefault="00C97BA3" w:rsidP="002D6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ED6253">
              <w:rPr>
                <w:rFonts w:ascii="Angsana New" w:hAnsi="Angsana New"/>
                <w:sz w:val="28"/>
                <w:szCs w:val="28"/>
              </w:rPr>
              <w:t>22,500</w:t>
            </w:r>
          </w:p>
        </w:tc>
        <w:tc>
          <w:tcPr>
            <w:tcW w:w="270" w:type="dxa"/>
          </w:tcPr>
          <w:p w14:paraId="1EC88102" w14:textId="77777777" w:rsidR="004B514A" w:rsidRPr="00ED6253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8" w:type="dxa"/>
          </w:tcPr>
          <w:p w14:paraId="0D09E573" w14:textId="77777777" w:rsidR="004B514A" w:rsidRPr="00ED6253" w:rsidRDefault="004B514A" w:rsidP="004B5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ED625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B514A" w:rsidRPr="00ED6253" w14:paraId="67F098EB" w14:textId="77777777" w:rsidTr="00F143A3">
        <w:tc>
          <w:tcPr>
            <w:tcW w:w="3600" w:type="dxa"/>
          </w:tcPr>
          <w:p w14:paraId="4AF01EAD" w14:textId="77777777" w:rsidR="004B514A" w:rsidRPr="00ED6253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625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58" w:type="dxa"/>
          </w:tcPr>
          <w:p w14:paraId="78D5A3EB" w14:textId="77777777" w:rsidR="004B514A" w:rsidRPr="00ED6253" w:rsidRDefault="004B514A" w:rsidP="004B514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6FE5CBE" w14:textId="77777777" w:rsidR="004B514A" w:rsidRPr="00ED6253" w:rsidRDefault="00C97BA3" w:rsidP="00390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370" w:lineRule="exact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6253">
              <w:rPr>
                <w:rFonts w:ascii="Angsana New" w:hAnsi="Angsana New"/>
                <w:b/>
                <w:bCs/>
                <w:sz w:val="28"/>
                <w:szCs w:val="28"/>
              </w:rPr>
              <w:t>22,500</w:t>
            </w:r>
          </w:p>
        </w:tc>
        <w:tc>
          <w:tcPr>
            <w:tcW w:w="269" w:type="dxa"/>
          </w:tcPr>
          <w:p w14:paraId="5738ADED" w14:textId="77777777" w:rsidR="004B514A" w:rsidRPr="00ED6253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</w:tcPr>
          <w:p w14:paraId="34755330" w14:textId="77777777" w:rsidR="004B514A" w:rsidRPr="00ED6253" w:rsidRDefault="00993E75" w:rsidP="00F143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370" w:lineRule="exact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6253">
              <w:rPr>
                <w:rFonts w:ascii="Angsana New" w:hAnsi="Angsana New"/>
                <w:b/>
                <w:bCs/>
                <w:sz w:val="28"/>
                <w:szCs w:val="28"/>
              </w:rPr>
              <w:t>686</w:t>
            </w:r>
          </w:p>
        </w:tc>
        <w:tc>
          <w:tcPr>
            <w:tcW w:w="270" w:type="dxa"/>
          </w:tcPr>
          <w:p w14:paraId="1405161B" w14:textId="77777777" w:rsidR="004B514A" w:rsidRPr="00ED6253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222DD018" w14:textId="77777777" w:rsidR="004B514A" w:rsidRPr="00ED6253" w:rsidRDefault="005D53C0" w:rsidP="002D6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370" w:lineRule="exact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6253">
              <w:rPr>
                <w:rFonts w:ascii="Angsana New" w:hAnsi="Angsana New"/>
                <w:b/>
                <w:bCs/>
                <w:sz w:val="28"/>
                <w:szCs w:val="28"/>
              </w:rPr>
              <w:t>22,500</w:t>
            </w:r>
          </w:p>
        </w:tc>
        <w:tc>
          <w:tcPr>
            <w:tcW w:w="270" w:type="dxa"/>
          </w:tcPr>
          <w:p w14:paraId="5294EABB" w14:textId="77777777" w:rsidR="004B514A" w:rsidRPr="00ED6253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35FDE2BF" w14:textId="77777777" w:rsidR="004B514A" w:rsidRPr="00ED6253" w:rsidRDefault="004B514A" w:rsidP="004B5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70" w:lineRule="exact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6253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14275FEB" w14:textId="77777777" w:rsidR="004B514A" w:rsidRPr="00ED6253" w:rsidRDefault="004B514A" w:rsidP="004B51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color w:val="0000FF"/>
          <w:sz w:val="24"/>
          <w:szCs w:val="24"/>
          <w:cs/>
        </w:rPr>
      </w:pPr>
    </w:p>
    <w:p w14:paraId="4597671A" w14:textId="77777777" w:rsidR="004B514A" w:rsidRPr="00ED6253" w:rsidRDefault="004B514A" w:rsidP="004B514A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ED6253">
        <w:rPr>
          <w:rFonts w:ascii="Angsana New" w:hAnsi="Angsana New" w:hint="cs"/>
          <w:sz w:val="28"/>
          <w:szCs w:val="28"/>
        </w:rPr>
        <w:t xml:space="preserve">* </w:t>
      </w:r>
      <w:r w:rsidRPr="00ED6253">
        <w:rPr>
          <w:rFonts w:ascii="Angsana New" w:hAnsi="Angsana New" w:hint="cs"/>
          <w:sz w:val="28"/>
          <w:szCs w:val="28"/>
          <w:cs/>
        </w:rPr>
        <w:t>บริษัทย่อยแห่งหนึ่งได้มีการมอบอำนาจการรับเงินจากลูกหนี้การค้าตามสัญญาให้กับธนาคาร</w:t>
      </w:r>
    </w:p>
    <w:p w14:paraId="5C5B3B24" w14:textId="77777777" w:rsidR="00632358" w:rsidRPr="00ED6253" w:rsidRDefault="00632358" w:rsidP="004B514A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14:paraId="32F8C718" w14:textId="1EA33FBD" w:rsidR="004B514A" w:rsidRPr="00ED6253" w:rsidRDefault="004B514A" w:rsidP="004B514A">
      <w:pPr>
        <w:tabs>
          <w:tab w:val="clear" w:pos="68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ED6253">
        <w:rPr>
          <w:rFonts w:ascii="Angsana New" w:hAnsi="Angsana New"/>
          <w:sz w:val="28"/>
          <w:szCs w:val="28"/>
          <w:cs/>
        </w:rPr>
        <w:t>ณ วันที่</w:t>
      </w:r>
      <w:r w:rsidRPr="00ED6253">
        <w:rPr>
          <w:rFonts w:ascii="Angsana New" w:hAnsi="Angsana New"/>
          <w:sz w:val="28"/>
          <w:szCs w:val="28"/>
        </w:rPr>
        <w:t xml:space="preserve"> </w:t>
      </w:r>
      <w:r w:rsidR="002A61BF" w:rsidRPr="00ED6253">
        <w:rPr>
          <w:rFonts w:asciiTheme="majorBidi" w:hAnsiTheme="majorBidi" w:cstheme="majorBidi"/>
          <w:sz w:val="28"/>
          <w:szCs w:val="28"/>
        </w:rPr>
        <w:t xml:space="preserve">30 </w:t>
      </w:r>
      <w:r w:rsidR="002A61BF" w:rsidRPr="00ED6253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="001C3AEE" w:rsidRPr="00ED6253">
        <w:rPr>
          <w:rFonts w:asciiTheme="majorBidi" w:hAnsiTheme="majorBidi" w:cstheme="majorBidi"/>
          <w:sz w:val="28"/>
          <w:szCs w:val="28"/>
        </w:rPr>
        <w:t xml:space="preserve"> </w:t>
      </w:r>
      <w:r w:rsidR="00993E75" w:rsidRPr="00ED6253">
        <w:rPr>
          <w:rFonts w:ascii="Angsana New" w:hAnsi="Angsana New"/>
          <w:sz w:val="28"/>
          <w:szCs w:val="28"/>
        </w:rPr>
        <w:t>2563</w:t>
      </w:r>
      <w:r w:rsidRPr="00ED6253">
        <w:rPr>
          <w:rFonts w:ascii="Angsana New" w:hAnsi="Angsana New"/>
          <w:sz w:val="28"/>
          <w:szCs w:val="28"/>
        </w:rPr>
        <w:t xml:space="preserve"> </w:t>
      </w:r>
      <w:r w:rsidRPr="00ED6253">
        <w:rPr>
          <w:rFonts w:ascii="Angsana New" w:hAnsi="Angsana New"/>
          <w:sz w:val="28"/>
          <w:szCs w:val="28"/>
          <w:cs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Pr="00ED6253">
        <w:rPr>
          <w:rFonts w:ascii="Angsana New" w:hAnsi="Angsana New"/>
          <w:sz w:val="28"/>
          <w:szCs w:val="28"/>
        </w:rPr>
        <w:t xml:space="preserve"> </w:t>
      </w:r>
      <w:r w:rsidR="00A0233C" w:rsidRPr="00ED6253">
        <w:rPr>
          <w:rFonts w:ascii="Angsana New" w:hAnsi="Angsana New"/>
          <w:sz w:val="28"/>
          <w:szCs w:val="28"/>
        </w:rPr>
        <w:t>615.15</w:t>
      </w:r>
      <w:r w:rsidRPr="00ED6253">
        <w:rPr>
          <w:rFonts w:ascii="Angsana New" w:hAnsi="Angsana New"/>
          <w:sz w:val="28"/>
          <w:szCs w:val="28"/>
        </w:rPr>
        <w:t xml:space="preserve"> </w:t>
      </w:r>
      <w:r w:rsidRPr="00ED6253">
        <w:rPr>
          <w:rFonts w:ascii="Angsana New" w:hAnsi="Angsana New"/>
          <w:sz w:val="28"/>
          <w:szCs w:val="28"/>
          <w:cs/>
        </w:rPr>
        <w:t>ล้านบาท</w:t>
      </w:r>
      <w:r w:rsidRPr="00ED6253">
        <w:rPr>
          <w:rFonts w:ascii="Angsana New" w:hAnsi="Angsana New"/>
          <w:sz w:val="28"/>
          <w:szCs w:val="28"/>
        </w:rPr>
        <w:t xml:space="preserve"> </w:t>
      </w:r>
      <w:r w:rsidRPr="00ED6253">
        <w:rPr>
          <w:rFonts w:ascii="Angsana New" w:hAnsi="Angsana New"/>
          <w:sz w:val="28"/>
          <w:szCs w:val="28"/>
          <w:cs/>
        </w:rPr>
        <w:t>และ</w:t>
      </w:r>
      <w:r w:rsidR="001B0FD8" w:rsidRPr="00ED6253">
        <w:rPr>
          <w:rFonts w:ascii="Angsana New" w:hAnsi="Angsana New"/>
          <w:sz w:val="28"/>
          <w:szCs w:val="28"/>
        </w:rPr>
        <w:t xml:space="preserve"> 513.11</w:t>
      </w:r>
      <w:r w:rsidRPr="00ED6253">
        <w:rPr>
          <w:rFonts w:ascii="Angsana New" w:hAnsi="Angsana New"/>
          <w:sz w:val="28"/>
          <w:szCs w:val="28"/>
        </w:rPr>
        <w:t xml:space="preserve"> </w:t>
      </w:r>
      <w:r w:rsidRPr="00ED6253">
        <w:rPr>
          <w:rFonts w:ascii="Angsana New" w:hAnsi="Angsana New"/>
          <w:sz w:val="28"/>
          <w:szCs w:val="28"/>
          <w:cs/>
        </w:rPr>
        <w:t>ล้านบาท</w:t>
      </w:r>
      <w:r w:rsidRPr="00ED6253">
        <w:rPr>
          <w:rFonts w:ascii="Angsana New" w:hAnsi="Angsana New"/>
          <w:sz w:val="28"/>
          <w:szCs w:val="28"/>
        </w:rPr>
        <w:t xml:space="preserve"> </w:t>
      </w:r>
      <w:r w:rsidRPr="00ED6253">
        <w:rPr>
          <w:rFonts w:ascii="Angsana New" w:hAnsi="Angsana New"/>
          <w:sz w:val="28"/>
          <w:szCs w:val="28"/>
          <w:cs/>
        </w:rPr>
        <w:t xml:space="preserve">ตามลำดับ </w:t>
      </w:r>
      <w:r w:rsidRPr="00ED6253">
        <w:rPr>
          <w:rFonts w:ascii="Angsana New" w:hAnsi="Angsana New"/>
          <w:i/>
          <w:iCs/>
          <w:sz w:val="28"/>
          <w:szCs w:val="28"/>
        </w:rPr>
        <w:t>(</w:t>
      </w:r>
      <w:r w:rsidR="00993E75" w:rsidRPr="00ED6253">
        <w:rPr>
          <w:rFonts w:ascii="Angsana New" w:hAnsi="Angsana New"/>
          <w:i/>
          <w:iCs/>
          <w:sz w:val="28"/>
          <w:szCs w:val="28"/>
        </w:rPr>
        <w:t>31</w:t>
      </w:r>
      <w:r w:rsidR="00955912" w:rsidRPr="00ED6253">
        <w:rPr>
          <w:rFonts w:ascii="Angsana New" w:hAnsi="Angsana New"/>
          <w:i/>
          <w:iCs/>
          <w:sz w:val="28"/>
          <w:szCs w:val="28"/>
        </w:rPr>
        <w:t xml:space="preserve"> </w:t>
      </w:r>
      <w:r w:rsidR="00955912" w:rsidRPr="00ED6253">
        <w:rPr>
          <w:rFonts w:ascii="Angsana New" w:hAnsi="Angsana New" w:hint="cs"/>
          <w:i/>
          <w:iCs/>
          <w:sz w:val="28"/>
          <w:szCs w:val="28"/>
          <w:cs/>
        </w:rPr>
        <w:t xml:space="preserve">ธันวาคม </w:t>
      </w:r>
      <w:r w:rsidR="00993E75" w:rsidRPr="00ED6253">
        <w:rPr>
          <w:rFonts w:ascii="Angsana New" w:hAnsi="Angsana New"/>
          <w:i/>
          <w:iCs/>
          <w:sz w:val="28"/>
          <w:szCs w:val="28"/>
        </w:rPr>
        <w:t>2562</w:t>
      </w:r>
      <w:r w:rsidRPr="00ED6253">
        <w:rPr>
          <w:rFonts w:ascii="Angsana New" w:hAnsi="Angsana New"/>
          <w:i/>
          <w:iCs/>
          <w:sz w:val="28"/>
          <w:szCs w:val="28"/>
        </w:rPr>
        <w:t xml:space="preserve">: </w:t>
      </w:r>
      <w:r w:rsidR="00993E75" w:rsidRPr="00ED6253">
        <w:rPr>
          <w:rFonts w:ascii="Angsana New" w:hAnsi="Angsana New"/>
          <w:i/>
          <w:iCs/>
          <w:sz w:val="28"/>
          <w:szCs w:val="28"/>
        </w:rPr>
        <w:t>816</w:t>
      </w:r>
      <w:r w:rsidR="00955912" w:rsidRPr="00ED6253">
        <w:rPr>
          <w:rFonts w:ascii="Angsana New" w:hAnsi="Angsana New"/>
          <w:i/>
          <w:iCs/>
          <w:sz w:val="28"/>
          <w:szCs w:val="28"/>
        </w:rPr>
        <w:t>.</w:t>
      </w:r>
      <w:r w:rsidR="00993E75" w:rsidRPr="00ED6253">
        <w:rPr>
          <w:rFonts w:ascii="Angsana New" w:hAnsi="Angsana New"/>
          <w:i/>
          <w:iCs/>
          <w:sz w:val="28"/>
          <w:szCs w:val="28"/>
        </w:rPr>
        <w:t>03</w:t>
      </w:r>
      <w:r w:rsidRPr="00ED6253">
        <w:rPr>
          <w:rFonts w:ascii="Angsana New" w:hAnsi="Angsana New"/>
          <w:i/>
          <w:iCs/>
          <w:sz w:val="28"/>
          <w:szCs w:val="28"/>
        </w:rPr>
        <w:t xml:space="preserve"> </w:t>
      </w:r>
      <w:r w:rsidRPr="00ED6253">
        <w:rPr>
          <w:rFonts w:ascii="Angsana New" w:hAnsi="Angsana New"/>
          <w:i/>
          <w:iCs/>
          <w:sz w:val="28"/>
          <w:szCs w:val="28"/>
          <w:cs/>
        </w:rPr>
        <w:t>ล้านบาท</w:t>
      </w:r>
      <w:r w:rsidRPr="00ED6253">
        <w:rPr>
          <w:rFonts w:ascii="Angsana New" w:hAnsi="Angsana New"/>
          <w:i/>
          <w:iCs/>
          <w:sz w:val="28"/>
          <w:szCs w:val="28"/>
        </w:rPr>
        <w:t xml:space="preserve"> </w:t>
      </w:r>
      <w:r w:rsidRPr="00ED6253">
        <w:rPr>
          <w:rFonts w:ascii="Angsana New" w:hAnsi="Angsana New"/>
          <w:i/>
          <w:iCs/>
          <w:sz w:val="28"/>
          <w:szCs w:val="28"/>
          <w:cs/>
        </w:rPr>
        <w:t>และ</w:t>
      </w:r>
      <w:r w:rsidRPr="00ED6253">
        <w:rPr>
          <w:rFonts w:ascii="Angsana New" w:hAnsi="Angsana New"/>
          <w:i/>
          <w:iCs/>
          <w:sz w:val="28"/>
          <w:szCs w:val="28"/>
        </w:rPr>
        <w:t xml:space="preserve"> </w:t>
      </w:r>
      <w:r w:rsidR="00993E75" w:rsidRPr="00ED6253">
        <w:rPr>
          <w:rFonts w:ascii="Angsana New" w:hAnsi="Angsana New"/>
          <w:i/>
          <w:iCs/>
          <w:sz w:val="28"/>
          <w:szCs w:val="28"/>
        </w:rPr>
        <w:t>713</w:t>
      </w:r>
      <w:r w:rsidR="00955912" w:rsidRPr="00ED6253">
        <w:rPr>
          <w:rFonts w:ascii="Angsana New" w:hAnsi="Angsana New"/>
          <w:i/>
          <w:iCs/>
          <w:sz w:val="28"/>
          <w:szCs w:val="28"/>
        </w:rPr>
        <w:t>.</w:t>
      </w:r>
      <w:r w:rsidR="00993E75" w:rsidRPr="00ED6253">
        <w:rPr>
          <w:rFonts w:ascii="Angsana New" w:hAnsi="Angsana New"/>
          <w:i/>
          <w:iCs/>
          <w:sz w:val="28"/>
          <w:szCs w:val="28"/>
        </w:rPr>
        <w:t>11</w:t>
      </w:r>
      <w:r w:rsidRPr="00ED6253">
        <w:rPr>
          <w:rFonts w:ascii="Angsana New" w:hAnsi="Angsana New"/>
          <w:i/>
          <w:iCs/>
          <w:sz w:val="28"/>
          <w:szCs w:val="28"/>
        </w:rPr>
        <w:t xml:space="preserve"> </w:t>
      </w:r>
      <w:r w:rsidRPr="00ED6253">
        <w:rPr>
          <w:rFonts w:ascii="Angsana New" w:hAnsi="Angsana New"/>
          <w:i/>
          <w:iCs/>
          <w:sz w:val="28"/>
          <w:szCs w:val="28"/>
          <w:cs/>
        </w:rPr>
        <w:t>ล้านบาท ตามลำดับ</w:t>
      </w:r>
      <w:r w:rsidRPr="00ED6253">
        <w:rPr>
          <w:rFonts w:ascii="Angsana New" w:hAnsi="Angsana New"/>
          <w:i/>
          <w:iCs/>
          <w:sz w:val="28"/>
          <w:szCs w:val="28"/>
        </w:rPr>
        <w:t>)</w:t>
      </w:r>
    </w:p>
    <w:p w14:paraId="0CFAB698" w14:textId="0222CA20" w:rsidR="000E333A" w:rsidRPr="00ED6253" w:rsidRDefault="000E33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4"/>
          <w:szCs w:val="24"/>
          <w:cs/>
        </w:rPr>
      </w:pPr>
      <w:r w:rsidRPr="00ED6253">
        <w:rPr>
          <w:rFonts w:ascii="Angsana New" w:hAnsi="Angsana New"/>
          <w:i/>
          <w:iCs/>
          <w:sz w:val="24"/>
          <w:szCs w:val="24"/>
          <w:cs/>
        </w:rPr>
        <w:br w:type="page"/>
      </w:r>
    </w:p>
    <w:tbl>
      <w:tblPr>
        <w:tblW w:w="924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40"/>
        <w:gridCol w:w="990"/>
        <w:gridCol w:w="237"/>
        <w:gridCol w:w="772"/>
        <w:gridCol w:w="236"/>
        <w:gridCol w:w="1032"/>
        <w:gridCol w:w="270"/>
        <w:gridCol w:w="963"/>
        <w:gridCol w:w="270"/>
        <w:gridCol w:w="810"/>
        <w:gridCol w:w="269"/>
        <w:gridCol w:w="8"/>
        <w:gridCol w:w="1044"/>
      </w:tblGrid>
      <w:tr w:rsidR="004B514A" w:rsidRPr="00ED6253" w14:paraId="394E8489" w14:textId="77777777" w:rsidTr="00AC60F8">
        <w:trPr>
          <w:tblHeader/>
        </w:trPr>
        <w:tc>
          <w:tcPr>
            <w:tcW w:w="2340" w:type="dxa"/>
          </w:tcPr>
          <w:p w14:paraId="093B94A7" w14:textId="77777777" w:rsidR="004B514A" w:rsidRPr="00ED6253" w:rsidRDefault="004B514A" w:rsidP="00AC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01" w:type="dxa"/>
            <w:gridSpan w:val="12"/>
          </w:tcPr>
          <w:p w14:paraId="4DC27D52" w14:textId="77777777" w:rsidR="004B514A" w:rsidRPr="00ED6253" w:rsidRDefault="004B514A" w:rsidP="00AC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D625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B514A" w:rsidRPr="00ED6253" w14:paraId="05A4282A" w14:textId="77777777" w:rsidTr="00AC60F8">
        <w:trPr>
          <w:tblHeader/>
        </w:trPr>
        <w:tc>
          <w:tcPr>
            <w:tcW w:w="2340" w:type="dxa"/>
          </w:tcPr>
          <w:p w14:paraId="143F5C21" w14:textId="77777777" w:rsidR="004B514A" w:rsidRPr="00ED6253" w:rsidRDefault="004B514A" w:rsidP="00AC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67" w:type="dxa"/>
            <w:gridSpan w:val="5"/>
            <w:shd w:val="clear" w:color="auto" w:fill="auto"/>
          </w:tcPr>
          <w:p w14:paraId="5DBE2817" w14:textId="77777777" w:rsidR="004B514A" w:rsidRPr="00ED6253" w:rsidRDefault="002A61BF" w:rsidP="00AC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ED6253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1C3AEE" w:rsidRPr="00ED625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93E75" w:rsidRPr="00ED625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6314ECD8" w14:textId="77777777" w:rsidR="004B514A" w:rsidRPr="00ED6253" w:rsidRDefault="004B514A" w:rsidP="00AC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3364" w:type="dxa"/>
            <w:gridSpan w:val="6"/>
            <w:shd w:val="clear" w:color="auto" w:fill="auto"/>
          </w:tcPr>
          <w:p w14:paraId="34CF094A" w14:textId="77777777" w:rsidR="004B514A" w:rsidRPr="00ED6253" w:rsidRDefault="00993E75" w:rsidP="00AC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D6253">
              <w:rPr>
                <w:rFonts w:ascii="Angsana New" w:hAnsi="Angsana New"/>
                <w:sz w:val="28"/>
                <w:szCs w:val="28"/>
              </w:rPr>
              <w:t>31</w:t>
            </w:r>
            <w:r w:rsidR="00955912" w:rsidRPr="00ED625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55912" w:rsidRPr="00ED625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ED625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4B514A" w:rsidRPr="00ED6253" w14:paraId="7688A376" w14:textId="77777777" w:rsidTr="00AC60F8">
        <w:trPr>
          <w:tblHeader/>
        </w:trPr>
        <w:tc>
          <w:tcPr>
            <w:tcW w:w="2340" w:type="dxa"/>
            <w:shd w:val="clear" w:color="auto" w:fill="auto"/>
            <w:vAlign w:val="bottom"/>
          </w:tcPr>
          <w:p w14:paraId="05A5834A" w14:textId="77777777" w:rsidR="004B514A" w:rsidRPr="00ED6253" w:rsidRDefault="004B514A" w:rsidP="00AC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  <w:p w14:paraId="39AA71EB" w14:textId="77777777" w:rsidR="00AC60F8" w:rsidRPr="00ED6253" w:rsidRDefault="004B514A" w:rsidP="00AC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40" w:hanging="14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ED625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หนี้สินตามสัญญาเช่า</w:t>
            </w:r>
            <w:r w:rsidR="003C1EA8" w:rsidRPr="00ED625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  <w:p w14:paraId="5AE11B83" w14:textId="77777777" w:rsidR="004B514A" w:rsidRPr="00ED6253" w:rsidRDefault="00AC60F8" w:rsidP="00AC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40" w:hanging="140"/>
              <w:rPr>
                <w:rFonts w:ascii="Angsana New" w:hAnsi="Angsana New"/>
                <w:b/>
                <w:bCs/>
                <w:i/>
                <w:iCs/>
                <w:color w:val="0000FF"/>
                <w:sz w:val="28"/>
                <w:szCs w:val="28"/>
                <w:cs/>
              </w:rPr>
            </w:pPr>
            <w:r w:rsidRPr="00ED625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="003C1EA8" w:rsidRPr="00ED625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(</w:t>
            </w:r>
            <w:r w:rsidR="00993E75" w:rsidRPr="00ED625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2562</w:t>
            </w:r>
            <w:r w:rsidR="003C1EA8" w:rsidRPr="00ED625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: </w:t>
            </w:r>
            <w:r w:rsidR="003C1EA8" w:rsidRPr="00ED625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หนี้สินตามสัญญาเช่าการเงิน</w:t>
            </w:r>
            <w:r w:rsidR="003C1EA8" w:rsidRPr="00ED625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8E953F3" w14:textId="77777777" w:rsidR="004B514A" w:rsidRPr="00ED6253" w:rsidRDefault="004B514A" w:rsidP="00AC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253">
              <w:rPr>
                <w:rFonts w:ascii="Angsana New" w:hAnsi="Angsana New" w:hint="cs"/>
                <w:sz w:val="28"/>
                <w:szCs w:val="28"/>
                <w:cs/>
              </w:rPr>
              <w:t>จำนวนเงิน</w:t>
            </w:r>
            <w:r w:rsidRPr="00ED6253">
              <w:rPr>
                <w:rFonts w:ascii="Angsana New" w:hAnsi="Angsana New" w:hint="cs"/>
                <w:sz w:val="28"/>
                <w:szCs w:val="28"/>
                <w:cs/>
              </w:rPr>
              <w:br/>
              <w:t>ขั้นต่ำที่</w:t>
            </w:r>
            <w:r w:rsidRPr="00ED6253">
              <w:rPr>
                <w:rFonts w:ascii="Angsana New" w:hAnsi="Angsana New"/>
                <w:sz w:val="28"/>
                <w:szCs w:val="28"/>
              </w:rPr>
              <w:br/>
            </w:r>
            <w:r w:rsidRPr="00ED6253">
              <w:rPr>
                <w:rFonts w:ascii="Angsana New" w:hAnsi="Angsana New" w:hint="cs"/>
                <w:sz w:val="28"/>
                <w:szCs w:val="28"/>
                <w:cs/>
              </w:rPr>
              <w:t>ต้องจ่าย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A463F35" w14:textId="77777777" w:rsidR="004B514A" w:rsidRPr="00ED6253" w:rsidRDefault="004B514A" w:rsidP="00AC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73F3BB5A" w14:textId="77777777" w:rsidR="004B514A" w:rsidRPr="00ED6253" w:rsidRDefault="004B514A" w:rsidP="00AC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253">
              <w:rPr>
                <w:rFonts w:ascii="Angsana New" w:hAnsi="Angsana New" w:hint="cs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67697F" w14:textId="77777777" w:rsidR="004B514A" w:rsidRPr="00ED6253" w:rsidRDefault="004B514A" w:rsidP="00AC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62472C70" w14:textId="77777777" w:rsidR="004B514A" w:rsidRPr="00ED6253" w:rsidRDefault="004B514A" w:rsidP="00AC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4" w:right="-10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253">
              <w:rPr>
                <w:rFonts w:ascii="Angsana New" w:hAnsi="Angsana New" w:hint="cs"/>
                <w:sz w:val="28"/>
                <w:szCs w:val="28"/>
                <w:cs/>
              </w:rPr>
              <w:t>มูลค่าปัจจุบันของจำนวนเงินขั้นต่ำที่ต้องจ่าย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80B5D4" w14:textId="77777777" w:rsidR="004B514A" w:rsidRPr="00ED6253" w:rsidRDefault="004B514A" w:rsidP="00AC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67CC6A7E" w14:textId="77777777" w:rsidR="004B514A" w:rsidRPr="00ED6253" w:rsidRDefault="004B514A" w:rsidP="00AC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6" w:right="-6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253">
              <w:rPr>
                <w:rFonts w:ascii="Angsana New" w:hAnsi="Angsana New" w:hint="cs"/>
                <w:sz w:val="28"/>
                <w:szCs w:val="28"/>
                <w:cs/>
              </w:rPr>
              <w:t>จำนวนเงิน</w:t>
            </w:r>
            <w:r w:rsidRPr="00ED6253">
              <w:rPr>
                <w:rFonts w:ascii="Angsana New" w:hAnsi="Angsana New" w:hint="cs"/>
                <w:sz w:val="28"/>
                <w:szCs w:val="28"/>
              </w:rPr>
              <w:br/>
            </w:r>
            <w:r w:rsidRPr="00ED6253">
              <w:rPr>
                <w:rFonts w:ascii="Angsana New" w:hAnsi="Angsana New" w:hint="cs"/>
                <w:sz w:val="28"/>
                <w:szCs w:val="28"/>
                <w:cs/>
              </w:rPr>
              <w:t>ขั้นต่ำที่</w:t>
            </w:r>
            <w:r w:rsidRPr="00ED6253">
              <w:rPr>
                <w:rFonts w:ascii="Angsana New" w:hAnsi="Angsana New"/>
                <w:sz w:val="28"/>
                <w:szCs w:val="28"/>
              </w:rPr>
              <w:br/>
            </w:r>
            <w:r w:rsidRPr="00ED6253">
              <w:rPr>
                <w:rFonts w:ascii="Angsana New" w:hAnsi="Angsana New" w:hint="cs"/>
                <w:sz w:val="28"/>
                <w:szCs w:val="28"/>
                <w:cs/>
              </w:rPr>
              <w:t>ต้องจ่าย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1E53DE" w14:textId="77777777" w:rsidR="004B514A" w:rsidRPr="00ED6253" w:rsidRDefault="004B514A" w:rsidP="00AC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E843B4C" w14:textId="77777777" w:rsidR="004B514A" w:rsidRPr="00ED6253" w:rsidRDefault="004B514A" w:rsidP="00AC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253">
              <w:rPr>
                <w:rFonts w:ascii="Angsana New" w:hAnsi="Angsana New" w:hint="cs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1E3AFAC" w14:textId="77777777" w:rsidR="004B514A" w:rsidRPr="00ED6253" w:rsidRDefault="004B514A" w:rsidP="00AC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2" w:type="dxa"/>
            <w:gridSpan w:val="2"/>
            <w:shd w:val="clear" w:color="auto" w:fill="auto"/>
            <w:vAlign w:val="bottom"/>
          </w:tcPr>
          <w:p w14:paraId="36D723E4" w14:textId="77777777" w:rsidR="004B514A" w:rsidRPr="00ED6253" w:rsidRDefault="004B514A" w:rsidP="00AC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2" w:right="-6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253">
              <w:rPr>
                <w:rFonts w:ascii="Angsana New" w:hAnsi="Angsana New" w:hint="cs"/>
                <w:sz w:val="28"/>
                <w:szCs w:val="28"/>
                <w:cs/>
              </w:rPr>
              <w:t>มูลค่าปัจจุบันของจำนวนเงินขั้นต่ำที่ต้องจ่าย</w:t>
            </w:r>
          </w:p>
        </w:tc>
      </w:tr>
      <w:tr w:rsidR="004B514A" w:rsidRPr="00ED6253" w14:paraId="02212C65" w14:textId="77777777" w:rsidTr="00AC60F8">
        <w:trPr>
          <w:tblHeader/>
        </w:trPr>
        <w:tc>
          <w:tcPr>
            <w:tcW w:w="2340" w:type="dxa"/>
          </w:tcPr>
          <w:p w14:paraId="72F3EA90" w14:textId="77777777" w:rsidR="004B514A" w:rsidRPr="00ED6253" w:rsidRDefault="004B514A" w:rsidP="00AC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01" w:type="dxa"/>
            <w:gridSpan w:val="12"/>
          </w:tcPr>
          <w:p w14:paraId="127A8A88" w14:textId="77777777" w:rsidR="004B514A" w:rsidRPr="00ED6253" w:rsidRDefault="004B514A" w:rsidP="00AC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ED6253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B514A" w:rsidRPr="00ED6253" w14:paraId="5A3E18A1" w14:textId="77777777" w:rsidTr="00AC60F8">
        <w:trPr>
          <w:tblHeader/>
        </w:trPr>
        <w:tc>
          <w:tcPr>
            <w:tcW w:w="2340" w:type="dxa"/>
          </w:tcPr>
          <w:p w14:paraId="4DB0DFE1" w14:textId="77777777" w:rsidR="004B514A" w:rsidRPr="00ED6253" w:rsidRDefault="004B514A" w:rsidP="00AC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79"/>
              <w:rPr>
                <w:rFonts w:ascii="Angsana New" w:eastAsia="Calibri" w:hAnsi="Angsana New"/>
                <w:b/>
                <w:bCs/>
                <w:i/>
                <w:iCs/>
                <w:color w:val="0000FF"/>
                <w:sz w:val="28"/>
                <w:szCs w:val="28"/>
                <w:cs/>
              </w:rPr>
            </w:pPr>
            <w:r w:rsidRPr="00ED6253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ระยะเวลาที่จะครบกำหนด</w:t>
            </w:r>
          </w:p>
        </w:tc>
        <w:tc>
          <w:tcPr>
            <w:tcW w:w="6901" w:type="dxa"/>
            <w:gridSpan w:val="12"/>
          </w:tcPr>
          <w:p w14:paraId="158995A2" w14:textId="77777777" w:rsidR="004B514A" w:rsidRPr="00ED6253" w:rsidRDefault="004B514A" w:rsidP="00AC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955912" w:rsidRPr="00ED6253" w14:paraId="5BF81871" w14:textId="77777777" w:rsidTr="00AC60F8">
        <w:tc>
          <w:tcPr>
            <w:tcW w:w="2340" w:type="dxa"/>
          </w:tcPr>
          <w:p w14:paraId="1B43BBD9" w14:textId="77777777" w:rsidR="00955912" w:rsidRPr="00ED6253" w:rsidRDefault="00955912" w:rsidP="00AC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</w:rPr>
            </w:pPr>
            <w:r w:rsidRPr="00ED6253">
              <w:rPr>
                <w:rFonts w:ascii="Angsana New" w:hAnsi="Angsana New" w:hint="cs"/>
                <w:sz w:val="28"/>
                <w:szCs w:val="28"/>
                <w:cs/>
              </w:rPr>
              <w:t>ภายใน</w:t>
            </w:r>
            <w:r w:rsidRPr="00ED625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993E75" w:rsidRPr="00ED6253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ED625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ED6253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08A21C4" w14:textId="77777777" w:rsidR="00955912" w:rsidRPr="00ED6253" w:rsidRDefault="001A1B2B" w:rsidP="00AC60F8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D6253">
              <w:rPr>
                <w:rFonts w:ascii="Angsana New" w:hAnsi="Angsana New"/>
                <w:sz w:val="28"/>
                <w:szCs w:val="28"/>
                <w:lang w:bidi="th-TH"/>
              </w:rPr>
              <w:t>7,954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E3E1CF2" w14:textId="77777777" w:rsidR="00955912" w:rsidRPr="00ED6253" w:rsidRDefault="00955912" w:rsidP="00AC60F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4FE920FE" w14:textId="77777777" w:rsidR="00955912" w:rsidRPr="00ED6253" w:rsidRDefault="001A1B2B" w:rsidP="00AC60F8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D6253">
              <w:rPr>
                <w:rFonts w:ascii="Angsana New" w:hAnsi="Angsana New"/>
                <w:sz w:val="28"/>
                <w:szCs w:val="28"/>
                <w:lang w:bidi="th-TH"/>
              </w:rPr>
              <w:t>992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A38924" w14:textId="77777777" w:rsidR="00955912" w:rsidRPr="00ED6253" w:rsidRDefault="00955912" w:rsidP="00AC60F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45D0EDE3" w14:textId="77777777" w:rsidR="00955912" w:rsidRPr="00ED6253" w:rsidRDefault="007247ED" w:rsidP="00AC60F8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</w:rPr>
            </w:pPr>
            <w:r w:rsidRPr="00ED6253">
              <w:rPr>
                <w:rFonts w:ascii="Angsana New" w:hAnsi="Angsana New"/>
                <w:sz w:val="28"/>
                <w:szCs w:val="28"/>
              </w:rPr>
              <w:t>6,962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430610" w14:textId="77777777" w:rsidR="00955912" w:rsidRPr="00ED6253" w:rsidRDefault="00955912" w:rsidP="00AC60F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554C8388" w14:textId="77777777" w:rsidR="00955912" w:rsidRPr="00ED6253" w:rsidRDefault="00993E75" w:rsidP="00AC60F8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D6253">
              <w:rPr>
                <w:rFonts w:ascii="Angsana New" w:hAnsi="Angsana New" w:hint="cs"/>
                <w:sz w:val="28"/>
                <w:szCs w:val="28"/>
                <w:lang w:val="en-US" w:bidi="th-TH"/>
              </w:rPr>
              <w:t>582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5ECBA6" w14:textId="77777777" w:rsidR="00955912" w:rsidRPr="00ED6253" w:rsidRDefault="00955912" w:rsidP="00AC60F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6B797F1" w14:textId="77777777" w:rsidR="00955912" w:rsidRPr="00ED6253" w:rsidRDefault="00993E75" w:rsidP="00AC60F8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D6253">
              <w:rPr>
                <w:rFonts w:ascii="Angsana New" w:hAnsi="Angsana New" w:hint="cs"/>
                <w:sz w:val="28"/>
                <w:szCs w:val="28"/>
                <w:lang w:val="en-US" w:bidi="th-TH"/>
              </w:rPr>
              <w:t>143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1C4CBD1D" w14:textId="77777777" w:rsidR="00955912" w:rsidRPr="00ED6253" w:rsidRDefault="00955912" w:rsidP="00AC60F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44" w:type="dxa"/>
            <w:vAlign w:val="bottom"/>
          </w:tcPr>
          <w:p w14:paraId="46FFBCBA" w14:textId="77777777" w:rsidR="00955912" w:rsidRPr="00ED6253" w:rsidRDefault="00993E75" w:rsidP="00AC60F8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D6253">
              <w:rPr>
                <w:rFonts w:ascii="Angsana New" w:hAnsi="Angsana New" w:hint="cs"/>
                <w:sz w:val="28"/>
                <w:szCs w:val="28"/>
                <w:lang w:val="en-US" w:bidi="th-TH"/>
              </w:rPr>
              <w:t>439</w:t>
            </w:r>
          </w:p>
        </w:tc>
      </w:tr>
      <w:tr w:rsidR="00955912" w:rsidRPr="00ED6253" w14:paraId="6440EE09" w14:textId="77777777" w:rsidTr="00AC60F8">
        <w:tc>
          <w:tcPr>
            <w:tcW w:w="2340" w:type="dxa"/>
          </w:tcPr>
          <w:p w14:paraId="57CE7DF7" w14:textId="77777777" w:rsidR="00955912" w:rsidRPr="00ED6253" w:rsidRDefault="00993E75" w:rsidP="00AC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D6253">
              <w:rPr>
                <w:rFonts w:ascii="Angsana New" w:hAnsi="Angsana New" w:hint="cs"/>
                <w:sz w:val="28"/>
                <w:szCs w:val="28"/>
              </w:rPr>
              <w:t>1</w:t>
            </w:r>
            <w:r w:rsidR="00955912" w:rsidRPr="00ED6253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ED6253">
              <w:rPr>
                <w:rFonts w:ascii="Angsana New" w:hAnsi="Angsana New" w:hint="cs"/>
                <w:sz w:val="28"/>
                <w:szCs w:val="28"/>
              </w:rPr>
              <w:t>5</w:t>
            </w:r>
            <w:r w:rsidR="00955912" w:rsidRPr="00ED625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955912" w:rsidRPr="00ED6253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7C3618C" w14:textId="77777777" w:rsidR="00955912" w:rsidRPr="00ED6253" w:rsidRDefault="001A1B2B" w:rsidP="00AC60F8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="Angsana New" w:hAnsi="Angsana New"/>
                <w:sz w:val="28"/>
                <w:szCs w:val="28"/>
              </w:rPr>
            </w:pPr>
            <w:r w:rsidRPr="00ED6253">
              <w:rPr>
                <w:rFonts w:ascii="Angsana New" w:hAnsi="Angsana New"/>
                <w:sz w:val="28"/>
                <w:szCs w:val="28"/>
              </w:rPr>
              <w:t>16,522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D81F228" w14:textId="77777777" w:rsidR="00955912" w:rsidRPr="00ED6253" w:rsidRDefault="00955912" w:rsidP="00AC60F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4D33A825" w14:textId="77777777" w:rsidR="00955912" w:rsidRPr="00ED6253" w:rsidRDefault="001A1B2B" w:rsidP="00AC60F8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</w:rPr>
            </w:pPr>
            <w:r w:rsidRPr="00ED6253">
              <w:rPr>
                <w:rFonts w:ascii="Angsana New" w:hAnsi="Angsana New"/>
                <w:sz w:val="28"/>
                <w:szCs w:val="28"/>
              </w:rPr>
              <w:t>1,377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1C67572" w14:textId="77777777" w:rsidR="00955912" w:rsidRPr="00ED6253" w:rsidRDefault="00955912" w:rsidP="00AC60F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459486BB" w14:textId="77777777" w:rsidR="001422E6" w:rsidRPr="00ED6253" w:rsidRDefault="007247ED" w:rsidP="00AC60F8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</w:rPr>
            </w:pPr>
            <w:r w:rsidRPr="00ED6253">
              <w:rPr>
                <w:rFonts w:ascii="Angsana New" w:hAnsi="Angsana New"/>
                <w:sz w:val="28"/>
                <w:szCs w:val="28"/>
              </w:rPr>
              <w:t>15,145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01987C" w14:textId="77777777" w:rsidR="00955912" w:rsidRPr="00ED6253" w:rsidRDefault="00955912" w:rsidP="00AC60F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4E43C41B" w14:textId="77777777" w:rsidR="00955912" w:rsidRPr="00ED6253" w:rsidRDefault="00993E75" w:rsidP="00AC60F8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="Angsana New" w:hAnsi="Angsana New"/>
                <w:sz w:val="28"/>
                <w:szCs w:val="28"/>
              </w:rPr>
            </w:pPr>
            <w:r w:rsidRPr="00ED6253">
              <w:rPr>
                <w:rFonts w:ascii="Angsana New" w:hAnsi="Angsana New" w:hint="cs"/>
                <w:sz w:val="28"/>
                <w:szCs w:val="28"/>
                <w:lang w:val="en-US"/>
              </w:rPr>
              <w:t>2</w:t>
            </w:r>
            <w:r w:rsidR="00955912" w:rsidRPr="00ED6253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ED6253">
              <w:rPr>
                <w:rFonts w:ascii="Angsana New" w:hAnsi="Angsana New" w:hint="cs"/>
                <w:sz w:val="28"/>
                <w:szCs w:val="28"/>
                <w:lang w:val="en-US"/>
              </w:rPr>
              <w:t>972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C731C7" w14:textId="77777777" w:rsidR="00955912" w:rsidRPr="00ED6253" w:rsidRDefault="00955912" w:rsidP="00AC60F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CCD5D56" w14:textId="77777777" w:rsidR="00955912" w:rsidRPr="00ED6253" w:rsidRDefault="00993E75" w:rsidP="00AC60F8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</w:rPr>
            </w:pPr>
            <w:r w:rsidRPr="00ED6253">
              <w:rPr>
                <w:rFonts w:ascii="Angsana New" w:hAnsi="Angsana New" w:hint="cs"/>
                <w:sz w:val="28"/>
                <w:szCs w:val="28"/>
                <w:lang w:val="en-US"/>
              </w:rPr>
              <w:t>341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5D826F00" w14:textId="77777777" w:rsidR="00955912" w:rsidRPr="00ED6253" w:rsidRDefault="00955912" w:rsidP="00AC60F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6FE94D21" w14:textId="77777777" w:rsidR="00955912" w:rsidRPr="00ED6253" w:rsidRDefault="00993E75" w:rsidP="00AC60F8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</w:rPr>
            </w:pPr>
            <w:r w:rsidRPr="00ED6253">
              <w:rPr>
                <w:rFonts w:ascii="Angsana New" w:hAnsi="Angsana New" w:hint="cs"/>
                <w:sz w:val="28"/>
                <w:szCs w:val="28"/>
                <w:lang w:val="en-US"/>
              </w:rPr>
              <w:t>2</w:t>
            </w:r>
            <w:r w:rsidR="00955912" w:rsidRPr="00ED6253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ED6253">
              <w:rPr>
                <w:rFonts w:ascii="Angsana New" w:hAnsi="Angsana New" w:hint="cs"/>
                <w:sz w:val="28"/>
                <w:szCs w:val="28"/>
                <w:lang w:val="en-US"/>
              </w:rPr>
              <w:t>631</w:t>
            </w:r>
          </w:p>
        </w:tc>
      </w:tr>
      <w:tr w:rsidR="00955912" w:rsidRPr="00ED6253" w14:paraId="1192BD4E" w14:textId="77777777" w:rsidTr="00AC60F8">
        <w:tc>
          <w:tcPr>
            <w:tcW w:w="2340" w:type="dxa"/>
          </w:tcPr>
          <w:p w14:paraId="29F8C3A3" w14:textId="77777777" w:rsidR="00955912" w:rsidRPr="00ED6253" w:rsidRDefault="00955912" w:rsidP="00AC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625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75FB10" w14:textId="77777777" w:rsidR="00955912" w:rsidRPr="00ED6253" w:rsidRDefault="001A1B2B" w:rsidP="00AC60F8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38" w:right="-73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ED6253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24,476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42D6D28" w14:textId="77777777" w:rsidR="00955912" w:rsidRPr="00ED6253" w:rsidRDefault="00955912" w:rsidP="00AC60F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C150EE" w14:textId="77777777" w:rsidR="00955912" w:rsidRPr="00ED6253" w:rsidRDefault="001A1B2B" w:rsidP="00AC60F8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ED6253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2,369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4A732E" w14:textId="77777777" w:rsidR="00955912" w:rsidRPr="00ED6253" w:rsidRDefault="00955912" w:rsidP="00AC60F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3198CE" w14:textId="77777777" w:rsidR="00955912" w:rsidRPr="00ED6253" w:rsidRDefault="001A1B2B" w:rsidP="00AC60F8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ED6253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22,107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C002A9" w14:textId="77777777" w:rsidR="00955912" w:rsidRPr="00ED6253" w:rsidRDefault="00955912" w:rsidP="00AC60F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32CF8E" w14:textId="77777777" w:rsidR="00955912" w:rsidRPr="00ED6253" w:rsidRDefault="00993E75" w:rsidP="00AC60F8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38" w:right="-73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ED6253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3</w:t>
            </w:r>
            <w:r w:rsidR="00955912" w:rsidRPr="00ED6253">
              <w:rPr>
                <w:rFonts w:ascii="Angsana New" w:hAnsi="Angsana New" w:hint="cs"/>
                <w:b/>
                <w:bCs/>
                <w:sz w:val="28"/>
                <w:szCs w:val="28"/>
                <w:lang w:bidi="th-TH"/>
              </w:rPr>
              <w:t>,</w:t>
            </w:r>
            <w:r w:rsidRPr="00ED6253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554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516357" w14:textId="77777777" w:rsidR="00955912" w:rsidRPr="00ED6253" w:rsidRDefault="00955912" w:rsidP="00AC60F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5CB189" w14:textId="77777777" w:rsidR="00955912" w:rsidRPr="00ED6253" w:rsidRDefault="00993E75" w:rsidP="00AC60F8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ED6253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484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41139FB3" w14:textId="77777777" w:rsidR="00955912" w:rsidRPr="00ED6253" w:rsidRDefault="00955912" w:rsidP="00AC60F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E26D95" w14:textId="77777777" w:rsidR="00955912" w:rsidRPr="00ED6253" w:rsidRDefault="00993E75" w:rsidP="00AC60F8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ED6253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3</w:t>
            </w:r>
            <w:r w:rsidR="00955912" w:rsidRPr="00ED6253">
              <w:rPr>
                <w:rFonts w:ascii="Angsana New" w:hAnsi="Angsana New" w:hint="cs"/>
                <w:b/>
                <w:bCs/>
                <w:sz w:val="28"/>
                <w:szCs w:val="28"/>
                <w:lang w:bidi="th-TH"/>
              </w:rPr>
              <w:t>,</w:t>
            </w:r>
            <w:r w:rsidRPr="00ED6253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070</w:t>
            </w:r>
          </w:p>
        </w:tc>
      </w:tr>
    </w:tbl>
    <w:p w14:paraId="45751A73" w14:textId="77777777" w:rsidR="00632358" w:rsidRPr="00ED6253" w:rsidRDefault="00632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b/>
          <w:bCs/>
          <w:sz w:val="24"/>
          <w:szCs w:val="24"/>
          <w:cs/>
          <w:lang w:eastAsia="x-none"/>
        </w:rPr>
      </w:pPr>
    </w:p>
    <w:tbl>
      <w:tblPr>
        <w:tblW w:w="924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40"/>
        <w:gridCol w:w="990"/>
        <w:gridCol w:w="237"/>
        <w:gridCol w:w="772"/>
        <w:gridCol w:w="236"/>
        <w:gridCol w:w="1032"/>
        <w:gridCol w:w="270"/>
        <w:gridCol w:w="963"/>
        <w:gridCol w:w="270"/>
        <w:gridCol w:w="810"/>
        <w:gridCol w:w="269"/>
        <w:gridCol w:w="8"/>
        <w:gridCol w:w="1044"/>
      </w:tblGrid>
      <w:tr w:rsidR="00756D44" w:rsidRPr="00ED6253" w14:paraId="4B2A0091" w14:textId="77777777" w:rsidTr="00756D44">
        <w:trPr>
          <w:tblHeader/>
        </w:trPr>
        <w:tc>
          <w:tcPr>
            <w:tcW w:w="2340" w:type="dxa"/>
          </w:tcPr>
          <w:p w14:paraId="388481B3" w14:textId="77777777" w:rsidR="00756D44" w:rsidRPr="00ED6253" w:rsidRDefault="00756D44" w:rsidP="00756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01" w:type="dxa"/>
            <w:gridSpan w:val="12"/>
          </w:tcPr>
          <w:p w14:paraId="4E707449" w14:textId="77777777" w:rsidR="00756D44" w:rsidRPr="00ED6253" w:rsidRDefault="00756D44" w:rsidP="00756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D625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56D44" w:rsidRPr="00ED6253" w14:paraId="55D2B297" w14:textId="77777777" w:rsidTr="00756D44">
        <w:trPr>
          <w:tblHeader/>
        </w:trPr>
        <w:tc>
          <w:tcPr>
            <w:tcW w:w="2340" w:type="dxa"/>
          </w:tcPr>
          <w:p w14:paraId="256491AB" w14:textId="77777777" w:rsidR="00756D44" w:rsidRPr="00ED6253" w:rsidRDefault="00756D44" w:rsidP="00756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67" w:type="dxa"/>
            <w:gridSpan w:val="5"/>
            <w:shd w:val="clear" w:color="auto" w:fill="auto"/>
          </w:tcPr>
          <w:p w14:paraId="1E35228B" w14:textId="77777777" w:rsidR="00756D44" w:rsidRPr="00ED6253" w:rsidRDefault="002A61BF" w:rsidP="00756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ED6253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1C3AEE" w:rsidRPr="00ED625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56D44" w:rsidRPr="00ED625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777AE4AB" w14:textId="77777777" w:rsidR="00756D44" w:rsidRPr="00ED6253" w:rsidRDefault="00756D44" w:rsidP="00756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3364" w:type="dxa"/>
            <w:gridSpan w:val="6"/>
            <w:shd w:val="clear" w:color="auto" w:fill="auto"/>
          </w:tcPr>
          <w:p w14:paraId="40A35A79" w14:textId="77777777" w:rsidR="00756D44" w:rsidRPr="00ED6253" w:rsidRDefault="00756D44" w:rsidP="00756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D625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D625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ED625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756D44" w:rsidRPr="00ED6253" w14:paraId="1C7A4D64" w14:textId="77777777" w:rsidTr="00756D44">
        <w:trPr>
          <w:tblHeader/>
        </w:trPr>
        <w:tc>
          <w:tcPr>
            <w:tcW w:w="2340" w:type="dxa"/>
            <w:shd w:val="clear" w:color="auto" w:fill="auto"/>
            <w:vAlign w:val="bottom"/>
          </w:tcPr>
          <w:p w14:paraId="0F1A3482" w14:textId="77777777" w:rsidR="00756D44" w:rsidRPr="00ED6253" w:rsidRDefault="00756D44" w:rsidP="00756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  <w:p w14:paraId="7B5D170B" w14:textId="77777777" w:rsidR="00756D44" w:rsidRPr="00ED6253" w:rsidRDefault="00756D44" w:rsidP="00756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40" w:hanging="14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ED625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หนี้สินตามสัญญาเช่า</w:t>
            </w:r>
            <w:r w:rsidRPr="00ED625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  <w:p w14:paraId="3D4A0D90" w14:textId="77777777" w:rsidR="00756D44" w:rsidRPr="00ED6253" w:rsidRDefault="00756D44" w:rsidP="00756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40" w:hanging="140"/>
              <w:rPr>
                <w:rFonts w:ascii="Angsana New" w:hAnsi="Angsana New"/>
                <w:b/>
                <w:bCs/>
                <w:i/>
                <w:iCs/>
                <w:color w:val="0000FF"/>
                <w:sz w:val="28"/>
                <w:szCs w:val="28"/>
                <w:cs/>
              </w:rPr>
            </w:pPr>
            <w:r w:rsidRPr="00ED625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Pr="00ED625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(2562: </w:t>
            </w:r>
            <w:r w:rsidRPr="00ED625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หนี้สินตามสัญญาเช่าการเงิน</w:t>
            </w:r>
            <w:r w:rsidRPr="00ED625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CF71DDC" w14:textId="77777777" w:rsidR="00756D44" w:rsidRPr="00ED6253" w:rsidRDefault="00756D44" w:rsidP="00756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253">
              <w:rPr>
                <w:rFonts w:ascii="Angsana New" w:hAnsi="Angsana New" w:hint="cs"/>
                <w:sz w:val="28"/>
                <w:szCs w:val="28"/>
                <w:cs/>
              </w:rPr>
              <w:t>จำนวนเงิน</w:t>
            </w:r>
            <w:r w:rsidRPr="00ED6253">
              <w:rPr>
                <w:rFonts w:ascii="Angsana New" w:hAnsi="Angsana New" w:hint="cs"/>
                <w:sz w:val="28"/>
                <w:szCs w:val="28"/>
                <w:cs/>
              </w:rPr>
              <w:br/>
              <w:t>ขั้นต่ำที่</w:t>
            </w:r>
            <w:r w:rsidRPr="00ED6253">
              <w:rPr>
                <w:rFonts w:ascii="Angsana New" w:hAnsi="Angsana New"/>
                <w:sz w:val="28"/>
                <w:szCs w:val="28"/>
              </w:rPr>
              <w:br/>
            </w:r>
            <w:r w:rsidRPr="00ED6253">
              <w:rPr>
                <w:rFonts w:ascii="Angsana New" w:hAnsi="Angsana New" w:hint="cs"/>
                <w:sz w:val="28"/>
                <w:szCs w:val="28"/>
                <w:cs/>
              </w:rPr>
              <w:t>ต้องจ่าย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F4164E1" w14:textId="77777777" w:rsidR="00756D44" w:rsidRPr="00ED6253" w:rsidRDefault="00756D44" w:rsidP="00756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5AC7CB0D" w14:textId="77777777" w:rsidR="00756D44" w:rsidRPr="00ED6253" w:rsidRDefault="00756D44" w:rsidP="00756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253">
              <w:rPr>
                <w:rFonts w:ascii="Angsana New" w:hAnsi="Angsana New" w:hint="cs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C59E38" w14:textId="77777777" w:rsidR="00756D44" w:rsidRPr="00ED6253" w:rsidRDefault="00756D44" w:rsidP="00756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6153A4C8" w14:textId="77777777" w:rsidR="00756D44" w:rsidRPr="00ED6253" w:rsidRDefault="00756D44" w:rsidP="00756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4" w:right="-10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253">
              <w:rPr>
                <w:rFonts w:ascii="Angsana New" w:hAnsi="Angsana New" w:hint="cs"/>
                <w:sz w:val="28"/>
                <w:szCs w:val="28"/>
                <w:cs/>
              </w:rPr>
              <w:t>มูลค่าปัจจุบันของจำนวนเงินขั้นต่ำที่ต้องจ่าย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E56FB6" w14:textId="77777777" w:rsidR="00756D44" w:rsidRPr="00ED6253" w:rsidRDefault="00756D44" w:rsidP="00756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5CFB77E6" w14:textId="77777777" w:rsidR="00756D44" w:rsidRPr="00ED6253" w:rsidRDefault="00756D44" w:rsidP="00756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6" w:right="-6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253">
              <w:rPr>
                <w:rFonts w:ascii="Angsana New" w:hAnsi="Angsana New" w:hint="cs"/>
                <w:sz w:val="28"/>
                <w:szCs w:val="28"/>
                <w:cs/>
              </w:rPr>
              <w:t>จำนวนเงิน</w:t>
            </w:r>
            <w:r w:rsidRPr="00ED6253">
              <w:rPr>
                <w:rFonts w:ascii="Angsana New" w:hAnsi="Angsana New" w:hint="cs"/>
                <w:sz w:val="28"/>
                <w:szCs w:val="28"/>
              </w:rPr>
              <w:br/>
            </w:r>
            <w:r w:rsidRPr="00ED6253">
              <w:rPr>
                <w:rFonts w:ascii="Angsana New" w:hAnsi="Angsana New" w:hint="cs"/>
                <w:sz w:val="28"/>
                <w:szCs w:val="28"/>
                <w:cs/>
              </w:rPr>
              <w:t>ขั้นต่ำที่</w:t>
            </w:r>
            <w:r w:rsidRPr="00ED6253">
              <w:rPr>
                <w:rFonts w:ascii="Angsana New" w:hAnsi="Angsana New"/>
                <w:sz w:val="28"/>
                <w:szCs w:val="28"/>
              </w:rPr>
              <w:br/>
            </w:r>
            <w:r w:rsidRPr="00ED6253">
              <w:rPr>
                <w:rFonts w:ascii="Angsana New" w:hAnsi="Angsana New" w:hint="cs"/>
                <w:sz w:val="28"/>
                <w:szCs w:val="28"/>
                <w:cs/>
              </w:rPr>
              <w:t>ต้องจ่าย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33AA24" w14:textId="77777777" w:rsidR="00756D44" w:rsidRPr="00ED6253" w:rsidRDefault="00756D44" w:rsidP="00756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712FD05" w14:textId="77777777" w:rsidR="00756D44" w:rsidRPr="00ED6253" w:rsidRDefault="00756D44" w:rsidP="00756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253">
              <w:rPr>
                <w:rFonts w:ascii="Angsana New" w:hAnsi="Angsana New" w:hint="cs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E818FC5" w14:textId="77777777" w:rsidR="00756D44" w:rsidRPr="00ED6253" w:rsidRDefault="00756D44" w:rsidP="00756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2" w:type="dxa"/>
            <w:gridSpan w:val="2"/>
            <w:shd w:val="clear" w:color="auto" w:fill="auto"/>
            <w:vAlign w:val="bottom"/>
          </w:tcPr>
          <w:p w14:paraId="3B754239" w14:textId="77777777" w:rsidR="00756D44" w:rsidRPr="00ED6253" w:rsidRDefault="00756D44" w:rsidP="00756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2" w:right="-6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253">
              <w:rPr>
                <w:rFonts w:ascii="Angsana New" w:hAnsi="Angsana New" w:hint="cs"/>
                <w:sz w:val="28"/>
                <w:szCs w:val="28"/>
                <w:cs/>
              </w:rPr>
              <w:t>มูลค่าปัจจุบันของจำนวนเงินขั้นต่ำที่ต้องจ่าย</w:t>
            </w:r>
          </w:p>
        </w:tc>
      </w:tr>
      <w:tr w:rsidR="00756D44" w:rsidRPr="00ED6253" w14:paraId="088EB5E8" w14:textId="77777777" w:rsidTr="00756D44">
        <w:trPr>
          <w:tblHeader/>
        </w:trPr>
        <w:tc>
          <w:tcPr>
            <w:tcW w:w="2340" w:type="dxa"/>
          </w:tcPr>
          <w:p w14:paraId="1AF7B026" w14:textId="77777777" w:rsidR="00756D44" w:rsidRPr="00ED6253" w:rsidRDefault="00756D44" w:rsidP="00756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01" w:type="dxa"/>
            <w:gridSpan w:val="12"/>
          </w:tcPr>
          <w:p w14:paraId="2B2D6BD6" w14:textId="77777777" w:rsidR="00756D44" w:rsidRPr="00ED6253" w:rsidRDefault="00756D44" w:rsidP="00756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ED6253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56D44" w:rsidRPr="00ED6253" w14:paraId="75C4208B" w14:textId="77777777" w:rsidTr="00756D44">
        <w:trPr>
          <w:tblHeader/>
        </w:trPr>
        <w:tc>
          <w:tcPr>
            <w:tcW w:w="2340" w:type="dxa"/>
          </w:tcPr>
          <w:p w14:paraId="65E52B7E" w14:textId="77777777" w:rsidR="00756D44" w:rsidRPr="00ED6253" w:rsidRDefault="00756D44" w:rsidP="00756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79"/>
              <w:rPr>
                <w:rFonts w:ascii="Angsana New" w:eastAsia="Calibri" w:hAnsi="Angsana New"/>
                <w:b/>
                <w:bCs/>
                <w:i/>
                <w:iCs/>
                <w:color w:val="0000FF"/>
                <w:sz w:val="28"/>
                <w:szCs w:val="28"/>
                <w:cs/>
              </w:rPr>
            </w:pPr>
            <w:r w:rsidRPr="00ED6253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ระยะเวลาที่จะครบกำหนด</w:t>
            </w:r>
          </w:p>
        </w:tc>
        <w:tc>
          <w:tcPr>
            <w:tcW w:w="6901" w:type="dxa"/>
            <w:gridSpan w:val="12"/>
          </w:tcPr>
          <w:p w14:paraId="23C2730B" w14:textId="77777777" w:rsidR="00756D44" w:rsidRPr="00ED6253" w:rsidRDefault="00756D44" w:rsidP="00756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756D44" w:rsidRPr="00ED6253" w14:paraId="62281C2A" w14:textId="77777777" w:rsidTr="00756D44">
        <w:tc>
          <w:tcPr>
            <w:tcW w:w="2340" w:type="dxa"/>
          </w:tcPr>
          <w:p w14:paraId="00217381" w14:textId="77777777" w:rsidR="00756D44" w:rsidRPr="00ED6253" w:rsidRDefault="00756D44" w:rsidP="00756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</w:rPr>
            </w:pPr>
            <w:r w:rsidRPr="00ED6253">
              <w:rPr>
                <w:rFonts w:ascii="Angsana New" w:hAnsi="Angsana New" w:hint="cs"/>
                <w:sz w:val="28"/>
                <w:szCs w:val="28"/>
                <w:cs/>
              </w:rPr>
              <w:t>ภายใน</w:t>
            </w:r>
            <w:r w:rsidRPr="00ED6253">
              <w:rPr>
                <w:rFonts w:ascii="Angsana New" w:hAnsi="Angsana New" w:hint="cs"/>
                <w:sz w:val="28"/>
                <w:szCs w:val="28"/>
              </w:rPr>
              <w:t xml:space="preserve"> 1 </w:t>
            </w:r>
            <w:r w:rsidRPr="00ED6253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E58CAD9" w14:textId="77777777" w:rsidR="00756D44" w:rsidRPr="00ED6253" w:rsidRDefault="007247ED" w:rsidP="00756D44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D6253">
              <w:rPr>
                <w:rFonts w:ascii="Angsana New" w:hAnsi="Angsana New"/>
                <w:sz w:val="28"/>
                <w:szCs w:val="28"/>
                <w:lang w:bidi="th-TH"/>
              </w:rPr>
              <w:t>582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F6A960A" w14:textId="77777777" w:rsidR="00756D44" w:rsidRPr="00ED6253" w:rsidRDefault="00756D44" w:rsidP="00756D4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470AD021" w14:textId="77777777" w:rsidR="00756D44" w:rsidRPr="00ED6253" w:rsidRDefault="007247ED" w:rsidP="007A313F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D6253">
              <w:rPr>
                <w:rFonts w:ascii="Angsana New" w:hAnsi="Angsana New"/>
                <w:sz w:val="28"/>
                <w:szCs w:val="28"/>
                <w:lang w:bidi="th-TH"/>
              </w:rPr>
              <w:t>125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DF5B4F" w14:textId="77777777" w:rsidR="00756D44" w:rsidRPr="00ED6253" w:rsidRDefault="00756D44" w:rsidP="00756D4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07BE8699" w14:textId="77777777" w:rsidR="00756D44" w:rsidRPr="00ED6253" w:rsidRDefault="007247ED" w:rsidP="00756D4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D6253">
              <w:rPr>
                <w:rFonts w:ascii="Angsana New" w:hAnsi="Angsana New"/>
                <w:sz w:val="28"/>
                <w:szCs w:val="28"/>
                <w:lang w:val="en-US" w:bidi="th-TH"/>
              </w:rPr>
              <w:t>457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3E4518" w14:textId="77777777" w:rsidR="00756D44" w:rsidRPr="00ED6253" w:rsidRDefault="00756D44" w:rsidP="00756D4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76ED7552" w14:textId="77777777" w:rsidR="00756D44" w:rsidRPr="00ED6253" w:rsidRDefault="00756D44" w:rsidP="00756D44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D6253">
              <w:rPr>
                <w:rFonts w:ascii="Angsana New" w:hAnsi="Angsana New" w:hint="cs"/>
                <w:sz w:val="28"/>
                <w:szCs w:val="28"/>
                <w:lang w:val="en-US" w:bidi="th-TH"/>
              </w:rPr>
              <w:t>582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BAAF32" w14:textId="77777777" w:rsidR="00756D44" w:rsidRPr="00ED6253" w:rsidRDefault="00756D44" w:rsidP="00756D4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ADFD3ED" w14:textId="77777777" w:rsidR="00756D44" w:rsidRPr="00ED6253" w:rsidRDefault="00756D44" w:rsidP="00756D44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D6253">
              <w:rPr>
                <w:rFonts w:ascii="Angsana New" w:hAnsi="Angsana New" w:hint="cs"/>
                <w:sz w:val="28"/>
                <w:szCs w:val="28"/>
                <w:lang w:val="en-US" w:bidi="th-TH"/>
              </w:rPr>
              <w:t>143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67D1FEDE" w14:textId="77777777" w:rsidR="00756D44" w:rsidRPr="00ED6253" w:rsidRDefault="00756D44" w:rsidP="00756D4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44" w:type="dxa"/>
            <w:vAlign w:val="bottom"/>
          </w:tcPr>
          <w:p w14:paraId="7E2B6755" w14:textId="77777777" w:rsidR="00756D44" w:rsidRPr="00ED6253" w:rsidRDefault="00756D44" w:rsidP="00756D4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D6253">
              <w:rPr>
                <w:rFonts w:ascii="Angsana New" w:hAnsi="Angsana New" w:hint="cs"/>
                <w:sz w:val="28"/>
                <w:szCs w:val="28"/>
                <w:lang w:val="en-US" w:bidi="th-TH"/>
              </w:rPr>
              <w:t>439</w:t>
            </w:r>
          </w:p>
        </w:tc>
      </w:tr>
      <w:tr w:rsidR="00756D44" w:rsidRPr="00ED6253" w14:paraId="226EF3FD" w14:textId="77777777" w:rsidTr="00756D44">
        <w:tc>
          <w:tcPr>
            <w:tcW w:w="2340" w:type="dxa"/>
          </w:tcPr>
          <w:p w14:paraId="37CD73DD" w14:textId="77777777" w:rsidR="00756D44" w:rsidRPr="00ED6253" w:rsidRDefault="00756D44" w:rsidP="00756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D6253">
              <w:rPr>
                <w:rFonts w:ascii="Angsana New" w:hAnsi="Angsana New" w:hint="cs"/>
                <w:sz w:val="28"/>
                <w:szCs w:val="28"/>
              </w:rPr>
              <w:t xml:space="preserve">1 - 5 </w:t>
            </w:r>
            <w:r w:rsidRPr="00ED6253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FE2C1BF" w14:textId="77777777" w:rsidR="00B25D65" w:rsidRPr="00ED6253" w:rsidRDefault="007247ED" w:rsidP="00756D44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="Angsana New" w:hAnsi="Angsana New"/>
                <w:sz w:val="28"/>
                <w:szCs w:val="28"/>
              </w:rPr>
            </w:pPr>
            <w:r w:rsidRPr="00ED6253">
              <w:rPr>
                <w:rFonts w:ascii="Angsana New" w:hAnsi="Angsana New"/>
                <w:sz w:val="28"/>
                <w:szCs w:val="28"/>
              </w:rPr>
              <w:t>2,576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92F9BC6" w14:textId="77777777" w:rsidR="00756D44" w:rsidRPr="00ED6253" w:rsidRDefault="00756D44" w:rsidP="00756D4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5277B72C" w14:textId="77777777" w:rsidR="00756D44" w:rsidRPr="00ED6253" w:rsidRDefault="007247ED" w:rsidP="00D72265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ED6253">
              <w:rPr>
                <w:rFonts w:ascii="Angsana New" w:hAnsi="Angsana New"/>
                <w:sz w:val="28"/>
                <w:szCs w:val="28"/>
                <w:lang w:val="en-US" w:bidi="th-TH"/>
              </w:rPr>
              <w:t>259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BAEE52" w14:textId="77777777" w:rsidR="00756D44" w:rsidRPr="00ED6253" w:rsidRDefault="00756D44" w:rsidP="00756D4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7F55A9BC" w14:textId="77777777" w:rsidR="00756D44" w:rsidRPr="00ED6253" w:rsidRDefault="007247ED" w:rsidP="00756D4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</w:rPr>
            </w:pPr>
            <w:r w:rsidRPr="00ED6253">
              <w:rPr>
                <w:rFonts w:ascii="Angsana New" w:hAnsi="Angsana New"/>
                <w:sz w:val="28"/>
                <w:szCs w:val="28"/>
              </w:rPr>
              <w:t>2,317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5D8B5C" w14:textId="77777777" w:rsidR="00756D44" w:rsidRPr="00ED6253" w:rsidRDefault="00756D44" w:rsidP="00756D4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63B7F7DA" w14:textId="77777777" w:rsidR="00756D44" w:rsidRPr="00ED6253" w:rsidRDefault="00756D44" w:rsidP="00756D44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="Angsana New" w:hAnsi="Angsana New"/>
                <w:sz w:val="28"/>
                <w:szCs w:val="28"/>
              </w:rPr>
            </w:pPr>
            <w:r w:rsidRPr="00ED6253">
              <w:rPr>
                <w:rFonts w:ascii="Angsana New" w:hAnsi="Angsana New" w:hint="cs"/>
                <w:sz w:val="28"/>
                <w:szCs w:val="28"/>
                <w:lang w:val="en-US"/>
              </w:rPr>
              <w:t>2</w:t>
            </w:r>
            <w:r w:rsidRPr="00ED6253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ED6253">
              <w:rPr>
                <w:rFonts w:ascii="Angsana New" w:hAnsi="Angsana New" w:hint="cs"/>
                <w:sz w:val="28"/>
                <w:szCs w:val="28"/>
                <w:lang w:val="en-US"/>
              </w:rPr>
              <w:t>972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AC3F36" w14:textId="77777777" w:rsidR="00756D44" w:rsidRPr="00ED6253" w:rsidRDefault="00756D44" w:rsidP="00756D4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201CC5E" w14:textId="77777777" w:rsidR="00756D44" w:rsidRPr="00ED6253" w:rsidRDefault="00756D44" w:rsidP="00756D44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</w:rPr>
            </w:pPr>
            <w:r w:rsidRPr="00ED6253">
              <w:rPr>
                <w:rFonts w:ascii="Angsana New" w:hAnsi="Angsana New" w:hint="cs"/>
                <w:sz w:val="28"/>
                <w:szCs w:val="28"/>
                <w:lang w:val="en-US"/>
              </w:rPr>
              <w:t>341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3A09EC25" w14:textId="77777777" w:rsidR="00756D44" w:rsidRPr="00ED6253" w:rsidRDefault="00756D44" w:rsidP="00756D4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29B5118C" w14:textId="77777777" w:rsidR="00756D44" w:rsidRPr="00ED6253" w:rsidRDefault="00756D44" w:rsidP="00756D4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</w:rPr>
            </w:pPr>
            <w:r w:rsidRPr="00ED6253">
              <w:rPr>
                <w:rFonts w:ascii="Angsana New" w:hAnsi="Angsana New" w:hint="cs"/>
                <w:sz w:val="28"/>
                <w:szCs w:val="28"/>
                <w:lang w:val="en-US"/>
              </w:rPr>
              <w:t>2</w:t>
            </w:r>
            <w:r w:rsidRPr="00ED6253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ED6253">
              <w:rPr>
                <w:rFonts w:ascii="Angsana New" w:hAnsi="Angsana New" w:hint="cs"/>
                <w:sz w:val="28"/>
                <w:szCs w:val="28"/>
                <w:lang w:val="en-US"/>
              </w:rPr>
              <w:t>631</w:t>
            </w:r>
          </w:p>
        </w:tc>
      </w:tr>
      <w:tr w:rsidR="00756D44" w:rsidRPr="00ED6253" w14:paraId="4907FDA7" w14:textId="77777777" w:rsidTr="00756D44">
        <w:tc>
          <w:tcPr>
            <w:tcW w:w="2340" w:type="dxa"/>
          </w:tcPr>
          <w:p w14:paraId="1592F95E" w14:textId="77777777" w:rsidR="00756D44" w:rsidRPr="00ED6253" w:rsidRDefault="00756D44" w:rsidP="00756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625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75576D" w14:textId="77777777" w:rsidR="003F68B8" w:rsidRPr="00ED6253" w:rsidRDefault="007247ED" w:rsidP="003F68B8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38" w:right="-73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ED6253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3,158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AA7C6FE" w14:textId="77777777" w:rsidR="00756D44" w:rsidRPr="00ED6253" w:rsidRDefault="00756D44" w:rsidP="00756D4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89C250" w14:textId="77777777" w:rsidR="00756D44" w:rsidRPr="00ED6253" w:rsidRDefault="007247ED" w:rsidP="00D72265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ED625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384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F027D8" w14:textId="77777777" w:rsidR="00756D44" w:rsidRPr="00ED6253" w:rsidRDefault="00756D44" w:rsidP="00756D4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354676" w14:textId="77777777" w:rsidR="00756D44" w:rsidRPr="00ED6253" w:rsidRDefault="007247ED" w:rsidP="00756D4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ED6253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2,774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DCFCAA" w14:textId="77777777" w:rsidR="00756D44" w:rsidRPr="00ED6253" w:rsidRDefault="00756D44" w:rsidP="00756D4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D5D52F" w14:textId="77777777" w:rsidR="00756D44" w:rsidRPr="00ED6253" w:rsidRDefault="00756D44" w:rsidP="00756D44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38" w:right="-73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ED6253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3</w:t>
            </w:r>
            <w:r w:rsidRPr="00ED6253">
              <w:rPr>
                <w:rFonts w:ascii="Angsana New" w:hAnsi="Angsana New" w:hint="cs"/>
                <w:b/>
                <w:bCs/>
                <w:sz w:val="28"/>
                <w:szCs w:val="28"/>
                <w:lang w:bidi="th-TH"/>
              </w:rPr>
              <w:t>,</w:t>
            </w:r>
            <w:r w:rsidRPr="00ED6253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554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60343C" w14:textId="77777777" w:rsidR="00756D44" w:rsidRPr="00ED6253" w:rsidRDefault="00756D44" w:rsidP="00756D4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C09233" w14:textId="77777777" w:rsidR="00756D44" w:rsidRPr="00ED6253" w:rsidRDefault="00756D44" w:rsidP="00756D44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ED6253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484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1FB59568" w14:textId="77777777" w:rsidR="00756D44" w:rsidRPr="00ED6253" w:rsidRDefault="00756D44" w:rsidP="00756D4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317952" w14:textId="77777777" w:rsidR="00756D44" w:rsidRPr="00ED6253" w:rsidRDefault="00756D44" w:rsidP="00756D4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ED6253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3</w:t>
            </w:r>
            <w:r w:rsidRPr="00ED6253">
              <w:rPr>
                <w:rFonts w:ascii="Angsana New" w:hAnsi="Angsana New" w:hint="cs"/>
                <w:b/>
                <w:bCs/>
                <w:sz w:val="28"/>
                <w:szCs w:val="28"/>
                <w:lang w:bidi="th-TH"/>
              </w:rPr>
              <w:t>,</w:t>
            </w:r>
            <w:r w:rsidRPr="00ED6253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070</w:t>
            </w:r>
          </w:p>
        </w:tc>
      </w:tr>
    </w:tbl>
    <w:p w14:paraId="529AD8B7" w14:textId="77777777" w:rsidR="00756D44" w:rsidRPr="00ED6253" w:rsidRDefault="00756D44" w:rsidP="00756D44">
      <w:pPr>
        <w:rPr>
          <w:rFonts w:asciiTheme="majorBidi" w:hAnsiTheme="majorBidi" w:cstheme="majorBidi"/>
          <w:sz w:val="28"/>
          <w:szCs w:val="28"/>
          <w:cs/>
          <w:lang w:eastAsia="x-none"/>
        </w:rPr>
      </w:pPr>
    </w:p>
    <w:p w14:paraId="1978D7A6" w14:textId="77777777" w:rsidR="00A57F80" w:rsidRPr="00ED6253" w:rsidRDefault="00562F26" w:rsidP="008261A6">
      <w:pPr>
        <w:pStyle w:val="Heading6"/>
        <w:ind w:left="540" w:right="-45" w:hanging="540"/>
        <w:jc w:val="thaiDistribute"/>
        <w:rPr>
          <w:rFonts w:ascii="Angsana New" w:eastAsia="MS Mincho" w:hAnsi="Angsana New"/>
          <w:sz w:val="28"/>
          <w:szCs w:val="28"/>
          <w:lang w:val="en-US"/>
        </w:rPr>
      </w:pPr>
      <w:r w:rsidRPr="00ED6253">
        <w:rPr>
          <w:rFonts w:ascii="Angsana New" w:eastAsia="MS Mincho" w:hAnsi="Angsana New"/>
          <w:sz w:val="28"/>
          <w:szCs w:val="28"/>
          <w:lang w:val="en-US"/>
        </w:rPr>
        <w:t>10</w:t>
      </w:r>
      <w:r w:rsidR="00CB3B4E" w:rsidRPr="00ED6253">
        <w:rPr>
          <w:rFonts w:ascii="Angsana New" w:eastAsia="MS Mincho" w:hAnsi="Angsana New" w:hint="cs"/>
          <w:sz w:val="28"/>
          <w:szCs w:val="28"/>
          <w:lang w:val="en-US"/>
        </w:rPr>
        <w:tab/>
      </w:r>
      <w:r w:rsidR="00A57F80" w:rsidRPr="00ED6253">
        <w:rPr>
          <w:rFonts w:ascii="Angsana New" w:eastAsia="MS Mincho" w:hAnsi="Angsana New" w:hint="cs"/>
          <w:sz w:val="28"/>
          <w:szCs w:val="28"/>
          <w:cs/>
        </w:rPr>
        <w:t>เจ้าหนี้การค้าและเจ้าหนี้อื่น</w:t>
      </w:r>
    </w:p>
    <w:p w14:paraId="4BF5B5C0" w14:textId="77777777" w:rsidR="00B24F46" w:rsidRPr="00ED6253" w:rsidRDefault="00B24F46" w:rsidP="00B24F46">
      <w:pPr>
        <w:rPr>
          <w:rFonts w:ascii="Angsana New" w:hAnsi="Angsana New"/>
          <w:sz w:val="24"/>
          <w:szCs w:val="24"/>
          <w:lang w:eastAsia="x-none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990"/>
        <w:gridCol w:w="990"/>
        <w:gridCol w:w="262"/>
        <w:gridCol w:w="998"/>
        <w:gridCol w:w="262"/>
        <w:gridCol w:w="998"/>
        <w:gridCol w:w="270"/>
        <w:gridCol w:w="1080"/>
      </w:tblGrid>
      <w:tr w:rsidR="00B24F46" w:rsidRPr="00ED6253" w14:paraId="19456825" w14:textId="77777777" w:rsidTr="0091344E">
        <w:trPr>
          <w:tblHeader/>
        </w:trPr>
        <w:tc>
          <w:tcPr>
            <w:tcW w:w="3330" w:type="dxa"/>
            <w:shd w:val="clear" w:color="auto" w:fill="auto"/>
          </w:tcPr>
          <w:p w14:paraId="2C4A544D" w14:textId="77777777" w:rsidR="00B24F46" w:rsidRPr="00ED6253" w:rsidRDefault="00B24F46" w:rsidP="00B76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3A90E7BD" w14:textId="77777777" w:rsidR="00B24F46" w:rsidRPr="00ED6253" w:rsidRDefault="00B24F46" w:rsidP="00B76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6417085D" w14:textId="77777777" w:rsidR="00B24F46" w:rsidRPr="00ED6253" w:rsidRDefault="00B24F46" w:rsidP="00B7665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D6253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14:paraId="62A8B54B" w14:textId="77777777" w:rsidR="00B24F46" w:rsidRPr="00ED6253" w:rsidRDefault="00B24F46" w:rsidP="00B76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348" w:type="dxa"/>
            <w:gridSpan w:val="3"/>
            <w:shd w:val="clear" w:color="auto" w:fill="auto"/>
            <w:vAlign w:val="bottom"/>
          </w:tcPr>
          <w:p w14:paraId="7D3FF275" w14:textId="77777777" w:rsidR="00B24F46" w:rsidRPr="00ED6253" w:rsidRDefault="00B24F46" w:rsidP="00B7665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D6253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91344E" w:rsidRPr="00ED6253" w14:paraId="54E8B929" w14:textId="77777777" w:rsidTr="0091344E">
        <w:trPr>
          <w:tblHeader/>
        </w:trPr>
        <w:tc>
          <w:tcPr>
            <w:tcW w:w="3330" w:type="dxa"/>
            <w:shd w:val="clear" w:color="auto" w:fill="auto"/>
          </w:tcPr>
          <w:p w14:paraId="16B90DD0" w14:textId="77777777" w:rsidR="0091344E" w:rsidRPr="00ED6253" w:rsidRDefault="0091344E" w:rsidP="0091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5453AB25" w14:textId="77777777" w:rsidR="0091344E" w:rsidRPr="00ED6253" w:rsidRDefault="0091344E" w:rsidP="00913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8D98854" w14:textId="77777777" w:rsidR="0091344E" w:rsidRPr="00ED6253" w:rsidRDefault="002A61BF" w:rsidP="0091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9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ED6253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3C4FC8D8" w14:textId="77777777" w:rsidR="0091344E" w:rsidRPr="00ED6253" w:rsidRDefault="0091344E" w:rsidP="0091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14:paraId="5BD8E780" w14:textId="77777777" w:rsidR="0091344E" w:rsidRPr="00ED6253" w:rsidRDefault="00993E75" w:rsidP="0091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9"/>
              <w:jc w:val="center"/>
              <w:rPr>
                <w:rFonts w:ascii="Angsana New" w:hAnsi="Angsana New"/>
                <w:b/>
                <w:spacing w:val="-6"/>
                <w:sz w:val="28"/>
                <w:szCs w:val="28"/>
                <w:cs/>
              </w:rPr>
            </w:pPr>
            <w:r w:rsidRPr="00ED6253">
              <w:rPr>
                <w:rFonts w:ascii="Angsana New" w:hAnsi="Angsana New" w:hint="cs"/>
                <w:bCs/>
                <w:spacing w:val="-6"/>
                <w:sz w:val="28"/>
                <w:szCs w:val="28"/>
              </w:rPr>
              <w:t>31</w:t>
            </w:r>
            <w:r w:rsidR="0091344E" w:rsidRPr="00ED6253">
              <w:rPr>
                <w:rFonts w:ascii="Angsana New" w:hAnsi="Angsana New" w:hint="cs"/>
                <w:b/>
                <w:spacing w:val="-6"/>
                <w:sz w:val="28"/>
                <w:szCs w:val="28"/>
              </w:rPr>
              <w:t xml:space="preserve"> </w:t>
            </w:r>
            <w:r w:rsidR="0091344E" w:rsidRPr="00ED6253">
              <w:rPr>
                <w:rFonts w:ascii="Angsana New" w:hAnsi="Angsana New" w:hint="cs"/>
                <w:b/>
                <w:spacing w:val="-6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62" w:type="dxa"/>
            <w:shd w:val="clear" w:color="auto" w:fill="auto"/>
          </w:tcPr>
          <w:p w14:paraId="2B35FBF5" w14:textId="77777777" w:rsidR="0091344E" w:rsidRPr="00ED6253" w:rsidRDefault="0091344E" w:rsidP="0091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14:paraId="510FB367" w14:textId="77777777" w:rsidR="0091344E" w:rsidRPr="00ED6253" w:rsidRDefault="002A61BF" w:rsidP="0091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9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ED6253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262689B" w14:textId="77777777" w:rsidR="0091344E" w:rsidRPr="00ED6253" w:rsidRDefault="0091344E" w:rsidP="0091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453FB9D" w14:textId="77777777" w:rsidR="0091344E" w:rsidRPr="00ED6253" w:rsidRDefault="00993E75" w:rsidP="0091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9"/>
              <w:jc w:val="center"/>
              <w:rPr>
                <w:rFonts w:ascii="Angsana New" w:hAnsi="Angsana New"/>
                <w:b/>
                <w:spacing w:val="-6"/>
                <w:sz w:val="28"/>
                <w:szCs w:val="28"/>
                <w:cs/>
              </w:rPr>
            </w:pPr>
            <w:r w:rsidRPr="00ED6253">
              <w:rPr>
                <w:rFonts w:ascii="Angsana New" w:hAnsi="Angsana New" w:hint="cs"/>
                <w:bCs/>
                <w:spacing w:val="-6"/>
                <w:sz w:val="28"/>
                <w:szCs w:val="28"/>
              </w:rPr>
              <w:t>31</w:t>
            </w:r>
            <w:r w:rsidR="0091344E" w:rsidRPr="00ED6253">
              <w:rPr>
                <w:rFonts w:ascii="Angsana New" w:hAnsi="Angsana New" w:hint="cs"/>
                <w:b/>
                <w:spacing w:val="-6"/>
                <w:sz w:val="28"/>
                <w:szCs w:val="28"/>
              </w:rPr>
              <w:t xml:space="preserve"> </w:t>
            </w:r>
            <w:r w:rsidR="0091344E" w:rsidRPr="00ED6253">
              <w:rPr>
                <w:rFonts w:ascii="Angsana New" w:hAnsi="Angsana New" w:hint="cs"/>
                <w:b/>
                <w:spacing w:val="-6"/>
                <w:sz w:val="28"/>
                <w:szCs w:val="28"/>
                <w:cs/>
              </w:rPr>
              <w:t>ธันวาคม</w:t>
            </w:r>
          </w:p>
        </w:tc>
      </w:tr>
      <w:tr w:rsidR="0091344E" w:rsidRPr="00ED6253" w14:paraId="3AF932A2" w14:textId="77777777" w:rsidTr="0091344E">
        <w:trPr>
          <w:tblHeader/>
        </w:trPr>
        <w:tc>
          <w:tcPr>
            <w:tcW w:w="3330" w:type="dxa"/>
            <w:shd w:val="clear" w:color="auto" w:fill="auto"/>
          </w:tcPr>
          <w:p w14:paraId="7F142EEF" w14:textId="77777777" w:rsidR="0091344E" w:rsidRPr="00ED6253" w:rsidRDefault="0091344E" w:rsidP="0091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44598D3F" w14:textId="77777777" w:rsidR="0091344E" w:rsidRPr="00ED6253" w:rsidRDefault="0091344E" w:rsidP="00913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  <w:r w:rsidRPr="00ED6253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A8C7EA2" w14:textId="77777777" w:rsidR="0091344E" w:rsidRPr="00ED6253" w:rsidRDefault="00993E75" w:rsidP="0091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9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ED6253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3AE2D109" w14:textId="77777777" w:rsidR="0091344E" w:rsidRPr="00ED6253" w:rsidRDefault="0091344E" w:rsidP="0091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14:paraId="2A7A2B59" w14:textId="77777777" w:rsidR="0091344E" w:rsidRPr="00ED6253" w:rsidRDefault="00993E75" w:rsidP="0091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ED6253"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  <w:tc>
          <w:tcPr>
            <w:tcW w:w="262" w:type="dxa"/>
            <w:shd w:val="clear" w:color="auto" w:fill="auto"/>
          </w:tcPr>
          <w:p w14:paraId="2BDDD072" w14:textId="77777777" w:rsidR="0091344E" w:rsidRPr="00ED6253" w:rsidRDefault="0091344E" w:rsidP="0091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14:paraId="77927A74" w14:textId="77777777" w:rsidR="0091344E" w:rsidRPr="00ED6253" w:rsidRDefault="00993E75" w:rsidP="0091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9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ED6253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970BA90" w14:textId="77777777" w:rsidR="0091344E" w:rsidRPr="00ED6253" w:rsidRDefault="0091344E" w:rsidP="0091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4B1FB0F" w14:textId="77777777" w:rsidR="0091344E" w:rsidRPr="00ED6253" w:rsidRDefault="00993E75" w:rsidP="0091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ED6253"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</w:tr>
      <w:tr w:rsidR="0091344E" w:rsidRPr="00ED6253" w14:paraId="349AF779" w14:textId="77777777" w:rsidTr="0091344E">
        <w:trPr>
          <w:tblHeader/>
        </w:trPr>
        <w:tc>
          <w:tcPr>
            <w:tcW w:w="3330" w:type="dxa"/>
            <w:shd w:val="clear" w:color="auto" w:fill="auto"/>
          </w:tcPr>
          <w:p w14:paraId="051855EF" w14:textId="77777777" w:rsidR="0091344E" w:rsidRPr="00ED6253" w:rsidRDefault="0091344E" w:rsidP="0091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11A56694" w14:textId="77777777" w:rsidR="0091344E" w:rsidRPr="00ED6253" w:rsidRDefault="0091344E" w:rsidP="0091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60" w:type="dxa"/>
            <w:gridSpan w:val="7"/>
            <w:shd w:val="clear" w:color="auto" w:fill="auto"/>
            <w:vAlign w:val="bottom"/>
          </w:tcPr>
          <w:p w14:paraId="115CEA73" w14:textId="77777777" w:rsidR="0091344E" w:rsidRPr="00ED6253" w:rsidRDefault="0091344E" w:rsidP="009134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D6253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91344E" w:rsidRPr="00ED6253" w14:paraId="750FA45F" w14:textId="77777777" w:rsidTr="00B24F46">
        <w:tc>
          <w:tcPr>
            <w:tcW w:w="3330" w:type="dxa"/>
            <w:shd w:val="clear" w:color="auto" w:fill="auto"/>
          </w:tcPr>
          <w:p w14:paraId="3814B18D" w14:textId="77777777" w:rsidR="0091344E" w:rsidRPr="00ED6253" w:rsidRDefault="0091344E" w:rsidP="00913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D625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0CEC4AD6" w14:textId="77777777" w:rsidR="0091344E" w:rsidRPr="00ED6253" w:rsidRDefault="0091344E" w:rsidP="00913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FFFBAB3" w14:textId="77777777" w:rsidR="0091344E" w:rsidRPr="00ED6253" w:rsidRDefault="0091344E" w:rsidP="009134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70AA3F63" w14:textId="77777777" w:rsidR="0091344E" w:rsidRPr="00ED6253" w:rsidRDefault="0091344E" w:rsidP="009134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4E4EBB6A" w14:textId="77777777" w:rsidR="0091344E" w:rsidRPr="00ED6253" w:rsidRDefault="0091344E" w:rsidP="009134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3D78B47D" w14:textId="77777777" w:rsidR="0091344E" w:rsidRPr="00ED6253" w:rsidRDefault="0091344E" w:rsidP="0091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AB0F73A" w14:textId="77777777" w:rsidR="0091344E" w:rsidRPr="00ED6253" w:rsidRDefault="0091344E" w:rsidP="009134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209416A" w14:textId="77777777" w:rsidR="0091344E" w:rsidRPr="00ED6253" w:rsidRDefault="0091344E" w:rsidP="0091344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81F5513" w14:textId="77777777" w:rsidR="0091344E" w:rsidRPr="00ED6253" w:rsidRDefault="0091344E" w:rsidP="009134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1344E" w:rsidRPr="00ED6253" w14:paraId="7DAB1A20" w14:textId="77777777" w:rsidTr="00B24F46">
        <w:tc>
          <w:tcPr>
            <w:tcW w:w="3330" w:type="dxa"/>
            <w:shd w:val="clear" w:color="auto" w:fill="auto"/>
          </w:tcPr>
          <w:p w14:paraId="7421D4FB" w14:textId="77777777" w:rsidR="0091344E" w:rsidRPr="00ED6253" w:rsidRDefault="0091344E" w:rsidP="00913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ED6253">
              <w:rPr>
                <w:rFonts w:ascii="Angsana New" w:hAnsi="Angsana New" w:hint="cs"/>
                <w:sz w:val="28"/>
                <w:szCs w:val="28"/>
                <w:cs/>
              </w:rPr>
              <w:t>บุคคลหรือกิจการที่เกี่ยวข้องกัน</w:t>
            </w:r>
            <w:r w:rsidRPr="00ED6253">
              <w:rPr>
                <w:rFonts w:ascii="Angsana New" w:hAnsi="Angsana New" w:hint="cs"/>
                <w:sz w:val="28"/>
                <w:szCs w:val="28"/>
              </w:rPr>
              <w:t xml:space="preserve">  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50F4A6C8" w14:textId="77777777" w:rsidR="0091344E" w:rsidRPr="00ED6253" w:rsidRDefault="00993E75" w:rsidP="00913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  <w:r w:rsidRPr="00ED6253">
              <w:rPr>
                <w:rFonts w:ascii="Angsana New" w:hAnsi="Angsana New"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4AF1B66" w14:textId="77777777" w:rsidR="0091344E" w:rsidRPr="00ED6253" w:rsidRDefault="00C92E53" w:rsidP="0091344E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D625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5CBB029A" w14:textId="77777777" w:rsidR="0091344E" w:rsidRPr="00ED6253" w:rsidRDefault="0091344E" w:rsidP="009134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D5FB307" w14:textId="77777777" w:rsidR="0091344E" w:rsidRPr="00ED6253" w:rsidRDefault="0091344E" w:rsidP="00220869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D625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2B63C84B" w14:textId="77777777" w:rsidR="0091344E" w:rsidRPr="00ED6253" w:rsidRDefault="0091344E" w:rsidP="0091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2E07BA4B" w14:textId="77777777" w:rsidR="0091344E" w:rsidRPr="00ED6253" w:rsidRDefault="00C92E53" w:rsidP="004765C6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D625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98288F0" w14:textId="77777777" w:rsidR="0091344E" w:rsidRPr="00ED6253" w:rsidRDefault="0091344E" w:rsidP="0091344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FCC5A26" w14:textId="77777777" w:rsidR="0091344E" w:rsidRPr="00ED6253" w:rsidRDefault="00993E75" w:rsidP="005B561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D6253">
              <w:rPr>
                <w:rFonts w:ascii="Angsana New" w:hAnsi="Angsana New" w:hint="cs"/>
                <w:sz w:val="28"/>
                <w:szCs w:val="28"/>
                <w:lang w:val="en-US"/>
              </w:rPr>
              <w:t>173</w:t>
            </w:r>
          </w:p>
        </w:tc>
      </w:tr>
      <w:tr w:rsidR="0091344E" w:rsidRPr="00ED6253" w14:paraId="54542C31" w14:textId="77777777" w:rsidTr="00973F62">
        <w:tc>
          <w:tcPr>
            <w:tcW w:w="3330" w:type="dxa"/>
            <w:shd w:val="clear" w:color="auto" w:fill="auto"/>
          </w:tcPr>
          <w:p w14:paraId="281631EA" w14:textId="77777777" w:rsidR="0091344E" w:rsidRPr="00ED6253" w:rsidRDefault="0091344E" w:rsidP="00913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ED6253">
              <w:rPr>
                <w:rFonts w:ascii="Angsana New" w:hAnsi="Angsana New" w:hint="cs"/>
                <w:sz w:val="28"/>
                <w:szCs w:val="28"/>
                <w:cs/>
              </w:rPr>
              <w:t>บุคคลหรือกิจการอื่นๆ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7685B43F" w14:textId="77777777" w:rsidR="0091344E" w:rsidRPr="00ED6253" w:rsidRDefault="0091344E" w:rsidP="00913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260D7B7" w14:textId="77777777" w:rsidR="0091344E" w:rsidRPr="00ED6253" w:rsidRDefault="00C92E53" w:rsidP="009134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D6253">
              <w:rPr>
                <w:rFonts w:ascii="Angsana New" w:hAnsi="Angsana New"/>
                <w:sz w:val="28"/>
                <w:szCs w:val="28"/>
                <w:lang w:val="en-US" w:bidi="th-TH"/>
              </w:rPr>
              <w:t>183,194</w:t>
            </w:r>
          </w:p>
        </w:tc>
        <w:tc>
          <w:tcPr>
            <w:tcW w:w="262" w:type="dxa"/>
            <w:shd w:val="clear" w:color="auto" w:fill="auto"/>
          </w:tcPr>
          <w:p w14:paraId="584040A6" w14:textId="77777777" w:rsidR="0091344E" w:rsidRPr="00ED6253" w:rsidRDefault="0091344E" w:rsidP="009134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33FD10DA" w14:textId="77777777" w:rsidR="0091344E" w:rsidRPr="00ED6253" w:rsidRDefault="00993E75" w:rsidP="005B561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D6253">
              <w:rPr>
                <w:rFonts w:ascii="Angsana New" w:hAnsi="Angsana New" w:hint="cs"/>
                <w:sz w:val="28"/>
                <w:szCs w:val="28"/>
                <w:lang w:val="en-US" w:bidi="th-TH"/>
              </w:rPr>
              <w:t>158</w:t>
            </w:r>
            <w:r w:rsidR="0091344E" w:rsidRPr="00ED6253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ED6253">
              <w:rPr>
                <w:rFonts w:ascii="Angsana New" w:hAnsi="Angsana New" w:hint="cs"/>
                <w:sz w:val="28"/>
                <w:szCs w:val="28"/>
                <w:lang w:val="en-US" w:bidi="th-TH"/>
              </w:rPr>
              <w:t>916</w:t>
            </w:r>
          </w:p>
        </w:tc>
        <w:tc>
          <w:tcPr>
            <w:tcW w:w="262" w:type="dxa"/>
            <w:shd w:val="clear" w:color="auto" w:fill="auto"/>
          </w:tcPr>
          <w:p w14:paraId="0E7C3EEF" w14:textId="77777777" w:rsidR="0091344E" w:rsidRPr="00ED6253" w:rsidRDefault="0091344E" w:rsidP="0091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4F871218" w14:textId="77777777" w:rsidR="0091344E" w:rsidRPr="00ED6253" w:rsidRDefault="00C92E53" w:rsidP="009134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D6253">
              <w:rPr>
                <w:rFonts w:ascii="Angsana New" w:hAnsi="Angsana New"/>
                <w:sz w:val="28"/>
                <w:szCs w:val="28"/>
              </w:rPr>
              <w:t>157,773</w:t>
            </w:r>
          </w:p>
        </w:tc>
        <w:tc>
          <w:tcPr>
            <w:tcW w:w="270" w:type="dxa"/>
            <w:shd w:val="clear" w:color="auto" w:fill="auto"/>
          </w:tcPr>
          <w:p w14:paraId="0BCDF033" w14:textId="77777777" w:rsidR="0091344E" w:rsidRPr="00ED6253" w:rsidRDefault="0091344E" w:rsidP="0091344E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68480F5" w14:textId="77777777" w:rsidR="0091344E" w:rsidRPr="00ED6253" w:rsidRDefault="00993E75" w:rsidP="005B561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D6253">
              <w:rPr>
                <w:rFonts w:ascii="Angsana New" w:hAnsi="Angsana New" w:hint="cs"/>
                <w:sz w:val="28"/>
                <w:szCs w:val="28"/>
                <w:lang w:val="en-US"/>
              </w:rPr>
              <w:t>113</w:t>
            </w:r>
            <w:r w:rsidR="0091344E" w:rsidRPr="00ED6253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ED6253">
              <w:rPr>
                <w:rFonts w:ascii="Angsana New" w:hAnsi="Angsana New" w:hint="cs"/>
                <w:sz w:val="28"/>
                <w:szCs w:val="28"/>
                <w:lang w:val="en-US"/>
              </w:rPr>
              <w:t>53</w:t>
            </w:r>
            <w:r w:rsidRPr="00ED6253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</w:tr>
      <w:tr w:rsidR="0091344E" w:rsidRPr="00ED6253" w14:paraId="0B9122AD" w14:textId="77777777" w:rsidTr="00973F62">
        <w:tc>
          <w:tcPr>
            <w:tcW w:w="3330" w:type="dxa"/>
            <w:shd w:val="clear" w:color="auto" w:fill="auto"/>
          </w:tcPr>
          <w:p w14:paraId="3C3030F0" w14:textId="77777777" w:rsidR="0091344E" w:rsidRPr="00ED6253" w:rsidRDefault="0091344E" w:rsidP="0091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D625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1FD23890" w14:textId="77777777" w:rsidR="0091344E" w:rsidRPr="00ED6253" w:rsidRDefault="0091344E" w:rsidP="00913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D0A9D4" w14:textId="77777777" w:rsidR="0091344E" w:rsidRPr="00ED6253" w:rsidRDefault="00C92E53" w:rsidP="009134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6253">
              <w:rPr>
                <w:rFonts w:ascii="Angsana New" w:hAnsi="Angsana New"/>
                <w:b/>
                <w:bCs/>
                <w:sz w:val="28"/>
                <w:szCs w:val="28"/>
              </w:rPr>
              <w:t>183,194</w:t>
            </w:r>
          </w:p>
        </w:tc>
        <w:tc>
          <w:tcPr>
            <w:tcW w:w="262" w:type="dxa"/>
            <w:shd w:val="clear" w:color="auto" w:fill="auto"/>
          </w:tcPr>
          <w:p w14:paraId="061008BB" w14:textId="77777777" w:rsidR="0091344E" w:rsidRPr="00ED6253" w:rsidRDefault="0091344E" w:rsidP="009134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2B91D3" w14:textId="77777777" w:rsidR="0091344E" w:rsidRPr="00ED6253" w:rsidRDefault="00993E75" w:rsidP="005B561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6253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158</w:t>
            </w:r>
            <w:r w:rsidR="0091344E" w:rsidRPr="00ED6253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ED6253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916</w:t>
            </w:r>
          </w:p>
        </w:tc>
        <w:tc>
          <w:tcPr>
            <w:tcW w:w="262" w:type="dxa"/>
            <w:shd w:val="clear" w:color="auto" w:fill="auto"/>
          </w:tcPr>
          <w:p w14:paraId="128625B8" w14:textId="77777777" w:rsidR="0091344E" w:rsidRPr="00ED6253" w:rsidRDefault="0091344E" w:rsidP="0091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61C40F" w14:textId="77777777" w:rsidR="0091344E" w:rsidRPr="00ED6253" w:rsidRDefault="00C92E53" w:rsidP="009134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6253">
              <w:rPr>
                <w:rFonts w:ascii="Angsana New" w:hAnsi="Angsana New"/>
                <w:b/>
                <w:bCs/>
                <w:sz w:val="28"/>
                <w:szCs w:val="28"/>
              </w:rPr>
              <w:t>157,773</w:t>
            </w:r>
          </w:p>
        </w:tc>
        <w:tc>
          <w:tcPr>
            <w:tcW w:w="270" w:type="dxa"/>
            <w:shd w:val="clear" w:color="auto" w:fill="auto"/>
          </w:tcPr>
          <w:p w14:paraId="24AB407A" w14:textId="77777777" w:rsidR="0091344E" w:rsidRPr="00ED6253" w:rsidRDefault="0091344E" w:rsidP="0091344E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D557AB" w14:textId="77777777" w:rsidR="0091344E" w:rsidRPr="00ED6253" w:rsidRDefault="00993E75" w:rsidP="005B561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6253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113</w:t>
            </w:r>
            <w:r w:rsidR="0091344E" w:rsidRPr="00ED6253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ED6253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71</w:t>
            </w:r>
            <w:r w:rsidRPr="00ED625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</w:t>
            </w:r>
          </w:p>
        </w:tc>
      </w:tr>
      <w:tr w:rsidR="00E728DD" w:rsidRPr="00ED6253" w14:paraId="3545484A" w14:textId="77777777" w:rsidTr="00973F62">
        <w:trPr>
          <w:trHeight w:val="53"/>
        </w:trPr>
        <w:tc>
          <w:tcPr>
            <w:tcW w:w="3330" w:type="dxa"/>
            <w:shd w:val="clear" w:color="auto" w:fill="auto"/>
          </w:tcPr>
          <w:p w14:paraId="0215ECD7" w14:textId="77777777" w:rsidR="00E728DD" w:rsidRPr="00ED6253" w:rsidRDefault="00E728DD" w:rsidP="0091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1E2B9992" w14:textId="77777777" w:rsidR="00E728DD" w:rsidRPr="00ED6253" w:rsidRDefault="00E728DD" w:rsidP="00913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2"/>
                <w:szCs w:val="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9AF48FE" w14:textId="77777777" w:rsidR="00E728DD" w:rsidRPr="00ED6253" w:rsidRDefault="00E728DD" w:rsidP="009134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  <w:tc>
          <w:tcPr>
            <w:tcW w:w="262" w:type="dxa"/>
            <w:shd w:val="clear" w:color="auto" w:fill="auto"/>
          </w:tcPr>
          <w:p w14:paraId="248FDF50" w14:textId="77777777" w:rsidR="00E728DD" w:rsidRPr="00ED6253" w:rsidRDefault="00E728DD" w:rsidP="009134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"/>
                <w:szCs w:val="2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3E76CBE4" w14:textId="77777777" w:rsidR="00E728DD" w:rsidRPr="00ED6253" w:rsidRDefault="00E728DD" w:rsidP="005B561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rPr>
                <w:rFonts w:ascii="Angsana New" w:hAnsi="Angsana New"/>
                <w:b/>
                <w:bCs/>
                <w:sz w:val="2"/>
                <w:szCs w:val="2"/>
                <w:lang w:val="en-US"/>
              </w:rPr>
            </w:pPr>
          </w:p>
        </w:tc>
        <w:tc>
          <w:tcPr>
            <w:tcW w:w="262" w:type="dxa"/>
            <w:shd w:val="clear" w:color="auto" w:fill="auto"/>
          </w:tcPr>
          <w:p w14:paraId="6E78BCC5" w14:textId="77777777" w:rsidR="00E728DD" w:rsidRPr="00ED6253" w:rsidRDefault="00E728DD" w:rsidP="0091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28EED4B1" w14:textId="77777777" w:rsidR="00E728DD" w:rsidRPr="00ED6253" w:rsidRDefault="00E728DD" w:rsidP="009134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  <w:tc>
          <w:tcPr>
            <w:tcW w:w="270" w:type="dxa"/>
            <w:shd w:val="clear" w:color="auto" w:fill="auto"/>
          </w:tcPr>
          <w:p w14:paraId="6D625F58" w14:textId="77777777" w:rsidR="00E728DD" w:rsidRPr="00ED6253" w:rsidRDefault="00E728DD" w:rsidP="0091344E">
            <w:pPr>
              <w:spacing w:line="240" w:lineRule="auto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1F09306" w14:textId="77777777" w:rsidR="00E728DD" w:rsidRPr="00ED6253" w:rsidRDefault="00E728DD" w:rsidP="005B561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rPr>
                <w:rFonts w:ascii="Angsana New" w:hAnsi="Angsana New"/>
                <w:b/>
                <w:bCs/>
                <w:sz w:val="2"/>
                <w:szCs w:val="2"/>
                <w:lang w:val="en-US"/>
              </w:rPr>
            </w:pPr>
          </w:p>
        </w:tc>
      </w:tr>
      <w:tr w:rsidR="0091344E" w:rsidRPr="00ED6253" w14:paraId="1677177E" w14:textId="77777777" w:rsidTr="00E728DD">
        <w:tc>
          <w:tcPr>
            <w:tcW w:w="3330" w:type="dxa"/>
            <w:shd w:val="clear" w:color="auto" w:fill="auto"/>
          </w:tcPr>
          <w:p w14:paraId="58209DF7" w14:textId="77777777" w:rsidR="0091344E" w:rsidRPr="00ED6253" w:rsidRDefault="0091344E" w:rsidP="00913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D625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lastRenderedPageBreak/>
              <w:t>เจ้าหนี้อื่น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7658ECC9" w14:textId="77777777" w:rsidR="0091344E" w:rsidRPr="00ED6253" w:rsidRDefault="0091344E" w:rsidP="00913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C80D5FA" w14:textId="77777777" w:rsidR="0091344E" w:rsidRPr="00ED6253" w:rsidRDefault="0091344E" w:rsidP="009134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059DB483" w14:textId="77777777" w:rsidR="0091344E" w:rsidRPr="00ED6253" w:rsidRDefault="0091344E" w:rsidP="009134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0E22AD28" w14:textId="77777777" w:rsidR="0091344E" w:rsidRPr="00ED6253" w:rsidRDefault="0091344E" w:rsidP="005B561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63598769" w14:textId="77777777" w:rsidR="0091344E" w:rsidRPr="00ED6253" w:rsidRDefault="0091344E" w:rsidP="0091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7CACA39A" w14:textId="77777777" w:rsidR="0091344E" w:rsidRPr="00ED6253" w:rsidRDefault="0091344E" w:rsidP="009134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60D50B2" w14:textId="77777777" w:rsidR="0091344E" w:rsidRPr="00ED6253" w:rsidRDefault="0091344E" w:rsidP="0091344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7DD78FB" w14:textId="77777777" w:rsidR="0091344E" w:rsidRPr="00ED6253" w:rsidRDefault="0091344E" w:rsidP="005B561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1344E" w:rsidRPr="00ED6253" w14:paraId="3014C9D7" w14:textId="77777777" w:rsidTr="00B24F46">
        <w:tc>
          <w:tcPr>
            <w:tcW w:w="3330" w:type="dxa"/>
            <w:shd w:val="clear" w:color="auto" w:fill="auto"/>
          </w:tcPr>
          <w:p w14:paraId="71CCFC3C" w14:textId="77777777" w:rsidR="0091344E" w:rsidRPr="00ED6253" w:rsidRDefault="0091344E" w:rsidP="00913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ED6253">
              <w:rPr>
                <w:rFonts w:ascii="Angsana New" w:hAnsi="Angsana New" w:hint="cs"/>
                <w:sz w:val="28"/>
                <w:szCs w:val="28"/>
                <w:cs/>
              </w:rPr>
              <w:t>บุคคลหรือกิจการที่เกี่ยวข้องกัน</w:t>
            </w:r>
            <w:r w:rsidRPr="00ED6253">
              <w:rPr>
                <w:rFonts w:ascii="Angsana New" w:hAnsi="Angsana New" w:hint="cs"/>
                <w:sz w:val="28"/>
                <w:szCs w:val="28"/>
              </w:rPr>
              <w:t xml:space="preserve">  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5FF5843A" w14:textId="77777777" w:rsidR="0091344E" w:rsidRPr="00ED6253" w:rsidRDefault="00993E75" w:rsidP="00913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  <w:r w:rsidRPr="00ED6253">
              <w:rPr>
                <w:rFonts w:ascii="Angsana New" w:hAnsi="Angsana New"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990" w:type="dxa"/>
            <w:shd w:val="clear" w:color="auto" w:fill="auto"/>
          </w:tcPr>
          <w:p w14:paraId="68DE9DC7" w14:textId="660C6C15" w:rsidR="0091344E" w:rsidRPr="00ED6253" w:rsidRDefault="00427011" w:rsidP="00A4554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D6253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="000277BD" w:rsidRPr="00ED6253">
              <w:rPr>
                <w:rFonts w:ascii="Angsana New" w:hAnsi="Angsana New"/>
                <w:sz w:val="28"/>
                <w:szCs w:val="28"/>
                <w:lang w:val="en-US" w:bidi="th-TH"/>
              </w:rPr>
              <w:t>39</w:t>
            </w:r>
          </w:p>
        </w:tc>
        <w:tc>
          <w:tcPr>
            <w:tcW w:w="262" w:type="dxa"/>
            <w:shd w:val="clear" w:color="auto" w:fill="auto"/>
          </w:tcPr>
          <w:p w14:paraId="3F57CD09" w14:textId="77777777" w:rsidR="0091344E" w:rsidRPr="00ED6253" w:rsidRDefault="0091344E" w:rsidP="009134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2661A1C5" w14:textId="77777777" w:rsidR="0091344E" w:rsidRPr="00ED6253" w:rsidRDefault="00993E75" w:rsidP="005B561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D6253">
              <w:rPr>
                <w:rFonts w:ascii="Angsana New" w:hAnsi="Angsana New" w:hint="cs"/>
                <w:sz w:val="28"/>
                <w:szCs w:val="28"/>
                <w:lang w:val="en-US" w:bidi="th-TH"/>
              </w:rPr>
              <w:t>680</w:t>
            </w:r>
          </w:p>
        </w:tc>
        <w:tc>
          <w:tcPr>
            <w:tcW w:w="262" w:type="dxa"/>
            <w:shd w:val="clear" w:color="auto" w:fill="auto"/>
          </w:tcPr>
          <w:p w14:paraId="0A87D1B2" w14:textId="77777777" w:rsidR="0091344E" w:rsidRPr="00ED6253" w:rsidRDefault="0091344E" w:rsidP="0091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178445F3" w14:textId="77777777" w:rsidR="0091344E" w:rsidRPr="00ED6253" w:rsidRDefault="00B131ED" w:rsidP="00A45547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D6253">
              <w:rPr>
                <w:rFonts w:ascii="Angsana New" w:hAnsi="Angsana New"/>
                <w:sz w:val="28"/>
                <w:szCs w:val="28"/>
              </w:rPr>
              <w:t>403</w:t>
            </w:r>
          </w:p>
        </w:tc>
        <w:tc>
          <w:tcPr>
            <w:tcW w:w="270" w:type="dxa"/>
            <w:shd w:val="clear" w:color="auto" w:fill="auto"/>
          </w:tcPr>
          <w:p w14:paraId="487C3C2A" w14:textId="77777777" w:rsidR="0091344E" w:rsidRPr="00ED6253" w:rsidRDefault="0091344E" w:rsidP="0091344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11CFCA2" w14:textId="77777777" w:rsidR="0091344E" w:rsidRPr="00ED6253" w:rsidRDefault="00993E75" w:rsidP="005B561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D6253">
              <w:rPr>
                <w:rFonts w:ascii="Angsana New" w:hAnsi="Angsana New" w:hint="cs"/>
                <w:sz w:val="28"/>
                <w:szCs w:val="28"/>
                <w:lang w:val="en-US"/>
              </w:rPr>
              <w:t>666</w:t>
            </w:r>
          </w:p>
        </w:tc>
      </w:tr>
      <w:tr w:rsidR="0091344E" w:rsidRPr="00A27801" w14:paraId="4471AB96" w14:textId="77777777" w:rsidTr="00B24F46">
        <w:tc>
          <w:tcPr>
            <w:tcW w:w="3330" w:type="dxa"/>
            <w:shd w:val="clear" w:color="auto" w:fill="auto"/>
          </w:tcPr>
          <w:p w14:paraId="289001AB" w14:textId="77777777" w:rsidR="0091344E" w:rsidRPr="00A27801" w:rsidRDefault="0091344E" w:rsidP="00913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A27801">
              <w:rPr>
                <w:rFonts w:ascii="Angsana New" w:hAnsi="Angsana New" w:hint="cs"/>
                <w:sz w:val="28"/>
                <w:szCs w:val="28"/>
                <w:cs/>
              </w:rPr>
              <w:t>บุคคลหรือกิจการอื่นๆ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379CB851" w14:textId="77777777" w:rsidR="0091344E" w:rsidRPr="00A27801" w:rsidRDefault="0091344E" w:rsidP="00913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257C1F0" w14:textId="24BE4C2E" w:rsidR="0091344E" w:rsidRPr="00A27801" w:rsidRDefault="00427011" w:rsidP="00A4554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27801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740198" w:rsidRPr="00A27801">
              <w:rPr>
                <w:rFonts w:ascii="Angsana New" w:hAnsi="Angsana New"/>
                <w:sz w:val="28"/>
                <w:szCs w:val="28"/>
                <w:lang w:val="en-US" w:bidi="th-TH"/>
              </w:rPr>
              <w:t>42</w:t>
            </w:r>
            <w:r w:rsidRPr="00A27801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740198" w:rsidRPr="00A27801">
              <w:rPr>
                <w:rFonts w:ascii="Angsana New" w:hAnsi="Angsana New"/>
                <w:sz w:val="28"/>
                <w:szCs w:val="28"/>
                <w:lang w:val="en-US" w:bidi="th-TH"/>
              </w:rPr>
              <w:t>434</w:t>
            </w:r>
          </w:p>
        </w:tc>
        <w:tc>
          <w:tcPr>
            <w:tcW w:w="262" w:type="dxa"/>
            <w:shd w:val="clear" w:color="auto" w:fill="auto"/>
          </w:tcPr>
          <w:p w14:paraId="4BB7C4BE" w14:textId="77777777" w:rsidR="0091344E" w:rsidRPr="00A27801" w:rsidRDefault="0091344E" w:rsidP="009134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64037B79" w14:textId="77777777" w:rsidR="0091344E" w:rsidRPr="00A27801" w:rsidRDefault="00993E75" w:rsidP="005B561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27801">
              <w:rPr>
                <w:rFonts w:ascii="Angsana New" w:hAnsi="Angsana New" w:hint="cs"/>
                <w:sz w:val="28"/>
                <w:szCs w:val="28"/>
                <w:lang w:val="en-US"/>
              </w:rPr>
              <w:t>301</w:t>
            </w:r>
            <w:r w:rsidR="0091344E" w:rsidRPr="00A27801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27801">
              <w:rPr>
                <w:rFonts w:ascii="Angsana New" w:hAnsi="Angsana New" w:hint="cs"/>
                <w:sz w:val="28"/>
                <w:szCs w:val="28"/>
                <w:lang w:val="en-US"/>
              </w:rPr>
              <w:t>457</w:t>
            </w:r>
          </w:p>
        </w:tc>
        <w:tc>
          <w:tcPr>
            <w:tcW w:w="262" w:type="dxa"/>
            <w:shd w:val="clear" w:color="auto" w:fill="auto"/>
          </w:tcPr>
          <w:p w14:paraId="74A4B19D" w14:textId="77777777" w:rsidR="0091344E" w:rsidRPr="00A27801" w:rsidRDefault="0091344E" w:rsidP="0091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6D3EBA03" w14:textId="77777777" w:rsidR="0091344E" w:rsidRPr="00A27801" w:rsidRDefault="00B131ED" w:rsidP="00A45547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27801">
              <w:rPr>
                <w:rFonts w:ascii="Angsana New" w:hAnsi="Angsana New"/>
                <w:sz w:val="28"/>
                <w:szCs w:val="28"/>
              </w:rPr>
              <w:t>153,831</w:t>
            </w:r>
          </w:p>
        </w:tc>
        <w:tc>
          <w:tcPr>
            <w:tcW w:w="270" w:type="dxa"/>
            <w:shd w:val="clear" w:color="auto" w:fill="auto"/>
          </w:tcPr>
          <w:p w14:paraId="1A72E72C" w14:textId="77777777" w:rsidR="0091344E" w:rsidRPr="00A27801" w:rsidRDefault="0091344E" w:rsidP="0091344E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51B53FB" w14:textId="77777777" w:rsidR="0091344E" w:rsidRPr="00A27801" w:rsidRDefault="00993E75" w:rsidP="005B561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27801">
              <w:rPr>
                <w:rFonts w:ascii="Angsana New" w:hAnsi="Angsana New" w:hint="cs"/>
                <w:sz w:val="28"/>
                <w:szCs w:val="28"/>
                <w:lang w:val="en-US"/>
              </w:rPr>
              <w:t>219</w:t>
            </w:r>
            <w:r w:rsidR="0091344E" w:rsidRPr="00A27801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27801">
              <w:rPr>
                <w:rFonts w:ascii="Angsana New" w:hAnsi="Angsana New" w:hint="cs"/>
                <w:sz w:val="28"/>
                <w:szCs w:val="28"/>
                <w:lang w:val="en-US"/>
              </w:rPr>
              <w:t>084</w:t>
            </w:r>
          </w:p>
        </w:tc>
      </w:tr>
      <w:tr w:rsidR="0091344E" w:rsidRPr="00A27801" w14:paraId="1A56AAC9" w14:textId="77777777" w:rsidTr="00B24F46">
        <w:tc>
          <w:tcPr>
            <w:tcW w:w="3330" w:type="dxa"/>
            <w:shd w:val="clear" w:color="auto" w:fill="auto"/>
          </w:tcPr>
          <w:p w14:paraId="57D06671" w14:textId="77777777" w:rsidR="0091344E" w:rsidRPr="00A27801" w:rsidRDefault="0091344E" w:rsidP="0091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2780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70F6EBCB" w14:textId="77777777" w:rsidR="0091344E" w:rsidRPr="00A27801" w:rsidRDefault="0091344E" w:rsidP="00913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C0B66B" w14:textId="68553C3A" w:rsidR="0091344E" w:rsidRPr="00A27801" w:rsidRDefault="00427011" w:rsidP="00A4554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27801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740198" w:rsidRPr="00A27801">
              <w:rPr>
                <w:rFonts w:ascii="Angsana New" w:hAnsi="Angsana New"/>
                <w:b/>
                <w:bCs/>
                <w:sz w:val="28"/>
                <w:szCs w:val="28"/>
              </w:rPr>
              <w:t>43</w:t>
            </w:r>
            <w:r w:rsidRPr="00A2780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740198" w:rsidRPr="00A27801">
              <w:rPr>
                <w:rFonts w:ascii="Angsana New" w:hAnsi="Angsana New"/>
                <w:b/>
                <w:bCs/>
                <w:sz w:val="28"/>
                <w:szCs w:val="28"/>
              </w:rPr>
              <w:t>073</w:t>
            </w:r>
          </w:p>
        </w:tc>
        <w:tc>
          <w:tcPr>
            <w:tcW w:w="262" w:type="dxa"/>
            <w:shd w:val="clear" w:color="auto" w:fill="auto"/>
          </w:tcPr>
          <w:p w14:paraId="3B230176" w14:textId="77777777" w:rsidR="0091344E" w:rsidRPr="00A27801" w:rsidRDefault="0091344E" w:rsidP="009134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FBD67F" w14:textId="77777777" w:rsidR="0091344E" w:rsidRPr="00A27801" w:rsidRDefault="00993E75" w:rsidP="005B561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27801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302</w:t>
            </w:r>
            <w:r w:rsidR="0091344E" w:rsidRPr="00A27801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A27801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137</w:t>
            </w:r>
          </w:p>
        </w:tc>
        <w:tc>
          <w:tcPr>
            <w:tcW w:w="262" w:type="dxa"/>
            <w:shd w:val="clear" w:color="auto" w:fill="auto"/>
          </w:tcPr>
          <w:p w14:paraId="00609CAF" w14:textId="77777777" w:rsidR="0091344E" w:rsidRPr="00A27801" w:rsidRDefault="0091344E" w:rsidP="0091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67912F" w14:textId="77777777" w:rsidR="0091344E" w:rsidRPr="00A27801" w:rsidRDefault="00B131ED" w:rsidP="00A45547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27801">
              <w:rPr>
                <w:rFonts w:ascii="Angsana New" w:hAnsi="Angsana New"/>
                <w:b/>
                <w:bCs/>
                <w:sz w:val="28"/>
                <w:szCs w:val="28"/>
              </w:rPr>
              <w:t>154,234</w:t>
            </w:r>
          </w:p>
        </w:tc>
        <w:tc>
          <w:tcPr>
            <w:tcW w:w="270" w:type="dxa"/>
            <w:shd w:val="clear" w:color="auto" w:fill="auto"/>
          </w:tcPr>
          <w:p w14:paraId="413986FA" w14:textId="77777777" w:rsidR="0091344E" w:rsidRPr="00A27801" w:rsidRDefault="0091344E" w:rsidP="0091344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FBF0ED" w14:textId="77777777" w:rsidR="0091344E" w:rsidRPr="00A27801" w:rsidRDefault="00993E75" w:rsidP="005B561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27801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219</w:t>
            </w:r>
            <w:r w:rsidR="0091344E" w:rsidRPr="00A27801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A27801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750</w:t>
            </w:r>
          </w:p>
        </w:tc>
      </w:tr>
      <w:tr w:rsidR="0091344E" w:rsidRPr="00A27801" w14:paraId="1D972DA4" w14:textId="77777777" w:rsidTr="00B24F46">
        <w:tc>
          <w:tcPr>
            <w:tcW w:w="3330" w:type="dxa"/>
            <w:shd w:val="clear" w:color="auto" w:fill="auto"/>
          </w:tcPr>
          <w:p w14:paraId="09E2B013" w14:textId="77777777" w:rsidR="0091344E" w:rsidRPr="00A27801" w:rsidRDefault="0091344E" w:rsidP="0091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58896E37" w14:textId="77777777" w:rsidR="0091344E" w:rsidRPr="00A27801" w:rsidRDefault="0091344E" w:rsidP="00913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561F5B" w14:textId="77777777" w:rsidR="0091344E" w:rsidRPr="00A27801" w:rsidRDefault="0091344E" w:rsidP="00A45547">
            <w:pPr>
              <w:pStyle w:val="acctfourfigures"/>
              <w:tabs>
                <w:tab w:val="clear" w:pos="765"/>
                <w:tab w:val="decimal" w:pos="432"/>
                <w:tab w:val="decimal" w:pos="7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14:paraId="21FDA4B3" w14:textId="77777777" w:rsidR="0091344E" w:rsidRPr="00A27801" w:rsidRDefault="0091344E" w:rsidP="009134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A43B2D" w14:textId="77777777" w:rsidR="0091344E" w:rsidRPr="00A27801" w:rsidRDefault="0091344E" w:rsidP="005B561B">
            <w:pPr>
              <w:pStyle w:val="acctfourfigures"/>
              <w:tabs>
                <w:tab w:val="clear" w:pos="765"/>
                <w:tab w:val="decimal" w:pos="432"/>
                <w:tab w:val="decimal" w:pos="78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14:paraId="297EE027" w14:textId="77777777" w:rsidR="0091344E" w:rsidRPr="00A27801" w:rsidRDefault="0091344E" w:rsidP="0091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69F17E" w14:textId="77777777" w:rsidR="0091344E" w:rsidRPr="00A27801" w:rsidRDefault="0091344E" w:rsidP="00A45547">
            <w:pPr>
              <w:pStyle w:val="acctfourfigures"/>
              <w:tabs>
                <w:tab w:val="clear" w:pos="765"/>
                <w:tab w:val="decimal" w:pos="432"/>
                <w:tab w:val="decimal" w:pos="71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2622087" w14:textId="77777777" w:rsidR="0091344E" w:rsidRPr="00A27801" w:rsidRDefault="0091344E" w:rsidP="0091344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86A5E5" w14:textId="77777777" w:rsidR="0091344E" w:rsidRPr="00A27801" w:rsidRDefault="0091344E" w:rsidP="005B561B">
            <w:pPr>
              <w:pStyle w:val="acctfourfigures"/>
              <w:tabs>
                <w:tab w:val="clear" w:pos="765"/>
                <w:tab w:val="decimal" w:pos="432"/>
                <w:tab w:val="decimal" w:pos="86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91344E" w:rsidRPr="00A27801" w14:paraId="1237F0FE" w14:textId="77777777" w:rsidTr="00B24F46">
        <w:tc>
          <w:tcPr>
            <w:tcW w:w="3330" w:type="dxa"/>
            <w:shd w:val="clear" w:color="auto" w:fill="auto"/>
          </w:tcPr>
          <w:p w14:paraId="4BBEB230" w14:textId="77777777" w:rsidR="0091344E" w:rsidRPr="00A27801" w:rsidRDefault="0091344E" w:rsidP="0091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2780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6DC6AB75" w14:textId="77777777" w:rsidR="0091344E" w:rsidRPr="00A27801" w:rsidRDefault="0091344E" w:rsidP="00913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79ACA767" w14:textId="62AE1D94" w:rsidR="0091344E" w:rsidRPr="00A27801" w:rsidRDefault="00427011" w:rsidP="00A4554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278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</w:t>
            </w:r>
            <w:r w:rsidR="00740198" w:rsidRPr="00A278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26</w:t>
            </w:r>
            <w:r w:rsidRPr="00A278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740198" w:rsidRPr="00A278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267</w:t>
            </w:r>
          </w:p>
        </w:tc>
        <w:tc>
          <w:tcPr>
            <w:tcW w:w="262" w:type="dxa"/>
            <w:shd w:val="clear" w:color="auto" w:fill="auto"/>
          </w:tcPr>
          <w:p w14:paraId="6F9F1D04" w14:textId="77777777" w:rsidR="0091344E" w:rsidRPr="00A27801" w:rsidRDefault="0091344E" w:rsidP="009134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14:paraId="4629135F" w14:textId="77777777" w:rsidR="0091344E" w:rsidRPr="00A27801" w:rsidRDefault="00993E75" w:rsidP="005B561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27801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461</w:t>
            </w:r>
            <w:r w:rsidR="0091344E" w:rsidRPr="00A27801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,</w:t>
            </w:r>
            <w:r w:rsidRPr="00A27801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053</w:t>
            </w:r>
          </w:p>
        </w:tc>
        <w:tc>
          <w:tcPr>
            <w:tcW w:w="262" w:type="dxa"/>
            <w:shd w:val="clear" w:color="auto" w:fill="auto"/>
          </w:tcPr>
          <w:p w14:paraId="30D8F329" w14:textId="77777777" w:rsidR="0091344E" w:rsidRPr="00A27801" w:rsidRDefault="0091344E" w:rsidP="0091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14:paraId="0DF548F5" w14:textId="77777777" w:rsidR="0091344E" w:rsidRPr="00A27801" w:rsidRDefault="00B131ED" w:rsidP="00A45547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278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312,007</w:t>
            </w:r>
          </w:p>
        </w:tc>
        <w:tc>
          <w:tcPr>
            <w:tcW w:w="270" w:type="dxa"/>
            <w:shd w:val="clear" w:color="auto" w:fill="auto"/>
          </w:tcPr>
          <w:p w14:paraId="15FCA969" w14:textId="77777777" w:rsidR="0091344E" w:rsidRPr="00A27801" w:rsidRDefault="0091344E" w:rsidP="0091344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18FBE2C9" w14:textId="77777777" w:rsidR="0091344E" w:rsidRPr="00A27801" w:rsidRDefault="00993E75" w:rsidP="005B561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27801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333</w:t>
            </w:r>
            <w:r w:rsidR="0091344E" w:rsidRPr="00A27801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,</w:t>
            </w:r>
            <w:r w:rsidRPr="00A27801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46</w:t>
            </w:r>
            <w:r w:rsidRPr="00A278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</w:tr>
    </w:tbl>
    <w:p w14:paraId="07250E0E" w14:textId="77777777" w:rsidR="00955912" w:rsidRPr="00A27801" w:rsidRDefault="009559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</w:p>
    <w:p w14:paraId="0897DE40" w14:textId="77777777" w:rsidR="00131B11" w:rsidRPr="00A27801" w:rsidRDefault="00131B11" w:rsidP="00131B1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-13" w:firstLine="553"/>
        <w:rPr>
          <w:rFonts w:ascii="Angsana New" w:hAnsi="Angsana New"/>
          <w:sz w:val="28"/>
          <w:szCs w:val="28"/>
          <w:cs/>
          <w:lang w:val="x-none" w:eastAsia="x-none"/>
        </w:rPr>
      </w:pPr>
      <w:r w:rsidRPr="00A27801">
        <w:rPr>
          <w:rFonts w:ascii="Angsana New" w:hAnsi="Angsana New" w:hint="cs"/>
          <w:sz w:val="28"/>
          <w:szCs w:val="28"/>
          <w:cs/>
        </w:rPr>
        <w:t>เจ้าหนี้อื่นประกอบด้วย</w:t>
      </w:r>
    </w:p>
    <w:p w14:paraId="4535F585" w14:textId="77777777" w:rsidR="00131B11" w:rsidRPr="00A27801" w:rsidRDefault="00131B11" w:rsidP="00826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57"/>
        <w:rPr>
          <w:rFonts w:ascii="Angsana New" w:hAnsi="Angsana New"/>
          <w:sz w:val="24"/>
          <w:szCs w:val="24"/>
          <w:lang w:val="x-none" w:eastAsia="x-none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990"/>
        <w:gridCol w:w="990"/>
        <w:gridCol w:w="262"/>
        <w:gridCol w:w="998"/>
        <w:gridCol w:w="262"/>
        <w:gridCol w:w="998"/>
        <w:gridCol w:w="270"/>
        <w:gridCol w:w="1080"/>
      </w:tblGrid>
      <w:tr w:rsidR="00B24F46" w:rsidRPr="00A27801" w14:paraId="4F80B44B" w14:textId="77777777" w:rsidTr="00B24F46">
        <w:tc>
          <w:tcPr>
            <w:tcW w:w="3330" w:type="dxa"/>
            <w:shd w:val="clear" w:color="auto" w:fill="auto"/>
          </w:tcPr>
          <w:p w14:paraId="4218D8F7" w14:textId="77777777" w:rsidR="00B24F46" w:rsidRPr="00A27801" w:rsidRDefault="00B24F46" w:rsidP="00B76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4E4859EA" w14:textId="77777777" w:rsidR="00B24F46" w:rsidRPr="00A27801" w:rsidRDefault="00B24F46" w:rsidP="00B76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48AE4C36" w14:textId="77777777" w:rsidR="00B24F46" w:rsidRPr="00A27801" w:rsidRDefault="00B24F46" w:rsidP="00B7665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A2780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14:paraId="61AE842A" w14:textId="77777777" w:rsidR="00B24F46" w:rsidRPr="00A27801" w:rsidRDefault="00B24F46" w:rsidP="00B76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48" w:type="dxa"/>
            <w:gridSpan w:val="3"/>
            <w:shd w:val="clear" w:color="auto" w:fill="auto"/>
            <w:vAlign w:val="bottom"/>
          </w:tcPr>
          <w:p w14:paraId="7F112335" w14:textId="77777777" w:rsidR="00B24F46" w:rsidRPr="00A27801" w:rsidRDefault="00B24F46" w:rsidP="00B7665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A2780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91344E" w:rsidRPr="00A27801" w14:paraId="049A972A" w14:textId="77777777" w:rsidTr="00B24F46">
        <w:tc>
          <w:tcPr>
            <w:tcW w:w="3330" w:type="dxa"/>
            <w:shd w:val="clear" w:color="auto" w:fill="auto"/>
          </w:tcPr>
          <w:p w14:paraId="17918DD2" w14:textId="77777777" w:rsidR="0091344E" w:rsidRPr="00A27801" w:rsidRDefault="0091344E" w:rsidP="0091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45FA6C55" w14:textId="77777777" w:rsidR="0091344E" w:rsidRPr="00A27801" w:rsidRDefault="0091344E" w:rsidP="00913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31AD7D0" w14:textId="77777777" w:rsidR="0091344E" w:rsidRPr="00A27801" w:rsidRDefault="002A61BF" w:rsidP="0091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9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A2780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A27801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27D625B9" w14:textId="77777777" w:rsidR="0091344E" w:rsidRPr="00A27801" w:rsidRDefault="0091344E" w:rsidP="0091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14:paraId="5D71F7E8" w14:textId="77777777" w:rsidR="0091344E" w:rsidRPr="00A27801" w:rsidRDefault="00993E75" w:rsidP="0091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9"/>
              <w:jc w:val="center"/>
              <w:rPr>
                <w:rFonts w:ascii="Angsana New" w:hAnsi="Angsana New"/>
                <w:b/>
                <w:spacing w:val="-6"/>
                <w:sz w:val="28"/>
                <w:szCs w:val="28"/>
                <w:cs/>
              </w:rPr>
            </w:pPr>
            <w:r w:rsidRPr="00A27801">
              <w:rPr>
                <w:rFonts w:ascii="Angsana New" w:hAnsi="Angsana New" w:hint="cs"/>
                <w:bCs/>
                <w:spacing w:val="-6"/>
                <w:sz w:val="28"/>
                <w:szCs w:val="28"/>
              </w:rPr>
              <w:t>31</w:t>
            </w:r>
            <w:r w:rsidR="0091344E" w:rsidRPr="00A27801">
              <w:rPr>
                <w:rFonts w:ascii="Angsana New" w:hAnsi="Angsana New" w:hint="cs"/>
                <w:b/>
                <w:spacing w:val="-6"/>
                <w:sz w:val="28"/>
                <w:szCs w:val="28"/>
              </w:rPr>
              <w:t xml:space="preserve"> </w:t>
            </w:r>
            <w:r w:rsidR="0091344E" w:rsidRPr="00A27801">
              <w:rPr>
                <w:rFonts w:ascii="Angsana New" w:hAnsi="Angsana New" w:hint="cs"/>
                <w:b/>
                <w:spacing w:val="-6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62" w:type="dxa"/>
            <w:shd w:val="clear" w:color="auto" w:fill="auto"/>
          </w:tcPr>
          <w:p w14:paraId="784066FB" w14:textId="77777777" w:rsidR="0091344E" w:rsidRPr="00A27801" w:rsidRDefault="0091344E" w:rsidP="0091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14:paraId="59BB9402" w14:textId="77777777" w:rsidR="0091344E" w:rsidRPr="00A27801" w:rsidRDefault="002A61BF" w:rsidP="0091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9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A2780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A27801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C29EF11" w14:textId="77777777" w:rsidR="0091344E" w:rsidRPr="00A27801" w:rsidRDefault="0091344E" w:rsidP="0091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FC50697" w14:textId="77777777" w:rsidR="0091344E" w:rsidRPr="00A27801" w:rsidRDefault="00993E75" w:rsidP="0091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9"/>
              <w:jc w:val="center"/>
              <w:rPr>
                <w:rFonts w:ascii="Angsana New" w:hAnsi="Angsana New"/>
                <w:b/>
                <w:spacing w:val="-6"/>
                <w:sz w:val="28"/>
                <w:szCs w:val="28"/>
                <w:cs/>
              </w:rPr>
            </w:pPr>
            <w:r w:rsidRPr="00A27801">
              <w:rPr>
                <w:rFonts w:ascii="Angsana New" w:hAnsi="Angsana New" w:hint="cs"/>
                <w:bCs/>
                <w:spacing w:val="-6"/>
                <w:sz w:val="28"/>
                <w:szCs w:val="28"/>
              </w:rPr>
              <w:t>31</w:t>
            </w:r>
            <w:r w:rsidR="0091344E" w:rsidRPr="00A27801">
              <w:rPr>
                <w:rFonts w:ascii="Angsana New" w:hAnsi="Angsana New" w:hint="cs"/>
                <w:b/>
                <w:spacing w:val="-6"/>
                <w:sz w:val="28"/>
                <w:szCs w:val="28"/>
              </w:rPr>
              <w:t xml:space="preserve"> </w:t>
            </w:r>
            <w:r w:rsidR="0091344E" w:rsidRPr="00A27801">
              <w:rPr>
                <w:rFonts w:ascii="Angsana New" w:hAnsi="Angsana New" w:hint="cs"/>
                <w:b/>
                <w:spacing w:val="-6"/>
                <w:sz w:val="28"/>
                <w:szCs w:val="28"/>
                <w:cs/>
              </w:rPr>
              <w:t>ธันวาคม</w:t>
            </w:r>
          </w:p>
        </w:tc>
      </w:tr>
      <w:tr w:rsidR="00B24F46" w:rsidRPr="00A27801" w14:paraId="20F41669" w14:textId="77777777" w:rsidTr="00B24F46">
        <w:tc>
          <w:tcPr>
            <w:tcW w:w="3330" w:type="dxa"/>
            <w:shd w:val="clear" w:color="auto" w:fill="auto"/>
          </w:tcPr>
          <w:p w14:paraId="39A5E499" w14:textId="77777777" w:rsidR="00B24F46" w:rsidRPr="00A27801" w:rsidRDefault="00B24F46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2C3FA038" w14:textId="77777777" w:rsidR="00B24F46" w:rsidRPr="00A27801" w:rsidRDefault="00B24F46" w:rsidP="00B2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FF247A2" w14:textId="77777777" w:rsidR="00B24F46" w:rsidRPr="00A27801" w:rsidRDefault="00993E75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9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A27801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2CB2C9AD" w14:textId="77777777" w:rsidR="00B24F46" w:rsidRPr="00A27801" w:rsidRDefault="00B24F46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14:paraId="61EFB1AF" w14:textId="77777777" w:rsidR="00B24F46" w:rsidRPr="00A27801" w:rsidRDefault="00993E75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A27801"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  <w:tc>
          <w:tcPr>
            <w:tcW w:w="262" w:type="dxa"/>
            <w:shd w:val="clear" w:color="auto" w:fill="auto"/>
          </w:tcPr>
          <w:p w14:paraId="43807D7C" w14:textId="77777777" w:rsidR="00B24F46" w:rsidRPr="00A27801" w:rsidRDefault="00B24F46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14:paraId="335AE201" w14:textId="77777777" w:rsidR="00B24F46" w:rsidRPr="00A27801" w:rsidRDefault="00993E75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9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A27801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09CFFAE" w14:textId="77777777" w:rsidR="00B24F46" w:rsidRPr="00A27801" w:rsidRDefault="00B24F46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2097C58" w14:textId="77777777" w:rsidR="00B24F46" w:rsidRPr="00A27801" w:rsidRDefault="00993E75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A27801"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</w:tr>
      <w:tr w:rsidR="00B24F46" w:rsidRPr="00A27801" w14:paraId="7AC720A5" w14:textId="77777777" w:rsidTr="00B24F46">
        <w:tc>
          <w:tcPr>
            <w:tcW w:w="3330" w:type="dxa"/>
            <w:shd w:val="clear" w:color="auto" w:fill="auto"/>
          </w:tcPr>
          <w:p w14:paraId="4F0C76D6" w14:textId="77777777" w:rsidR="00B24F46" w:rsidRPr="00A27801" w:rsidRDefault="00B24F46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2C37CE87" w14:textId="77777777" w:rsidR="00B24F46" w:rsidRPr="00A27801" w:rsidRDefault="00B24F46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60" w:type="dxa"/>
            <w:gridSpan w:val="7"/>
            <w:shd w:val="clear" w:color="auto" w:fill="auto"/>
            <w:vAlign w:val="bottom"/>
          </w:tcPr>
          <w:p w14:paraId="73FAE243" w14:textId="77777777" w:rsidR="00B24F46" w:rsidRPr="00A27801" w:rsidRDefault="00B24F46" w:rsidP="00B24F4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27801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B24F46" w:rsidRPr="00A27801" w14:paraId="1556B6AD" w14:textId="77777777" w:rsidTr="00B24F46">
        <w:tc>
          <w:tcPr>
            <w:tcW w:w="3330" w:type="dxa"/>
            <w:shd w:val="clear" w:color="auto" w:fill="auto"/>
            <w:vAlign w:val="center"/>
          </w:tcPr>
          <w:p w14:paraId="443C40F8" w14:textId="77777777" w:rsidR="00B24F46" w:rsidRPr="00A27801" w:rsidRDefault="00B24F46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2780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56953AA4" w14:textId="77777777" w:rsidR="00B24F46" w:rsidRPr="00A27801" w:rsidRDefault="00B24F46" w:rsidP="00B2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5F78989" w14:textId="77777777" w:rsidR="00B24F46" w:rsidRPr="00A27801" w:rsidRDefault="00473F5A" w:rsidP="00B24F4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27801">
              <w:rPr>
                <w:rFonts w:ascii="Angsana New" w:hAnsi="Angsana New"/>
                <w:sz w:val="28"/>
                <w:szCs w:val="28"/>
                <w:lang w:val="en-US" w:bidi="th-TH"/>
              </w:rPr>
              <w:t>141,938</w:t>
            </w:r>
          </w:p>
        </w:tc>
        <w:tc>
          <w:tcPr>
            <w:tcW w:w="262" w:type="dxa"/>
            <w:shd w:val="clear" w:color="auto" w:fill="auto"/>
          </w:tcPr>
          <w:p w14:paraId="74640C15" w14:textId="77777777" w:rsidR="00B24F46" w:rsidRPr="00A27801" w:rsidRDefault="00B24F46" w:rsidP="00B24F4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3D306E20" w14:textId="77777777" w:rsidR="00B24F46" w:rsidRPr="00A27801" w:rsidRDefault="00993E75" w:rsidP="00B24F4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27801">
              <w:rPr>
                <w:rFonts w:ascii="Angsana New" w:hAnsi="Angsana New" w:hint="cs"/>
                <w:sz w:val="28"/>
                <w:szCs w:val="28"/>
                <w:lang w:val="en-US" w:bidi="th-TH"/>
              </w:rPr>
              <w:t>166</w:t>
            </w:r>
            <w:r w:rsidR="00B24F46" w:rsidRPr="00A27801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A27801">
              <w:rPr>
                <w:rFonts w:ascii="Angsana New" w:hAnsi="Angsana New" w:hint="cs"/>
                <w:sz w:val="28"/>
                <w:szCs w:val="28"/>
                <w:lang w:val="en-US" w:bidi="th-TH"/>
              </w:rPr>
              <w:t>704</w:t>
            </w:r>
          </w:p>
        </w:tc>
        <w:tc>
          <w:tcPr>
            <w:tcW w:w="262" w:type="dxa"/>
            <w:shd w:val="clear" w:color="auto" w:fill="auto"/>
          </w:tcPr>
          <w:p w14:paraId="05FD9C11" w14:textId="77777777" w:rsidR="00B24F46" w:rsidRPr="00A27801" w:rsidRDefault="00B24F46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6D58F4DE" w14:textId="77777777" w:rsidR="00B24F46" w:rsidRPr="00A27801" w:rsidRDefault="00427011" w:rsidP="00B24F4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27801">
              <w:rPr>
                <w:rFonts w:ascii="Angsana New" w:hAnsi="Angsana New"/>
                <w:sz w:val="28"/>
                <w:szCs w:val="28"/>
                <w:lang w:val="en-US" w:bidi="th-TH"/>
              </w:rPr>
              <w:t>95,638</w:t>
            </w:r>
          </w:p>
        </w:tc>
        <w:tc>
          <w:tcPr>
            <w:tcW w:w="270" w:type="dxa"/>
            <w:shd w:val="clear" w:color="auto" w:fill="auto"/>
          </w:tcPr>
          <w:p w14:paraId="08B6C770" w14:textId="77777777" w:rsidR="00B24F46" w:rsidRPr="00A27801" w:rsidRDefault="00B24F46" w:rsidP="00B24F46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70DBE9F" w14:textId="77777777" w:rsidR="00B24F46" w:rsidRPr="00A27801" w:rsidRDefault="00993E75" w:rsidP="001E7DE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27801">
              <w:rPr>
                <w:rFonts w:ascii="Angsana New" w:hAnsi="Angsana New" w:hint="cs"/>
                <w:sz w:val="28"/>
                <w:szCs w:val="28"/>
                <w:lang w:val="en-US" w:bidi="th-TH"/>
              </w:rPr>
              <w:t>136</w:t>
            </w:r>
            <w:r w:rsidR="00B24F46" w:rsidRPr="00A27801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A27801">
              <w:rPr>
                <w:rFonts w:ascii="Angsana New" w:hAnsi="Angsana New" w:hint="cs"/>
                <w:sz w:val="28"/>
                <w:szCs w:val="28"/>
                <w:lang w:val="en-US" w:bidi="th-TH"/>
              </w:rPr>
              <w:t>079</w:t>
            </w:r>
          </w:p>
        </w:tc>
      </w:tr>
      <w:tr w:rsidR="00B24F46" w:rsidRPr="00A27801" w14:paraId="589DCE24" w14:textId="77777777" w:rsidTr="00B24F46">
        <w:tc>
          <w:tcPr>
            <w:tcW w:w="3330" w:type="dxa"/>
            <w:shd w:val="clear" w:color="auto" w:fill="auto"/>
            <w:vAlign w:val="center"/>
          </w:tcPr>
          <w:p w14:paraId="3AAAC751" w14:textId="77777777" w:rsidR="00B24F46" w:rsidRPr="00A27801" w:rsidRDefault="00B24F46" w:rsidP="00B24F46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2780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44AD384E" w14:textId="77777777" w:rsidR="00B24F46" w:rsidRPr="00A27801" w:rsidRDefault="00B24F46" w:rsidP="00B2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455E5EC" w14:textId="56EEEB60" w:rsidR="00B24F46" w:rsidRPr="00A27801" w:rsidRDefault="00740198" w:rsidP="00B24F4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27801">
              <w:rPr>
                <w:rFonts w:ascii="Angsana New" w:hAnsi="Angsana New"/>
                <w:sz w:val="28"/>
                <w:szCs w:val="28"/>
                <w:lang w:val="en-US" w:bidi="th-TH"/>
              </w:rPr>
              <w:t>67</w:t>
            </w:r>
            <w:r w:rsidR="00473F5A" w:rsidRPr="00A27801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27801">
              <w:rPr>
                <w:rFonts w:ascii="Angsana New" w:hAnsi="Angsana New"/>
                <w:sz w:val="28"/>
                <w:szCs w:val="28"/>
                <w:lang w:val="en-US" w:bidi="th-TH"/>
              </w:rPr>
              <w:t>706</w:t>
            </w:r>
          </w:p>
        </w:tc>
        <w:tc>
          <w:tcPr>
            <w:tcW w:w="262" w:type="dxa"/>
            <w:shd w:val="clear" w:color="auto" w:fill="auto"/>
          </w:tcPr>
          <w:p w14:paraId="2E62638E" w14:textId="77777777" w:rsidR="00B24F46" w:rsidRPr="00A27801" w:rsidRDefault="00B24F46" w:rsidP="00B24F4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0F9209BE" w14:textId="77777777" w:rsidR="00B24F46" w:rsidRPr="00A27801" w:rsidRDefault="00993E75" w:rsidP="00B24F4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27801">
              <w:rPr>
                <w:rFonts w:ascii="Angsana New" w:hAnsi="Angsana New" w:hint="cs"/>
                <w:sz w:val="28"/>
                <w:szCs w:val="28"/>
                <w:lang w:val="en-US" w:bidi="th-TH"/>
              </w:rPr>
              <w:t>103</w:t>
            </w:r>
            <w:r w:rsidR="00B24F46" w:rsidRPr="00A27801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A27801">
              <w:rPr>
                <w:rFonts w:ascii="Angsana New" w:hAnsi="Angsana New" w:hint="cs"/>
                <w:sz w:val="28"/>
                <w:szCs w:val="28"/>
                <w:lang w:val="en-US" w:bidi="th-TH"/>
              </w:rPr>
              <w:t>510</w:t>
            </w:r>
          </w:p>
        </w:tc>
        <w:tc>
          <w:tcPr>
            <w:tcW w:w="262" w:type="dxa"/>
            <w:shd w:val="clear" w:color="auto" w:fill="auto"/>
          </w:tcPr>
          <w:p w14:paraId="708C789D" w14:textId="77777777" w:rsidR="00B24F46" w:rsidRPr="00A27801" w:rsidRDefault="00B24F46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7FC20E2" w14:textId="77777777" w:rsidR="00B24F46" w:rsidRPr="00A27801" w:rsidRDefault="00427011" w:rsidP="00B24F4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27801">
              <w:rPr>
                <w:rFonts w:ascii="Angsana New" w:hAnsi="Angsana New"/>
                <w:sz w:val="28"/>
                <w:szCs w:val="28"/>
                <w:lang w:val="en-US" w:bidi="th-TH"/>
              </w:rPr>
              <w:t>42,435</w:t>
            </w:r>
          </w:p>
        </w:tc>
        <w:tc>
          <w:tcPr>
            <w:tcW w:w="270" w:type="dxa"/>
            <w:shd w:val="clear" w:color="auto" w:fill="auto"/>
          </w:tcPr>
          <w:p w14:paraId="7E86760F" w14:textId="77777777" w:rsidR="00B24F46" w:rsidRPr="00A27801" w:rsidRDefault="00B24F46" w:rsidP="00B24F46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76C163D" w14:textId="77777777" w:rsidR="00B24F46" w:rsidRPr="00A27801" w:rsidRDefault="00993E75" w:rsidP="001E7DE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27801">
              <w:rPr>
                <w:rFonts w:ascii="Angsana New" w:hAnsi="Angsana New" w:hint="cs"/>
                <w:sz w:val="28"/>
                <w:szCs w:val="28"/>
                <w:lang w:val="en-US" w:bidi="th-TH"/>
              </w:rPr>
              <w:t>62</w:t>
            </w:r>
            <w:r w:rsidR="00B24F46" w:rsidRPr="00A27801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A27801">
              <w:rPr>
                <w:rFonts w:ascii="Angsana New" w:hAnsi="Angsana New" w:hint="cs"/>
                <w:sz w:val="28"/>
                <w:szCs w:val="28"/>
                <w:lang w:val="en-US" w:bidi="th-TH"/>
              </w:rPr>
              <w:t>945</w:t>
            </w:r>
          </w:p>
        </w:tc>
      </w:tr>
      <w:tr w:rsidR="00D41AE3" w:rsidRPr="00A27801" w14:paraId="14E5BEF4" w14:textId="77777777" w:rsidTr="00B24F46">
        <w:tc>
          <w:tcPr>
            <w:tcW w:w="3330" w:type="dxa"/>
            <w:shd w:val="clear" w:color="auto" w:fill="auto"/>
            <w:vAlign w:val="center"/>
          </w:tcPr>
          <w:p w14:paraId="38FA2CD2" w14:textId="77777777" w:rsidR="00D41AE3" w:rsidRPr="00A27801" w:rsidRDefault="00D41AE3" w:rsidP="00D41AE3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2780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เจ้าหนี้กรมสรรพากร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709643C9" w14:textId="77777777" w:rsidR="00D41AE3" w:rsidRPr="00A27801" w:rsidRDefault="00D41AE3" w:rsidP="00D4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FB36B82" w14:textId="77777777" w:rsidR="00D41AE3" w:rsidRPr="00A27801" w:rsidRDefault="00D41AE3" w:rsidP="00D41AE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27801">
              <w:rPr>
                <w:rFonts w:ascii="Angsana New" w:hAnsi="Angsana New"/>
                <w:sz w:val="28"/>
                <w:szCs w:val="28"/>
                <w:lang w:val="en-US" w:bidi="th-TH"/>
              </w:rPr>
              <w:t>10,073</w:t>
            </w:r>
          </w:p>
        </w:tc>
        <w:tc>
          <w:tcPr>
            <w:tcW w:w="262" w:type="dxa"/>
            <w:shd w:val="clear" w:color="auto" w:fill="auto"/>
          </w:tcPr>
          <w:p w14:paraId="31302CE0" w14:textId="77777777" w:rsidR="00D41AE3" w:rsidRPr="00A27801" w:rsidRDefault="00D41AE3" w:rsidP="00D41AE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20364E44" w14:textId="77777777" w:rsidR="00D41AE3" w:rsidRPr="00A27801" w:rsidRDefault="00D41AE3" w:rsidP="00D41AE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27801">
              <w:rPr>
                <w:rFonts w:ascii="Angsana New" w:hAnsi="Angsana New" w:hint="cs"/>
                <w:sz w:val="28"/>
                <w:szCs w:val="28"/>
                <w:lang w:val="en-US" w:bidi="th-TH"/>
              </w:rPr>
              <w:t>18,881</w:t>
            </w:r>
          </w:p>
        </w:tc>
        <w:tc>
          <w:tcPr>
            <w:tcW w:w="262" w:type="dxa"/>
            <w:shd w:val="clear" w:color="auto" w:fill="auto"/>
          </w:tcPr>
          <w:p w14:paraId="5E6545B7" w14:textId="77777777" w:rsidR="00D41AE3" w:rsidRPr="00A27801" w:rsidRDefault="00D41AE3" w:rsidP="00D41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6E307477" w14:textId="77777777" w:rsidR="00D41AE3" w:rsidRPr="00A27801" w:rsidRDefault="00D41AE3" w:rsidP="00D41AE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A27801">
              <w:rPr>
                <w:rFonts w:ascii="Angsana New" w:hAnsi="Angsana New"/>
                <w:sz w:val="28"/>
                <w:szCs w:val="28"/>
                <w:lang w:val="en-US" w:bidi="th-TH"/>
              </w:rPr>
              <w:t>6,847</w:t>
            </w:r>
          </w:p>
        </w:tc>
        <w:tc>
          <w:tcPr>
            <w:tcW w:w="270" w:type="dxa"/>
            <w:shd w:val="clear" w:color="auto" w:fill="auto"/>
          </w:tcPr>
          <w:p w14:paraId="53F0E427" w14:textId="77777777" w:rsidR="00D41AE3" w:rsidRPr="00A27801" w:rsidRDefault="00D41AE3" w:rsidP="00D41AE3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B6D8DCC" w14:textId="77777777" w:rsidR="00D41AE3" w:rsidRPr="00A27801" w:rsidRDefault="00D41AE3" w:rsidP="00D41AE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27801">
              <w:rPr>
                <w:rFonts w:ascii="Angsana New" w:hAnsi="Angsana New" w:hint="cs"/>
                <w:sz w:val="28"/>
                <w:szCs w:val="28"/>
                <w:lang w:val="en-US" w:bidi="th-TH"/>
              </w:rPr>
              <w:t>14,952</w:t>
            </w:r>
          </w:p>
        </w:tc>
      </w:tr>
      <w:tr w:rsidR="00165C43" w:rsidRPr="00A27801" w14:paraId="26455179" w14:textId="77777777" w:rsidTr="00B24F46">
        <w:tc>
          <w:tcPr>
            <w:tcW w:w="3330" w:type="dxa"/>
            <w:shd w:val="clear" w:color="auto" w:fill="auto"/>
            <w:vAlign w:val="center"/>
          </w:tcPr>
          <w:p w14:paraId="4CDB4313" w14:textId="77777777" w:rsidR="00165C43" w:rsidRPr="00A27801" w:rsidRDefault="00165C43" w:rsidP="00165C43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2780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เงินมัดจำและเงินรับล่วงหน้า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12A8FEBB" w14:textId="77777777" w:rsidR="00165C43" w:rsidRPr="00A27801" w:rsidRDefault="00165C43" w:rsidP="00165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84102B4" w14:textId="77777777" w:rsidR="00165C43" w:rsidRPr="00A27801" w:rsidRDefault="00473F5A" w:rsidP="00165C4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27801">
              <w:rPr>
                <w:rFonts w:ascii="Angsana New" w:hAnsi="Angsana New"/>
                <w:sz w:val="28"/>
                <w:szCs w:val="28"/>
                <w:lang w:val="en-US" w:bidi="th-TH"/>
              </w:rPr>
              <w:t>9,588</w:t>
            </w:r>
          </w:p>
        </w:tc>
        <w:tc>
          <w:tcPr>
            <w:tcW w:w="262" w:type="dxa"/>
            <w:shd w:val="clear" w:color="auto" w:fill="auto"/>
          </w:tcPr>
          <w:p w14:paraId="7111AB20" w14:textId="77777777" w:rsidR="00165C43" w:rsidRPr="00A27801" w:rsidRDefault="00165C43" w:rsidP="00165C4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4DDECEA7" w14:textId="77777777" w:rsidR="00165C43" w:rsidRPr="00A27801" w:rsidRDefault="00165C43" w:rsidP="00165C4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27801">
              <w:rPr>
                <w:rFonts w:ascii="Angsana New" w:hAnsi="Angsana New" w:hint="cs"/>
                <w:sz w:val="28"/>
                <w:szCs w:val="28"/>
                <w:lang w:val="en-US" w:bidi="th-TH"/>
              </w:rPr>
              <w:t>4,890</w:t>
            </w:r>
          </w:p>
        </w:tc>
        <w:tc>
          <w:tcPr>
            <w:tcW w:w="262" w:type="dxa"/>
            <w:shd w:val="clear" w:color="auto" w:fill="auto"/>
          </w:tcPr>
          <w:p w14:paraId="77AAC963" w14:textId="77777777" w:rsidR="00165C43" w:rsidRPr="00A27801" w:rsidRDefault="00165C43" w:rsidP="00165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6DFCCA4E" w14:textId="77777777" w:rsidR="00165C43" w:rsidRPr="00A27801" w:rsidRDefault="00427011" w:rsidP="00165C4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27801">
              <w:rPr>
                <w:rFonts w:ascii="Angsana New" w:hAnsi="Angsana New"/>
                <w:sz w:val="28"/>
                <w:szCs w:val="28"/>
                <w:lang w:val="en-US" w:bidi="th-TH"/>
              </w:rPr>
              <w:t>5,273</w:t>
            </w:r>
          </w:p>
        </w:tc>
        <w:tc>
          <w:tcPr>
            <w:tcW w:w="270" w:type="dxa"/>
            <w:shd w:val="clear" w:color="auto" w:fill="auto"/>
          </w:tcPr>
          <w:p w14:paraId="15EA0F8B" w14:textId="77777777" w:rsidR="00165C43" w:rsidRPr="00A27801" w:rsidRDefault="00165C43" w:rsidP="00165C4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F630F0D" w14:textId="77777777" w:rsidR="00165C43" w:rsidRPr="00A27801" w:rsidRDefault="00165C43" w:rsidP="001E7DE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27801">
              <w:rPr>
                <w:rFonts w:ascii="Angsana New" w:hAnsi="Angsana New" w:hint="cs"/>
                <w:sz w:val="28"/>
                <w:szCs w:val="28"/>
                <w:lang w:val="en-US" w:bidi="th-TH"/>
              </w:rPr>
              <w:t>3,444</w:t>
            </w:r>
          </w:p>
        </w:tc>
      </w:tr>
      <w:tr w:rsidR="00165C43" w:rsidRPr="00A27801" w14:paraId="78E56EA3" w14:textId="77777777" w:rsidTr="00B24F46">
        <w:tc>
          <w:tcPr>
            <w:tcW w:w="3330" w:type="dxa"/>
            <w:shd w:val="clear" w:color="auto" w:fill="auto"/>
          </w:tcPr>
          <w:p w14:paraId="4C534A13" w14:textId="77777777" w:rsidR="00165C43" w:rsidRPr="00A27801" w:rsidRDefault="00165C43" w:rsidP="00165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27801">
              <w:rPr>
                <w:rFonts w:ascii="Angsana New" w:hAnsi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324DA0CE" w14:textId="77777777" w:rsidR="00165C43" w:rsidRPr="00A27801" w:rsidRDefault="00165C43" w:rsidP="00165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71ED9DF" w14:textId="63C438A4" w:rsidR="00165C43" w:rsidRPr="00A27801" w:rsidRDefault="00473F5A" w:rsidP="00165C4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A27801">
              <w:rPr>
                <w:rFonts w:ascii="Angsana New" w:hAnsi="Angsana New"/>
                <w:sz w:val="28"/>
                <w:szCs w:val="28"/>
                <w:lang w:val="en-US" w:bidi="th-TH"/>
              </w:rPr>
              <w:t>13,</w:t>
            </w:r>
            <w:r w:rsidR="002638A4" w:rsidRPr="00A27801">
              <w:rPr>
                <w:rFonts w:ascii="Angsana New" w:hAnsi="Angsana New"/>
                <w:sz w:val="28"/>
                <w:szCs w:val="28"/>
                <w:lang w:val="en-US" w:bidi="th-TH"/>
              </w:rPr>
              <w:t>76</w:t>
            </w:r>
            <w:r w:rsidRPr="00A27801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62" w:type="dxa"/>
            <w:shd w:val="clear" w:color="auto" w:fill="auto"/>
          </w:tcPr>
          <w:p w14:paraId="25993474" w14:textId="77777777" w:rsidR="00165C43" w:rsidRPr="00A27801" w:rsidRDefault="00165C43" w:rsidP="00165C4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017E03F6" w14:textId="77777777" w:rsidR="00165C43" w:rsidRPr="00A27801" w:rsidRDefault="00165C43" w:rsidP="00165C4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A27801">
              <w:rPr>
                <w:rFonts w:ascii="Angsana New" w:hAnsi="Angsana New" w:hint="cs"/>
                <w:sz w:val="28"/>
                <w:szCs w:val="28"/>
                <w:lang w:val="en-US" w:bidi="th-TH"/>
              </w:rPr>
              <w:t>8,152</w:t>
            </w:r>
          </w:p>
        </w:tc>
        <w:tc>
          <w:tcPr>
            <w:tcW w:w="262" w:type="dxa"/>
            <w:shd w:val="clear" w:color="auto" w:fill="auto"/>
          </w:tcPr>
          <w:p w14:paraId="5A6AA239" w14:textId="77777777" w:rsidR="00165C43" w:rsidRPr="00A27801" w:rsidRDefault="00165C43" w:rsidP="00165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47DE44D7" w14:textId="77777777" w:rsidR="00165C43" w:rsidRPr="00A27801" w:rsidRDefault="00427011" w:rsidP="00165C4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27801">
              <w:rPr>
                <w:rFonts w:ascii="Angsana New" w:hAnsi="Angsana New"/>
                <w:sz w:val="28"/>
                <w:szCs w:val="28"/>
                <w:lang w:val="en-US" w:bidi="th-TH"/>
              </w:rPr>
              <w:t>4,041</w:t>
            </w:r>
          </w:p>
        </w:tc>
        <w:tc>
          <w:tcPr>
            <w:tcW w:w="270" w:type="dxa"/>
            <w:shd w:val="clear" w:color="auto" w:fill="auto"/>
          </w:tcPr>
          <w:p w14:paraId="3503D322" w14:textId="77777777" w:rsidR="00165C43" w:rsidRPr="00A27801" w:rsidRDefault="00165C43" w:rsidP="00165C4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EC78FD2" w14:textId="77777777" w:rsidR="00165C43" w:rsidRPr="00A27801" w:rsidRDefault="00165C43" w:rsidP="001E7DE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27801">
              <w:rPr>
                <w:rFonts w:ascii="Angsana New" w:hAnsi="Angsana New" w:hint="cs"/>
                <w:sz w:val="28"/>
                <w:szCs w:val="28"/>
                <w:lang w:val="en-US" w:bidi="th-TH"/>
              </w:rPr>
              <w:t>2,330</w:t>
            </w:r>
          </w:p>
        </w:tc>
      </w:tr>
      <w:tr w:rsidR="00165C43" w:rsidRPr="00ED6253" w14:paraId="473A4832" w14:textId="77777777" w:rsidTr="00B24F46">
        <w:tc>
          <w:tcPr>
            <w:tcW w:w="3330" w:type="dxa"/>
            <w:shd w:val="clear" w:color="auto" w:fill="auto"/>
          </w:tcPr>
          <w:p w14:paraId="14D24D17" w14:textId="77777777" w:rsidR="00165C43" w:rsidRPr="00A27801" w:rsidRDefault="00165C43" w:rsidP="00165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2780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62E43828" w14:textId="77777777" w:rsidR="00165C43" w:rsidRPr="00A27801" w:rsidRDefault="00165C43" w:rsidP="00165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4B3756" w14:textId="5394C35F" w:rsidR="00165C43" w:rsidRPr="00A27801" w:rsidRDefault="00740198" w:rsidP="00165C4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278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24</w:t>
            </w:r>
            <w:r w:rsidR="0021091D" w:rsidRPr="00A278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</w:t>
            </w:r>
            <w:r w:rsidR="00473F5A" w:rsidRPr="00A278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21091D" w:rsidRPr="00A278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073</w:t>
            </w:r>
          </w:p>
        </w:tc>
        <w:tc>
          <w:tcPr>
            <w:tcW w:w="262" w:type="dxa"/>
            <w:shd w:val="clear" w:color="auto" w:fill="auto"/>
          </w:tcPr>
          <w:p w14:paraId="2896D228" w14:textId="77777777" w:rsidR="00165C43" w:rsidRPr="00A27801" w:rsidRDefault="00165C43" w:rsidP="00165C4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09224C" w14:textId="77777777" w:rsidR="00165C43" w:rsidRPr="00A27801" w:rsidRDefault="00165C43" w:rsidP="00165C4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27801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302,137</w:t>
            </w:r>
          </w:p>
        </w:tc>
        <w:tc>
          <w:tcPr>
            <w:tcW w:w="262" w:type="dxa"/>
            <w:shd w:val="clear" w:color="auto" w:fill="auto"/>
          </w:tcPr>
          <w:p w14:paraId="22758851" w14:textId="77777777" w:rsidR="00165C43" w:rsidRPr="00A27801" w:rsidRDefault="00165C43" w:rsidP="00165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FB4293" w14:textId="77777777" w:rsidR="00165C43" w:rsidRPr="00A27801" w:rsidRDefault="0022464D" w:rsidP="00165C4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278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154,234</w:t>
            </w:r>
          </w:p>
        </w:tc>
        <w:tc>
          <w:tcPr>
            <w:tcW w:w="270" w:type="dxa"/>
            <w:shd w:val="clear" w:color="auto" w:fill="auto"/>
          </w:tcPr>
          <w:p w14:paraId="6F35CF40" w14:textId="77777777" w:rsidR="00165C43" w:rsidRPr="00A27801" w:rsidRDefault="00165C43" w:rsidP="00165C43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5CBFE2" w14:textId="77777777" w:rsidR="00165C43" w:rsidRPr="00ED6253" w:rsidRDefault="00165C43" w:rsidP="001E7DE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27801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219,750</w:t>
            </w:r>
          </w:p>
        </w:tc>
      </w:tr>
    </w:tbl>
    <w:p w14:paraId="21F09330" w14:textId="77777777" w:rsidR="00B24F46" w:rsidRPr="00ED6253" w:rsidRDefault="00B24F46" w:rsidP="00826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57"/>
        <w:rPr>
          <w:rFonts w:ascii="Angsana New" w:hAnsi="Angsana New"/>
          <w:sz w:val="28"/>
          <w:szCs w:val="28"/>
          <w:lang w:val="x-none" w:eastAsia="x-none"/>
        </w:rPr>
      </w:pPr>
    </w:p>
    <w:p w14:paraId="254B56EE" w14:textId="77777777" w:rsidR="009A45B0" w:rsidRPr="00ED6253" w:rsidRDefault="00993E75" w:rsidP="008261A6">
      <w:pPr>
        <w:pStyle w:val="Heading6"/>
        <w:ind w:left="540" w:right="-45" w:hanging="540"/>
        <w:jc w:val="thaiDistribute"/>
        <w:rPr>
          <w:rFonts w:ascii="Angsana New" w:eastAsia="MS Mincho" w:hAnsi="Angsana New"/>
          <w:sz w:val="28"/>
          <w:szCs w:val="28"/>
        </w:rPr>
      </w:pPr>
      <w:r w:rsidRPr="00ED6253">
        <w:rPr>
          <w:rFonts w:ascii="Angsana New" w:hAnsi="Angsana New" w:hint="cs"/>
          <w:sz w:val="28"/>
          <w:szCs w:val="28"/>
          <w:lang w:val="en-US"/>
        </w:rPr>
        <w:t>1</w:t>
      </w:r>
      <w:r w:rsidR="00562F26" w:rsidRPr="00ED6253">
        <w:rPr>
          <w:rFonts w:ascii="Angsana New" w:hAnsi="Angsana New"/>
          <w:sz w:val="28"/>
          <w:szCs w:val="28"/>
          <w:lang w:val="en-US"/>
        </w:rPr>
        <w:t>1</w:t>
      </w:r>
      <w:r w:rsidR="00CB3B4E" w:rsidRPr="00ED6253">
        <w:rPr>
          <w:rFonts w:ascii="Angsana New" w:hAnsi="Angsana New" w:hint="cs"/>
          <w:sz w:val="28"/>
          <w:szCs w:val="28"/>
          <w:cs/>
          <w:lang w:val="th-TH"/>
        </w:rPr>
        <w:tab/>
      </w:r>
      <w:r w:rsidR="009A45B0" w:rsidRPr="00ED6253">
        <w:rPr>
          <w:rFonts w:ascii="Angsana New" w:hAnsi="Angsana New" w:hint="cs"/>
          <w:sz w:val="28"/>
          <w:szCs w:val="28"/>
          <w:cs/>
          <w:lang w:val="th-TH"/>
        </w:rPr>
        <w:t>ส่วนงาน</w:t>
      </w:r>
      <w:r w:rsidR="0056329F" w:rsidRPr="00ED6253">
        <w:rPr>
          <w:rFonts w:ascii="Angsana New" w:hAnsi="Angsana New" w:hint="cs"/>
          <w:sz w:val="28"/>
          <w:szCs w:val="28"/>
          <w:cs/>
          <w:lang w:val="th-TH"/>
        </w:rPr>
        <w:t>ดำเนินงาน</w:t>
      </w:r>
      <w:r w:rsidR="00A5678B" w:rsidRPr="00ED6253">
        <w:rPr>
          <w:rFonts w:ascii="Angsana New" w:hAnsi="Angsana New" w:hint="cs"/>
          <w:sz w:val="28"/>
          <w:szCs w:val="28"/>
          <w:cs/>
          <w:lang w:val="th-TH"/>
        </w:rPr>
        <w:t>และการจำแนกรายได้</w:t>
      </w:r>
    </w:p>
    <w:p w14:paraId="5652AEAB" w14:textId="77777777" w:rsidR="009A45B0" w:rsidRPr="00ED6253" w:rsidRDefault="009A45B0" w:rsidP="00826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14:paraId="3D03B787" w14:textId="77777777" w:rsidR="000440BF" w:rsidRPr="00ED6253" w:rsidRDefault="006E744A" w:rsidP="00826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color w:val="000000"/>
          <w:sz w:val="28"/>
          <w:szCs w:val="28"/>
        </w:rPr>
      </w:pPr>
      <w:r w:rsidRPr="00ED6253">
        <w:rPr>
          <w:rFonts w:ascii="Angsana New" w:eastAsia="Cordia New" w:hAnsi="Angsana New" w:hint="cs"/>
          <w:color w:val="000000"/>
          <w:sz w:val="28"/>
          <w:szCs w:val="28"/>
          <w:cs/>
        </w:rPr>
        <w:t>ข้อมูลส่วนงานดำเนินงานกำหนดให้กลุ่มบริษัท</w:t>
      </w:r>
      <w:r w:rsidRPr="00ED6253">
        <w:rPr>
          <w:rFonts w:ascii="Angsana New" w:eastAsia="Cordia New" w:hAnsi="Angsana New" w:hint="cs"/>
          <w:color w:val="000000"/>
          <w:sz w:val="28"/>
          <w:szCs w:val="28"/>
        </w:rPr>
        <w:t>/</w:t>
      </w:r>
      <w:r w:rsidRPr="00ED6253">
        <w:rPr>
          <w:rFonts w:ascii="Angsana New" w:eastAsia="Cordia New" w:hAnsi="Angsana New" w:hint="cs"/>
          <w:color w:val="000000"/>
          <w:sz w:val="28"/>
          <w:szCs w:val="28"/>
          <w:cs/>
        </w:rPr>
        <w:t>บริษัทระบุส่วนงานดำเนินงานโดยอ้างอิงจากการรายงานภายใน ซึ่งจะถูกสอบทานโดย</w:t>
      </w:r>
      <w:r w:rsidR="00AF0170" w:rsidRPr="00ED6253">
        <w:rPr>
          <w:rFonts w:ascii="Angsana New" w:eastAsia="Cordia New" w:hAnsi="Angsana New" w:hint="cs"/>
          <w:color w:val="000000"/>
          <w:sz w:val="28"/>
          <w:szCs w:val="28"/>
          <w:cs/>
        </w:rPr>
        <w:t>ผู้</w:t>
      </w:r>
      <w:r w:rsidRPr="00ED6253">
        <w:rPr>
          <w:rFonts w:ascii="Angsana New" w:eastAsia="Cordia New" w:hAnsi="Angsana New" w:hint="cs"/>
          <w:color w:val="000000"/>
          <w:sz w:val="28"/>
          <w:szCs w:val="28"/>
          <w:cs/>
        </w:rPr>
        <w:t>มีอำนาจตัดสินใจสูงสุดด้านการดำเนินงานอย่างสม่ำเสมอ เพื่อการจัดสรรทรัพยากรให้กับส่วนงานและประเมินผลการปฎิบัติงานของส่วนงาน</w:t>
      </w:r>
    </w:p>
    <w:p w14:paraId="52A494FA" w14:textId="77777777" w:rsidR="000E6B7D" w:rsidRPr="00ED6253" w:rsidRDefault="000E6B7D" w:rsidP="00826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color w:val="000000"/>
          <w:sz w:val="24"/>
          <w:szCs w:val="24"/>
        </w:rPr>
      </w:pPr>
    </w:p>
    <w:p w14:paraId="0EF419FC" w14:textId="77777777" w:rsidR="000E6B7D" w:rsidRPr="00ED6253" w:rsidRDefault="000E6B7D" w:rsidP="000E6B7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jc w:val="thaiDistribute"/>
        <w:rPr>
          <w:rFonts w:ascii="Angsana New" w:eastAsia="Cordia New" w:hAnsi="Angsana New"/>
          <w:color w:val="000000"/>
          <w:sz w:val="28"/>
          <w:szCs w:val="28"/>
        </w:rPr>
      </w:pPr>
      <w:r w:rsidRPr="00ED6253">
        <w:rPr>
          <w:rFonts w:ascii="Angsana New" w:eastAsia="Cordia New" w:hAnsi="Angsana New" w:hint="cs"/>
          <w:color w:val="000000"/>
          <w:sz w:val="28"/>
          <w:szCs w:val="28"/>
          <w:cs/>
        </w:rPr>
        <w:t>ข้อมูลเกี่ยวกับการดำเนินงานของกลุ่มบริษัท</w:t>
      </w:r>
      <w:r w:rsidRPr="00ED6253">
        <w:rPr>
          <w:rFonts w:ascii="Angsana New" w:eastAsia="Cordia New" w:hAnsi="Angsana New" w:hint="cs"/>
          <w:color w:val="000000"/>
          <w:sz w:val="28"/>
          <w:szCs w:val="28"/>
        </w:rPr>
        <w:t>/</w:t>
      </w:r>
      <w:r w:rsidRPr="00ED6253">
        <w:rPr>
          <w:rFonts w:ascii="Angsana New" w:eastAsia="Cordia New" w:hAnsi="Angsana New" w:hint="cs"/>
          <w:color w:val="000000"/>
          <w:sz w:val="28"/>
          <w:szCs w:val="28"/>
          <w:cs/>
        </w:rPr>
        <w:t xml:space="preserve">บริษัทจำแนกตามส่วนงานทางธุรกิจได้ดังต่อไปนี้ </w:t>
      </w:r>
      <w:r w:rsidRPr="00ED6253">
        <w:rPr>
          <w:rFonts w:ascii="Angsana New" w:eastAsia="Cordia New" w:hAnsi="Angsana New" w:hint="cs"/>
          <w:color w:val="000000"/>
          <w:sz w:val="28"/>
          <w:szCs w:val="28"/>
        </w:rPr>
        <w:t>:</w:t>
      </w:r>
    </w:p>
    <w:p w14:paraId="45957FE2" w14:textId="77777777" w:rsidR="000E6B7D" w:rsidRPr="00ED6253" w:rsidRDefault="000E6B7D" w:rsidP="000E6B7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jc w:val="thaiDistribute"/>
        <w:rPr>
          <w:rFonts w:ascii="Angsana New" w:eastAsia="Cordia New" w:hAnsi="Angsana New"/>
          <w:color w:val="000000"/>
          <w:sz w:val="28"/>
          <w:szCs w:val="28"/>
        </w:rPr>
      </w:pPr>
      <w:r w:rsidRPr="00ED6253">
        <w:rPr>
          <w:rFonts w:ascii="Angsana New" w:eastAsia="Cordia New" w:hAnsi="Angsana New" w:hint="cs"/>
          <w:color w:val="000000"/>
          <w:sz w:val="28"/>
          <w:szCs w:val="28"/>
          <w:cs/>
        </w:rPr>
        <w:t xml:space="preserve">ส่วนงาน </w:t>
      </w:r>
      <w:r w:rsidR="00993E75" w:rsidRPr="00ED6253">
        <w:rPr>
          <w:rFonts w:ascii="Angsana New" w:eastAsia="Cordia New" w:hAnsi="Angsana New" w:hint="cs"/>
          <w:color w:val="000000"/>
          <w:sz w:val="28"/>
          <w:szCs w:val="28"/>
        </w:rPr>
        <w:t>1</w:t>
      </w:r>
      <w:r w:rsidRPr="00ED6253">
        <w:rPr>
          <w:rFonts w:ascii="Angsana New" w:eastAsia="Cordia New" w:hAnsi="Angsana New" w:hint="cs"/>
          <w:color w:val="000000"/>
          <w:sz w:val="28"/>
          <w:szCs w:val="28"/>
          <w:cs/>
        </w:rPr>
        <w:t xml:space="preserve"> ขายสินค้า</w:t>
      </w:r>
    </w:p>
    <w:p w14:paraId="1357E8CE" w14:textId="77777777" w:rsidR="000E6B7D" w:rsidRPr="00ED6253" w:rsidRDefault="000E6B7D" w:rsidP="000E6B7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jc w:val="thaiDistribute"/>
        <w:rPr>
          <w:rFonts w:ascii="Angsana New" w:eastAsia="Cordia New" w:hAnsi="Angsana New"/>
          <w:color w:val="000000"/>
          <w:sz w:val="28"/>
          <w:szCs w:val="28"/>
        </w:rPr>
      </w:pPr>
      <w:r w:rsidRPr="00ED6253">
        <w:rPr>
          <w:rFonts w:ascii="Angsana New" w:eastAsia="Cordia New" w:hAnsi="Angsana New" w:hint="cs"/>
          <w:color w:val="000000"/>
          <w:sz w:val="28"/>
          <w:szCs w:val="28"/>
          <w:cs/>
        </w:rPr>
        <w:t xml:space="preserve">ส่วนงาน </w:t>
      </w:r>
      <w:r w:rsidR="00993E75" w:rsidRPr="00ED6253">
        <w:rPr>
          <w:rFonts w:ascii="Angsana New" w:eastAsia="Cordia New" w:hAnsi="Angsana New" w:hint="cs"/>
          <w:color w:val="000000"/>
          <w:sz w:val="28"/>
          <w:szCs w:val="28"/>
        </w:rPr>
        <w:t>2</w:t>
      </w:r>
      <w:r w:rsidRPr="00ED6253">
        <w:rPr>
          <w:rFonts w:ascii="Angsana New" w:eastAsia="Cordia New" w:hAnsi="Angsana New" w:hint="cs"/>
          <w:color w:val="000000"/>
          <w:sz w:val="28"/>
          <w:szCs w:val="28"/>
          <w:cs/>
        </w:rPr>
        <w:t xml:space="preserve"> บริการ</w:t>
      </w:r>
    </w:p>
    <w:p w14:paraId="2E8AE94C" w14:textId="77777777" w:rsidR="000425B7" w:rsidRPr="00ED6253" w:rsidRDefault="000425B7" w:rsidP="000425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14"/>
          <w:szCs w:val="14"/>
        </w:rPr>
      </w:pPr>
    </w:p>
    <w:p w14:paraId="2224E6DF" w14:textId="77777777" w:rsidR="00805C87" w:rsidRPr="00ED6253" w:rsidRDefault="00805C87" w:rsidP="00805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7CB9BFD1" w14:textId="77777777" w:rsidR="00805C87" w:rsidRPr="00ED6253" w:rsidRDefault="00805C87">
      <w:pPr>
        <w:rPr>
          <w:cs/>
        </w:rPr>
      </w:pPr>
      <w:r w:rsidRPr="00ED6253">
        <w:br w:type="page"/>
      </w: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990"/>
        <w:gridCol w:w="262"/>
        <w:gridCol w:w="998"/>
        <w:gridCol w:w="262"/>
        <w:gridCol w:w="998"/>
        <w:gridCol w:w="270"/>
        <w:gridCol w:w="990"/>
        <w:gridCol w:w="270"/>
        <w:gridCol w:w="990"/>
        <w:gridCol w:w="270"/>
        <w:gridCol w:w="990"/>
      </w:tblGrid>
      <w:tr w:rsidR="00805C87" w:rsidRPr="00ED6253" w14:paraId="2E7F166E" w14:textId="77777777" w:rsidTr="00DA6D6C">
        <w:trPr>
          <w:trHeight w:val="80"/>
        </w:trPr>
        <w:tc>
          <w:tcPr>
            <w:tcW w:w="2430" w:type="dxa"/>
            <w:shd w:val="clear" w:color="auto" w:fill="auto"/>
          </w:tcPr>
          <w:p w14:paraId="7D00A7B6" w14:textId="77777777" w:rsidR="00805C87" w:rsidRPr="00ED6253" w:rsidRDefault="00805C87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90" w:type="dxa"/>
            <w:gridSpan w:val="11"/>
            <w:shd w:val="clear" w:color="auto" w:fill="auto"/>
          </w:tcPr>
          <w:p w14:paraId="1D2EFBD0" w14:textId="77777777" w:rsidR="00805C87" w:rsidRPr="00ED6253" w:rsidRDefault="00805C87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805C87" w:rsidRPr="00ED6253" w14:paraId="43D37BA8" w14:textId="77777777" w:rsidTr="00DA6D6C">
        <w:trPr>
          <w:trHeight w:val="80"/>
        </w:trPr>
        <w:tc>
          <w:tcPr>
            <w:tcW w:w="2430" w:type="dxa"/>
            <w:shd w:val="clear" w:color="auto" w:fill="auto"/>
          </w:tcPr>
          <w:p w14:paraId="5C8C58D2" w14:textId="77777777" w:rsidR="00805C87" w:rsidRPr="00ED6253" w:rsidRDefault="00805C87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0F38487C" w14:textId="77777777" w:rsidR="00805C87" w:rsidRPr="00ED6253" w:rsidRDefault="00805C87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ส่วนงาน</w:t>
            </w:r>
            <w:r w:rsidRPr="00ED6253">
              <w:rPr>
                <w:rFonts w:asciiTheme="majorBidi" w:hAnsiTheme="majorBidi" w:hint="cs"/>
                <w:bCs/>
                <w:color w:val="000000"/>
                <w:sz w:val="28"/>
                <w:szCs w:val="28"/>
                <w:cs/>
                <w:lang w:val="en-GB"/>
              </w:rPr>
              <w:t>ขายสินค้า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7D416880" w14:textId="77777777" w:rsidR="00805C87" w:rsidRPr="00ED6253" w:rsidRDefault="00805C87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14:paraId="51530430" w14:textId="77777777" w:rsidR="00805C87" w:rsidRPr="00ED6253" w:rsidRDefault="00805C87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ส่วนงาน</w:t>
            </w:r>
            <w:r w:rsidRPr="00ED6253">
              <w:rPr>
                <w:rFonts w:asciiTheme="majorBidi" w:hAnsiTheme="majorBidi" w:hint="cs"/>
                <w:bCs/>
                <w:color w:val="000000"/>
                <w:sz w:val="28"/>
                <w:szCs w:val="28"/>
                <w:cs/>
                <w:lang w:val="en-GB"/>
              </w:rPr>
              <w:t>บริการ</w:t>
            </w:r>
          </w:p>
        </w:tc>
        <w:tc>
          <w:tcPr>
            <w:tcW w:w="270" w:type="dxa"/>
          </w:tcPr>
          <w:p w14:paraId="78D491DB" w14:textId="77777777" w:rsidR="00805C87" w:rsidRPr="00ED6253" w:rsidRDefault="00805C87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0DEC7865" w14:textId="77777777" w:rsidR="00805C87" w:rsidRPr="00ED6253" w:rsidRDefault="00805C87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  <w:r w:rsidRPr="00ED6253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รวมส่วนงานที่รายงาน</w:t>
            </w:r>
          </w:p>
        </w:tc>
      </w:tr>
      <w:tr w:rsidR="00805C87" w:rsidRPr="00ED6253" w14:paraId="748333CF" w14:textId="77777777" w:rsidTr="00DA6D6C">
        <w:tc>
          <w:tcPr>
            <w:tcW w:w="2430" w:type="dxa"/>
            <w:shd w:val="clear" w:color="auto" w:fill="auto"/>
          </w:tcPr>
          <w:p w14:paraId="233BA204" w14:textId="77777777" w:rsidR="00805C87" w:rsidRPr="00ED6253" w:rsidRDefault="00805C87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ED625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 w:rsidRPr="00ED6253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สาม</w:t>
            </w:r>
            <w:r w:rsidRPr="00ED625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เดือนสิ้นสุด</w:t>
            </w:r>
            <w:r w:rsidRPr="00ED625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41C33FF5" w14:textId="77777777" w:rsidR="00805C87" w:rsidRPr="00ED6253" w:rsidRDefault="00805C87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7A795EEF" w14:textId="77777777" w:rsidR="00805C87" w:rsidRPr="00ED6253" w:rsidRDefault="00805C87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1D3BFB3A" w14:textId="77777777" w:rsidR="00805C87" w:rsidRPr="00ED6253" w:rsidRDefault="00805C87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2121920D" w14:textId="77777777" w:rsidR="00805C87" w:rsidRPr="00ED6253" w:rsidRDefault="00805C87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1FECB61F" w14:textId="77777777" w:rsidR="00805C87" w:rsidRPr="00ED6253" w:rsidRDefault="00805C87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7137BFB" w14:textId="77777777" w:rsidR="00805C87" w:rsidRPr="00ED6253" w:rsidRDefault="00805C87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1883948" w14:textId="77777777" w:rsidR="00805C87" w:rsidRPr="00ED6253" w:rsidRDefault="00805C87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20A449E" w14:textId="77777777" w:rsidR="00805C87" w:rsidRPr="00ED6253" w:rsidRDefault="00805C87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5EF7237C" w14:textId="77777777" w:rsidR="00805C87" w:rsidRPr="00ED6253" w:rsidRDefault="00805C87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A192DD5" w14:textId="77777777" w:rsidR="00805C87" w:rsidRPr="00ED6253" w:rsidRDefault="00805C87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4300106E" w14:textId="77777777" w:rsidR="00805C87" w:rsidRPr="00ED6253" w:rsidRDefault="00805C87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805C87" w:rsidRPr="00ED6253" w14:paraId="3A57ED26" w14:textId="77777777" w:rsidTr="00DA6D6C">
        <w:tc>
          <w:tcPr>
            <w:tcW w:w="2430" w:type="dxa"/>
            <w:shd w:val="clear" w:color="auto" w:fill="auto"/>
          </w:tcPr>
          <w:p w14:paraId="686782F5" w14:textId="77777777" w:rsidR="00805C87" w:rsidRPr="00ED6253" w:rsidRDefault="00805C87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ED625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  </w:t>
            </w:r>
            <w:r w:rsidRPr="00ED625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วันที่ </w:t>
            </w:r>
            <w:r w:rsidRPr="00ED625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30 </w:t>
            </w:r>
            <w:r w:rsidRPr="00ED625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กันยายน </w:t>
            </w:r>
          </w:p>
        </w:tc>
        <w:tc>
          <w:tcPr>
            <w:tcW w:w="990" w:type="dxa"/>
            <w:shd w:val="clear" w:color="auto" w:fill="auto"/>
          </w:tcPr>
          <w:p w14:paraId="6617ED75" w14:textId="77777777" w:rsidR="00805C87" w:rsidRPr="00ED6253" w:rsidRDefault="00805C87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  <w:tc>
          <w:tcPr>
            <w:tcW w:w="262" w:type="dxa"/>
            <w:shd w:val="clear" w:color="auto" w:fill="auto"/>
          </w:tcPr>
          <w:p w14:paraId="3EFD9664" w14:textId="77777777" w:rsidR="00805C87" w:rsidRPr="00ED6253" w:rsidRDefault="00805C87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217F61F5" w14:textId="77777777" w:rsidR="00805C87" w:rsidRPr="00ED6253" w:rsidRDefault="00805C87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bCs/>
                <w:sz w:val="28"/>
                <w:szCs w:val="28"/>
              </w:rPr>
              <w:t>25</w:t>
            </w:r>
            <w:r w:rsidRPr="00ED625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6</w:t>
            </w:r>
            <w:r w:rsidRPr="00ED6253">
              <w:rPr>
                <w:rFonts w:asciiTheme="majorBidi" w:hAnsiTheme="majorBidi" w:cstheme="majorBidi"/>
                <w:bCs/>
                <w:sz w:val="28"/>
                <w:szCs w:val="28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14:paraId="2EDDAF80" w14:textId="77777777" w:rsidR="00805C87" w:rsidRPr="00ED6253" w:rsidRDefault="00805C87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09A27D85" w14:textId="77777777" w:rsidR="00805C87" w:rsidRPr="00ED6253" w:rsidRDefault="00805C87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39B61DC0" w14:textId="77777777" w:rsidR="00805C87" w:rsidRPr="00ED6253" w:rsidRDefault="00805C87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AA01EB3" w14:textId="77777777" w:rsidR="00805C87" w:rsidRPr="00ED6253" w:rsidRDefault="00805C87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bCs/>
                <w:sz w:val="28"/>
                <w:szCs w:val="28"/>
              </w:rPr>
              <w:t>25</w:t>
            </w:r>
            <w:r w:rsidRPr="00ED625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6</w:t>
            </w:r>
            <w:r w:rsidRPr="00ED6253">
              <w:rPr>
                <w:rFonts w:asciiTheme="majorBidi" w:hAnsiTheme="majorBidi" w:cstheme="majorBidi"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0BC68B9A" w14:textId="77777777" w:rsidR="00805C87" w:rsidRPr="00ED6253" w:rsidRDefault="00805C87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5AE64CDD" w14:textId="77777777" w:rsidR="00805C87" w:rsidRPr="00ED6253" w:rsidRDefault="00805C87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501FA3C9" w14:textId="77777777" w:rsidR="00805C87" w:rsidRPr="00ED6253" w:rsidRDefault="00805C87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68DB2644" w14:textId="77777777" w:rsidR="00805C87" w:rsidRPr="00ED6253" w:rsidRDefault="00805C87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bCs/>
                <w:sz w:val="28"/>
                <w:szCs w:val="28"/>
              </w:rPr>
              <w:t>25</w:t>
            </w:r>
            <w:r w:rsidRPr="00ED625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6</w:t>
            </w:r>
            <w:r w:rsidRPr="00ED6253">
              <w:rPr>
                <w:rFonts w:asciiTheme="majorBidi" w:hAnsiTheme="majorBidi" w:cstheme="majorBidi"/>
                <w:bCs/>
                <w:sz w:val="28"/>
                <w:szCs w:val="28"/>
              </w:rPr>
              <w:t>2</w:t>
            </w:r>
          </w:p>
        </w:tc>
      </w:tr>
      <w:tr w:rsidR="00805C87" w:rsidRPr="00ED6253" w14:paraId="249C3614" w14:textId="77777777" w:rsidTr="00DA6D6C">
        <w:tc>
          <w:tcPr>
            <w:tcW w:w="2430" w:type="dxa"/>
            <w:shd w:val="clear" w:color="auto" w:fill="auto"/>
          </w:tcPr>
          <w:p w14:paraId="5A319A9A" w14:textId="77777777" w:rsidR="00805C87" w:rsidRPr="00ED6253" w:rsidRDefault="00805C87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7290" w:type="dxa"/>
            <w:gridSpan w:val="11"/>
            <w:shd w:val="clear" w:color="auto" w:fill="auto"/>
          </w:tcPr>
          <w:p w14:paraId="3C04F0F2" w14:textId="77777777" w:rsidR="00805C87" w:rsidRPr="00ED6253" w:rsidRDefault="00805C87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05C87" w:rsidRPr="00ED6253" w14:paraId="45D9C305" w14:textId="77777777" w:rsidTr="00DA6D6C">
        <w:tc>
          <w:tcPr>
            <w:tcW w:w="2430" w:type="dxa"/>
            <w:shd w:val="clear" w:color="auto" w:fill="auto"/>
          </w:tcPr>
          <w:p w14:paraId="17D35FA8" w14:textId="77777777" w:rsidR="00805C87" w:rsidRPr="00ED6253" w:rsidRDefault="00805C87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D625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30960F6" w14:textId="77777777" w:rsidR="00805C87" w:rsidRPr="00ED6253" w:rsidRDefault="00805C87" w:rsidP="00F47D7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39D9884C" w14:textId="77777777" w:rsidR="00805C87" w:rsidRPr="00ED6253" w:rsidRDefault="00805C87" w:rsidP="00F47D7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94E97A9" w14:textId="77777777" w:rsidR="00805C87" w:rsidRPr="00ED6253" w:rsidRDefault="00805C87" w:rsidP="00F47D7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071D1640" w14:textId="77777777" w:rsidR="00805C87" w:rsidRPr="00ED6253" w:rsidRDefault="00805C87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1EB3F4A" w14:textId="77777777" w:rsidR="00805C87" w:rsidRPr="00ED6253" w:rsidRDefault="00805C87" w:rsidP="00F47D7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8E7A98A" w14:textId="77777777" w:rsidR="00805C87" w:rsidRPr="00ED6253" w:rsidRDefault="00805C87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A5FDAB1" w14:textId="77777777" w:rsidR="00805C87" w:rsidRPr="00ED6253" w:rsidRDefault="00805C87" w:rsidP="00F47D7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A5594B0" w14:textId="77777777" w:rsidR="00805C87" w:rsidRPr="00ED6253" w:rsidRDefault="00805C87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035FC5B" w14:textId="77777777" w:rsidR="00805C87" w:rsidRPr="00ED6253" w:rsidRDefault="00805C87" w:rsidP="00F47D7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21EEF6C" w14:textId="77777777" w:rsidR="00805C87" w:rsidRPr="00ED6253" w:rsidRDefault="00805C87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7D3DD32" w14:textId="77777777" w:rsidR="00805C87" w:rsidRPr="00ED6253" w:rsidRDefault="00805C87" w:rsidP="00F47D7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805C87" w:rsidRPr="00ED6253" w14:paraId="4ED5EA2E" w14:textId="77777777" w:rsidTr="00DA6D6C">
        <w:tc>
          <w:tcPr>
            <w:tcW w:w="2430" w:type="dxa"/>
            <w:shd w:val="clear" w:color="auto" w:fill="auto"/>
            <w:vAlign w:val="bottom"/>
          </w:tcPr>
          <w:p w14:paraId="4E1B7A52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D625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F307E06" w14:textId="77777777" w:rsidR="00805C87" w:rsidRPr="00ED6253" w:rsidRDefault="0042028F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402,898</w:t>
            </w:r>
          </w:p>
        </w:tc>
        <w:tc>
          <w:tcPr>
            <w:tcW w:w="262" w:type="dxa"/>
            <w:shd w:val="clear" w:color="auto" w:fill="auto"/>
          </w:tcPr>
          <w:p w14:paraId="525F64AD" w14:textId="77777777" w:rsidR="00805C87" w:rsidRPr="00ED6253" w:rsidRDefault="00805C87" w:rsidP="00805C8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0A6190A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258,023</w:t>
            </w:r>
          </w:p>
        </w:tc>
        <w:tc>
          <w:tcPr>
            <w:tcW w:w="262" w:type="dxa"/>
            <w:shd w:val="clear" w:color="auto" w:fill="auto"/>
          </w:tcPr>
          <w:p w14:paraId="6F1B6674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9365778" w14:textId="77777777" w:rsidR="00805C87" w:rsidRPr="00ED6253" w:rsidRDefault="0042028F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146,413</w:t>
            </w:r>
          </w:p>
        </w:tc>
        <w:tc>
          <w:tcPr>
            <w:tcW w:w="270" w:type="dxa"/>
            <w:shd w:val="clear" w:color="auto" w:fill="auto"/>
          </w:tcPr>
          <w:p w14:paraId="04C65CA8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8DD4623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161,616</w:t>
            </w:r>
          </w:p>
        </w:tc>
        <w:tc>
          <w:tcPr>
            <w:tcW w:w="270" w:type="dxa"/>
          </w:tcPr>
          <w:p w14:paraId="6BD893E4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6EAE703C" w14:textId="77777777" w:rsidR="00805C87" w:rsidRPr="00ED6253" w:rsidRDefault="0042028F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549,311</w:t>
            </w:r>
          </w:p>
        </w:tc>
        <w:tc>
          <w:tcPr>
            <w:tcW w:w="270" w:type="dxa"/>
          </w:tcPr>
          <w:p w14:paraId="3514A8E8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4A0908A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419,639</w:t>
            </w:r>
          </w:p>
        </w:tc>
      </w:tr>
      <w:tr w:rsidR="00805C87" w:rsidRPr="00ED6253" w14:paraId="02681DA5" w14:textId="77777777" w:rsidTr="00DA6D6C">
        <w:tc>
          <w:tcPr>
            <w:tcW w:w="2430" w:type="dxa"/>
            <w:shd w:val="clear" w:color="auto" w:fill="auto"/>
          </w:tcPr>
          <w:p w14:paraId="7F85BDD9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8D1378D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D4CF0AB" w14:textId="77777777" w:rsidR="00805C87" w:rsidRPr="00ED6253" w:rsidRDefault="00805C87" w:rsidP="00805C8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BB99ECC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0B0DC750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AA3FB51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FED0F31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46CB08D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8BE04D7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CCC6A11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90E16B2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C8982B5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805C87" w:rsidRPr="00ED6253" w14:paraId="142B1CB7" w14:textId="77777777" w:rsidTr="00DA6D6C">
        <w:tc>
          <w:tcPr>
            <w:tcW w:w="2430" w:type="dxa"/>
            <w:shd w:val="clear" w:color="auto" w:fill="auto"/>
            <w:vAlign w:val="bottom"/>
          </w:tcPr>
          <w:p w14:paraId="6F45E5C8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D625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78D1541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A75493D" w14:textId="77777777" w:rsidR="00805C87" w:rsidRPr="00ED6253" w:rsidRDefault="00805C87" w:rsidP="00805C8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0876ED7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6B42B77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8F4235D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8FD63ED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BEF5D54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8DC3E61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451C112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F687AFF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6436FF6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805C87" w:rsidRPr="00ED6253" w14:paraId="2B6DBE8F" w14:textId="77777777" w:rsidTr="00DA6D6C">
        <w:tc>
          <w:tcPr>
            <w:tcW w:w="2430" w:type="dxa"/>
            <w:shd w:val="clear" w:color="auto" w:fill="auto"/>
          </w:tcPr>
          <w:p w14:paraId="54F96522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D625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ส่วนงานภูมิศาสตร์หลัก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EA99C38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4BDB0C80" w14:textId="77777777" w:rsidR="00805C87" w:rsidRPr="00ED6253" w:rsidRDefault="00805C87" w:rsidP="00805C8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D7B6397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71A87091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5F36D46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6B40759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38AB0E9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AB18A5F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8165367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B8A57AE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5529011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805C87" w:rsidRPr="00ED6253" w14:paraId="3526AFCE" w14:textId="77777777" w:rsidTr="00DA6D6C">
        <w:tc>
          <w:tcPr>
            <w:tcW w:w="2430" w:type="dxa"/>
            <w:shd w:val="clear" w:color="auto" w:fill="auto"/>
          </w:tcPr>
          <w:p w14:paraId="2C343A62" w14:textId="77777777" w:rsidR="00805C87" w:rsidRPr="00ED6253" w:rsidRDefault="00805C87" w:rsidP="00805C8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AB0918C" w14:textId="77777777" w:rsidR="00805C87" w:rsidRPr="00ED6253" w:rsidRDefault="0042028F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307,445</w:t>
            </w:r>
          </w:p>
        </w:tc>
        <w:tc>
          <w:tcPr>
            <w:tcW w:w="262" w:type="dxa"/>
            <w:shd w:val="clear" w:color="auto" w:fill="auto"/>
          </w:tcPr>
          <w:p w14:paraId="12CCA0CC" w14:textId="77777777" w:rsidR="00805C87" w:rsidRPr="00ED6253" w:rsidRDefault="00805C87" w:rsidP="00805C8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F416C07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207,657</w:t>
            </w:r>
          </w:p>
        </w:tc>
        <w:tc>
          <w:tcPr>
            <w:tcW w:w="262" w:type="dxa"/>
            <w:shd w:val="clear" w:color="auto" w:fill="auto"/>
          </w:tcPr>
          <w:p w14:paraId="1BDA320B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CBEA03F" w14:textId="77777777" w:rsidR="00805C87" w:rsidRPr="00ED6253" w:rsidRDefault="0042028F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130,625</w:t>
            </w:r>
          </w:p>
        </w:tc>
        <w:tc>
          <w:tcPr>
            <w:tcW w:w="270" w:type="dxa"/>
            <w:shd w:val="clear" w:color="auto" w:fill="auto"/>
          </w:tcPr>
          <w:p w14:paraId="581658F7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C5FF1E4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155,598</w:t>
            </w:r>
          </w:p>
        </w:tc>
        <w:tc>
          <w:tcPr>
            <w:tcW w:w="270" w:type="dxa"/>
          </w:tcPr>
          <w:p w14:paraId="37CFA2D4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3A6612E" w14:textId="77777777" w:rsidR="00805C87" w:rsidRPr="00ED6253" w:rsidRDefault="0042028F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438,070</w:t>
            </w:r>
          </w:p>
        </w:tc>
        <w:tc>
          <w:tcPr>
            <w:tcW w:w="270" w:type="dxa"/>
          </w:tcPr>
          <w:p w14:paraId="10EAE41A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E3D6A60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363,255</w:t>
            </w:r>
          </w:p>
        </w:tc>
      </w:tr>
      <w:tr w:rsidR="00390440" w:rsidRPr="00ED6253" w14:paraId="3B28F1F4" w14:textId="77777777" w:rsidTr="00DA6D6C">
        <w:tc>
          <w:tcPr>
            <w:tcW w:w="2430" w:type="dxa"/>
            <w:shd w:val="clear" w:color="auto" w:fill="auto"/>
          </w:tcPr>
          <w:p w14:paraId="28333DE4" w14:textId="77777777" w:rsidR="00390440" w:rsidRPr="00ED6253" w:rsidRDefault="00390440" w:rsidP="0039044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cs/>
              </w:rPr>
              <w:t>กัมพูชา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0DA1551" w14:textId="77777777" w:rsidR="00390440" w:rsidRPr="00ED6253" w:rsidRDefault="00390440" w:rsidP="0039044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54,299</w:t>
            </w:r>
          </w:p>
        </w:tc>
        <w:tc>
          <w:tcPr>
            <w:tcW w:w="262" w:type="dxa"/>
            <w:shd w:val="clear" w:color="auto" w:fill="auto"/>
          </w:tcPr>
          <w:p w14:paraId="597094D3" w14:textId="77777777" w:rsidR="00390440" w:rsidRPr="00ED6253" w:rsidRDefault="00390440" w:rsidP="0039044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F0A38AB" w14:textId="77777777" w:rsidR="00390440" w:rsidRPr="00ED6253" w:rsidRDefault="00390440" w:rsidP="0039044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6,081</w:t>
            </w:r>
          </w:p>
        </w:tc>
        <w:tc>
          <w:tcPr>
            <w:tcW w:w="262" w:type="dxa"/>
            <w:shd w:val="clear" w:color="auto" w:fill="auto"/>
          </w:tcPr>
          <w:p w14:paraId="562CE60A" w14:textId="77777777" w:rsidR="00390440" w:rsidRPr="00ED6253" w:rsidRDefault="00390440" w:rsidP="00390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381F962" w14:textId="77777777" w:rsidR="00390440" w:rsidRPr="00ED6253" w:rsidRDefault="00390440" w:rsidP="0039044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4,334</w:t>
            </w:r>
          </w:p>
        </w:tc>
        <w:tc>
          <w:tcPr>
            <w:tcW w:w="270" w:type="dxa"/>
            <w:shd w:val="clear" w:color="auto" w:fill="auto"/>
          </w:tcPr>
          <w:p w14:paraId="7C48DFB7" w14:textId="77777777" w:rsidR="00390440" w:rsidRPr="00ED6253" w:rsidRDefault="00390440" w:rsidP="00390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2BB7BC0" w14:textId="77777777" w:rsidR="00390440" w:rsidRPr="00ED6253" w:rsidRDefault="00390440" w:rsidP="0039044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767</w:t>
            </w:r>
          </w:p>
        </w:tc>
        <w:tc>
          <w:tcPr>
            <w:tcW w:w="270" w:type="dxa"/>
          </w:tcPr>
          <w:p w14:paraId="3D87296D" w14:textId="77777777" w:rsidR="00390440" w:rsidRPr="00ED6253" w:rsidRDefault="00390440" w:rsidP="00390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54D08AD" w14:textId="77777777" w:rsidR="00390440" w:rsidRPr="00ED6253" w:rsidRDefault="00390440" w:rsidP="0039044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58,633</w:t>
            </w:r>
          </w:p>
        </w:tc>
        <w:tc>
          <w:tcPr>
            <w:tcW w:w="270" w:type="dxa"/>
          </w:tcPr>
          <w:p w14:paraId="775292A9" w14:textId="77777777" w:rsidR="00390440" w:rsidRPr="00ED6253" w:rsidRDefault="00390440" w:rsidP="00390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5D157FA" w14:textId="77777777" w:rsidR="00390440" w:rsidRPr="00ED6253" w:rsidRDefault="00390440" w:rsidP="0039044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6,848</w:t>
            </w:r>
          </w:p>
        </w:tc>
      </w:tr>
      <w:tr w:rsidR="00805C87" w:rsidRPr="00ED6253" w14:paraId="124C84AC" w14:textId="77777777" w:rsidTr="00DA6D6C">
        <w:trPr>
          <w:trHeight w:val="68"/>
        </w:trPr>
        <w:tc>
          <w:tcPr>
            <w:tcW w:w="2430" w:type="dxa"/>
            <w:shd w:val="clear" w:color="auto" w:fill="auto"/>
          </w:tcPr>
          <w:p w14:paraId="2CD6F934" w14:textId="77777777" w:rsidR="00805C87" w:rsidRPr="00ED6253" w:rsidRDefault="00805C87" w:rsidP="00805C8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cs/>
              </w:rPr>
              <w:t>เมียนมาร์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E231861" w14:textId="77777777" w:rsidR="00805C87" w:rsidRPr="00ED6253" w:rsidRDefault="0042028F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30,347</w:t>
            </w:r>
          </w:p>
        </w:tc>
        <w:tc>
          <w:tcPr>
            <w:tcW w:w="262" w:type="dxa"/>
            <w:shd w:val="clear" w:color="auto" w:fill="auto"/>
          </w:tcPr>
          <w:p w14:paraId="336B2EEF" w14:textId="77777777" w:rsidR="00805C87" w:rsidRPr="00ED6253" w:rsidRDefault="00805C87" w:rsidP="00805C8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1F45DAB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41,541</w:t>
            </w:r>
          </w:p>
        </w:tc>
        <w:tc>
          <w:tcPr>
            <w:tcW w:w="262" w:type="dxa"/>
            <w:shd w:val="clear" w:color="auto" w:fill="auto"/>
          </w:tcPr>
          <w:p w14:paraId="06BA309B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FE768BA" w14:textId="77777777" w:rsidR="00805C87" w:rsidRPr="00ED6253" w:rsidRDefault="0042028F" w:rsidP="00A976D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7,982</w:t>
            </w:r>
          </w:p>
        </w:tc>
        <w:tc>
          <w:tcPr>
            <w:tcW w:w="270" w:type="dxa"/>
            <w:shd w:val="clear" w:color="auto" w:fill="auto"/>
          </w:tcPr>
          <w:p w14:paraId="5BA966CF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CD9F8BB" w14:textId="77777777" w:rsidR="00805C87" w:rsidRPr="00ED6253" w:rsidRDefault="00805C87" w:rsidP="00A976D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1,409</w:t>
            </w:r>
          </w:p>
        </w:tc>
        <w:tc>
          <w:tcPr>
            <w:tcW w:w="270" w:type="dxa"/>
          </w:tcPr>
          <w:p w14:paraId="2127D622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04E92AC" w14:textId="77777777" w:rsidR="00805C87" w:rsidRPr="00ED6253" w:rsidRDefault="0042028F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38,329</w:t>
            </w:r>
          </w:p>
        </w:tc>
        <w:tc>
          <w:tcPr>
            <w:tcW w:w="270" w:type="dxa"/>
          </w:tcPr>
          <w:p w14:paraId="315D8C6E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CE1176C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42,950</w:t>
            </w:r>
          </w:p>
        </w:tc>
      </w:tr>
      <w:tr w:rsidR="00805C87" w:rsidRPr="00ED6253" w14:paraId="2282C15E" w14:textId="77777777" w:rsidTr="00DA6D6C">
        <w:tc>
          <w:tcPr>
            <w:tcW w:w="2430" w:type="dxa"/>
            <w:shd w:val="clear" w:color="auto" w:fill="auto"/>
          </w:tcPr>
          <w:p w14:paraId="1C8A6678" w14:textId="77777777" w:rsidR="00805C87" w:rsidRPr="00ED6253" w:rsidRDefault="00805C87" w:rsidP="00805C8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ประเทศอื่นๆ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89D4FA" w14:textId="77777777" w:rsidR="00805C87" w:rsidRPr="00ED6253" w:rsidRDefault="0042028F" w:rsidP="00A976D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10,807</w:t>
            </w:r>
          </w:p>
        </w:tc>
        <w:tc>
          <w:tcPr>
            <w:tcW w:w="262" w:type="dxa"/>
            <w:shd w:val="clear" w:color="auto" w:fill="auto"/>
          </w:tcPr>
          <w:p w14:paraId="36BC23F5" w14:textId="77777777" w:rsidR="00805C87" w:rsidRPr="00ED6253" w:rsidRDefault="00805C87" w:rsidP="00805C8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BC3D20" w14:textId="77777777" w:rsidR="00805C87" w:rsidRPr="00ED6253" w:rsidRDefault="00805C87" w:rsidP="00A976D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   2,744</w:t>
            </w:r>
          </w:p>
        </w:tc>
        <w:tc>
          <w:tcPr>
            <w:tcW w:w="262" w:type="dxa"/>
            <w:shd w:val="clear" w:color="auto" w:fill="auto"/>
          </w:tcPr>
          <w:p w14:paraId="5281EDA2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86471A" w14:textId="77777777" w:rsidR="00805C87" w:rsidRPr="00ED6253" w:rsidRDefault="0042028F" w:rsidP="00805C87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3,472</w:t>
            </w:r>
          </w:p>
        </w:tc>
        <w:tc>
          <w:tcPr>
            <w:tcW w:w="270" w:type="dxa"/>
            <w:shd w:val="clear" w:color="auto" w:fill="auto"/>
          </w:tcPr>
          <w:p w14:paraId="036295D4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1A9046" w14:textId="77777777" w:rsidR="00805C87" w:rsidRPr="00ED6253" w:rsidRDefault="00805C87" w:rsidP="00805C87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3,842</w:t>
            </w:r>
          </w:p>
        </w:tc>
        <w:tc>
          <w:tcPr>
            <w:tcW w:w="270" w:type="dxa"/>
          </w:tcPr>
          <w:p w14:paraId="2E1DB85B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5363654" w14:textId="77777777" w:rsidR="00805C87" w:rsidRPr="00ED6253" w:rsidRDefault="0042028F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14,279</w:t>
            </w:r>
          </w:p>
        </w:tc>
        <w:tc>
          <w:tcPr>
            <w:tcW w:w="270" w:type="dxa"/>
          </w:tcPr>
          <w:p w14:paraId="4BCF01FE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F8C4011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6,586</w:t>
            </w:r>
          </w:p>
        </w:tc>
      </w:tr>
      <w:tr w:rsidR="00805C87" w:rsidRPr="00ED6253" w14:paraId="60AAF5AB" w14:textId="77777777" w:rsidTr="00DA6D6C">
        <w:tc>
          <w:tcPr>
            <w:tcW w:w="2430" w:type="dxa"/>
            <w:shd w:val="clear" w:color="auto" w:fill="auto"/>
            <w:vAlign w:val="bottom"/>
          </w:tcPr>
          <w:p w14:paraId="0D40E9ED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D625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  <w:r w:rsidRPr="00ED625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5AD41C" w14:textId="77777777" w:rsidR="00805C87" w:rsidRPr="00ED6253" w:rsidRDefault="0042028F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402,898</w:t>
            </w:r>
          </w:p>
        </w:tc>
        <w:tc>
          <w:tcPr>
            <w:tcW w:w="262" w:type="dxa"/>
            <w:shd w:val="clear" w:color="auto" w:fill="auto"/>
          </w:tcPr>
          <w:p w14:paraId="4D87F3B0" w14:textId="77777777" w:rsidR="00805C87" w:rsidRPr="00ED6253" w:rsidRDefault="00805C87" w:rsidP="00805C8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9C85A5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258,023</w:t>
            </w:r>
          </w:p>
        </w:tc>
        <w:tc>
          <w:tcPr>
            <w:tcW w:w="262" w:type="dxa"/>
            <w:shd w:val="clear" w:color="auto" w:fill="auto"/>
          </w:tcPr>
          <w:p w14:paraId="56BFFB8F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227717" w14:textId="77777777" w:rsidR="00805C87" w:rsidRPr="00ED6253" w:rsidRDefault="0042028F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146,413</w:t>
            </w:r>
          </w:p>
        </w:tc>
        <w:tc>
          <w:tcPr>
            <w:tcW w:w="270" w:type="dxa"/>
            <w:shd w:val="clear" w:color="auto" w:fill="auto"/>
          </w:tcPr>
          <w:p w14:paraId="2B3F748A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669B0A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161,616</w:t>
            </w:r>
          </w:p>
        </w:tc>
        <w:tc>
          <w:tcPr>
            <w:tcW w:w="270" w:type="dxa"/>
          </w:tcPr>
          <w:p w14:paraId="47569E5B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05ED16" w14:textId="77777777" w:rsidR="00805C87" w:rsidRPr="00ED6253" w:rsidRDefault="0042028F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549,311</w:t>
            </w:r>
          </w:p>
        </w:tc>
        <w:tc>
          <w:tcPr>
            <w:tcW w:w="270" w:type="dxa"/>
          </w:tcPr>
          <w:p w14:paraId="3B6551A4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F9C297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419,639</w:t>
            </w:r>
          </w:p>
        </w:tc>
      </w:tr>
      <w:tr w:rsidR="00805C87" w:rsidRPr="00ED6253" w14:paraId="6CA04B45" w14:textId="77777777" w:rsidTr="00DA6D6C">
        <w:tc>
          <w:tcPr>
            <w:tcW w:w="2430" w:type="dxa"/>
            <w:shd w:val="clear" w:color="auto" w:fill="auto"/>
            <w:vAlign w:val="bottom"/>
          </w:tcPr>
          <w:p w14:paraId="199F80A8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177737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7A4525B6" w14:textId="77777777" w:rsidR="00805C87" w:rsidRPr="00ED6253" w:rsidRDefault="00805C87" w:rsidP="00805C8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C4A1D1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7809B95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DD4FA3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444F602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9E83BE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030E1C5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E5222EC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012A834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6CB9F05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805C87" w:rsidRPr="00ED6253" w14:paraId="08897336" w14:textId="77777777" w:rsidTr="00DA6D6C">
        <w:tc>
          <w:tcPr>
            <w:tcW w:w="2430" w:type="dxa"/>
            <w:shd w:val="clear" w:color="auto" w:fill="auto"/>
            <w:vAlign w:val="bottom"/>
          </w:tcPr>
          <w:p w14:paraId="5C7488B5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ประเภทของสินค้าและ</w:t>
            </w:r>
          </w:p>
          <w:p w14:paraId="7DAD5E4B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D625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  บริการหลัก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F075B94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5851322D" w14:textId="77777777" w:rsidR="00805C87" w:rsidRPr="00ED6253" w:rsidRDefault="00805C87" w:rsidP="00805C8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DFEDA77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750FD334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B267922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E020850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059B62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526F2E5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240EB13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F86EE00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6655562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805C87" w:rsidRPr="00ED6253" w14:paraId="59D8274C" w14:textId="77777777" w:rsidTr="00DA6D6C">
        <w:tc>
          <w:tcPr>
            <w:tcW w:w="2430" w:type="dxa"/>
            <w:shd w:val="clear" w:color="auto" w:fill="auto"/>
            <w:vAlign w:val="bottom"/>
          </w:tcPr>
          <w:p w14:paraId="1C159398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ED6253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อุปกรณ์คอมพิวเตอร์และ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2CBF1CF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65083F87" w14:textId="77777777" w:rsidR="00805C87" w:rsidRPr="00ED6253" w:rsidRDefault="00805C87" w:rsidP="00805C8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87A1A21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4F4926AD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45D87A6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329CC1C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5884217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75C1FC1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43B202F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B4E6238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91AF28F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805C87" w:rsidRPr="00ED6253" w14:paraId="45D3E0F7" w14:textId="77777777" w:rsidTr="00DA6D6C">
        <w:tc>
          <w:tcPr>
            <w:tcW w:w="2430" w:type="dxa"/>
            <w:shd w:val="clear" w:color="auto" w:fill="auto"/>
            <w:vAlign w:val="bottom"/>
          </w:tcPr>
          <w:p w14:paraId="54687629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D6253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  ซอฟต์แวร์ที่เกี่ยวข้อง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689DDC8" w14:textId="77777777" w:rsidR="00805C87" w:rsidRPr="00ED6253" w:rsidRDefault="0042028F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402,898</w:t>
            </w:r>
          </w:p>
        </w:tc>
        <w:tc>
          <w:tcPr>
            <w:tcW w:w="262" w:type="dxa"/>
            <w:shd w:val="clear" w:color="auto" w:fill="auto"/>
          </w:tcPr>
          <w:p w14:paraId="320E2829" w14:textId="77777777" w:rsidR="00805C87" w:rsidRPr="00ED6253" w:rsidRDefault="00805C87" w:rsidP="00805C8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42772F3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257,426</w:t>
            </w:r>
          </w:p>
        </w:tc>
        <w:tc>
          <w:tcPr>
            <w:tcW w:w="262" w:type="dxa"/>
            <w:shd w:val="clear" w:color="auto" w:fill="auto"/>
          </w:tcPr>
          <w:p w14:paraId="5871CE1C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0FCEF5A" w14:textId="77777777" w:rsidR="00805C87" w:rsidRPr="00ED6253" w:rsidRDefault="0042028F" w:rsidP="00805C87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27707BE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B70D8C4" w14:textId="77777777" w:rsidR="00805C87" w:rsidRPr="00ED6253" w:rsidRDefault="00805C87" w:rsidP="00805C87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338C1C0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36DC7D3" w14:textId="77777777" w:rsidR="00805C87" w:rsidRPr="00ED6253" w:rsidRDefault="0042028F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402,898</w:t>
            </w:r>
          </w:p>
        </w:tc>
        <w:tc>
          <w:tcPr>
            <w:tcW w:w="270" w:type="dxa"/>
          </w:tcPr>
          <w:p w14:paraId="5597EB21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0242608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257,426</w:t>
            </w:r>
          </w:p>
        </w:tc>
      </w:tr>
      <w:tr w:rsidR="00805C87" w:rsidRPr="00ED6253" w14:paraId="4AF537CD" w14:textId="77777777" w:rsidTr="00DA6D6C">
        <w:tc>
          <w:tcPr>
            <w:tcW w:w="2430" w:type="dxa"/>
            <w:shd w:val="clear" w:color="auto" w:fill="auto"/>
            <w:vAlign w:val="bottom"/>
          </w:tcPr>
          <w:p w14:paraId="6C6A3852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ED6253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บริการเกี่ยวกับระบบรักษา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1FFA4C4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0760BA2A" w14:textId="77777777" w:rsidR="00805C87" w:rsidRPr="00ED6253" w:rsidRDefault="00805C87" w:rsidP="00805C8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4D29143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3D1B6D10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033E1B7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16720B1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C5DFFC4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D29D766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9392BB0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14DCB4A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07CB33F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805C87" w:rsidRPr="00ED6253" w14:paraId="5CB037F2" w14:textId="77777777" w:rsidTr="00DA6D6C">
        <w:tc>
          <w:tcPr>
            <w:tcW w:w="2430" w:type="dxa"/>
            <w:shd w:val="clear" w:color="auto" w:fill="auto"/>
            <w:vAlign w:val="bottom"/>
          </w:tcPr>
          <w:p w14:paraId="3C6A8AFE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ED6253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  ความปลอดภัยทาง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E62F735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5B28A4B" w14:textId="77777777" w:rsidR="00805C87" w:rsidRPr="00ED6253" w:rsidRDefault="00805C87" w:rsidP="00805C8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D701125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4F4EB798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9E62580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D396CD4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F10C5E1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183F972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F054071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785E11A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619892C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805C87" w:rsidRPr="00ED6253" w14:paraId="2216FCEF" w14:textId="77777777" w:rsidTr="00DA6D6C">
        <w:tc>
          <w:tcPr>
            <w:tcW w:w="2430" w:type="dxa"/>
            <w:shd w:val="clear" w:color="auto" w:fill="auto"/>
            <w:vAlign w:val="bottom"/>
          </w:tcPr>
          <w:p w14:paraId="6F5F2C62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ED6253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  คอมพิวเตอร์และระบบ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13693E7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5D4D8C4" w14:textId="77777777" w:rsidR="00805C87" w:rsidRPr="00ED6253" w:rsidRDefault="00805C87" w:rsidP="00805C8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18C947F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92995F1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B6A152B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FBAEB8F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0EBBE17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EE85CFD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3440749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3D87041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1576DAA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805C87" w:rsidRPr="00ED6253" w14:paraId="28F93903" w14:textId="77777777" w:rsidTr="00DA6D6C">
        <w:tc>
          <w:tcPr>
            <w:tcW w:w="2430" w:type="dxa"/>
            <w:shd w:val="clear" w:color="auto" w:fill="auto"/>
            <w:vAlign w:val="bottom"/>
          </w:tcPr>
          <w:p w14:paraId="66F21F0F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ED6253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  เครือข่าย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19E722A" w14:textId="77777777" w:rsidR="00805C87" w:rsidRPr="00ED6253" w:rsidRDefault="0042028F" w:rsidP="00805C87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668EAECA" w14:textId="77777777" w:rsidR="00805C87" w:rsidRPr="00ED6253" w:rsidRDefault="00805C87" w:rsidP="00805C8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AD46D34" w14:textId="77777777" w:rsidR="00805C87" w:rsidRPr="00ED6253" w:rsidRDefault="00805C87" w:rsidP="00805C87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126E13FF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401E8A4" w14:textId="77777777" w:rsidR="00805C87" w:rsidRPr="00ED6253" w:rsidRDefault="0042028F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15,980</w:t>
            </w:r>
          </w:p>
        </w:tc>
        <w:tc>
          <w:tcPr>
            <w:tcW w:w="270" w:type="dxa"/>
            <w:shd w:val="clear" w:color="auto" w:fill="auto"/>
          </w:tcPr>
          <w:p w14:paraId="7846AE98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AA50750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18,046</w:t>
            </w:r>
          </w:p>
        </w:tc>
        <w:tc>
          <w:tcPr>
            <w:tcW w:w="270" w:type="dxa"/>
          </w:tcPr>
          <w:p w14:paraId="381658E9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C5DBC1C" w14:textId="77777777" w:rsidR="00805C87" w:rsidRPr="00ED6253" w:rsidRDefault="0042028F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15,980</w:t>
            </w:r>
          </w:p>
        </w:tc>
        <w:tc>
          <w:tcPr>
            <w:tcW w:w="270" w:type="dxa"/>
          </w:tcPr>
          <w:p w14:paraId="4306535E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4B904C7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18,046</w:t>
            </w:r>
          </w:p>
        </w:tc>
      </w:tr>
      <w:tr w:rsidR="00805C87" w:rsidRPr="00ED6253" w14:paraId="228AEA76" w14:textId="77777777" w:rsidTr="00DA6D6C">
        <w:tc>
          <w:tcPr>
            <w:tcW w:w="2430" w:type="dxa"/>
            <w:shd w:val="clear" w:color="auto" w:fill="auto"/>
            <w:vAlign w:val="bottom"/>
          </w:tcPr>
          <w:p w14:paraId="7C0CDF15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ED6253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บริการบำรุงรักษาและ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4D73546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F236FA9" w14:textId="77777777" w:rsidR="00805C87" w:rsidRPr="00ED6253" w:rsidRDefault="00805C87" w:rsidP="00805C8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D7F66D6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0B98DB50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2224F0D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93F6808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86F199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3EF3A59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B9E31EA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EED9FB8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D153B26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A976D6" w:rsidRPr="00ED6253" w14:paraId="4899DBE3" w14:textId="77777777" w:rsidTr="00DA6D6C">
        <w:tc>
          <w:tcPr>
            <w:tcW w:w="2430" w:type="dxa"/>
            <w:shd w:val="clear" w:color="auto" w:fill="auto"/>
            <w:vAlign w:val="bottom"/>
          </w:tcPr>
          <w:p w14:paraId="4651798C" w14:textId="77777777" w:rsidR="00A976D6" w:rsidRPr="00ED6253" w:rsidRDefault="00A976D6" w:rsidP="00A97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ED6253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  บริการอื่น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B0D10B" w14:textId="77777777" w:rsidR="00A976D6" w:rsidRPr="00ED6253" w:rsidRDefault="00A976D6" w:rsidP="00A976D6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20505D07" w14:textId="77777777" w:rsidR="00A976D6" w:rsidRPr="00ED6253" w:rsidRDefault="00A976D6" w:rsidP="00A976D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0D9AB4" w14:textId="73C974F5" w:rsidR="00A976D6" w:rsidRPr="00ED6253" w:rsidRDefault="00A976D6" w:rsidP="00A976D6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597</w:t>
            </w:r>
          </w:p>
        </w:tc>
        <w:tc>
          <w:tcPr>
            <w:tcW w:w="262" w:type="dxa"/>
            <w:shd w:val="clear" w:color="auto" w:fill="auto"/>
          </w:tcPr>
          <w:p w14:paraId="12F4B7F8" w14:textId="77777777" w:rsidR="00A976D6" w:rsidRPr="00ED6253" w:rsidRDefault="00A976D6" w:rsidP="00A97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4270FF" w14:textId="77777777" w:rsidR="00A976D6" w:rsidRPr="00ED6253" w:rsidRDefault="00A976D6" w:rsidP="00A976D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130,433</w:t>
            </w:r>
          </w:p>
        </w:tc>
        <w:tc>
          <w:tcPr>
            <w:tcW w:w="270" w:type="dxa"/>
            <w:shd w:val="clear" w:color="auto" w:fill="auto"/>
          </w:tcPr>
          <w:p w14:paraId="7CF5C08C" w14:textId="77777777" w:rsidR="00A976D6" w:rsidRPr="00ED6253" w:rsidRDefault="00A976D6" w:rsidP="00A97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E8B9DC" w14:textId="77777777" w:rsidR="00A976D6" w:rsidRPr="00ED6253" w:rsidRDefault="00A976D6" w:rsidP="00A976D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143,570</w:t>
            </w:r>
          </w:p>
        </w:tc>
        <w:tc>
          <w:tcPr>
            <w:tcW w:w="270" w:type="dxa"/>
          </w:tcPr>
          <w:p w14:paraId="4D2F28A1" w14:textId="77777777" w:rsidR="00A976D6" w:rsidRPr="00ED6253" w:rsidRDefault="00A976D6" w:rsidP="00A97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5367E22" w14:textId="77777777" w:rsidR="00A976D6" w:rsidRPr="00ED6253" w:rsidRDefault="00A976D6" w:rsidP="00A976D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130,433</w:t>
            </w:r>
          </w:p>
        </w:tc>
        <w:tc>
          <w:tcPr>
            <w:tcW w:w="270" w:type="dxa"/>
          </w:tcPr>
          <w:p w14:paraId="3691A96E" w14:textId="77777777" w:rsidR="00A976D6" w:rsidRPr="00ED6253" w:rsidRDefault="00A976D6" w:rsidP="00A97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D1DBAF4" w14:textId="77777777" w:rsidR="00A976D6" w:rsidRPr="00ED6253" w:rsidRDefault="00A976D6" w:rsidP="00A976D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144,167</w:t>
            </w:r>
          </w:p>
        </w:tc>
      </w:tr>
      <w:tr w:rsidR="00805C87" w:rsidRPr="00ED6253" w14:paraId="4E49D55A" w14:textId="77777777" w:rsidTr="00DA6D6C">
        <w:tc>
          <w:tcPr>
            <w:tcW w:w="2430" w:type="dxa"/>
            <w:shd w:val="clear" w:color="auto" w:fill="auto"/>
            <w:vAlign w:val="bottom"/>
          </w:tcPr>
          <w:p w14:paraId="5195649D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D625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  <w:r w:rsidRPr="00ED625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41AA02" w14:textId="77777777" w:rsidR="00805C87" w:rsidRPr="00ED6253" w:rsidRDefault="0042028F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402,898</w:t>
            </w:r>
          </w:p>
        </w:tc>
        <w:tc>
          <w:tcPr>
            <w:tcW w:w="262" w:type="dxa"/>
            <w:shd w:val="clear" w:color="auto" w:fill="auto"/>
          </w:tcPr>
          <w:p w14:paraId="5123F9CC" w14:textId="77777777" w:rsidR="00805C87" w:rsidRPr="00ED6253" w:rsidRDefault="00805C87" w:rsidP="00805C8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32F6AD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258,023</w:t>
            </w:r>
          </w:p>
        </w:tc>
        <w:tc>
          <w:tcPr>
            <w:tcW w:w="262" w:type="dxa"/>
            <w:shd w:val="clear" w:color="auto" w:fill="auto"/>
          </w:tcPr>
          <w:p w14:paraId="7A2E3671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EB86F5" w14:textId="77777777" w:rsidR="00805C87" w:rsidRPr="00ED6253" w:rsidRDefault="0042028F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146,413</w:t>
            </w:r>
          </w:p>
        </w:tc>
        <w:tc>
          <w:tcPr>
            <w:tcW w:w="270" w:type="dxa"/>
            <w:shd w:val="clear" w:color="auto" w:fill="auto"/>
          </w:tcPr>
          <w:p w14:paraId="3BA55339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7692F7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161,616</w:t>
            </w:r>
          </w:p>
        </w:tc>
        <w:tc>
          <w:tcPr>
            <w:tcW w:w="270" w:type="dxa"/>
          </w:tcPr>
          <w:p w14:paraId="6FF0DEBA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9D6CFA" w14:textId="77777777" w:rsidR="00805C87" w:rsidRPr="00ED6253" w:rsidRDefault="0042028F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549,311</w:t>
            </w:r>
          </w:p>
        </w:tc>
        <w:tc>
          <w:tcPr>
            <w:tcW w:w="270" w:type="dxa"/>
          </w:tcPr>
          <w:p w14:paraId="606A5968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F4D986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419,639</w:t>
            </w:r>
          </w:p>
        </w:tc>
      </w:tr>
      <w:tr w:rsidR="00805C87" w:rsidRPr="00ED6253" w14:paraId="3E98580E" w14:textId="77777777" w:rsidTr="00DA6D6C">
        <w:tc>
          <w:tcPr>
            <w:tcW w:w="2430" w:type="dxa"/>
            <w:shd w:val="clear" w:color="auto" w:fill="auto"/>
            <w:vAlign w:val="bottom"/>
          </w:tcPr>
          <w:p w14:paraId="018AB84A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1CC9326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6035EF59" w14:textId="77777777" w:rsidR="00805C87" w:rsidRPr="00ED6253" w:rsidRDefault="00805C87" w:rsidP="00805C8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02C06C5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040C7A74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DC2612C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516B531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331FB54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F83C040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C731EF5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7777052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C1CF964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805C87" w:rsidRPr="00ED6253" w14:paraId="5619B974" w14:textId="77777777" w:rsidTr="00DA6D6C">
        <w:tc>
          <w:tcPr>
            <w:tcW w:w="2430" w:type="dxa"/>
            <w:shd w:val="clear" w:color="auto" w:fill="auto"/>
          </w:tcPr>
          <w:p w14:paraId="7576EC0C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E4A75D4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39972E64" w14:textId="77777777" w:rsidR="00805C87" w:rsidRPr="00ED6253" w:rsidRDefault="00805C87" w:rsidP="00805C8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7DB8D37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3CC55D7C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AA0241A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C95F347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FA2D21E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463B552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02FDE42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76E7126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2F7C3A7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805C87" w:rsidRPr="00ED6253" w14:paraId="3B6B8A5E" w14:textId="77777777" w:rsidTr="00DA6D6C">
        <w:tc>
          <w:tcPr>
            <w:tcW w:w="2430" w:type="dxa"/>
            <w:shd w:val="clear" w:color="auto" w:fill="auto"/>
            <w:vAlign w:val="bottom"/>
          </w:tcPr>
          <w:p w14:paraId="33EC8489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3A55D1B" w14:textId="77777777" w:rsidR="00805C87" w:rsidRPr="00ED6253" w:rsidRDefault="00367C5F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402,898</w:t>
            </w:r>
          </w:p>
        </w:tc>
        <w:tc>
          <w:tcPr>
            <w:tcW w:w="262" w:type="dxa"/>
            <w:shd w:val="clear" w:color="auto" w:fill="auto"/>
          </w:tcPr>
          <w:p w14:paraId="49F18669" w14:textId="77777777" w:rsidR="00805C87" w:rsidRPr="00ED6253" w:rsidRDefault="00805C87" w:rsidP="00805C8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1BE4D6C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258,023</w:t>
            </w:r>
          </w:p>
        </w:tc>
        <w:tc>
          <w:tcPr>
            <w:tcW w:w="262" w:type="dxa"/>
            <w:shd w:val="clear" w:color="auto" w:fill="auto"/>
          </w:tcPr>
          <w:p w14:paraId="0CAD1BED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81517F4" w14:textId="77777777" w:rsidR="00805C87" w:rsidRPr="00ED6253" w:rsidRDefault="00367C5F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87,820</w:t>
            </w:r>
          </w:p>
        </w:tc>
        <w:tc>
          <w:tcPr>
            <w:tcW w:w="270" w:type="dxa"/>
            <w:shd w:val="clear" w:color="auto" w:fill="auto"/>
          </w:tcPr>
          <w:p w14:paraId="0C44E913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AAE33ED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86,775</w:t>
            </w:r>
          </w:p>
        </w:tc>
        <w:tc>
          <w:tcPr>
            <w:tcW w:w="270" w:type="dxa"/>
          </w:tcPr>
          <w:p w14:paraId="180AE384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4C6FF50" w14:textId="77777777" w:rsidR="00805C87" w:rsidRPr="00ED6253" w:rsidRDefault="0042028F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490,718</w:t>
            </w:r>
          </w:p>
        </w:tc>
        <w:tc>
          <w:tcPr>
            <w:tcW w:w="270" w:type="dxa"/>
          </w:tcPr>
          <w:p w14:paraId="113DA164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4654097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344,798</w:t>
            </w:r>
          </w:p>
        </w:tc>
      </w:tr>
      <w:tr w:rsidR="00805C87" w:rsidRPr="00ED6253" w14:paraId="0D4FD263" w14:textId="77777777" w:rsidTr="00DA6D6C">
        <w:tc>
          <w:tcPr>
            <w:tcW w:w="2430" w:type="dxa"/>
            <w:shd w:val="clear" w:color="auto" w:fill="auto"/>
            <w:vAlign w:val="bottom"/>
          </w:tcPr>
          <w:p w14:paraId="27A803C1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A4C127" w14:textId="77777777" w:rsidR="00805C87" w:rsidRPr="00ED6253" w:rsidRDefault="00367C5F" w:rsidP="00805C87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1292DE4C" w14:textId="77777777" w:rsidR="00805C87" w:rsidRPr="00ED6253" w:rsidRDefault="00805C87" w:rsidP="00805C8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66B718" w14:textId="77777777" w:rsidR="00805C87" w:rsidRPr="00ED6253" w:rsidRDefault="00805C87" w:rsidP="00805C87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2A8AD103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8129E5" w14:textId="77777777" w:rsidR="00805C87" w:rsidRPr="00ED6253" w:rsidRDefault="00367C5F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58,593</w:t>
            </w:r>
          </w:p>
        </w:tc>
        <w:tc>
          <w:tcPr>
            <w:tcW w:w="270" w:type="dxa"/>
            <w:shd w:val="clear" w:color="auto" w:fill="auto"/>
          </w:tcPr>
          <w:p w14:paraId="38310CCF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C53A23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74,841</w:t>
            </w:r>
          </w:p>
        </w:tc>
        <w:tc>
          <w:tcPr>
            <w:tcW w:w="270" w:type="dxa"/>
          </w:tcPr>
          <w:p w14:paraId="455441DB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C6F5309" w14:textId="77777777" w:rsidR="00805C87" w:rsidRPr="00ED6253" w:rsidRDefault="0042028F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58,593</w:t>
            </w:r>
          </w:p>
        </w:tc>
        <w:tc>
          <w:tcPr>
            <w:tcW w:w="270" w:type="dxa"/>
          </w:tcPr>
          <w:p w14:paraId="65D1705C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ED06F6F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74,841</w:t>
            </w:r>
          </w:p>
        </w:tc>
      </w:tr>
      <w:tr w:rsidR="00805C87" w:rsidRPr="00ED6253" w14:paraId="4150BB9E" w14:textId="77777777" w:rsidTr="00DA6D6C">
        <w:trPr>
          <w:trHeight w:val="58"/>
        </w:trPr>
        <w:tc>
          <w:tcPr>
            <w:tcW w:w="2430" w:type="dxa"/>
            <w:shd w:val="clear" w:color="auto" w:fill="auto"/>
          </w:tcPr>
          <w:p w14:paraId="4A46EA5E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  <w:r w:rsidRPr="00ED625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9A0027" w14:textId="77777777" w:rsidR="00805C87" w:rsidRPr="00ED6253" w:rsidRDefault="00367C5F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402,898</w:t>
            </w:r>
          </w:p>
        </w:tc>
        <w:tc>
          <w:tcPr>
            <w:tcW w:w="262" w:type="dxa"/>
            <w:shd w:val="clear" w:color="auto" w:fill="auto"/>
          </w:tcPr>
          <w:p w14:paraId="38049024" w14:textId="77777777" w:rsidR="00805C87" w:rsidRPr="00ED6253" w:rsidRDefault="00805C87" w:rsidP="00805C8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1A82DB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258,023</w:t>
            </w:r>
          </w:p>
        </w:tc>
        <w:tc>
          <w:tcPr>
            <w:tcW w:w="262" w:type="dxa"/>
            <w:shd w:val="clear" w:color="auto" w:fill="auto"/>
          </w:tcPr>
          <w:p w14:paraId="6E1AD3DD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3EA9FE" w14:textId="77777777" w:rsidR="00805C87" w:rsidRPr="00ED6253" w:rsidRDefault="00367C5F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146,413</w:t>
            </w:r>
          </w:p>
        </w:tc>
        <w:tc>
          <w:tcPr>
            <w:tcW w:w="270" w:type="dxa"/>
            <w:shd w:val="clear" w:color="auto" w:fill="auto"/>
          </w:tcPr>
          <w:p w14:paraId="7D0C2D8B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3C1725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161,616</w:t>
            </w:r>
          </w:p>
        </w:tc>
        <w:tc>
          <w:tcPr>
            <w:tcW w:w="270" w:type="dxa"/>
          </w:tcPr>
          <w:p w14:paraId="3750C4C7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99D412" w14:textId="77777777" w:rsidR="00805C87" w:rsidRPr="00ED6253" w:rsidRDefault="0042028F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549,311</w:t>
            </w:r>
          </w:p>
        </w:tc>
        <w:tc>
          <w:tcPr>
            <w:tcW w:w="270" w:type="dxa"/>
          </w:tcPr>
          <w:p w14:paraId="18697ED9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34092D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419,639</w:t>
            </w:r>
          </w:p>
        </w:tc>
      </w:tr>
      <w:tr w:rsidR="00805C87" w:rsidRPr="00ED6253" w14:paraId="2FD58420" w14:textId="77777777" w:rsidTr="00DA6D6C">
        <w:tc>
          <w:tcPr>
            <w:tcW w:w="2430" w:type="dxa"/>
            <w:shd w:val="clear" w:color="auto" w:fill="auto"/>
          </w:tcPr>
          <w:p w14:paraId="513A860C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35588B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292B2B4" w14:textId="77777777" w:rsidR="00805C87" w:rsidRPr="00ED6253" w:rsidRDefault="00805C87" w:rsidP="00805C8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DE4D94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0B52E45C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0F5CBD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66584CC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A43A2F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A590021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366D0C5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A640D27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B59671C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805C87" w:rsidRPr="00ED6253" w14:paraId="7377DF6B" w14:textId="77777777" w:rsidTr="00DA6D6C">
        <w:tc>
          <w:tcPr>
            <w:tcW w:w="2430" w:type="dxa"/>
            <w:shd w:val="clear" w:color="auto" w:fill="auto"/>
            <w:vAlign w:val="bottom"/>
          </w:tcPr>
          <w:p w14:paraId="2D3A8948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D625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กำไร</w:t>
            </w:r>
            <w:r w:rsidRPr="00ED625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ขั้นต้น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9B157D6" w14:textId="77777777" w:rsidR="00805C87" w:rsidRPr="00ED6253" w:rsidRDefault="00367C5F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45,295</w:t>
            </w:r>
          </w:p>
        </w:tc>
        <w:tc>
          <w:tcPr>
            <w:tcW w:w="262" w:type="dxa"/>
            <w:shd w:val="clear" w:color="auto" w:fill="auto"/>
          </w:tcPr>
          <w:p w14:paraId="63838DEC" w14:textId="77777777" w:rsidR="00805C87" w:rsidRPr="00ED6253" w:rsidRDefault="00805C87" w:rsidP="00805C8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8E88720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34,781</w:t>
            </w:r>
          </w:p>
        </w:tc>
        <w:tc>
          <w:tcPr>
            <w:tcW w:w="262" w:type="dxa"/>
            <w:shd w:val="clear" w:color="auto" w:fill="auto"/>
          </w:tcPr>
          <w:p w14:paraId="1B94C226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4E8F862" w14:textId="1987A015" w:rsidR="00805C87" w:rsidRPr="00ED6253" w:rsidRDefault="00367C5F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  <w:r w:rsidR="00403CB3"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403CB3"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A45547"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403CB3"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688D9380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A6095C8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65,315</w:t>
            </w:r>
          </w:p>
        </w:tc>
        <w:tc>
          <w:tcPr>
            <w:tcW w:w="270" w:type="dxa"/>
          </w:tcPr>
          <w:p w14:paraId="065ECBF0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DC26517" w14:textId="32DDFC14" w:rsidR="00805C87" w:rsidRPr="00ED6253" w:rsidRDefault="00367C5F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</w:t>
            </w:r>
            <w:r w:rsidR="00403CB3"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403CB3"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  <w:r w:rsidR="00A45547"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403CB3"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25AD1852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C8ACA17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100,096</w:t>
            </w:r>
          </w:p>
        </w:tc>
      </w:tr>
      <w:tr w:rsidR="00805C87" w:rsidRPr="00ED6253" w14:paraId="0C6EC6D8" w14:textId="77777777" w:rsidTr="00DA6D6C">
        <w:trPr>
          <w:trHeight w:val="80"/>
        </w:trPr>
        <w:tc>
          <w:tcPr>
            <w:tcW w:w="2430" w:type="dxa"/>
            <w:shd w:val="clear" w:color="auto" w:fill="auto"/>
          </w:tcPr>
          <w:p w14:paraId="4E6AFE5F" w14:textId="77777777" w:rsidR="00805C87" w:rsidRPr="00ED6253" w:rsidRDefault="00805C87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90" w:type="dxa"/>
            <w:gridSpan w:val="11"/>
            <w:shd w:val="clear" w:color="auto" w:fill="auto"/>
          </w:tcPr>
          <w:p w14:paraId="79AD67A9" w14:textId="77777777" w:rsidR="00805C87" w:rsidRPr="00ED6253" w:rsidRDefault="00805C87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805C87" w:rsidRPr="00ED6253" w14:paraId="187464DC" w14:textId="77777777" w:rsidTr="00DA6D6C">
        <w:trPr>
          <w:trHeight w:val="80"/>
        </w:trPr>
        <w:tc>
          <w:tcPr>
            <w:tcW w:w="2430" w:type="dxa"/>
            <w:shd w:val="clear" w:color="auto" w:fill="auto"/>
          </w:tcPr>
          <w:p w14:paraId="10CEF71B" w14:textId="77777777" w:rsidR="00805C87" w:rsidRPr="00ED6253" w:rsidRDefault="00805C87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6EEA87D8" w14:textId="77777777" w:rsidR="00805C87" w:rsidRPr="00ED6253" w:rsidRDefault="00805C87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ส่วนงาน</w:t>
            </w:r>
            <w:r w:rsidRPr="00ED6253">
              <w:rPr>
                <w:rFonts w:asciiTheme="majorBidi" w:hAnsiTheme="majorBidi" w:hint="cs"/>
                <w:bCs/>
                <w:color w:val="000000"/>
                <w:sz w:val="28"/>
                <w:szCs w:val="28"/>
                <w:cs/>
                <w:lang w:val="en-GB"/>
              </w:rPr>
              <w:t>ขายสินค้า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366A5CC9" w14:textId="77777777" w:rsidR="00805C87" w:rsidRPr="00ED6253" w:rsidRDefault="00805C87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14:paraId="2976537A" w14:textId="77777777" w:rsidR="00805C87" w:rsidRPr="00ED6253" w:rsidRDefault="00805C87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ส่วนงาน</w:t>
            </w:r>
            <w:r w:rsidRPr="00ED6253">
              <w:rPr>
                <w:rFonts w:asciiTheme="majorBidi" w:hAnsiTheme="majorBidi" w:hint="cs"/>
                <w:bCs/>
                <w:color w:val="000000"/>
                <w:sz w:val="28"/>
                <w:szCs w:val="28"/>
                <w:cs/>
                <w:lang w:val="en-GB"/>
              </w:rPr>
              <w:t>บริการ</w:t>
            </w:r>
          </w:p>
        </w:tc>
        <w:tc>
          <w:tcPr>
            <w:tcW w:w="270" w:type="dxa"/>
          </w:tcPr>
          <w:p w14:paraId="3B6D3B99" w14:textId="77777777" w:rsidR="00805C87" w:rsidRPr="00ED6253" w:rsidRDefault="00805C87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689432F9" w14:textId="77777777" w:rsidR="00805C87" w:rsidRPr="00ED6253" w:rsidRDefault="00805C87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  <w:r w:rsidRPr="00ED6253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รวมส่วนงานที่รายงาน</w:t>
            </w:r>
          </w:p>
        </w:tc>
      </w:tr>
      <w:tr w:rsidR="00805C87" w:rsidRPr="00ED6253" w14:paraId="37448935" w14:textId="77777777" w:rsidTr="00DA6D6C">
        <w:tc>
          <w:tcPr>
            <w:tcW w:w="2430" w:type="dxa"/>
            <w:shd w:val="clear" w:color="auto" w:fill="auto"/>
          </w:tcPr>
          <w:p w14:paraId="444DFCB3" w14:textId="77777777" w:rsidR="00805C87" w:rsidRPr="00ED6253" w:rsidRDefault="00805C87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ED625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 w:rsidRPr="00ED6253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เก้าเดือน</w:t>
            </w:r>
            <w:r w:rsidRPr="00ED625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สิ้นสุด</w:t>
            </w:r>
            <w:r w:rsidRPr="00ED625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7EE44261" w14:textId="77777777" w:rsidR="00805C87" w:rsidRPr="00ED6253" w:rsidRDefault="00805C87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15D37DE6" w14:textId="77777777" w:rsidR="00805C87" w:rsidRPr="00ED6253" w:rsidRDefault="00805C87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6D91A15D" w14:textId="77777777" w:rsidR="00805C87" w:rsidRPr="00ED6253" w:rsidRDefault="00805C87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06E87190" w14:textId="77777777" w:rsidR="00805C87" w:rsidRPr="00ED6253" w:rsidRDefault="00805C87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1E594FB2" w14:textId="77777777" w:rsidR="00805C87" w:rsidRPr="00ED6253" w:rsidRDefault="00805C87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35323D9" w14:textId="77777777" w:rsidR="00805C87" w:rsidRPr="00ED6253" w:rsidRDefault="00805C87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79320EA" w14:textId="77777777" w:rsidR="00805C87" w:rsidRPr="00ED6253" w:rsidRDefault="00805C87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26265C2" w14:textId="77777777" w:rsidR="00805C87" w:rsidRPr="00ED6253" w:rsidRDefault="00805C87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03E69886" w14:textId="77777777" w:rsidR="00805C87" w:rsidRPr="00ED6253" w:rsidRDefault="00805C87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0760660" w14:textId="77777777" w:rsidR="00805C87" w:rsidRPr="00ED6253" w:rsidRDefault="00805C87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0ADF6579" w14:textId="77777777" w:rsidR="00805C87" w:rsidRPr="00ED6253" w:rsidRDefault="00805C87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805C87" w:rsidRPr="00ED6253" w14:paraId="0B603E7C" w14:textId="77777777" w:rsidTr="00DA6D6C">
        <w:tc>
          <w:tcPr>
            <w:tcW w:w="2430" w:type="dxa"/>
            <w:shd w:val="clear" w:color="auto" w:fill="auto"/>
          </w:tcPr>
          <w:p w14:paraId="5B507D36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ED625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  </w:t>
            </w:r>
            <w:r w:rsidRPr="00ED625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วันที่ </w:t>
            </w:r>
            <w:r w:rsidRPr="00ED625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30 </w:t>
            </w:r>
            <w:r w:rsidRPr="00ED625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กันยายน </w:t>
            </w:r>
          </w:p>
        </w:tc>
        <w:tc>
          <w:tcPr>
            <w:tcW w:w="990" w:type="dxa"/>
            <w:shd w:val="clear" w:color="auto" w:fill="auto"/>
          </w:tcPr>
          <w:p w14:paraId="39E05AFB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  <w:tc>
          <w:tcPr>
            <w:tcW w:w="262" w:type="dxa"/>
            <w:shd w:val="clear" w:color="auto" w:fill="auto"/>
          </w:tcPr>
          <w:p w14:paraId="6F0F2B45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33FBD8F9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bCs/>
                <w:sz w:val="28"/>
                <w:szCs w:val="28"/>
              </w:rPr>
              <w:t>25</w:t>
            </w:r>
            <w:r w:rsidRPr="00ED625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6</w:t>
            </w:r>
            <w:r w:rsidRPr="00ED6253">
              <w:rPr>
                <w:rFonts w:asciiTheme="majorBidi" w:hAnsiTheme="majorBidi" w:cstheme="majorBidi"/>
                <w:bCs/>
                <w:sz w:val="28"/>
                <w:szCs w:val="28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14:paraId="5FBF994E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4691ECD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5FCF73AA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4952EC1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bCs/>
                <w:sz w:val="28"/>
                <w:szCs w:val="28"/>
              </w:rPr>
              <w:t>25</w:t>
            </w:r>
            <w:r w:rsidRPr="00ED625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6</w:t>
            </w:r>
            <w:r w:rsidRPr="00ED6253">
              <w:rPr>
                <w:rFonts w:asciiTheme="majorBidi" w:hAnsiTheme="majorBidi" w:cstheme="majorBidi"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5A2F6E77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8ADA897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69298F21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7A64E2DD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bCs/>
                <w:sz w:val="28"/>
                <w:szCs w:val="28"/>
              </w:rPr>
              <w:t>25</w:t>
            </w:r>
            <w:r w:rsidRPr="00ED625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6</w:t>
            </w:r>
            <w:r w:rsidRPr="00ED6253">
              <w:rPr>
                <w:rFonts w:asciiTheme="majorBidi" w:hAnsiTheme="majorBidi" w:cstheme="majorBidi"/>
                <w:bCs/>
                <w:sz w:val="28"/>
                <w:szCs w:val="28"/>
              </w:rPr>
              <w:t>2</w:t>
            </w:r>
          </w:p>
        </w:tc>
      </w:tr>
      <w:tr w:rsidR="00805C87" w:rsidRPr="00ED6253" w14:paraId="1C567828" w14:textId="77777777" w:rsidTr="00DA6D6C">
        <w:tc>
          <w:tcPr>
            <w:tcW w:w="2430" w:type="dxa"/>
            <w:shd w:val="clear" w:color="auto" w:fill="auto"/>
          </w:tcPr>
          <w:p w14:paraId="0649DAD1" w14:textId="77777777" w:rsidR="00805C87" w:rsidRPr="00ED6253" w:rsidRDefault="00805C87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7290" w:type="dxa"/>
            <w:gridSpan w:val="11"/>
            <w:shd w:val="clear" w:color="auto" w:fill="auto"/>
          </w:tcPr>
          <w:p w14:paraId="5A5C2724" w14:textId="77777777" w:rsidR="00805C87" w:rsidRPr="00ED6253" w:rsidRDefault="00805C87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05C87" w:rsidRPr="00ED6253" w14:paraId="79612454" w14:textId="77777777" w:rsidTr="00DA6D6C">
        <w:tc>
          <w:tcPr>
            <w:tcW w:w="2430" w:type="dxa"/>
            <w:shd w:val="clear" w:color="auto" w:fill="auto"/>
          </w:tcPr>
          <w:p w14:paraId="3C4C5579" w14:textId="77777777" w:rsidR="00805C87" w:rsidRPr="00ED6253" w:rsidRDefault="00805C87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D625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777CC9C" w14:textId="77777777" w:rsidR="00805C87" w:rsidRPr="00ED6253" w:rsidRDefault="00805C87" w:rsidP="00F47D7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9F16BB8" w14:textId="77777777" w:rsidR="00805C87" w:rsidRPr="00ED6253" w:rsidRDefault="00805C87" w:rsidP="00F47D7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DBE2CAA" w14:textId="77777777" w:rsidR="00805C87" w:rsidRPr="00ED6253" w:rsidRDefault="00805C87" w:rsidP="00F47D7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73C43FC9" w14:textId="77777777" w:rsidR="00805C87" w:rsidRPr="00ED6253" w:rsidRDefault="00805C87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ACFED8B" w14:textId="77777777" w:rsidR="00805C87" w:rsidRPr="00ED6253" w:rsidRDefault="00805C87" w:rsidP="00F47D7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5D8BA26" w14:textId="77777777" w:rsidR="00805C87" w:rsidRPr="00ED6253" w:rsidRDefault="00805C87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66A16AE" w14:textId="77777777" w:rsidR="00805C87" w:rsidRPr="00ED6253" w:rsidRDefault="00805C87" w:rsidP="00F47D7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EF4C0A4" w14:textId="77777777" w:rsidR="00805C87" w:rsidRPr="00ED6253" w:rsidRDefault="00805C87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E8F2C97" w14:textId="77777777" w:rsidR="00805C87" w:rsidRPr="00ED6253" w:rsidRDefault="00805C87" w:rsidP="00F47D7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5AE94F7" w14:textId="77777777" w:rsidR="00805C87" w:rsidRPr="00ED6253" w:rsidRDefault="00805C87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595A82A" w14:textId="77777777" w:rsidR="00805C87" w:rsidRPr="00ED6253" w:rsidRDefault="00805C87" w:rsidP="00F47D7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805C87" w:rsidRPr="00ED6253" w14:paraId="33DB7297" w14:textId="77777777" w:rsidTr="00DA6D6C">
        <w:tc>
          <w:tcPr>
            <w:tcW w:w="2430" w:type="dxa"/>
            <w:shd w:val="clear" w:color="auto" w:fill="auto"/>
            <w:vAlign w:val="bottom"/>
          </w:tcPr>
          <w:p w14:paraId="1EBB98E3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D625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DE5055F" w14:textId="77777777" w:rsidR="00805C87" w:rsidRPr="00ED6253" w:rsidRDefault="00DD6475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1,375,667</w:t>
            </w:r>
          </w:p>
        </w:tc>
        <w:tc>
          <w:tcPr>
            <w:tcW w:w="262" w:type="dxa"/>
            <w:shd w:val="clear" w:color="auto" w:fill="auto"/>
          </w:tcPr>
          <w:p w14:paraId="760BDD3C" w14:textId="77777777" w:rsidR="00805C87" w:rsidRPr="00ED6253" w:rsidRDefault="00805C87" w:rsidP="00805C8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0332AD4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827,591</w:t>
            </w:r>
          </w:p>
        </w:tc>
        <w:tc>
          <w:tcPr>
            <w:tcW w:w="262" w:type="dxa"/>
            <w:shd w:val="clear" w:color="auto" w:fill="auto"/>
          </w:tcPr>
          <w:p w14:paraId="05FECD61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B19A4DC" w14:textId="77777777" w:rsidR="00805C87" w:rsidRPr="00ED6253" w:rsidRDefault="00DD6475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450,818</w:t>
            </w:r>
          </w:p>
        </w:tc>
        <w:tc>
          <w:tcPr>
            <w:tcW w:w="270" w:type="dxa"/>
            <w:shd w:val="clear" w:color="auto" w:fill="auto"/>
          </w:tcPr>
          <w:p w14:paraId="41D63C40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2D24328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494,419</w:t>
            </w:r>
          </w:p>
        </w:tc>
        <w:tc>
          <w:tcPr>
            <w:tcW w:w="270" w:type="dxa"/>
          </w:tcPr>
          <w:p w14:paraId="6767428D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F710013" w14:textId="77777777" w:rsidR="00805C87" w:rsidRPr="00ED6253" w:rsidRDefault="00DD6475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1,826,485</w:t>
            </w:r>
          </w:p>
        </w:tc>
        <w:tc>
          <w:tcPr>
            <w:tcW w:w="270" w:type="dxa"/>
          </w:tcPr>
          <w:p w14:paraId="2D1CC57A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3D09470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1,322,010</w:t>
            </w:r>
          </w:p>
        </w:tc>
      </w:tr>
      <w:tr w:rsidR="00805C87" w:rsidRPr="00ED6253" w14:paraId="2116EA36" w14:textId="77777777" w:rsidTr="00DA6D6C">
        <w:tc>
          <w:tcPr>
            <w:tcW w:w="2430" w:type="dxa"/>
            <w:shd w:val="clear" w:color="auto" w:fill="auto"/>
          </w:tcPr>
          <w:p w14:paraId="04C7E5E6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3CB5045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9D324E2" w14:textId="77777777" w:rsidR="00805C87" w:rsidRPr="00ED6253" w:rsidRDefault="00805C87" w:rsidP="00805C8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43AC653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7DD717EB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FBD944C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6EF003F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9E96C84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AF4F8EB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2FE17AD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8DF2C8E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4BCFBDB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805C87" w:rsidRPr="00ED6253" w14:paraId="7D68D035" w14:textId="77777777" w:rsidTr="00DA6D6C">
        <w:tc>
          <w:tcPr>
            <w:tcW w:w="2430" w:type="dxa"/>
            <w:shd w:val="clear" w:color="auto" w:fill="auto"/>
            <w:vAlign w:val="bottom"/>
          </w:tcPr>
          <w:p w14:paraId="0723D171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D625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4269BE5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58374A60" w14:textId="77777777" w:rsidR="00805C87" w:rsidRPr="00ED6253" w:rsidRDefault="00805C87" w:rsidP="00805C8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C2D28D4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4B8432B1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9999CCC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521188D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1B795EA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AFF10CA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6340CF9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5E25C0A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7F1AC39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805C87" w:rsidRPr="00ED6253" w14:paraId="6FEA9BA4" w14:textId="77777777" w:rsidTr="00DA6D6C">
        <w:tc>
          <w:tcPr>
            <w:tcW w:w="2430" w:type="dxa"/>
            <w:shd w:val="clear" w:color="auto" w:fill="auto"/>
          </w:tcPr>
          <w:p w14:paraId="390888BA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D625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ส่วนงานภูมิศาสตร์หลัก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7720AA2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0D0EB223" w14:textId="77777777" w:rsidR="00805C87" w:rsidRPr="00ED6253" w:rsidRDefault="00805C87" w:rsidP="00805C8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7D48E8F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006DAD04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A931440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77C8BA8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06780D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3383594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E6C6B11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054787E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39F436D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805C87" w:rsidRPr="00ED6253" w14:paraId="4E3E649D" w14:textId="77777777" w:rsidTr="00DA6D6C">
        <w:tc>
          <w:tcPr>
            <w:tcW w:w="2430" w:type="dxa"/>
            <w:shd w:val="clear" w:color="auto" w:fill="auto"/>
          </w:tcPr>
          <w:p w14:paraId="1661C3C3" w14:textId="77777777" w:rsidR="00805C87" w:rsidRPr="00ED6253" w:rsidRDefault="00805C87" w:rsidP="00805C8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F9FD9F2" w14:textId="77777777" w:rsidR="00805C87" w:rsidRPr="00ED6253" w:rsidRDefault="00DD6475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863,440</w:t>
            </w:r>
          </w:p>
        </w:tc>
        <w:tc>
          <w:tcPr>
            <w:tcW w:w="262" w:type="dxa"/>
            <w:shd w:val="clear" w:color="auto" w:fill="auto"/>
          </w:tcPr>
          <w:p w14:paraId="7278E50A" w14:textId="77777777" w:rsidR="00805C87" w:rsidRPr="00ED6253" w:rsidRDefault="00805C87" w:rsidP="00805C8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2F79F74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602,281</w:t>
            </w:r>
          </w:p>
        </w:tc>
        <w:tc>
          <w:tcPr>
            <w:tcW w:w="262" w:type="dxa"/>
            <w:shd w:val="clear" w:color="auto" w:fill="auto"/>
          </w:tcPr>
          <w:p w14:paraId="10ACF17F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5B94C22" w14:textId="77777777" w:rsidR="00805C87" w:rsidRPr="00ED6253" w:rsidRDefault="00DD6475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410,122</w:t>
            </w:r>
          </w:p>
        </w:tc>
        <w:tc>
          <w:tcPr>
            <w:tcW w:w="270" w:type="dxa"/>
            <w:shd w:val="clear" w:color="auto" w:fill="auto"/>
          </w:tcPr>
          <w:p w14:paraId="40AA9AA1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BFAEA01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477,063</w:t>
            </w:r>
          </w:p>
        </w:tc>
        <w:tc>
          <w:tcPr>
            <w:tcW w:w="270" w:type="dxa"/>
          </w:tcPr>
          <w:p w14:paraId="13F00833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A774C4A" w14:textId="77777777" w:rsidR="00805C87" w:rsidRPr="00ED6253" w:rsidRDefault="00DD6475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1,273,562</w:t>
            </w:r>
          </w:p>
        </w:tc>
        <w:tc>
          <w:tcPr>
            <w:tcW w:w="270" w:type="dxa"/>
          </w:tcPr>
          <w:p w14:paraId="4DB6A2D3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29160E0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1,079,344</w:t>
            </w:r>
          </w:p>
        </w:tc>
      </w:tr>
      <w:tr w:rsidR="00C87529" w:rsidRPr="00ED6253" w14:paraId="6D55A004" w14:textId="77777777" w:rsidTr="00DA6D6C">
        <w:tc>
          <w:tcPr>
            <w:tcW w:w="2430" w:type="dxa"/>
            <w:shd w:val="clear" w:color="auto" w:fill="auto"/>
          </w:tcPr>
          <w:p w14:paraId="4AA6C2F6" w14:textId="77777777" w:rsidR="00C87529" w:rsidRPr="00ED6253" w:rsidRDefault="00C87529" w:rsidP="00C8752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cs/>
              </w:rPr>
              <w:t>กัมพูชา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A922EBB" w14:textId="77777777" w:rsidR="00C87529" w:rsidRPr="00ED6253" w:rsidRDefault="00C87529" w:rsidP="00C8752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383,834</w:t>
            </w:r>
          </w:p>
        </w:tc>
        <w:tc>
          <w:tcPr>
            <w:tcW w:w="262" w:type="dxa"/>
            <w:shd w:val="clear" w:color="auto" w:fill="auto"/>
          </w:tcPr>
          <w:p w14:paraId="5517B431" w14:textId="77777777" w:rsidR="00C87529" w:rsidRPr="00ED6253" w:rsidRDefault="00C87529" w:rsidP="00C8752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968AA2C" w14:textId="77777777" w:rsidR="00C87529" w:rsidRPr="00ED6253" w:rsidRDefault="00C87529" w:rsidP="00C8752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75,327</w:t>
            </w:r>
          </w:p>
        </w:tc>
        <w:tc>
          <w:tcPr>
            <w:tcW w:w="262" w:type="dxa"/>
            <w:shd w:val="clear" w:color="auto" w:fill="auto"/>
          </w:tcPr>
          <w:p w14:paraId="0F5522D1" w14:textId="77777777" w:rsidR="00C87529" w:rsidRPr="00ED6253" w:rsidRDefault="00C87529" w:rsidP="00C87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02574AE" w14:textId="77777777" w:rsidR="00C87529" w:rsidRPr="00ED6253" w:rsidRDefault="00C87529" w:rsidP="00C8752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8,919</w:t>
            </w:r>
          </w:p>
        </w:tc>
        <w:tc>
          <w:tcPr>
            <w:tcW w:w="270" w:type="dxa"/>
            <w:shd w:val="clear" w:color="auto" w:fill="auto"/>
          </w:tcPr>
          <w:p w14:paraId="47FA1F5C" w14:textId="77777777" w:rsidR="00C87529" w:rsidRPr="00ED6253" w:rsidRDefault="00C87529" w:rsidP="00C87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191F8B1" w14:textId="77777777" w:rsidR="00C87529" w:rsidRPr="00ED6253" w:rsidRDefault="00C87529" w:rsidP="00C8752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2,167</w:t>
            </w:r>
          </w:p>
        </w:tc>
        <w:tc>
          <w:tcPr>
            <w:tcW w:w="270" w:type="dxa"/>
          </w:tcPr>
          <w:p w14:paraId="37FE8A33" w14:textId="77777777" w:rsidR="00C87529" w:rsidRPr="00ED6253" w:rsidRDefault="00C87529" w:rsidP="00C87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B088F95" w14:textId="77777777" w:rsidR="00C87529" w:rsidRPr="00ED6253" w:rsidRDefault="00C87529" w:rsidP="00C8752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392,753</w:t>
            </w:r>
          </w:p>
        </w:tc>
        <w:tc>
          <w:tcPr>
            <w:tcW w:w="270" w:type="dxa"/>
          </w:tcPr>
          <w:p w14:paraId="527924CA" w14:textId="77777777" w:rsidR="00C87529" w:rsidRPr="00ED6253" w:rsidRDefault="00C87529" w:rsidP="00C87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C85352C" w14:textId="77777777" w:rsidR="00C87529" w:rsidRPr="00ED6253" w:rsidRDefault="00C87529" w:rsidP="00C8752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77,494</w:t>
            </w:r>
          </w:p>
        </w:tc>
      </w:tr>
      <w:tr w:rsidR="00805C87" w:rsidRPr="00ED6253" w14:paraId="164AAACC" w14:textId="77777777" w:rsidTr="00DA6D6C">
        <w:tc>
          <w:tcPr>
            <w:tcW w:w="2430" w:type="dxa"/>
            <w:shd w:val="clear" w:color="auto" w:fill="auto"/>
          </w:tcPr>
          <w:p w14:paraId="08E89ACA" w14:textId="77777777" w:rsidR="00805C87" w:rsidRPr="00ED6253" w:rsidRDefault="00805C87" w:rsidP="00805C8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cs/>
              </w:rPr>
              <w:t>เมียนมาร์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E86E90F" w14:textId="77777777" w:rsidR="00805C87" w:rsidRPr="00ED6253" w:rsidRDefault="00DD6475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115,712</w:t>
            </w:r>
          </w:p>
        </w:tc>
        <w:tc>
          <w:tcPr>
            <w:tcW w:w="262" w:type="dxa"/>
            <w:shd w:val="clear" w:color="auto" w:fill="auto"/>
          </w:tcPr>
          <w:p w14:paraId="78A7CEB2" w14:textId="77777777" w:rsidR="00805C87" w:rsidRPr="00ED6253" w:rsidRDefault="00805C87" w:rsidP="00805C8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8B1723B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126,814</w:t>
            </w:r>
          </w:p>
        </w:tc>
        <w:tc>
          <w:tcPr>
            <w:tcW w:w="262" w:type="dxa"/>
            <w:shd w:val="clear" w:color="auto" w:fill="auto"/>
          </w:tcPr>
          <w:p w14:paraId="2A782D1B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F673F52" w14:textId="77777777" w:rsidR="00805C87" w:rsidRPr="00ED6253" w:rsidRDefault="00DD6475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21,872</w:t>
            </w:r>
          </w:p>
        </w:tc>
        <w:tc>
          <w:tcPr>
            <w:tcW w:w="270" w:type="dxa"/>
            <w:shd w:val="clear" w:color="auto" w:fill="auto"/>
          </w:tcPr>
          <w:p w14:paraId="16F516D1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379043A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4,670</w:t>
            </w:r>
          </w:p>
        </w:tc>
        <w:tc>
          <w:tcPr>
            <w:tcW w:w="270" w:type="dxa"/>
          </w:tcPr>
          <w:p w14:paraId="64A3F6AA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13AD08C" w14:textId="77777777" w:rsidR="00805C87" w:rsidRPr="00ED6253" w:rsidRDefault="00DD6475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137,584</w:t>
            </w:r>
          </w:p>
        </w:tc>
        <w:tc>
          <w:tcPr>
            <w:tcW w:w="270" w:type="dxa"/>
          </w:tcPr>
          <w:p w14:paraId="485F36D8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7C7C7DA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131,484</w:t>
            </w:r>
          </w:p>
        </w:tc>
      </w:tr>
      <w:tr w:rsidR="00805C87" w:rsidRPr="00ED6253" w14:paraId="35E207CA" w14:textId="77777777" w:rsidTr="00DA6D6C">
        <w:tc>
          <w:tcPr>
            <w:tcW w:w="2430" w:type="dxa"/>
            <w:shd w:val="clear" w:color="auto" w:fill="auto"/>
          </w:tcPr>
          <w:p w14:paraId="49871B37" w14:textId="77777777" w:rsidR="00805C87" w:rsidRPr="00ED6253" w:rsidRDefault="00805C87" w:rsidP="00805C8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ประเทศอื่นๆ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2BF547" w14:textId="77777777" w:rsidR="00805C87" w:rsidRPr="00ED6253" w:rsidRDefault="00DD6475" w:rsidP="00805C87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12,681</w:t>
            </w:r>
          </w:p>
        </w:tc>
        <w:tc>
          <w:tcPr>
            <w:tcW w:w="262" w:type="dxa"/>
            <w:shd w:val="clear" w:color="auto" w:fill="auto"/>
          </w:tcPr>
          <w:p w14:paraId="346D9F01" w14:textId="77777777" w:rsidR="00805C87" w:rsidRPr="00ED6253" w:rsidRDefault="00805C87" w:rsidP="00805C8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79A6A7" w14:textId="77777777" w:rsidR="00805C87" w:rsidRPr="00ED6253" w:rsidRDefault="00805C87" w:rsidP="00805C87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23,169</w:t>
            </w:r>
          </w:p>
        </w:tc>
        <w:tc>
          <w:tcPr>
            <w:tcW w:w="262" w:type="dxa"/>
            <w:shd w:val="clear" w:color="auto" w:fill="auto"/>
          </w:tcPr>
          <w:p w14:paraId="11FB44D7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8C9C6F" w14:textId="77777777" w:rsidR="00805C87" w:rsidRPr="00ED6253" w:rsidRDefault="00DD6475" w:rsidP="00805C87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9,905</w:t>
            </w:r>
          </w:p>
        </w:tc>
        <w:tc>
          <w:tcPr>
            <w:tcW w:w="270" w:type="dxa"/>
            <w:shd w:val="clear" w:color="auto" w:fill="auto"/>
          </w:tcPr>
          <w:p w14:paraId="005A2E3D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AC7A75" w14:textId="77777777" w:rsidR="00805C87" w:rsidRPr="00ED6253" w:rsidRDefault="00805C87" w:rsidP="00805C87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10,519</w:t>
            </w:r>
          </w:p>
        </w:tc>
        <w:tc>
          <w:tcPr>
            <w:tcW w:w="270" w:type="dxa"/>
          </w:tcPr>
          <w:p w14:paraId="59E298FF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514433B" w14:textId="77777777" w:rsidR="00805C87" w:rsidRPr="00ED6253" w:rsidRDefault="00DD6475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22,586</w:t>
            </w:r>
          </w:p>
        </w:tc>
        <w:tc>
          <w:tcPr>
            <w:tcW w:w="270" w:type="dxa"/>
          </w:tcPr>
          <w:p w14:paraId="55640B0B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A089250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33,688</w:t>
            </w:r>
          </w:p>
        </w:tc>
      </w:tr>
      <w:tr w:rsidR="00805C87" w:rsidRPr="00ED6253" w14:paraId="01EC09DD" w14:textId="77777777" w:rsidTr="00DA6D6C">
        <w:tc>
          <w:tcPr>
            <w:tcW w:w="2430" w:type="dxa"/>
            <w:shd w:val="clear" w:color="auto" w:fill="auto"/>
            <w:vAlign w:val="bottom"/>
          </w:tcPr>
          <w:p w14:paraId="3B51AC9F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D625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  <w:r w:rsidRPr="00ED625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581A3E" w14:textId="77777777" w:rsidR="00805C87" w:rsidRPr="00ED6253" w:rsidRDefault="00DD6475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1,375,667</w:t>
            </w:r>
          </w:p>
        </w:tc>
        <w:tc>
          <w:tcPr>
            <w:tcW w:w="262" w:type="dxa"/>
            <w:shd w:val="clear" w:color="auto" w:fill="auto"/>
          </w:tcPr>
          <w:p w14:paraId="19F38522" w14:textId="77777777" w:rsidR="00805C87" w:rsidRPr="00ED6253" w:rsidRDefault="00805C87" w:rsidP="00805C8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471D34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827,591</w:t>
            </w:r>
          </w:p>
        </w:tc>
        <w:tc>
          <w:tcPr>
            <w:tcW w:w="262" w:type="dxa"/>
            <w:shd w:val="clear" w:color="auto" w:fill="auto"/>
          </w:tcPr>
          <w:p w14:paraId="7938220A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7EC4C7" w14:textId="77777777" w:rsidR="00805C87" w:rsidRPr="00ED6253" w:rsidRDefault="00DD6475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450,818</w:t>
            </w:r>
          </w:p>
        </w:tc>
        <w:tc>
          <w:tcPr>
            <w:tcW w:w="270" w:type="dxa"/>
            <w:shd w:val="clear" w:color="auto" w:fill="auto"/>
          </w:tcPr>
          <w:p w14:paraId="0F4FFCE8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A61871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494,419</w:t>
            </w:r>
          </w:p>
        </w:tc>
        <w:tc>
          <w:tcPr>
            <w:tcW w:w="270" w:type="dxa"/>
          </w:tcPr>
          <w:p w14:paraId="21045775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9BE405" w14:textId="77777777" w:rsidR="00805C87" w:rsidRPr="00ED6253" w:rsidRDefault="00DD6475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1,826,485</w:t>
            </w:r>
          </w:p>
        </w:tc>
        <w:tc>
          <w:tcPr>
            <w:tcW w:w="270" w:type="dxa"/>
          </w:tcPr>
          <w:p w14:paraId="7D875659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089FEC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1,322,010</w:t>
            </w:r>
          </w:p>
        </w:tc>
      </w:tr>
      <w:tr w:rsidR="00805C87" w:rsidRPr="00ED6253" w14:paraId="428C9DC6" w14:textId="77777777" w:rsidTr="00DA6D6C">
        <w:tc>
          <w:tcPr>
            <w:tcW w:w="2430" w:type="dxa"/>
            <w:shd w:val="clear" w:color="auto" w:fill="auto"/>
            <w:vAlign w:val="bottom"/>
          </w:tcPr>
          <w:p w14:paraId="574310B1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2E432FD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4784F8D7" w14:textId="77777777" w:rsidR="00805C87" w:rsidRPr="00ED6253" w:rsidRDefault="00805C87" w:rsidP="00805C8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34B1D48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03AF3072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2E23E5B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C7F2B0F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5A3BDFB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5BC36CD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08F308A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045DE5A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36FC95D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805C87" w:rsidRPr="00ED6253" w14:paraId="7BAE1303" w14:textId="77777777" w:rsidTr="00DA6D6C">
        <w:tc>
          <w:tcPr>
            <w:tcW w:w="2430" w:type="dxa"/>
            <w:shd w:val="clear" w:color="auto" w:fill="auto"/>
            <w:vAlign w:val="bottom"/>
          </w:tcPr>
          <w:p w14:paraId="278D847D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ประเภทของสินค้าและ</w:t>
            </w:r>
          </w:p>
          <w:p w14:paraId="7B206701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D625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  บริการหลัก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51C8907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52C1882A" w14:textId="77777777" w:rsidR="00805C87" w:rsidRPr="00ED6253" w:rsidRDefault="00805C87" w:rsidP="00805C8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5919D0E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E430E36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D84E538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E5A4047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60C0B5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5CD9C39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BEF0095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AF65815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79DCC28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805C87" w:rsidRPr="00ED6253" w14:paraId="7CA1F73F" w14:textId="77777777" w:rsidTr="00DA6D6C">
        <w:tc>
          <w:tcPr>
            <w:tcW w:w="2430" w:type="dxa"/>
            <w:shd w:val="clear" w:color="auto" w:fill="auto"/>
            <w:vAlign w:val="bottom"/>
          </w:tcPr>
          <w:p w14:paraId="601C5D4A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ED6253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อุปกรณ์คอมพิวเตอร์และ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B33BBD2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4AB93C42" w14:textId="77777777" w:rsidR="00805C87" w:rsidRPr="00ED6253" w:rsidRDefault="00805C87" w:rsidP="00805C8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F498911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031C29E5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A7FEC10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89012A8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A2896A3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227E2B9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F31C88C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3E76792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F7D152A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805C87" w:rsidRPr="00ED6253" w14:paraId="2547DC99" w14:textId="77777777" w:rsidTr="00DA6D6C">
        <w:tc>
          <w:tcPr>
            <w:tcW w:w="2430" w:type="dxa"/>
            <w:shd w:val="clear" w:color="auto" w:fill="auto"/>
            <w:vAlign w:val="bottom"/>
          </w:tcPr>
          <w:p w14:paraId="6C9729FD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D6253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  ซอฟต์แวร์ที่เกี่ยวข้อง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E32C3B8" w14:textId="77777777" w:rsidR="00805C87" w:rsidRPr="00ED6253" w:rsidRDefault="00DD6475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1,375,667</w:t>
            </w:r>
          </w:p>
        </w:tc>
        <w:tc>
          <w:tcPr>
            <w:tcW w:w="262" w:type="dxa"/>
            <w:shd w:val="clear" w:color="auto" w:fill="auto"/>
          </w:tcPr>
          <w:p w14:paraId="7C8B70F0" w14:textId="77777777" w:rsidR="00805C87" w:rsidRPr="00ED6253" w:rsidRDefault="00805C87" w:rsidP="00805C8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C789436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819,394</w:t>
            </w:r>
          </w:p>
        </w:tc>
        <w:tc>
          <w:tcPr>
            <w:tcW w:w="262" w:type="dxa"/>
            <w:shd w:val="clear" w:color="auto" w:fill="auto"/>
          </w:tcPr>
          <w:p w14:paraId="08DA9A30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559CA40" w14:textId="77777777" w:rsidR="00805C87" w:rsidRPr="00ED6253" w:rsidRDefault="00DD6475" w:rsidP="00805C87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D6253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0B0D68A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B232514" w14:textId="77777777" w:rsidR="00805C87" w:rsidRPr="00ED6253" w:rsidRDefault="00805C87" w:rsidP="00805C87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E524BE7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636BC60" w14:textId="77777777" w:rsidR="00805C87" w:rsidRPr="00ED6253" w:rsidRDefault="00DD6475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1,375,667</w:t>
            </w:r>
          </w:p>
        </w:tc>
        <w:tc>
          <w:tcPr>
            <w:tcW w:w="270" w:type="dxa"/>
          </w:tcPr>
          <w:p w14:paraId="3CE59873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F164AFE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819,394</w:t>
            </w:r>
          </w:p>
        </w:tc>
      </w:tr>
      <w:tr w:rsidR="00805C87" w:rsidRPr="00ED6253" w14:paraId="7AFD2E3A" w14:textId="77777777" w:rsidTr="00DA6D6C">
        <w:tc>
          <w:tcPr>
            <w:tcW w:w="2430" w:type="dxa"/>
            <w:shd w:val="clear" w:color="auto" w:fill="auto"/>
            <w:vAlign w:val="bottom"/>
          </w:tcPr>
          <w:p w14:paraId="50E6A9C1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ED6253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บริการเกี่ยวกับระบบรักษา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C0B3897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586CCC7" w14:textId="77777777" w:rsidR="00805C87" w:rsidRPr="00ED6253" w:rsidRDefault="00805C87" w:rsidP="00805C8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F6AB28D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6B50B744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293A936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5CF39AF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9E4C9D6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91FF9BA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ABC0605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A3FE987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0EE8F53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805C87" w:rsidRPr="00ED6253" w14:paraId="7023D9FF" w14:textId="77777777" w:rsidTr="00DA6D6C">
        <w:tc>
          <w:tcPr>
            <w:tcW w:w="2430" w:type="dxa"/>
            <w:shd w:val="clear" w:color="auto" w:fill="auto"/>
            <w:vAlign w:val="bottom"/>
          </w:tcPr>
          <w:p w14:paraId="5DE3676C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ED6253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  ความปลอดภัยทาง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80379EA" w14:textId="77777777" w:rsidR="00805C87" w:rsidRPr="00ED6253" w:rsidRDefault="00805C87" w:rsidP="00805C87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3869047D" w14:textId="77777777" w:rsidR="00805C87" w:rsidRPr="00ED6253" w:rsidRDefault="00805C87" w:rsidP="00805C8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FDDFA44" w14:textId="77777777" w:rsidR="00805C87" w:rsidRPr="00ED6253" w:rsidRDefault="00805C87" w:rsidP="00805C87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71D6C7C9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7BB55FD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8DEC15F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4AD3A05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497A9DC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95C20CE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E636E68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78F5105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805C87" w:rsidRPr="00ED6253" w14:paraId="18A2C933" w14:textId="77777777" w:rsidTr="00DA6D6C">
        <w:tc>
          <w:tcPr>
            <w:tcW w:w="2430" w:type="dxa"/>
            <w:shd w:val="clear" w:color="auto" w:fill="auto"/>
            <w:vAlign w:val="bottom"/>
          </w:tcPr>
          <w:p w14:paraId="2A6EF9C8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ED6253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  คอมพิวเตอร์และระบบ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E714817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5AE7A3C6" w14:textId="77777777" w:rsidR="00805C87" w:rsidRPr="00ED6253" w:rsidRDefault="00805C87" w:rsidP="00805C8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382C1DE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4A541A72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787551E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DD9213D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DDCE39F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E152906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CD391FC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B946356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6B3BE92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805C87" w:rsidRPr="00ED6253" w14:paraId="688A4F58" w14:textId="77777777" w:rsidTr="00DA6D6C">
        <w:tc>
          <w:tcPr>
            <w:tcW w:w="2430" w:type="dxa"/>
            <w:shd w:val="clear" w:color="auto" w:fill="auto"/>
            <w:vAlign w:val="bottom"/>
          </w:tcPr>
          <w:p w14:paraId="380D5B0E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ED6253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  เครือข่าย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36B0465" w14:textId="77777777" w:rsidR="00805C87" w:rsidRPr="00ED6253" w:rsidRDefault="00DD6475" w:rsidP="00805C87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D6253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6B948E80" w14:textId="77777777" w:rsidR="00805C87" w:rsidRPr="00ED6253" w:rsidRDefault="00805C87" w:rsidP="00805C8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D2BAF6C" w14:textId="77777777" w:rsidR="00805C87" w:rsidRPr="00ED6253" w:rsidRDefault="00805C87" w:rsidP="00805C87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4FF5A3DE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D9C4920" w14:textId="77777777" w:rsidR="00805C87" w:rsidRPr="00ED6253" w:rsidRDefault="00DD6475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47,268</w:t>
            </w:r>
          </w:p>
        </w:tc>
        <w:tc>
          <w:tcPr>
            <w:tcW w:w="270" w:type="dxa"/>
            <w:shd w:val="clear" w:color="auto" w:fill="auto"/>
          </w:tcPr>
          <w:p w14:paraId="0FAE236D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691B510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49,617</w:t>
            </w:r>
          </w:p>
        </w:tc>
        <w:tc>
          <w:tcPr>
            <w:tcW w:w="270" w:type="dxa"/>
          </w:tcPr>
          <w:p w14:paraId="3EDBDD96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3D094DE" w14:textId="77777777" w:rsidR="00805C87" w:rsidRPr="00ED6253" w:rsidRDefault="00DD6475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47,268</w:t>
            </w:r>
          </w:p>
        </w:tc>
        <w:tc>
          <w:tcPr>
            <w:tcW w:w="270" w:type="dxa"/>
          </w:tcPr>
          <w:p w14:paraId="43EBC62A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71E17F8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49,617</w:t>
            </w:r>
          </w:p>
        </w:tc>
      </w:tr>
      <w:tr w:rsidR="00805C87" w:rsidRPr="00ED6253" w14:paraId="5D04056F" w14:textId="77777777" w:rsidTr="00DA6D6C">
        <w:tc>
          <w:tcPr>
            <w:tcW w:w="2430" w:type="dxa"/>
            <w:shd w:val="clear" w:color="auto" w:fill="auto"/>
            <w:vAlign w:val="bottom"/>
          </w:tcPr>
          <w:p w14:paraId="1D12E366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ED6253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บริการบำรุงรักษาและ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8AA8044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4007A418" w14:textId="77777777" w:rsidR="00805C87" w:rsidRPr="00ED6253" w:rsidRDefault="00805C87" w:rsidP="00805C8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02EFC12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588FFBB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3C75D76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2594664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5EE51F5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2CADF7F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BECED84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B60CDD2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BC4EEA5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805C87" w:rsidRPr="00ED6253" w14:paraId="48400824" w14:textId="77777777" w:rsidTr="00DA6D6C">
        <w:tc>
          <w:tcPr>
            <w:tcW w:w="2430" w:type="dxa"/>
            <w:shd w:val="clear" w:color="auto" w:fill="auto"/>
            <w:vAlign w:val="bottom"/>
          </w:tcPr>
          <w:p w14:paraId="7E5156D3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ED6253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  บริการอื่น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7CE540" w14:textId="77777777" w:rsidR="00805C87" w:rsidRPr="00ED6253" w:rsidRDefault="00DD6475" w:rsidP="00DD6475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7F7380D1" w14:textId="77777777" w:rsidR="00805C87" w:rsidRPr="00ED6253" w:rsidRDefault="00805C87" w:rsidP="00805C8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21D774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8,197</w:t>
            </w:r>
          </w:p>
        </w:tc>
        <w:tc>
          <w:tcPr>
            <w:tcW w:w="262" w:type="dxa"/>
            <w:shd w:val="clear" w:color="auto" w:fill="auto"/>
          </w:tcPr>
          <w:p w14:paraId="665324A0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B103C4" w14:textId="77777777" w:rsidR="00805C87" w:rsidRPr="00ED6253" w:rsidRDefault="00DD6475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403,550</w:t>
            </w:r>
          </w:p>
        </w:tc>
        <w:tc>
          <w:tcPr>
            <w:tcW w:w="270" w:type="dxa"/>
            <w:shd w:val="clear" w:color="auto" w:fill="auto"/>
          </w:tcPr>
          <w:p w14:paraId="07EA306D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507E3E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444,802</w:t>
            </w:r>
          </w:p>
        </w:tc>
        <w:tc>
          <w:tcPr>
            <w:tcW w:w="270" w:type="dxa"/>
          </w:tcPr>
          <w:p w14:paraId="3107F6A7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98E2E40" w14:textId="77777777" w:rsidR="00805C87" w:rsidRPr="00ED6253" w:rsidRDefault="00DD6475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403,550</w:t>
            </w:r>
          </w:p>
        </w:tc>
        <w:tc>
          <w:tcPr>
            <w:tcW w:w="270" w:type="dxa"/>
          </w:tcPr>
          <w:p w14:paraId="7E910EF5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DF7D8AC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452,999</w:t>
            </w:r>
          </w:p>
        </w:tc>
      </w:tr>
      <w:tr w:rsidR="00805C87" w:rsidRPr="00ED6253" w14:paraId="0CD7B9F4" w14:textId="77777777" w:rsidTr="00DA6D6C">
        <w:tc>
          <w:tcPr>
            <w:tcW w:w="2430" w:type="dxa"/>
            <w:shd w:val="clear" w:color="auto" w:fill="auto"/>
            <w:vAlign w:val="bottom"/>
          </w:tcPr>
          <w:p w14:paraId="5B8515C2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D625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  <w:r w:rsidRPr="00ED625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A094A9" w14:textId="77777777" w:rsidR="00805C87" w:rsidRPr="00ED6253" w:rsidRDefault="00DD6475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1,375,667</w:t>
            </w:r>
          </w:p>
        </w:tc>
        <w:tc>
          <w:tcPr>
            <w:tcW w:w="262" w:type="dxa"/>
            <w:shd w:val="clear" w:color="auto" w:fill="auto"/>
          </w:tcPr>
          <w:p w14:paraId="7A73E16C" w14:textId="77777777" w:rsidR="00805C87" w:rsidRPr="00ED6253" w:rsidRDefault="00805C87" w:rsidP="00805C8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9BD7C2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827,591</w:t>
            </w:r>
          </w:p>
        </w:tc>
        <w:tc>
          <w:tcPr>
            <w:tcW w:w="262" w:type="dxa"/>
            <w:shd w:val="clear" w:color="auto" w:fill="auto"/>
          </w:tcPr>
          <w:p w14:paraId="57B0FA21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7896DC" w14:textId="77777777" w:rsidR="00805C87" w:rsidRPr="00ED6253" w:rsidRDefault="00DD6475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450,818</w:t>
            </w:r>
          </w:p>
        </w:tc>
        <w:tc>
          <w:tcPr>
            <w:tcW w:w="270" w:type="dxa"/>
            <w:shd w:val="clear" w:color="auto" w:fill="auto"/>
          </w:tcPr>
          <w:p w14:paraId="1C404BB8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A5847E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494,419</w:t>
            </w:r>
          </w:p>
        </w:tc>
        <w:tc>
          <w:tcPr>
            <w:tcW w:w="270" w:type="dxa"/>
          </w:tcPr>
          <w:p w14:paraId="0DD8CDE3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5F3775" w14:textId="77777777" w:rsidR="00805C87" w:rsidRPr="00ED6253" w:rsidRDefault="00DD6475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1,826,485</w:t>
            </w:r>
          </w:p>
        </w:tc>
        <w:tc>
          <w:tcPr>
            <w:tcW w:w="270" w:type="dxa"/>
          </w:tcPr>
          <w:p w14:paraId="4CDF73F9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70E396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1,322,010</w:t>
            </w:r>
          </w:p>
        </w:tc>
      </w:tr>
      <w:tr w:rsidR="00805C87" w:rsidRPr="00ED6253" w14:paraId="2507271A" w14:textId="77777777" w:rsidTr="00DA6D6C">
        <w:tc>
          <w:tcPr>
            <w:tcW w:w="2430" w:type="dxa"/>
            <w:shd w:val="clear" w:color="auto" w:fill="auto"/>
            <w:vAlign w:val="bottom"/>
          </w:tcPr>
          <w:p w14:paraId="4B056B8E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9FBFCFB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4324ED38" w14:textId="77777777" w:rsidR="00805C87" w:rsidRPr="00ED6253" w:rsidRDefault="00805C87" w:rsidP="00805C8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AAD547B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668EFC66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675CFDD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0B41FF6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93AEF91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505674A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B586502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92809D9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600E70B8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805C87" w:rsidRPr="00ED6253" w14:paraId="03950816" w14:textId="77777777" w:rsidTr="00DA6D6C">
        <w:trPr>
          <w:trHeight w:val="80"/>
        </w:trPr>
        <w:tc>
          <w:tcPr>
            <w:tcW w:w="2430" w:type="dxa"/>
            <w:shd w:val="clear" w:color="auto" w:fill="auto"/>
          </w:tcPr>
          <w:p w14:paraId="1E73C546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A63C414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40660F34" w14:textId="77777777" w:rsidR="00805C87" w:rsidRPr="00ED6253" w:rsidRDefault="00805C87" w:rsidP="00805C8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66212DC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B7A5B04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0025ACE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5626D13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FF3C62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9BC4435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6917F78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6D3ECBF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B2E202D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805C87" w:rsidRPr="00ED6253" w14:paraId="2D107843" w14:textId="77777777" w:rsidTr="00DA6D6C">
        <w:tc>
          <w:tcPr>
            <w:tcW w:w="2430" w:type="dxa"/>
            <w:shd w:val="clear" w:color="auto" w:fill="auto"/>
            <w:vAlign w:val="bottom"/>
          </w:tcPr>
          <w:p w14:paraId="0763EE24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FB38CC2" w14:textId="77777777" w:rsidR="00805C87" w:rsidRPr="00ED6253" w:rsidRDefault="00DD566F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1,375,667</w:t>
            </w:r>
          </w:p>
        </w:tc>
        <w:tc>
          <w:tcPr>
            <w:tcW w:w="262" w:type="dxa"/>
            <w:shd w:val="clear" w:color="auto" w:fill="auto"/>
          </w:tcPr>
          <w:p w14:paraId="462BB25D" w14:textId="77777777" w:rsidR="00805C87" w:rsidRPr="00ED6253" w:rsidRDefault="00805C87" w:rsidP="00805C8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56662FE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827,591</w:t>
            </w:r>
          </w:p>
        </w:tc>
        <w:tc>
          <w:tcPr>
            <w:tcW w:w="262" w:type="dxa"/>
            <w:shd w:val="clear" w:color="auto" w:fill="auto"/>
          </w:tcPr>
          <w:p w14:paraId="13F06F83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9F2A1C6" w14:textId="77777777" w:rsidR="00805C87" w:rsidRPr="00ED6253" w:rsidRDefault="00E1298D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272,388</w:t>
            </w:r>
          </w:p>
        </w:tc>
        <w:tc>
          <w:tcPr>
            <w:tcW w:w="270" w:type="dxa"/>
            <w:shd w:val="clear" w:color="auto" w:fill="auto"/>
          </w:tcPr>
          <w:p w14:paraId="3C34F0B6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6035068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292,479</w:t>
            </w:r>
          </w:p>
        </w:tc>
        <w:tc>
          <w:tcPr>
            <w:tcW w:w="270" w:type="dxa"/>
          </w:tcPr>
          <w:p w14:paraId="58307AE6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6E7B094" w14:textId="77777777" w:rsidR="00805C87" w:rsidRPr="00ED6253" w:rsidRDefault="00E1298D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1,648,055</w:t>
            </w:r>
          </w:p>
        </w:tc>
        <w:tc>
          <w:tcPr>
            <w:tcW w:w="270" w:type="dxa"/>
          </w:tcPr>
          <w:p w14:paraId="116E149B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71934EE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1,120,070</w:t>
            </w:r>
          </w:p>
        </w:tc>
      </w:tr>
      <w:tr w:rsidR="00805C87" w:rsidRPr="00ED6253" w14:paraId="3F2CD140" w14:textId="77777777" w:rsidTr="00DA6D6C">
        <w:tc>
          <w:tcPr>
            <w:tcW w:w="2430" w:type="dxa"/>
            <w:shd w:val="clear" w:color="auto" w:fill="auto"/>
            <w:vAlign w:val="bottom"/>
          </w:tcPr>
          <w:p w14:paraId="6BE26819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C0650A" w14:textId="77777777" w:rsidR="00805C87" w:rsidRPr="00ED6253" w:rsidRDefault="00DD566F" w:rsidP="00805C87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5AF12871" w14:textId="77777777" w:rsidR="00805C87" w:rsidRPr="00ED6253" w:rsidRDefault="00805C87" w:rsidP="00805C8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A961E5" w14:textId="77777777" w:rsidR="00805C87" w:rsidRPr="00ED6253" w:rsidRDefault="00805C87" w:rsidP="00805C87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2D1D8F25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094925" w14:textId="77777777" w:rsidR="00805C87" w:rsidRPr="00ED6253" w:rsidRDefault="00E1298D" w:rsidP="00805C87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178,430</w:t>
            </w:r>
          </w:p>
        </w:tc>
        <w:tc>
          <w:tcPr>
            <w:tcW w:w="270" w:type="dxa"/>
            <w:shd w:val="clear" w:color="auto" w:fill="auto"/>
          </w:tcPr>
          <w:p w14:paraId="1947EDF4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80777D" w14:textId="77777777" w:rsidR="00805C87" w:rsidRPr="00ED6253" w:rsidRDefault="00805C87" w:rsidP="00805C87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201,940</w:t>
            </w:r>
          </w:p>
        </w:tc>
        <w:tc>
          <w:tcPr>
            <w:tcW w:w="270" w:type="dxa"/>
          </w:tcPr>
          <w:p w14:paraId="1674EC0D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E906918" w14:textId="77777777" w:rsidR="00805C87" w:rsidRPr="00ED6253" w:rsidRDefault="00E1298D" w:rsidP="007442E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178,430</w:t>
            </w:r>
          </w:p>
        </w:tc>
        <w:tc>
          <w:tcPr>
            <w:tcW w:w="270" w:type="dxa"/>
          </w:tcPr>
          <w:p w14:paraId="251C844E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20C5BDB" w14:textId="77777777" w:rsidR="00805C87" w:rsidRPr="00ED6253" w:rsidRDefault="00805C87" w:rsidP="007442E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201,940</w:t>
            </w:r>
          </w:p>
        </w:tc>
      </w:tr>
      <w:tr w:rsidR="00805C87" w:rsidRPr="00ED6253" w14:paraId="554E6357" w14:textId="77777777" w:rsidTr="00DA6D6C">
        <w:tc>
          <w:tcPr>
            <w:tcW w:w="2430" w:type="dxa"/>
            <w:shd w:val="clear" w:color="auto" w:fill="auto"/>
          </w:tcPr>
          <w:p w14:paraId="35646548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  <w:r w:rsidRPr="00ED625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8E5D9C" w14:textId="77777777" w:rsidR="00805C87" w:rsidRPr="00ED6253" w:rsidRDefault="00DD566F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1,375,667</w:t>
            </w:r>
          </w:p>
        </w:tc>
        <w:tc>
          <w:tcPr>
            <w:tcW w:w="262" w:type="dxa"/>
            <w:shd w:val="clear" w:color="auto" w:fill="auto"/>
          </w:tcPr>
          <w:p w14:paraId="5BAA1D6F" w14:textId="77777777" w:rsidR="00805C87" w:rsidRPr="00ED6253" w:rsidRDefault="00805C87" w:rsidP="00805C8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381D84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827,591</w:t>
            </w:r>
          </w:p>
        </w:tc>
        <w:tc>
          <w:tcPr>
            <w:tcW w:w="262" w:type="dxa"/>
            <w:shd w:val="clear" w:color="auto" w:fill="auto"/>
          </w:tcPr>
          <w:p w14:paraId="0BD123E7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5B0B50" w14:textId="77777777" w:rsidR="00805C87" w:rsidRPr="00ED6253" w:rsidRDefault="00E1298D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450,818</w:t>
            </w:r>
          </w:p>
        </w:tc>
        <w:tc>
          <w:tcPr>
            <w:tcW w:w="270" w:type="dxa"/>
            <w:shd w:val="clear" w:color="auto" w:fill="auto"/>
          </w:tcPr>
          <w:p w14:paraId="4CCDF752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95D6FD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494,419</w:t>
            </w:r>
          </w:p>
        </w:tc>
        <w:tc>
          <w:tcPr>
            <w:tcW w:w="270" w:type="dxa"/>
          </w:tcPr>
          <w:p w14:paraId="5365655A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EE056F" w14:textId="77777777" w:rsidR="00805C87" w:rsidRPr="00ED6253" w:rsidRDefault="00E1298D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1,826,485</w:t>
            </w:r>
          </w:p>
        </w:tc>
        <w:tc>
          <w:tcPr>
            <w:tcW w:w="270" w:type="dxa"/>
          </w:tcPr>
          <w:p w14:paraId="0D536811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CC07A7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1,322,010</w:t>
            </w:r>
          </w:p>
        </w:tc>
      </w:tr>
      <w:tr w:rsidR="00805C87" w:rsidRPr="00ED6253" w14:paraId="444903BE" w14:textId="77777777" w:rsidTr="00DA6D6C">
        <w:tc>
          <w:tcPr>
            <w:tcW w:w="2430" w:type="dxa"/>
            <w:shd w:val="clear" w:color="auto" w:fill="auto"/>
          </w:tcPr>
          <w:p w14:paraId="3B45D9FF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1C8D9DE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15ABF0A" w14:textId="77777777" w:rsidR="00805C87" w:rsidRPr="00ED6253" w:rsidRDefault="00805C87" w:rsidP="00805C8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15FAE9C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EBA8E8F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5FBCF67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85078E2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23A6777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5A0399D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2ECF1FC4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B0272F9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0801B352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805C87" w:rsidRPr="00ED6253" w14:paraId="65553FCA" w14:textId="77777777" w:rsidTr="00DA6D6C">
        <w:tc>
          <w:tcPr>
            <w:tcW w:w="2430" w:type="dxa"/>
            <w:shd w:val="clear" w:color="auto" w:fill="auto"/>
            <w:vAlign w:val="bottom"/>
          </w:tcPr>
          <w:p w14:paraId="40215748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D625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กำไร</w:t>
            </w:r>
            <w:r w:rsidRPr="00ED625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ขั้นต้น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A1E3507" w14:textId="77777777" w:rsidR="00805C87" w:rsidRPr="00ED6253" w:rsidRDefault="00DD6475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149,455</w:t>
            </w:r>
          </w:p>
        </w:tc>
        <w:tc>
          <w:tcPr>
            <w:tcW w:w="262" w:type="dxa"/>
            <w:shd w:val="clear" w:color="auto" w:fill="auto"/>
          </w:tcPr>
          <w:p w14:paraId="53E53F82" w14:textId="77777777" w:rsidR="00805C87" w:rsidRPr="00ED6253" w:rsidRDefault="00805C87" w:rsidP="00805C8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CC242A2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102,240</w:t>
            </w:r>
          </w:p>
        </w:tc>
        <w:tc>
          <w:tcPr>
            <w:tcW w:w="262" w:type="dxa"/>
            <w:shd w:val="clear" w:color="auto" w:fill="auto"/>
          </w:tcPr>
          <w:p w14:paraId="6383039C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42E71CE" w14:textId="4D902E45" w:rsidR="00805C87" w:rsidRPr="00ED6253" w:rsidRDefault="00DD6475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F93B87"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77</w:t>
            </w: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F93B87"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="00A45547"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34</w:t>
            </w:r>
          </w:p>
        </w:tc>
        <w:tc>
          <w:tcPr>
            <w:tcW w:w="270" w:type="dxa"/>
            <w:shd w:val="clear" w:color="auto" w:fill="auto"/>
          </w:tcPr>
          <w:p w14:paraId="74D0C885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8A98A9C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181,062</w:t>
            </w:r>
          </w:p>
        </w:tc>
        <w:tc>
          <w:tcPr>
            <w:tcW w:w="270" w:type="dxa"/>
          </w:tcPr>
          <w:p w14:paraId="6B37328C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3F9B27AF" w14:textId="40431F7C" w:rsidR="00805C87" w:rsidRPr="00ED6253" w:rsidRDefault="00DD6475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="00F93B87"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26</w:t>
            </w: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A45547"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789</w:t>
            </w:r>
          </w:p>
        </w:tc>
        <w:tc>
          <w:tcPr>
            <w:tcW w:w="270" w:type="dxa"/>
          </w:tcPr>
          <w:p w14:paraId="3E4E441C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B97B059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283,302</w:t>
            </w:r>
          </w:p>
        </w:tc>
      </w:tr>
      <w:tr w:rsidR="00805C87" w:rsidRPr="00ED6253" w14:paraId="43684C56" w14:textId="77777777" w:rsidTr="00F47D76">
        <w:trPr>
          <w:trHeight w:val="80"/>
          <w:tblHeader/>
        </w:trPr>
        <w:tc>
          <w:tcPr>
            <w:tcW w:w="2430" w:type="dxa"/>
            <w:shd w:val="clear" w:color="auto" w:fill="auto"/>
          </w:tcPr>
          <w:p w14:paraId="6351D947" w14:textId="77777777" w:rsidR="00805C87" w:rsidRPr="00ED6253" w:rsidRDefault="00805C87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90" w:type="dxa"/>
            <w:gridSpan w:val="11"/>
            <w:shd w:val="clear" w:color="auto" w:fill="auto"/>
          </w:tcPr>
          <w:p w14:paraId="56097207" w14:textId="77777777" w:rsidR="00805C87" w:rsidRPr="00ED6253" w:rsidRDefault="00805C87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งบการเงิน</w:t>
            </w:r>
            <w:r w:rsidRPr="00ED6253">
              <w:rPr>
                <w:rFonts w:asciiTheme="majorBidi" w:hAnsiTheme="majorBidi" w:cstheme="majorBidi" w:hint="cs"/>
                <w:bCs/>
                <w:color w:val="000000"/>
                <w:sz w:val="28"/>
                <w:szCs w:val="28"/>
                <w:cs/>
                <w:lang w:val="en-GB"/>
              </w:rPr>
              <w:t>เฉพาะกิจการ</w:t>
            </w:r>
          </w:p>
        </w:tc>
      </w:tr>
      <w:tr w:rsidR="00805C87" w:rsidRPr="00ED6253" w14:paraId="1FFE8999" w14:textId="77777777" w:rsidTr="00F47D76">
        <w:trPr>
          <w:trHeight w:val="80"/>
          <w:tblHeader/>
        </w:trPr>
        <w:tc>
          <w:tcPr>
            <w:tcW w:w="2430" w:type="dxa"/>
            <w:shd w:val="clear" w:color="auto" w:fill="auto"/>
          </w:tcPr>
          <w:p w14:paraId="13455843" w14:textId="77777777" w:rsidR="00805C87" w:rsidRPr="00ED6253" w:rsidRDefault="00805C87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6657ADB9" w14:textId="77777777" w:rsidR="00805C87" w:rsidRPr="00ED6253" w:rsidRDefault="00805C87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ส่วนงาน</w:t>
            </w:r>
            <w:r w:rsidRPr="00ED6253">
              <w:rPr>
                <w:rFonts w:asciiTheme="majorBidi" w:hAnsiTheme="majorBidi" w:hint="cs"/>
                <w:bCs/>
                <w:color w:val="000000"/>
                <w:sz w:val="28"/>
                <w:szCs w:val="28"/>
                <w:cs/>
                <w:lang w:val="en-GB"/>
              </w:rPr>
              <w:t>ขายสินค้า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4CB07290" w14:textId="77777777" w:rsidR="00805C87" w:rsidRPr="00ED6253" w:rsidRDefault="00805C87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14:paraId="2827EEC8" w14:textId="77777777" w:rsidR="00805C87" w:rsidRPr="00ED6253" w:rsidRDefault="00805C87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ส่วนงาน</w:t>
            </w:r>
            <w:r w:rsidRPr="00ED6253">
              <w:rPr>
                <w:rFonts w:asciiTheme="majorBidi" w:hAnsiTheme="majorBidi" w:hint="cs"/>
                <w:bCs/>
                <w:color w:val="000000"/>
                <w:sz w:val="28"/>
                <w:szCs w:val="28"/>
                <w:cs/>
                <w:lang w:val="en-GB"/>
              </w:rPr>
              <w:t>บริการ</w:t>
            </w:r>
          </w:p>
        </w:tc>
        <w:tc>
          <w:tcPr>
            <w:tcW w:w="270" w:type="dxa"/>
          </w:tcPr>
          <w:p w14:paraId="1F003AC9" w14:textId="77777777" w:rsidR="00805C87" w:rsidRPr="00ED6253" w:rsidRDefault="00805C87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66DBF979" w14:textId="77777777" w:rsidR="00805C87" w:rsidRPr="00ED6253" w:rsidRDefault="00805C87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  <w:r w:rsidRPr="00ED6253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รวมส่วนงานที่รายงาน</w:t>
            </w:r>
          </w:p>
        </w:tc>
      </w:tr>
      <w:tr w:rsidR="00805C87" w:rsidRPr="00ED6253" w14:paraId="10AB81C5" w14:textId="77777777" w:rsidTr="00F47D76">
        <w:trPr>
          <w:tblHeader/>
        </w:trPr>
        <w:tc>
          <w:tcPr>
            <w:tcW w:w="2430" w:type="dxa"/>
            <w:shd w:val="clear" w:color="auto" w:fill="auto"/>
          </w:tcPr>
          <w:p w14:paraId="02F188FA" w14:textId="77777777" w:rsidR="00805C87" w:rsidRPr="00ED6253" w:rsidRDefault="00805C87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ED625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 w:rsidRPr="00ED6253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สาม</w:t>
            </w:r>
            <w:r w:rsidRPr="00ED625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เดือนสิ้นสุด</w:t>
            </w:r>
            <w:r w:rsidRPr="00ED625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0720A2DC" w14:textId="77777777" w:rsidR="00805C87" w:rsidRPr="00ED6253" w:rsidRDefault="00805C87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0A1482B5" w14:textId="77777777" w:rsidR="00805C87" w:rsidRPr="00ED6253" w:rsidRDefault="00805C87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4FE70760" w14:textId="77777777" w:rsidR="00805C87" w:rsidRPr="00ED6253" w:rsidRDefault="00805C87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6D12D035" w14:textId="77777777" w:rsidR="00805C87" w:rsidRPr="00ED6253" w:rsidRDefault="00805C87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05CA6E81" w14:textId="77777777" w:rsidR="00805C87" w:rsidRPr="00ED6253" w:rsidRDefault="00805C87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1FDF80C" w14:textId="77777777" w:rsidR="00805C87" w:rsidRPr="00ED6253" w:rsidRDefault="00805C87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721AC24" w14:textId="77777777" w:rsidR="00805C87" w:rsidRPr="00ED6253" w:rsidRDefault="00805C87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1D5BB5D" w14:textId="77777777" w:rsidR="00805C87" w:rsidRPr="00ED6253" w:rsidRDefault="00805C87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2F81DA45" w14:textId="77777777" w:rsidR="00805C87" w:rsidRPr="00ED6253" w:rsidRDefault="00805C87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39F49BB" w14:textId="77777777" w:rsidR="00805C87" w:rsidRPr="00ED6253" w:rsidRDefault="00805C87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30DC5B68" w14:textId="77777777" w:rsidR="00805C87" w:rsidRPr="00ED6253" w:rsidRDefault="00805C87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805C87" w:rsidRPr="00ED6253" w14:paraId="15BF129E" w14:textId="77777777" w:rsidTr="00F47D76">
        <w:trPr>
          <w:tblHeader/>
        </w:trPr>
        <w:tc>
          <w:tcPr>
            <w:tcW w:w="2430" w:type="dxa"/>
            <w:shd w:val="clear" w:color="auto" w:fill="auto"/>
          </w:tcPr>
          <w:p w14:paraId="1E9E2601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ED625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  </w:t>
            </w:r>
            <w:r w:rsidRPr="00ED625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วันที่ </w:t>
            </w:r>
            <w:r w:rsidRPr="00ED625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30 </w:t>
            </w:r>
            <w:r w:rsidRPr="00ED625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กันยายน </w:t>
            </w:r>
          </w:p>
        </w:tc>
        <w:tc>
          <w:tcPr>
            <w:tcW w:w="990" w:type="dxa"/>
            <w:shd w:val="clear" w:color="auto" w:fill="auto"/>
          </w:tcPr>
          <w:p w14:paraId="3424BA1F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  <w:tc>
          <w:tcPr>
            <w:tcW w:w="262" w:type="dxa"/>
            <w:shd w:val="clear" w:color="auto" w:fill="auto"/>
          </w:tcPr>
          <w:p w14:paraId="0005153A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E0BFD01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bCs/>
                <w:sz w:val="28"/>
                <w:szCs w:val="28"/>
              </w:rPr>
              <w:t>25</w:t>
            </w:r>
            <w:r w:rsidRPr="00ED625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6</w:t>
            </w:r>
            <w:r w:rsidRPr="00ED6253">
              <w:rPr>
                <w:rFonts w:asciiTheme="majorBidi" w:hAnsiTheme="majorBidi" w:cstheme="majorBidi"/>
                <w:bCs/>
                <w:sz w:val="28"/>
                <w:szCs w:val="28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14:paraId="0CF5EC47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1762A1F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3D3AC84B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322C7B4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bCs/>
                <w:sz w:val="28"/>
                <w:szCs w:val="28"/>
              </w:rPr>
              <w:t>25</w:t>
            </w:r>
            <w:r w:rsidRPr="00ED625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6</w:t>
            </w:r>
            <w:r w:rsidRPr="00ED6253">
              <w:rPr>
                <w:rFonts w:asciiTheme="majorBidi" w:hAnsiTheme="majorBidi" w:cstheme="majorBidi"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385411CB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0C3B6494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5D8E2E59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3294E918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bCs/>
                <w:sz w:val="28"/>
                <w:szCs w:val="28"/>
              </w:rPr>
              <w:t>25</w:t>
            </w:r>
            <w:r w:rsidRPr="00ED625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6</w:t>
            </w:r>
            <w:r w:rsidRPr="00ED6253">
              <w:rPr>
                <w:rFonts w:asciiTheme="majorBidi" w:hAnsiTheme="majorBidi" w:cstheme="majorBidi"/>
                <w:bCs/>
                <w:sz w:val="28"/>
                <w:szCs w:val="28"/>
              </w:rPr>
              <w:t>2</w:t>
            </w:r>
          </w:p>
        </w:tc>
      </w:tr>
      <w:tr w:rsidR="00805C87" w:rsidRPr="00ED6253" w14:paraId="5280BC02" w14:textId="77777777" w:rsidTr="00F47D76">
        <w:trPr>
          <w:tblHeader/>
        </w:trPr>
        <w:tc>
          <w:tcPr>
            <w:tcW w:w="2430" w:type="dxa"/>
            <w:shd w:val="clear" w:color="auto" w:fill="auto"/>
          </w:tcPr>
          <w:p w14:paraId="5E39E328" w14:textId="77777777" w:rsidR="00805C87" w:rsidRPr="00ED6253" w:rsidRDefault="00805C87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7290" w:type="dxa"/>
            <w:gridSpan w:val="11"/>
            <w:shd w:val="clear" w:color="auto" w:fill="auto"/>
          </w:tcPr>
          <w:p w14:paraId="6DCC525D" w14:textId="77777777" w:rsidR="00805C87" w:rsidRPr="00ED6253" w:rsidRDefault="00805C87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05C87" w:rsidRPr="00ED6253" w14:paraId="5BD41D27" w14:textId="77777777" w:rsidTr="00F47D76">
        <w:tc>
          <w:tcPr>
            <w:tcW w:w="2430" w:type="dxa"/>
            <w:shd w:val="clear" w:color="auto" w:fill="auto"/>
          </w:tcPr>
          <w:p w14:paraId="2FB98D3E" w14:textId="77777777" w:rsidR="00805C87" w:rsidRPr="00ED6253" w:rsidRDefault="00805C87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D625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C6C484E" w14:textId="77777777" w:rsidR="00805C87" w:rsidRPr="00ED6253" w:rsidRDefault="00805C87" w:rsidP="00F47D7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611ECECC" w14:textId="77777777" w:rsidR="00805C87" w:rsidRPr="00ED6253" w:rsidRDefault="00805C87" w:rsidP="00F47D7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5F048B0" w14:textId="77777777" w:rsidR="00805C87" w:rsidRPr="00ED6253" w:rsidRDefault="00805C87" w:rsidP="00F47D7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E218D50" w14:textId="77777777" w:rsidR="00805C87" w:rsidRPr="00ED6253" w:rsidRDefault="00805C87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836F5D5" w14:textId="77777777" w:rsidR="00805C87" w:rsidRPr="00ED6253" w:rsidRDefault="00805C87" w:rsidP="00F47D7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F818F98" w14:textId="77777777" w:rsidR="00805C87" w:rsidRPr="00ED6253" w:rsidRDefault="00805C87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86EA24B" w14:textId="77777777" w:rsidR="00805C87" w:rsidRPr="00ED6253" w:rsidRDefault="00805C87" w:rsidP="00F47D7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754FC8C" w14:textId="77777777" w:rsidR="00805C87" w:rsidRPr="00ED6253" w:rsidRDefault="00805C87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26976E1" w14:textId="77777777" w:rsidR="00805C87" w:rsidRPr="00ED6253" w:rsidRDefault="00805C87" w:rsidP="00F47D7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3025E7E" w14:textId="77777777" w:rsidR="00805C87" w:rsidRPr="00ED6253" w:rsidRDefault="00805C87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CEFEFED" w14:textId="77777777" w:rsidR="00805C87" w:rsidRPr="00ED6253" w:rsidRDefault="00805C87" w:rsidP="00F47D7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805C87" w:rsidRPr="00ED6253" w14:paraId="6EB372D9" w14:textId="77777777" w:rsidTr="00F47D76">
        <w:tc>
          <w:tcPr>
            <w:tcW w:w="2430" w:type="dxa"/>
            <w:shd w:val="clear" w:color="auto" w:fill="auto"/>
            <w:vAlign w:val="bottom"/>
          </w:tcPr>
          <w:p w14:paraId="736F5B00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D625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202F62E" w14:textId="77777777" w:rsidR="00805C87" w:rsidRPr="00ED6253" w:rsidRDefault="00331624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297,294</w:t>
            </w:r>
          </w:p>
        </w:tc>
        <w:tc>
          <w:tcPr>
            <w:tcW w:w="262" w:type="dxa"/>
            <w:shd w:val="clear" w:color="auto" w:fill="auto"/>
          </w:tcPr>
          <w:p w14:paraId="16AAFAD6" w14:textId="77777777" w:rsidR="00805C87" w:rsidRPr="00ED6253" w:rsidRDefault="00805C87" w:rsidP="00805C8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8659918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157,298</w:t>
            </w:r>
          </w:p>
        </w:tc>
        <w:tc>
          <w:tcPr>
            <w:tcW w:w="262" w:type="dxa"/>
            <w:shd w:val="clear" w:color="auto" w:fill="auto"/>
          </w:tcPr>
          <w:p w14:paraId="2CAEEDC9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DE4F71C" w14:textId="77777777" w:rsidR="00805C87" w:rsidRPr="00ED6253" w:rsidRDefault="00331624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60,772</w:t>
            </w:r>
          </w:p>
        </w:tc>
        <w:tc>
          <w:tcPr>
            <w:tcW w:w="270" w:type="dxa"/>
            <w:shd w:val="clear" w:color="auto" w:fill="auto"/>
          </w:tcPr>
          <w:p w14:paraId="63E8C4C3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3D153A3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61,312</w:t>
            </w:r>
          </w:p>
        </w:tc>
        <w:tc>
          <w:tcPr>
            <w:tcW w:w="270" w:type="dxa"/>
          </w:tcPr>
          <w:p w14:paraId="40829C82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6DBB10A6" w14:textId="77777777" w:rsidR="00805C87" w:rsidRPr="00ED6253" w:rsidRDefault="009B2068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358</w:t>
            </w:r>
            <w:r w:rsidR="00331624"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066</w:t>
            </w:r>
          </w:p>
        </w:tc>
        <w:tc>
          <w:tcPr>
            <w:tcW w:w="270" w:type="dxa"/>
          </w:tcPr>
          <w:p w14:paraId="3C7A9FF3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756F9A1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218,610</w:t>
            </w:r>
          </w:p>
        </w:tc>
      </w:tr>
      <w:tr w:rsidR="00805C87" w:rsidRPr="00ED6253" w14:paraId="2A4D1D86" w14:textId="77777777" w:rsidTr="00F47D76">
        <w:tc>
          <w:tcPr>
            <w:tcW w:w="2430" w:type="dxa"/>
            <w:shd w:val="clear" w:color="auto" w:fill="auto"/>
          </w:tcPr>
          <w:p w14:paraId="7549D51B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C816AC4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7BE9A1B7" w14:textId="77777777" w:rsidR="00805C87" w:rsidRPr="00ED6253" w:rsidRDefault="00805C87" w:rsidP="00805C8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CEDD261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5AACB877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F2D9648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2EB14F6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F8FDBD1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CF0881E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52A2B14D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678BEF9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214334CB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805C87" w:rsidRPr="00ED6253" w14:paraId="7C4D25B3" w14:textId="77777777" w:rsidTr="00F47D76">
        <w:tc>
          <w:tcPr>
            <w:tcW w:w="2430" w:type="dxa"/>
            <w:shd w:val="clear" w:color="auto" w:fill="auto"/>
            <w:vAlign w:val="bottom"/>
          </w:tcPr>
          <w:p w14:paraId="6B7265FC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D625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EBF5941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DCFCAE3" w14:textId="77777777" w:rsidR="00805C87" w:rsidRPr="00ED6253" w:rsidRDefault="00805C87" w:rsidP="00805C8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7A729C1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02F988F0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A071F07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E3E2018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0620D4F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CA592AC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6F8BDCD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F966246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744FA90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805C87" w:rsidRPr="00ED6253" w14:paraId="0D10C9D2" w14:textId="77777777" w:rsidTr="00F47D76">
        <w:tc>
          <w:tcPr>
            <w:tcW w:w="2430" w:type="dxa"/>
            <w:shd w:val="clear" w:color="auto" w:fill="auto"/>
          </w:tcPr>
          <w:p w14:paraId="36AC377E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D625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ส่วนงานภูมิศาสตร์หลัก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7D9B32B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45BB3CA8" w14:textId="77777777" w:rsidR="00805C87" w:rsidRPr="00ED6253" w:rsidRDefault="00805C87" w:rsidP="00805C8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B12D02C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5BC90B57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AC4DCE6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D5B4AA7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24BE679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4D588E6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EF1AA56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820635D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D908A26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805C87" w:rsidRPr="00ED6253" w14:paraId="795A5ED7" w14:textId="77777777" w:rsidTr="00F47D76">
        <w:tc>
          <w:tcPr>
            <w:tcW w:w="2430" w:type="dxa"/>
            <w:shd w:val="clear" w:color="auto" w:fill="auto"/>
          </w:tcPr>
          <w:p w14:paraId="581B33FC" w14:textId="77777777" w:rsidR="00805C87" w:rsidRPr="00ED6253" w:rsidRDefault="00805C87" w:rsidP="00805C8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6A63B51" w14:textId="77777777" w:rsidR="00805C87" w:rsidRPr="00ED6253" w:rsidRDefault="00331624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285,913</w:t>
            </w:r>
          </w:p>
        </w:tc>
        <w:tc>
          <w:tcPr>
            <w:tcW w:w="262" w:type="dxa"/>
            <w:shd w:val="clear" w:color="auto" w:fill="auto"/>
          </w:tcPr>
          <w:p w14:paraId="523E5410" w14:textId="77777777" w:rsidR="00805C87" w:rsidRPr="00ED6253" w:rsidRDefault="00805C87" w:rsidP="00805C8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C2BC826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141,555</w:t>
            </w:r>
          </w:p>
        </w:tc>
        <w:tc>
          <w:tcPr>
            <w:tcW w:w="262" w:type="dxa"/>
            <w:shd w:val="clear" w:color="auto" w:fill="auto"/>
          </w:tcPr>
          <w:p w14:paraId="76AA2794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8BD476E" w14:textId="77777777" w:rsidR="00805C87" w:rsidRPr="00ED6253" w:rsidRDefault="00331624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52,036</w:t>
            </w:r>
          </w:p>
        </w:tc>
        <w:tc>
          <w:tcPr>
            <w:tcW w:w="270" w:type="dxa"/>
            <w:shd w:val="clear" w:color="auto" w:fill="auto"/>
          </w:tcPr>
          <w:p w14:paraId="106A521B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9DC951F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59,384</w:t>
            </w:r>
          </w:p>
        </w:tc>
        <w:tc>
          <w:tcPr>
            <w:tcW w:w="270" w:type="dxa"/>
          </w:tcPr>
          <w:p w14:paraId="7E51B2C1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F4396EB" w14:textId="77777777" w:rsidR="00805C87" w:rsidRPr="00ED6253" w:rsidRDefault="00331624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337,949</w:t>
            </w:r>
          </w:p>
        </w:tc>
        <w:tc>
          <w:tcPr>
            <w:tcW w:w="270" w:type="dxa"/>
          </w:tcPr>
          <w:p w14:paraId="7F017222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5848E77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200,939</w:t>
            </w:r>
          </w:p>
        </w:tc>
      </w:tr>
      <w:tr w:rsidR="00805C87" w:rsidRPr="00ED6253" w14:paraId="730DC201" w14:textId="77777777" w:rsidTr="00F47D76">
        <w:tc>
          <w:tcPr>
            <w:tcW w:w="2430" w:type="dxa"/>
            <w:shd w:val="clear" w:color="auto" w:fill="auto"/>
          </w:tcPr>
          <w:p w14:paraId="1AF568CD" w14:textId="77777777" w:rsidR="00805C87" w:rsidRPr="00ED6253" w:rsidRDefault="00805C87" w:rsidP="00805C8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cs/>
              </w:rPr>
              <w:t>เมียนมาร์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3C23C57" w14:textId="77777777" w:rsidR="00805C87" w:rsidRPr="00ED6253" w:rsidRDefault="00331624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294</w:t>
            </w:r>
          </w:p>
        </w:tc>
        <w:tc>
          <w:tcPr>
            <w:tcW w:w="262" w:type="dxa"/>
            <w:shd w:val="clear" w:color="auto" w:fill="auto"/>
          </w:tcPr>
          <w:p w14:paraId="5D91B477" w14:textId="77777777" w:rsidR="00805C87" w:rsidRPr="00ED6253" w:rsidRDefault="00805C87" w:rsidP="00805C8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9C5116C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9,171</w:t>
            </w:r>
          </w:p>
        </w:tc>
        <w:tc>
          <w:tcPr>
            <w:tcW w:w="262" w:type="dxa"/>
            <w:shd w:val="clear" w:color="auto" w:fill="auto"/>
          </w:tcPr>
          <w:p w14:paraId="583A2E0E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B05B669" w14:textId="77777777" w:rsidR="00805C87" w:rsidRPr="00ED6253" w:rsidRDefault="00331624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6,824</w:t>
            </w:r>
          </w:p>
        </w:tc>
        <w:tc>
          <w:tcPr>
            <w:tcW w:w="270" w:type="dxa"/>
            <w:shd w:val="clear" w:color="auto" w:fill="auto"/>
          </w:tcPr>
          <w:p w14:paraId="3533C67E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E529C47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1,161</w:t>
            </w:r>
          </w:p>
        </w:tc>
        <w:tc>
          <w:tcPr>
            <w:tcW w:w="270" w:type="dxa"/>
          </w:tcPr>
          <w:p w14:paraId="624214BA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C22019C" w14:textId="77777777" w:rsidR="00805C87" w:rsidRPr="00ED6253" w:rsidRDefault="00331624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7,118</w:t>
            </w:r>
          </w:p>
        </w:tc>
        <w:tc>
          <w:tcPr>
            <w:tcW w:w="270" w:type="dxa"/>
          </w:tcPr>
          <w:p w14:paraId="5FA46F93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2593331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10,332</w:t>
            </w:r>
          </w:p>
        </w:tc>
      </w:tr>
      <w:tr w:rsidR="00805C87" w:rsidRPr="00ED6253" w14:paraId="2E8318F2" w14:textId="77777777" w:rsidTr="00F47D76">
        <w:tc>
          <w:tcPr>
            <w:tcW w:w="2430" w:type="dxa"/>
            <w:shd w:val="clear" w:color="auto" w:fill="auto"/>
          </w:tcPr>
          <w:p w14:paraId="71D88D15" w14:textId="77777777" w:rsidR="00805C87" w:rsidRPr="00ED6253" w:rsidRDefault="00805C87" w:rsidP="00805C8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cs/>
              </w:rPr>
              <w:t>กัมพูชา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BA94E0D" w14:textId="77777777" w:rsidR="00805C87" w:rsidRPr="00ED6253" w:rsidRDefault="00331624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11,087</w:t>
            </w:r>
          </w:p>
        </w:tc>
        <w:tc>
          <w:tcPr>
            <w:tcW w:w="262" w:type="dxa"/>
            <w:shd w:val="clear" w:color="auto" w:fill="auto"/>
          </w:tcPr>
          <w:p w14:paraId="49240018" w14:textId="77777777" w:rsidR="00805C87" w:rsidRPr="00ED6253" w:rsidRDefault="00805C87" w:rsidP="00805C8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5247B7A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6,572</w:t>
            </w:r>
          </w:p>
        </w:tc>
        <w:tc>
          <w:tcPr>
            <w:tcW w:w="262" w:type="dxa"/>
            <w:shd w:val="clear" w:color="auto" w:fill="auto"/>
          </w:tcPr>
          <w:p w14:paraId="63A1BA3B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E724B24" w14:textId="77777777" w:rsidR="00805C87" w:rsidRPr="00ED6253" w:rsidRDefault="00331624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1,912</w:t>
            </w:r>
          </w:p>
        </w:tc>
        <w:tc>
          <w:tcPr>
            <w:tcW w:w="270" w:type="dxa"/>
            <w:shd w:val="clear" w:color="auto" w:fill="auto"/>
          </w:tcPr>
          <w:p w14:paraId="11B97887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3517B5C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767</w:t>
            </w:r>
          </w:p>
        </w:tc>
        <w:tc>
          <w:tcPr>
            <w:tcW w:w="270" w:type="dxa"/>
          </w:tcPr>
          <w:p w14:paraId="37F62142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866BA96" w14:textId="77777777" w:rsidR="00805C87" w:rsidRPr="00ED6253" w:rsidRDefault="00331624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12,999</w:t>
            </w:r>
          </w:p>
        </w:tc>
        <w:tc>
          <w:tcPr>
            <w:tcW w:w="270" w:type="dxa"/>
          </w:tcPr>
          <w:p w14:paraId="181115FD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2854A5F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7,339</w:t>
            </w:r>
          </w:p>
        </w:tc>
      </w:tr>
      <w:tr w:rsidR="00805C87" w:rsidRPr="00ED6253" w14:paraId="6A3AD274" w14:textId="77777777" w:rsidTr="00F47D76">
        <w:tc>
          <w:tcPr>
            <w:tcW w:w="2430" w:type="dxa"/>
            <w:shd w:val="clear" w:color="auto" w:fill="auto"/>
            <w:vAlign w:val="bottom"/>
          </w:tcPr>
          <w:p w14:paraId="7660CE1B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D625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  <w:r w:rsidRPr="00ED625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CFEBF9" w14:textId="77777777" w:rsidR="00805C87" w:rsidRPr="00ED6253" w:rsidRDefault="00331624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297,294</w:t>
            </w:r>
          </w:p>
        </w:tc>
        <w:tc>
          <w:tcPr>
            <w:tcW w:w="262" w:type="dxa"/>
            <w:shd w:val="clear" w:color="auto" w:fill="auto"/>
          </w:tcPr>
          <w:p w14:paraId="159CAD90" w14:textId="77777777" w:rsidR="00805C87" w:rsidRPr="00ED6253" w:rsidRDefault="00805C87" w:rsidP="00805C8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BB3BC3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157,298</w:t>
            </w:r>
          </w:p>
        </w:tc>
        <w:tc>
          <w:tcPr>
            <w:tcW w:w="262" w:type="dxa"/>
            <w:shd w:val="clear" w:color="auto" w:fill="auto"/>
          </w:tcPr>
          <w:p w14:paraId="47F0887F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B1561D" w14:textId="77777777" w:rsidR="00805C87" w:rsidRPr="00ED6253" w:rsidRDefault="00331624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60,772</w:t>
            </w:r>
          </w:p>
        </w:tc>
        <w:tc>
          <w:tcPr>
            <w:tcW w:w="270" w:type="dxa"/>
            <w:shd w:val="clear" w:color="auto" w:fill="auto"/>
          </w:tcPr>
          <w:p w14:paraId="3B41788B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BA3673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61,312</w:t>
            </w:r>
          </w:p>
        </w:tc>
        <w:tc>
          <w:tcPr>
            <w:tcW w:w="270" w:type="dxa"/>
          </w:tcPr>
          <w:p w14:paraId="57C7BE54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DD9394" w14:textId="77777777" w:rsidR="00805C87" w:rsidRPr="00ED6253" w:rsidRDefault="00331624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358,066</w:t>
            </w:r>
          </w:p>
        </w:tc>
        <w:tc>
          <w:tcPr>
            <w:tcW w:w="270" w:type="dxa"/>
          </w:tcPr>
          <w:p w14:paraId="6373604B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41FAAE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218,610</w:t>
            </w:r>
          </w:p>
        </w:tc>
      </w:tr>
      <w:tr w:rsidR="00805C87" w:rsidRPr="00ED6253" w14:paraId="5B6047CC" w14:textId="77777777" w:rsidTr="00F47D76">
        <w:tc>
          <w:tcPr>
            <w:tcW w:w="2430" w:type="dxa"/>
            <w:shd w:val="clear" w:color="auto" w:fill="auto"/>
            <w:vAlign w:val="bottom"/>
          </w:tcPr>
          <w:p w14:paraId="6DA8A5E6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9F148C2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3881435F" w14:textId="77777777" w:rsidR="00805C87" w:rsidRPr="00ED6253" w:rsidRDefault="00805C87" w:rsidP="00805C8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20267F5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415AF0AE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8D01269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15F1FC2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952389B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252780F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0D4CB11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E7F0911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A8BAC5C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805C87" w:rsidRPr="00ED6253" w14:paraId="073424A2" w14:textId="77777777" w:rsidTr="00F47D76">
        <w:tc>
          <w:tcPr>
            <w:tcW w:w="2430" w:type="dxa"/>
            <w:shd w:val="clear" w:color="auto" w:fill="auto"/>
            <w:vAlign w:val="bottom"/>
          </w:tcPr>
          <w:p w14:paraId="17AF390D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ประเภทของสินค้าและ</w:t>
            </w:r>
          </w:p>
          <w:p w14:paraId="382C5654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D625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  บริการหลัก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7F8AD9C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3A28EC06" w14:textId="77777777" w:rsidR="00805C87" w:rsidRPr="00ED6253" w:rsidRDefault="00805C87" w:rsidP="00805C8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EF37E6A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6E459959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F18DA4C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77B9642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B405D88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F51187A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524D3A3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0D813D2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C7D1FA8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805C87" w:rsidRPr="00ED6253" w14:paraId="4F84D6AF" w14:textId="77777777" w:rsidTr="00F47D76">
        <w:tc>
          <w:tcPr>
            <w:tcW w:w="2430" w:type="dxa"/>
            <w:shd w:val="clear" w:color="auto" w:fill="auto"/>
            <w:vAlign w:val="bottom"/>
          </w:tcPr>
          <w:p w14:paraId="766E21F5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ED6253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อุปกรณ์คอมพิวเตอร์และ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A199C4D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438E302E" w14:textId="77777777" w:rsidR="00805C87" w:rsidRPr="00ED6253" w:rsidRDefault="00805C87" w:rsidP="00805C8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0DB3871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351117D3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BCBCC25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463A720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E0F1784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4061931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901388E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EE36B90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5A25432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805C87" w:rsidRPr="00ED6253" w14:paraId="4AD0D331" w14:textId="77777777" w:rsidTr="00F47D76">
        <w:tc>
          <w:tcPr>
            <w:tcW w:w="2430" w:type="dxa"/>
            <w:shd w:val="clear" w:color="auto" w:fill="auto"/>
            <w:vAlign w:val="bottom"/>
          </w:tcPr>
          <w:p w14:paraId="362CCD38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D6253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  ซอฟต์แวร์ที่เกี่ยวข้อง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FC9A86B" w14:textId="77777777" w:rsidR="00805C87" w:rsidRPr="00ED6253" w:rsidRDefault="00331624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297,294</w:t>
            </w:r>
          </w:p>
        </w:tc>
        <w:tc>
          <w:tcPr>
            <w:tcW w:w="262" w:type="dxa"/>
            <w:shd w:val="clear" w:color="auto" w:fill="auto"/>
          </w:tcPr>
          <w:p w14:paraId="264F113A" w14:textId="77777777" w:rsidR="00805C87" w:rsidRPr="00ED6253" w:rsidRDefault="00805C87" w:rsidP="00805C8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2549764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156,701</w:t>
            </w:r>
          </w:p>
        </w:tc>
        <w:tc>
          <w:tcPr>
            <w:tcW w:w="262" w:type="dxa"/>
            <w:shd w:val="clear" w:color="auto" w:fill="auto"/>
          </w:tcPr>
          <w:p w14:paraId="4240AF72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6977344" w14:textId="77777777" w:rsidR="00805C87" w:rsidRPr="00ED6253" w:rsidRDefault="00331624" w:rsidP="00805C87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B2DE327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A7014C6" w14:textId="77777777" w:rsidR="00805C87" w:rsidRPr="00ED6253" w:rsidRDefault="00805C87" w:rsidP="00805C87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8D9E650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A658AF8" w14:textId="77777777" w:rsidR="00805C87" w:rsidRPr="00ED6253" w:rsidRDefault="00331624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297,294</w:t>
            </w:r>
          </w:p>
        </w:tc>
        <w:tc>
          <w:tcPr>
            <w:tcW w:w="270" w:type="dxa"/>
          </w:tcPr>
          <w:p w14:paraId="749101E4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A0271B3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156,701</w:t>
            </w:r>
          </w:p>
        </w:tc>
      </w:tr>
      <w:tr w:rsidR="00805C87" w:rsidRPr="00ED6253" w14:paraId="053AD5B8" w14:textId="77777777" w:rsidTr="00F47D76">
        <w:tc>
          <w:tcPr>
            <w:tcW w:w="2430" w:type="dxa"/>
            <w:shd w:val="clear" w:color="auto" w:fill="auto"/>
            <w:vAlign w:val="bottom"/>
          </w:tcPr>
          <w:p w14:paraId="4842DFAF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ED6253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บริการบำรุงรักษาและ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88C1118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40789B5D" w14:textId="77777777" w:rsidR="00805C87" w:rsidRPr="00ED6253" w:rsidRDefault="00805C87" w:rsidP="00805C8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DED09DC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39A03D46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35B861D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934DEA6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C4E7785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94C14D6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6C848C2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C9C0D58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9B8E520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805C87" w:rsidRPr="00ED6253" w14:paraId="17CAB0FA" w14:textId="77777777" w:rsidTr="00F47D76">
        <w:tc>
          <w:tcPr>
            <w:tcW w:w="2430" w:type="dxa"/>
            <w:shd w:val="clear" w:color="auto" w:fill="auto"/>
            <w:vAlign w:val="bottom"/>
          </w:tcPr>
          <w:p w14:paraId="3D25A632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ED6253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  บริการอื่น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65A866" w14:textId="77777777" w:rsidR="00805C87" w:rsidRPr="00ED6253" w:rsidRDefault="00331624" w:rsidP="00331624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1EFA41E6" w14:textId="77777777" w:rsidR="00805C87" w:rsidRPr="00ED6253" w:rsidRDefault="00805C87" w:rsidP="00805C8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BEDD2A" w14:textId="77777777" w:rsidR="00805C87" w:rsidRPr="00ED6253" w:rsidRDefault="00805C87" w:rsidP="00805C87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597</w:t>
            </w:r>
          </w:p>
        </w:tc>
        <w:tc>
          <w:tcPr>
            <w:tcW w:w="262" w:type="dxa"/>
            <w:shd w:val="clear" w:color="auto" w:fill="auto"/>
          </w:tcPr>
          <w:p w14:paraId="1237481C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D62852" w14:textId="77777777" w:rsidR="00805C87" w:rsidRPr="00ED6253" w:rsidRDefault="00331624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60,772</w:t>
            </w:r>
          </w:p>
        </w:tc>
        <w:tc>
          <w:tcPr>
            <w:tcW w:w="270" w:type="dxa"/>
            <w:shd w:val="clear" w:color="auto" w:fill="auto"/>
          </w:tcPr>
          <w:p w14:paraId="4BD5D3F0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308BA8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61,312</w:t>
            </w:r>
          </w:p>
        </w:tc>
        <w:tc>
          <w:tcPr>
            <w:tcW w:w="270" w:type="dxa"/>
          </w:tcPr>
          <w:p w14:paraId="126A9456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DC954BA" w14:textId="77777777" w:rsidR="00805C87" w:rsidRPr="00ED6253" w:rsidRDefault="00331624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60,772</w:t>
            </w:r>
          </w:p>
        </w:tc>
        <w:tc>
          <w:tcPr>
            <w:tcW w:w="270" w:type="dxa"/>
          </w:tcPr>
          <w:p w14:paraId="4FC420DC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22D8817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61,909</w:t>
            </w:r>
          </w:p>
        </w:tc>
      </w:tr>
      <w:tr w:rsidR="00805C87" w:rsidRPr="00ED6253" w14:paraId="592EC0A8" w14:textId="77777777" w:rsidTr="00F47D76">
        <w:tc>
          <w:tcPr>
            <w:tcW w:w="2430" w:type="dxa"/>
            <w:shd w:val="clear" w:color="auto" w:fill="auto"/>
            <w:vAlign w:val="bottom"/>
          </w:tcPr>
          <w:p w14:paraId="55F41965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D625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  <w:r w:rsidRPr="00ED625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7F28D6" w14:textId="77777777" w:rsidR="00805C87" w:rsidRPr="00ED6253" w:rsidRDefault="00331624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297,294</w:t>
            </w:r>
          </w:p>
        </w:tc>
        <w:tc>
          <w:tcPr>
            <w:tcW w:w="262" w:type="dxa"/>
            <w:shd w:val="clear" w:color="auto" w:fill="auto"/>
          </w:tcPr>
          <w:p w14:paraId="794E57DB" w14:textId="77777777" w:rsidR="00805C87" w:rsidRPr="00ED6253" w:rsidRDefault="00805C87" w:rsidP="00805C8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8D5CA7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157,298</w:t>
            </w:r>
          </w:p>
        </w:tc>
        <w:tc>
          <w:tcPr>
            <w:tcW w:w="262" w:type="dxa"/>
            <w:shd w:val="clear" w:color="auto" w:fill="auto"/>
          </w:tcPr>
          <w:p w14:paraId="43284251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84FA7C" w14:textId="77777777" w:rsidR="00805C87" w:rsidRPr="00ED6253" w:rsidRDefault="00331624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60,772</w:t>
            </w:r>
          </w:p>
        </w:tc>
        <w:tc>
          <w:tcPr>
            <w:tcW w:w="270" w:type="dxa"/>
            <w:shd w:val="clear" w:color="auto" w:fill="auto"/>
          </w:tcPr>
          <w:p w14:paraId="5A8A57D0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57AEA4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61,312</w:t>
            </w:r>
          </w:p>
        </w:tc>
        <w:tc>
          <w:tcPr>
            <w:tcW w:w="270" w:type="dxa"/>
          </w:tcPr>
          <w:p w14:paraId="26D38885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291FF9" w14:textId="77777777" w:rsidR="00805C87" w:rsidRPr="00ED6253" w:rsidRDefault="00331624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358,066</w:t>
            </w:r>
          </w:p>
        </w:tc>
        <w:tc>
          <w:tcPr>
            <w:tcW w:w="270" w:type="dxa"/>
          </w:tcPr>
          <w:p w14:paraId="70BC5C23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278BE7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218,610</w:t>
            </w:r>
          </w:p>
        </w:tc>
      </w:tr>
      <w:tr w:rsidR="00805C87" w:rsidRPr="00ED6253" w14:paraId="0935BD93" w14:textId="77777777" w:rsidTr="00F47D76">
        <w:tc>
          <w:tcPr>
            <w:tcW w:w="2430" w:type="dxa"/>
            <w:shd w:val="clear" w:color="auto" w:fill="auto"/>
            <w:vAlign w:val="bottom"/>
          </w:tcPr>
          <w:p w14:paraId="71A1DF85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A08E022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718B6B10" w14:textId="77777777" w:rsidR="00805C87" w:rsidRPr="00ED6253" w:rsidRDefault="00805C87" w:rsidP="00805C8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C97488A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2C69633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77CE19E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CE841FD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5386DB7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0D5C10C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35BD2B6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4AF526D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4FA164A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805C87" w:rsidRPr="00ED6253" w14:paraId="6B770FED" w14:textId="77777777" w:rsidTr="00F47D76">
        <w:tc>
          <w:tcPr>
            <w:tcW w:w="2430" w:type="dxa"/>
            <w:shd w:val="clear" w:color="auto" w:fill="auto"/>
          </w:tcPr>
          <w:p w14:paraId="6DB655B7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70338DB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1A8E847" w14:textId="77777777" w:rsidR="00805C87" w:rsidRPr="00ED6253" w:rsidRDefault="00805C87" w:rsidP="00805C8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7E3A08A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292C98B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44A9330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BFD9364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A0C6660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8C0653D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7F8B273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AE29EB9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2EFFAD9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805C87" w:rsidRPr="00ED6253" w14:paraId="2126BCC7" w14:textId="77777777" w:rsidTr="00F47D76">
        <w:tc>
          <w:tcPr>
            <w:tcW w:w="2430" w:type="dxa"/>
            <w:shd w:val="clear" w:color="auto" w:fill="auto"/>
            <w:vAlign w:val="bottom"/>
          </w:tcPr>
          <w:p w14:paraId="51AAE0AC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379FDC7" w14:textId="77777777" w:rsidR="00805C87" w:rsidRPr="00ED6253" w:rsidRDefault="00331624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297,294</w:t>
            </w:r>
          </w:p>
        </w:tc>
        <w:tc>
          <w:tcPr>
            <w:tcW w:w="262" w:type="dxa"/>
            <w:shd w:val="clear" w:color="auto" w:fill="auto"/>
          </w:tcPr>
          <w:p w14:paraId="1A098639" w14:textId="77777777" w:rsidR="00805C87" w:rsidRPr="00ED6253" w:rsidRDefault="00805C87" w:rsidP="00805C8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A6F04C2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157,298</w:t>
            </w:r>
          </w:p>
        </w:tc>
        <w:tc>
          <w:tcPr>
            <w:tcW w:w="262" w:type="dxa"/>
            <w:shd w:val="clear" w:color="auto" w:fill="auto"/>
          </w:tcPr>
          <w:p w14:paraId="10166E55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7935D10" w14:textId="77777777" w:rsidR="00805C87" w:rsidRPr="00ED6253" w:rsidRDefault="00331624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29,166</w:t>
            </w:r>
          </w:p>
        </w:tc>
        <w:tc>
          <w:tcPr>
            <w:tcW w:w="270" w:type="dxa"/>
            <w:shd w:val="clear" w:color="auto" w:fill="auto"/>
          </w:tcPr>
          <w:p w14:paraId="7B6612C3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5EACEE2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30,166</w:t>
            </w:r>
          </w:p>
        </w:tc>
        <w:tc>
          <w:tcPr>
            <w:tcW w:w="270" w:type="dxa"/>
          </w:tcPr>
          <w:p w14:paraId="6C0F7A4F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8D40A1C" w14:textId="77777777" w:rsidR="00805C87" w:rsidRPr="00ED6253" w:rsidRDefault="00331624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326,460</w:t>
            </w:r>
          </w:p>
        </w:tc>
        <w:tc>
          <w:tcPr>
            <w:tcW w:w="270" w:type="dxa"/>
          </w:tcPr>
          <w:p w14:paraId="69948CBE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2E83430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187,464</w:t>
            </w:r>
          </w:p>
        </w:tc>
      </w:tr>
      <w:tr w:rsidR="00805C87" w:rsidRPr="00ED6253" w14:paraId="555D3858" w14:textId="77777777" w:rsidTr="00F47D76">
        <w:tc>
          <w:tcPr>
            <w:tcW w:w="2430" w:type="dxa"/>
            <w:shd w:val="clear" w:color="auto" w:fill="auto"/>
            <w:vAlign w:val="bottom"/>
          </w:tcPr>
          <w:p w14:paraId="6624DFA1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A42351" w14:textId="77777777" w:rsidR="00805C87" w:rsidRPr="00ED6253" w:rsidRDefault="00331624" w:rsidP="00805C87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46EBAF9F" w14:textId="77777777" w:rsidR="00805C87" w:rsidRPr="00ED6253" w:rsidRDefault="00805C87" w:rsidP="00805C8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BD2E64" w14:textId="77777777" w:rsidR="00805C87" w:rsidRPr="00ED6253" w:rsidRDefault="00805C87" w:rsidP="00805C87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26A9A50C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2D745B" w14:textId="77777777" w:rsidR="00805C87" w:rsidRPr="00ED6253" w:rsidRDefault="00331624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31,606</w:t>
            </w:r>
          </w:p>
        </w:tc>
        <w:tc>
          <w:tcPr>
            <w:tcW w:w="270" w:type="dxa"/>
            <w:shd w:val="clear" w:color="auto" w:fill="auto"/>
          </w:tcPr>
          <w:p w14:paraId="4BD5AD56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6793C2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31,146</w:t>
            </w:r>
          </w:p>
        </w:tc>
        <w:tc>
          <w:tcPr>
            <w:tcW w:w="270" w:type="dxa"/>
          </w:tcPr>
          <w:p w14:paraId="239C5950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01B11C0" w14:textId="77777777" w:rsidR="00805C87" w:rsidRPr="00ED6253" w:rsidRDefault="00331624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31,606</w:t>
            </w:r>
          </w:p>
        </w:tc>
        <w:tc>
          <w:tcPr>
            <w:tcW w:w="270" w:type="dxa"/>
          </w:tcPr>
          <w:p w14:paraId="6984DBB9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8EE3468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31,146</w:t>
            </w:r>
          </w:p>
        </w:tc>
      </w:tr>
      <w:tr w:rsidR="00805C87" w:rsidRPr="00ED6253" w14:paraId="290764B3" w14:textId="77777777" w:rsidTr="00F47D76">
        <w:tc>
          <w:tcPr>
            <w:tcW w:w="2430" w:type="dxa"/>
            <w:shd w:val="clear" w:color="auto" w:fill="auto"/>
          </w:tcPr>
          <w:p w14:paraId="74477B81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  <w:r w:rsidRPr="00ED625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5A0782" w14:textId="77777777" w:rsidR="00805C87" w:rsidRPr="00ED6253" w:rsidRDefault="00331624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297,294</w:t>
            </w:r>
          </w:p>
        </w:tc>
        <w:tc>
          <w:tcPr>
            <w:tcW w:w="262" w:type="dxa"/>
            <w:shd w:val="clear" w:color="auto" w:fill="auto"/>
          </w:tcPr>
          <w:p w14:paraId="19DF0BFA" w14:textId="77777777" w:rsidR="00805C87" w:rsidRPr="00ED6253" w:rsidRDefault="00805C87" w:rsidP="00805C8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DB3224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157,298</w:t>
            </w:r>
          </w:p>
        </w:tc>
        <w:tc>
          <w:tcPr>
            <w:tcW w:w="262" w:type="dxa"/>
            <w:shd w:val="clear" w:color="auto" w:fill="auto"/>
          </w:tcPr>
          <w:p w14:paraId="201F4B06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8DE4A4" w14:textId="77777777" w:rsidR="00805C87" w:rsidRPr="00ED6253" w:rsidRDefault="00331624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60,772</w:t>
            </w:r>
          </w:p>
        </w:tc>
        <w:tc>
          <w:tcPr>
            <w:tcW w:w="270" w:type="dxa"/>
            <w:shd w:val="clear" w:color="auto" w:fill="auto"/>
          </w:tcPr>
          <w:p w14:paraId="3D896203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81DF6F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61,312</w:t>
            </w:r>
          </w:p>
        </w:tc>
        <w:tc>
          <w:tcPr>
            <w:tcW w:w="270" w:type="dxa"/>
          </w:tcPr>
          <w:p w14:paraId="43659711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6136AD" w14:textId="77777777" w:rsidR="00805C87" w:rsidRPr="00ED6253" w:rsidRDefault="00331624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358,066</w:t>
            </w:r>
          </w:p>
        </w:tc>
        <w:tc>
          <w:tcPr>
            <w:tcW w:w="270" w:type="dxa"/>
          </w:tcPr>
          <w:p w14:paraId="4B7B59F9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37781A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218,610</w:t>
            </w:r>
          </w:p>
        </w:tc>
      </w:tr>
      <w:tr w:rsidR="00805C87" w:rsidRPr="00ED6253" w14:paraId="0E298342" w14:textId="77777777" w:rsidTr="00F47D76">
        <w:tc>
          <w:tcPr>
            <w:tcW w:w="2430" w:type="dxa"/>
            <w:shd w:val="clear" w:color="auto" w:fill="auto"/>
          </w:tcPr>
          <w:p w14:paraId="1BAEE60B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BC049F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0B0A0C53" w14:textId="77777777" w:rsidR="00805C87" w:rsidRPr="00ED6253" w:rsidRDefault="00805C87" w:rsidP="00805C8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878759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396027D7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E53A06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CEFC6A1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A3EF26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D1A446C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3BF9EE1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93EE7B1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D4B55DB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805C87" w:rsidRPr="00ED6253" w14:paraId="4EDBCAA3" w14:textId="77777777" w:rsidTr="00F47D76">
        <w:tc>
          <w:tcPr>
            <w:tcW w:w="2430" w:type="dxa"/>
            <w:shd w:val="clear" w:color="auto" w:fill="auto"/>
            <w:vAlign w:val="bottom"/>
          </w:tcPr>
          <w:p w14:paraId="699D4681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D625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กำไร</w:t>
            </w:r>
            <w:r w:rsidRPr="00ED625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ขั้นต้น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1A6A04C" w14:textId="77777777" w:rsidR="00805C87" w:rsidRPr="00ED6253" w:rsidRDefault="005E73C0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33,521</w:t>
            </w:r>
          </w:p>
        </w:tc>
        <w:tc>
          <w:tcPr>
            <w:tcW w:w="262" w:type="dxa"/>
            <w:shd w:val="clear" w:color="auto" w:fill="auto"/>
          </w:tcPr>
          <w:p w14:paraId="006070DC" w14:textId="77777777" w:rsidR="00805C87" w:rsidRPr="00ED6253" w:rsidRDefault="00805C87" w:rsidP="00805C8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ED654F5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22,619</w:t>
            </w:r>
          </w:p>
        </w:tc>
        <w:tc>
          <w:tcPr>
            <w:tcW w:w="262" w:type="dxa"/>
            <w:shd w:val="clear" w:color="auto" w:fill="auto"/>
          </w:tcPr>
          <w:p w14:paraId="4F85F4D9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10F19BB" w14:textId="22A62405" w:rsidR="00805C87" w:rsidRPr="00ED6253" w:rsidRDefault="00397A50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</w:t>
            </w:r>
            <w:r w:rsidR="005E73C0"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  <w:r w:rsidR="00683D3B"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01</w:t>
            </w:r>
          </w:p>
        </w:tc>
        <w:tc>
          <w:tcPr>
            <w:tcW w:w="270" w:type="dxa"/>
            <w:shd w:val="clear" w:color="auto" w:fill="auto"/>
          </w:tcPr>
          <w:p w14:paraId="1B5AF261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B1125BE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11,842</w:t>
            </w:r>
          </w:p>
        </w:tc>
        <w:tc>
          <w:tcPr>
            <w:tcW w:w="270" w:type="dxa"/>
          </w:tcPr>
          <w:p w14:paraId="2BE1ADD6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BD6ACFB" w14:textId="2B65C821" w:rsidR="00805C87" w:rsidRPr="00ED6253" w:rsidRDefault="005E73C0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  <w:r w:rsidR="00397A50"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397A50"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683D3B"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397A50"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45B6E28A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41D9B4E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34,461</w:t>
            </w:r>
          </w:p>
        </w:tc>
      </w:tr>
    </w:tbl>
    <w:p w14:paraId="60F9BE1B" w14:textId="77777777" w:rsidR="00805C87" w:rsidRPr="00ED6253" w:rsidRDefault="00805C87" w:rsidP="00805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990"/>
        <w:gridCol w:w="262"/>
        <w:gridCol w:w="998"/>
        <w:gridCol w:w="262"/>
        <w:gridCol w:w="998"/>
        <w:gridCol w:w="270"/>
        <w:gridCol w:w="990"/>
        <w:gridCol w:w="270"/>
        <w:gridCol w:w="990"/>
        <w:gridCol w:w="270"/>
        <w:gridCol w:w="990"/>
      </w:tblGrid>
      <w:tr w:rsidR="00805C87" w:rsidRPr="00ED6253" w14:paraId="646E81D9" w14:textId="77777777" w:rsidTr="00F47D76">
        <w:trPr>
          <w:trHeight w:val="80"/>
          <w:tblHeader/>
        </w:trPr>
        <w:tc>
          <w:tcPr>
            <w:tcW w:w="2430" w:type="dxa"/>
            <w:shd w:val="clear" w:color="auto" w:fill="auto"/>
          </w:tcPr>
          <w:p w14:paraId="67FF0B6A" w14:textId="77777777" w:rsidR="00805C87" w:rsidRPr="00ED6253" w:rsidRDefault="00805C87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90" w:type="dxa"/>
            <w:gridSpan w:val="11"/>
            <w:shd w:val="clear" w:color="auto" w:fill="auto"/>
          </w:tcPr>
          <w:p w14:paraId="3E65DA25" w14:textId="77777777" w:rsidR="00805C87" w:rsidRPr="00ED6253" w:rsidRDefault="00805C87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งบการเงิน</w:t>
            </w:r>
            <w:r w:rsidRPr="00ED6253">
              <w:rPr>
                <w:rFonts w:asciiTheme="majorBidi" w:hAnsiTheme="majorBidi" w:cstheme="majorBidi" w:hint="cs"/>
                <w:bCs/>
                <w:color w:val="000000"/>
                <w:sz w:val="28"/>
                <w:szCs w:val="28"/>
                <w:cs/>
                <w:lang w:val="en-GB"/>
              </w:rPr>
              <w:t>เฉพาะกิจการ</w:t>
            </w:r>
          </w:p>
        </w:tc>
      </w:tr>
      <w:tr w:rsidR="00805C87" w:rsidRPr="00ED6253" w14:paraId="0ECF8CAE" w14:textId="77777777" w:rsidTr="00F47D76">
        <w:trPr>
          <w:trHeight w:val="80"/>
          <w:tblHeader/>
        </w:trPr>
        <w:tc>
          <w:tcPr>
            <w:tcW w:w="2430" w:type="dxa"/>
            <w:shd w:val="clear" w:color="auto" w:fill="auto"/>
          </w:tcPr>
          <w:p w14:paraId="7E785BD0" w14:textId="77777777" w:rsidR="00805C87" w:rsidRPr="00ED6253" w:rsidRDefault="00805C87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6A672FAC" w14:textId="77777777" w:rsidR="00805C87" w:rsidRPr="00ED6253" w:rsidRDefault="00805C87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ส่วนงาน</w:t>
            </w:r>
            <w:r w:rsidRPr="00ED6253">
              <w:rPr>
                <w:rFonts w:asciiTheme="majorBidi" w:hAnsiTheme="majorBidi" w:hint="cs"/>
                <w:bCs/>
                <w:color w:val="000000"/>
                <w:sz w:val="28"/>
                <w:szCs w:val="28"/>
                <w:cs/>
                <w:lang w:val="en-GB"/>
              </w:rPr>
              <w:t>ขายสินค้า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139CD618" w14:textId="77777777" w:rsidR="00805C87" w:rsidRPr="00ED6253" w:rsidRDefault="00805C87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14:paraId="02CE0CD2" w14:textId="77777777" w:rsidR="00805C87" w:rsidRPr="00ED6253" w:rsidRDefault="00805C87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ส่วนงาน</w:t>
            </w:r>
            <w:r w:rsidRPr="00ED6253">
              <w:rPr>
                <w:rFonts w:asciiTheme="majorBidi" w:hAnsiTheme="majorBidi" w:hint="cs"/>
                <w:bCs/>
                <w:color w:val="000000"/>
                <w:sz w:val="28"/>
                <w:szCs w:val="28"/>
                <w:cs/>
                <w:lang w:val="en-GB"/>
              </w:rPr>
              <w:t>บริการ</w:t>
            </w:r>
          </w:p>
        </w:tc>
        <w:tc>
          <w:tcPr>
            <w:tcW w:w="270" w:type="dxa"/>
          </w:tcPr>
          <w:p w14:paraId="35CE8D4F" w14:textId="77777777" w:rsidR="00805C87" w:rsidRPr="00ED6253" w:rsidRDefault="00805C87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500FF24E" w14:textId="77777777" w:rsidR="00805C87" w:rsidRPr="00ED6253" w:rsidRDefault="00805C87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  <w:r w:rsidRPr="00ED6253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รวมส่วนงานที่รายงาน</w:t>
            </w:r>
          </w:p>
        </w:tc>
      </w:tr>
      <w:tr w:rsidR="00805C87" w:rsidRPr="00ED6253" w14:paraId="319B755E" w14:textId="77777777" w:rsidTr="00F47D76">
        <w:trPr>
          <w:tblHeader/>
        </w:trPr>
        <w:tc>
          <w:tcPr>
            <w:tcW w:w="2430" w:type="dxa"/>
            <w:shd w:val="clear" w:color="auto" w:fill="auto"/>
          </w:tcPr>
          <w:p w14:paraId="4B54A9BB" w14:textId="77777777" w:rsidR="00805C87" w:rsidRPr="00ED6253" w:rsidRDefault="00805C87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ED625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 w:rsidRPr="00ED6253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เก้าเดือน</w:t>
            </w:r>
            <w:r w:rsidRPr="00ED625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สิ้นสุด</w:t>
            </w:r>
            <w:r w:rsidRPr="00ED625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0A003F75" w14:textId="77777777" w:rsidR="00805C87" w:rsidRPr="00ED6253" w:rsidRDefault="00805C87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468F1AC9" w14:textId="77777777" w:rsidR="00805C87" w:rsidRPr="00ED6253" w:rsidRDefault="00805C87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7B035C18" w14:textId="77777777" w:rsidR="00805C87" w:rsidRPr="00ED6253" w:rsidRDefault="00805C87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4AF10512" w14:textId="77777777" w:rsidR="00805C87" w:rsidRPr="00ED6253" w:rsidRDefault="00805C87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1B5C633A" w14:textId="77777777" w:rsidR="00805C87" w:rsidRPr="00ED6253" w:rsidRDefault="00805C87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25759D3" w14:textId="77777777" w:rsidR="00805C87" w:rsidRPr="00ED6253" w:rsidRDefault="00805C87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C1DBE82" w14:textId="77777777" w:rsidR="00805C87" w:rsidRPr="00ED6253" w:rsidRDefault="00805C87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C224650" w14:textId="77777777" w:rsidR="00805C87" w:rsidRPr="00ED6253" w:rsidRDefault="00805C87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19F030AC" w14:textId="77777777" w:rsidR="00805C87" w:rsidRPr="00ED6253" w:rsidRDefault="00805C87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E880682" w14:textId="77777777" w:rsidR="00805C87" w:rsidRPr="00ED6253" w:rsidRDefault="00805C87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336E82C4" w14:textId="77777777" w:rsidR="00805C87" w:rsidRPr="00ED6253" w:rsidRDefault="00805C87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805C87" w:rsidRPr="00ED6253" w14:paraId="39F206A5" w14:textId="77777777" w:rsidTr="00F47D76">
        <w:trPr>
          <w:tblHeader/>
        </w:trPr>
        <w:tc>
          <w:tcPr>
            <w:tcW w:w="2430" w:type="dxa"/>
            <w:shd w:val="clear" w:color="auto" w:fill="auto"/>
          </w:tcPr>
          <w:p w14:paraId="33F25AA9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ED625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  </w:t>
            </w:r>
            <w:r w:rsidRPr="00ED625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วันที่ </w:t>
            </w:r>
            <w:r w:rsidRPr="00ED625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30 </w:t>
            </w:r>
            <w:r w:rsidRPr="00ED625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กันยายน </w:t>
            </w:r>
          </w:p>
        </w:tc>
        <w:tc>
          <w:tcPr>
            <w:tcW w:w="990" w:type="dxa"/>
            <w:shd w:val="clear" w:color="auto" w:fill="auto"/>
          </w:tcPr>
          <w:p w14:paraId="738CD21E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  <w:tc>
          <w:tcPr>
            <w:tcW w:w="262" w:type="dxa"/>
            <w:shd w:val="clear" w:color="auto" w:fill="auto"/>
          </w:tcPr>
          <w:p w14:paraId="7C65C919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67E0BC31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bCs/>
                <w:sz w:val="28"/>
                <w:szCs w:val="28"/>
              </w:rPr>
              <w:t>25</w:t>
            </w:r>
            <w:r w:rsidRPr="00ED625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6</w:t>
            </w:r>
            <w:r w:rsidRPr="00ED6253">
              <w:rPr>
                <w:rFonts w:asciiTheme="majorBidi" w:hAnsiTheme="majorBidi" w:cstheme="majorBidi"/>
                <w:bCs/>
                <w:sz w:val="28"/>
                <w:szCs w:val="28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14:paraId="33A0843C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2FFDC2DF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3529AD05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ADF61A6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bCs/>
                <w:sz w:val="28"/>
                <w:szCs w:val="28"/>
              </w:rPr>
              <w:t>25</w:t>
            </w:r>
            <w:r w:rsidRPr="00ED625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6</w:t>
            </w:r>
            <w:r w:rsidRPr="00ED6253">
              <w:rPr>
                <w:rFonts w:asciiTheme="majorBidi" w:hAnsiTheme="majorBidi" w:cstheme="majorBidi"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06B1E610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71D3B599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61EA9ADA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0043892C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bCs/>
                <w:sz w:val="28"/>
                <w:szCs w:val="28"/>
              </w:rPr>
              <w:t>25</w:t>
            </w:r>
            <w:r w:rsidRPr="00ED625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6</w:t>
            </w:r>
            <w:r w:rsidRPr="00ED6253">
              <w:rPr>
                <w:rFonts w:asciiTheme="majorBidi" w:hAnsiTheme="majorBidi" w:cstheme="majorBidi"/>
                <w:bCs/>
                <w:sz w:val="28"/>
                <w:szCs w:val="28"/>
              </w:rPr>
              <w:t>2</w:t>
            </w:r>
          </w:p>
        </w:tc>
      </w:tr>
      <w:tr w:rsidR="00805C87" w:rsidRPr="00ED6253" w14:paraId="00209A84" w14:textId="77777777" w:rsidTr="00F47D76">
        <w:trPr>
          <w:tblHeader/>
        </w:trPr>
        <w:tc>
          <w:tcPr>
            <w:tcW w:w="2430" w:type="dxa"/>
            <w:shd w:val="clear" w:color="auto" w:fill="auto"/>
          </w:tcPr>
          <w:p w14:paraId="14F5C17C" w14:textId="77777777" w:rsidR="00805C87" w:rsidRPr="00ED6253" w:rsidRDefault="00805C87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7290" w:type="dxa"/>
            <w:gridSpan w:val="11"/>
            <w:shd w:val="clear" w:color="auto" w:fill="auto"/>
          </w:tcPr>
          <w:p w14:paraId="330C763C" w14:textId="77777777" w:rsidR="00805C87" w:rsidRPr="00ED6253" w:rsidRDefault="00805C87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05C87" w:rsidRPr="00ED6253" w14:paraId="77D4A2A9" w14:textId="77777777" w:rsidTr="00F47D76">
        <w:tc>
          <w:tcPr>
            <w:tcW w:w="2430" w:type="dxa"/>
            <w:shd w:val="clear" w:color="auto" w:fill="auto"/>
          </w:tcPr>
          <w:p w14:paraId="7DD46EB3" w14:textId="77777777" w:rsidR="00805C87" w:rsidRPr="00ED6253" w:rsidRDefault="00805C87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D625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9A7C46F" w14:textId="77777777" w:rsidR="00805C87" w:rsidRPr="00ED6253" w:rsidRDefault="00805C87" w:rsidP="00F47D7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427C4D9" w14:textId="77777777" w:rsidR="00805C87" w:rsidRPr="00ED6253" w:rsidRDefault="00805C87" w:rsidP="00F47D7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4B7693C" w14:textId="77777777" w:rsidR="00805C87" w:rsidRPr="00ED6253" w:rsidRDefault="00805C87" w:rsidP="00F47D7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B4D09AD" w14:textId="77777777" w:rsidR="00805C87" w:rsidRPr="00ED6253" w:rsidRDefault="00805C87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578F462" w14:textId="77777777" w:rsidR="00805C87" w:rsidRPr="00ED6253" w:rsidRDefault="00805C87" w:rsidP="00F47D7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C4438D5" w14:textId="77777777" w:rsidR="00805C87" w:rsidRPr="00ED6253" w:rsidRDefault="00805C87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0450624" w14:textId="77777777" w:rsidR="00805C87" w:rsidRPr="00ED6253" w:rsidRDefault="00805C87" w:rsidP="00F47D7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30966DA" w14:textId="77777777" w:rsidR="00805C87" w:rsidRPr="00ED6253" w:rsidRDefault="00805C87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ABB6F84" w14:textId="77777777" w:rsidR="00805C87" w:rsidRPr="00ED6253" w:rsidRDefault="00805C87" w:rsidP="00F47D7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3B20F3E" w14:textId="77777777" w:rsidR="00805C87" w:rsidRPr="00ED6253" w:rsidRDefault="00805C87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0FF93C4" w14:textId="77777777" w:rsidR="00805C87" w:rsidRPr="00ED6253" w:rsidRDefault="00805C87" w:rsidP="00F47D7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805C87" w:rsidRPr="00ED6253" w14:paraId="5946A500" w14:textId="77777777" w:rsidTr="00F47D76">
        <w:tc>
          <w:tcPr>
            <w:tcW w:w="2430" w:type="dxa"/>
            <w:shd w:val="clear" w:color="auto" w:fill="auto"/>
            <w:vAlign w:val="bottom"/>
          </w:tcPr>
          <w:p w14:paraId="33713325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D625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8C3CEC3" w14:textId="77777777" w:rsidR="00805C87" w:rsidRPr="00ED6253" w:rsidRDefault="002502D4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838,542</w:t>
            </w:r>
          </w:p>
        </w:tc>
        <w:tc>
          <w:tcPr>
            <w:tcW w:w="262" w:type="dxa"/>
            <w:shd w:val="clear" w:color="auto" w:fill="auto"/>
          </w:tcPr>
          <w:p w14:paraId="2ADFCAC9" w14:textId="77777777" w:rsidR="00805C87" w:rsidRPr="00ED6253" w:rsidRDefault="00805C87" w:rsidP="00805C8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673407B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486,792</w:t>
            </w:r>
          </w:p>
        </w:tc>
        <w:tc>
          <w:tcPr>
            <w:tcW w:w="262" w:type="dxa"/>
            <w:shd w:val="clear" w:color="auto" w:fill="auto"/>
          </w:tcPr>
          <w:p w14:paraId="6E7DA91D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5CDB618" w14:textId="77777777" w:rsidR="00805C87" w:rsidRPr="00ED6253" w:rsidRDefault="002502D4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207,315</w:t>
            </w:r>
          </w:p>
        </w:tc>
        <w:tc>
          <w:tcPr>
            <w:tcW w:w="270" w:type="dxa"/>
            <w:shd w:val="clear" w:color="auto" w:fill="auto"/>
          </w:tcPr>
          <w:p w14:paraId="1FCF9A9A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A6ABE4A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205,068</w:t>
            </w:r>
          </w:p>
        </w:tc>
        <w:tc>
          <w:tcPr>
            <w:tcW w:w="270" w:type="dxa"/>
          </w:tcPr>
          <w:p w14:paraId="6C130D7F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31F9C1A4" w14:textId="77777777" w:rsidR="00805C87" w:rsidRPr="00ED6253" w:rsidRDefault="002502D4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1,045,857</w:t>
            </w:r>
          </w:p>
        </w:tc>
        <w:tc>
          <w:tcPr>
            <w:tcW w:w="270" w:type="dxa"/>
          </w:tcPr>
          <w:p w14:paraId="558677D5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22B01C9E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691,860</w:t>
            </w:r>
          </w:p>
        </w:tc>
      </w:tr>
      <w:tr w:rsidR="00805C87" w:rsidRPr="00ED6253" w14:paraId="0A59E76A" w14:textId="77777777" w:rsidTr="00F47D76">
        <w:tc>
          <w:tcPr>
            <w:tcW w:w="2430" w:type="dxa"/>
            <w:shd w:val="clear" w:color="auto" w:fill="auto"/>
          </w:tcPr>
          <w:p w14:paraId="0634D568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3EBB98B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7539DD43" w14:textId="77777777" w:rsidR="00805C87" w:rsidRPr="00ED6253" w:rsidRDefault="00805C87" w:rsidP="00805C8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7EA5664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04010855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6A95BBA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A30C6EA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C4BB867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FEE2680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E47E998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7D9580B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28136016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805C87" w:rsidRPr="00ED6253" w14:paraId="41A40C9F" w14:textId="77777777" w:rsidTr="00F47D76">
        <w:tc>
          <w:tcPr>
            <w:tcW w:w="2430" w:type="dxa"/>
            <w:shd w:val="clear" w:color="auto" w:fill="auto"/>
            <w:vAlign w:val="bottom"/>
          </w:tcPr>
          <w:p w14:paraId="360F828F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D625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C107282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6E058E6F" w14:textId="77777777" w:rsidR="00805C87" w:rsidRPr="00ED6253" w:rsidRDefault="00805C87" w:rsidP="00805C8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63634C7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4893AB41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41DCB35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6098DFD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79905AB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47B3408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587F89C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C59737B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EB0045B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805C87" w:rsidRPr="00ED6253" w14:paraId="122BF430" w14:textId="77777777" w:rsidTr="00F47D76">
        <w:tc>
          <w:tcPr>
            <w:tcW w:w="2430" w:type="dxa"/>
            <w:shd w:val="clear" w:color="auto" w:fill="auto"/>
          </w:tcPr>
          <w:p w14:paraId="4D850973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D625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ส่วนงานภูมิศาสตร์หลัก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3C86AE1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3AB8F502" w14:textId="77777777" w:rsidR="00805C87" w:rsidRPr="00ED6253" w:rsidRDefault="00805C87" w:rsidP="00805C8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49C1B33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53CC6CAF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4726AC3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47697FB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4B12332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A9FF2AE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52DDBEC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B5AB6FC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22AE1FA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805C87" w:rsidRPr="00ED6253" w14:paraId="09802D87" w14:textId="77777777" w:rsidTr="00F47D76">
        <w:tc>
          <w:tcPr>
            <w:tcW w:w="2430" w:type="dxa"/>
            <w:shd w:val="clear" w:color="auto" w:fill="auto"/>
          </w:tcPr>
          <w:p w14:paraId="3B438A0A" w14:textId="77777777" w:rsidR="00805C87" w:rsidRPr="00ED6253" w:rsidRDefault="00805C87" w:rsidP="00805C8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91368BE" w14:textId="77777777" w:rsidR="00805C87" w:rsidRPr="00ED6253" w:rsidRDefault="002502D4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748,210</w:t>
            </w:r>
          </w:p>
        </w:tc>
        <w:tc>
          <w:tcPr>
            <w:tcW w:w="262" w:type="dxa"/>
            <w:shd w:val="clear" w:color="auto" w:fill="auto"/>
          </w:tcPr>
          <w:p w14:paraId="68A602F5" w14:textId="77777777" w:rsidR="00805C87" w:rsidRPr="00ED6253" w:rsidRDefault="00805C87" w:rsidP="00805C8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3CC6B36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438,454</w:t>
            </w:r>
          </w:p>
        </w:tc>
        <w:tc>
          <w:tcPr>
            <w:tcW w:w="262" w:type="dxa"/>
            <w:shd w:val="clear" w:color="auto" w:fill="auto"/>
          </w:tcPr>
          <w:p w14:paraId="1439DA46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A77793D" w14:textId="77777777" w:rsidR="00805C87" w:rsidRPr="00ED6253" w:rsidRDefault="002502D4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180,982</w:t>
            </w:r>
          </w:p>
        </w:tc>
        <w:tc>
          <w:tcPr>
            <w:tcW w:w="270" w:type="dxa"/>
            <w:shd w:val="clear" w:color="auto" w:fill="auto"/>
          </w:tcPr>
          <w:p w14:paraId="2472C96A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A5C072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200,386</w:t>
            </w:r>
          </w:p>
        </w:tc>
        <w:tc>
          <w:tcPr>
            <w:tcW w:w="270" w:type="dxa"/>
          </w:tcPr>
          <w:p w14:paraId="0BD4C68F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CD21A10" w14:textId="77777777" w:rsidR="00805C87" w:rsidRPr="00ED6253" w:rsidRDefault="002502D4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929,192</w:t>
            </w:r>
          </w:p>
        </w:tc>
        <w:tc>
          <w:tcPr>
            <w:tcW w:w="270" w:type="dxa"/>
          </w:tcPr>
          <w:p w14:paraId="233EC7E8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A87DEEE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638,840</w:t>
            </w:r>
          </w:p>
        </w:tc>
      </w:tr>
      <w:tr w:rsidR="00805C87" w:rsidRPr="00ED6253" w14:paraId="3B80C917" w14:textId="77777777" w:rsidTr="00F47D76">
        <w:tc>
          <w:tcPr>
            <w:tcW w:w="2430" w:type="dxa"/>
            <w:shd w:val="clear" w:color="auto" w:fill="auto"/>
          </w:tcPr>
          <w:p w14:paraId="155F3816" w14:textId="77777777" w:rsidR="00805C87" w:rsidRPr="00ED6253" w:rsidRDefault="00805C87" w:rsidP="00805C8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cs/>
              </w:rPr>
              <w:t>เมียนมาร์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0F765A2" w14:textId="77777777" w:rsidR="00805C87" w:rsidRPr="00ED6253" w:rsidRDefault="002502D4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54,517</w:t>
            </w:r>
          </w:p>
        </w:tc>
        <w:tc>
          <w:tcPr>
            <w:tcW w:w="262" w:type="dxa"/>
            <w:shd w:val="clear" w:color="auto" w:fill="auto"/>
          </w:tcPr>
          <w:p w14:paraId="2E02AFD3" w14:textId="77777777" w:rsidR="00805C87" w:rsidRPr="00ED6253" w:rsidRDefault="00805C87" w:rsidP="00805C8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81FFF6E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25,801</w:t>
            </w:r>
          </w:p>
        </w:tc>
        <w:tc>
          <w:tcPr>
            <w:tcW w:w="262" w:type="dxa"/>
            <w:shd w:val="clear" w:color="auto" w:fill="auto"/>
          </w:tcPr>
          <w:p w14:paraId="3E96F2C5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FEC3C98" w14:textId="77777777" w:rsidR="00805C87" w:rsidRPr="00ED6253" w:rsidRDefault="002502D4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20,551</w:t>
            </w:r>
          </w:p>
        </w:tc>
        <w:tc>
          <w:tcPr>
            <w:tcW w:w="270" w:type="dxa"/>
            <w:shd w:val="clear" w:color="auto" w:fill="auto"/>
          </w:tcPr>
          <w:p w14:paraId="64DD6291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C1B3C3B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2,515</w:t>
            </w:r>
          </w:p>
        </w:tc>
        <w:tc>
          <w:tcPr>
            <w:tcW w:w="270" w:type="dxa"/>
          </w:tcPr>
          <w:p w14:paraId="5BE257F5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5553882" w14:textId="77777777" w:rsidR="00805C87" w:rsidRPr="00ED6253" w:rsidRDefault="002502D4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75,068</w:t>
            </w:r>
          </w:p>
        </w:tc>
        <w:tc>
          <w:tcPr>
            <w:tcW w:w="270" w:type="dxa"/>
          </w:tcPr>
          <w:p w14:paraId="0165994A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1B658FE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28,316</w:t>
            </w:r>
          </w:p>
        </w:tc>
      </w:tr>
      <w:tr w:rsidR="00805C87" w:rsidRPr="00ED6253" w14:paraId="4A4A9DFA" w14:textId="77777777" w:rsidTr="00F47D76">
        <w:tc>
          <w:tcPr>
            <w:tcW w:w="2430" w:type="dxa"/>
            <w:shd w:val="clear" w:color="auto" w:fill="auto"/>
          </w:tcPr>
          <w:p w14:paraId="56AF3AE7" w14:textId="77777777" w:rsidR="00805C87" w:rsidRPr="00ED6253" w:rsidRDefault="00805C87" w:rsidP="00805C8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cs/>
              </w:rPr>
              <w:t>กัมพูชา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B739347" w14:textId="77777777" w:rsidR="00805C87" w:rsidRPr="00ED6253" w:rsidRDefault="002502D4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35,796</w:t>
            </w:r>
          </w:p>
        </w:tc>
        <w:tc>
          <w:tcPr>
            <w:tcW w:w="262" w:type="dxa"/>
            <w:shd w:val="clear" w:color="auto" w:fill="auto"/>
          </w:tcPr>
          <w:p w14:paraId="3BE5B8B9" w14:textId="77777777" w:rsidR="00805C87" w:rsidRPr="00ED6253" w:rsidRDefault="00805C87" w:rsidP="00805C8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6EC784E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22,537</w:t>
            </w:r>
          </w:p>
        </w:tc>
        <w:tc>
          <w:tcPr>
            <w:tcW w:w="262" w:type="dxa"/>
            <w:shd w:val="clear" w:color="auto" w:fill="auto"/>
          </w:tcPr>
          <w:p w14:paraId="68D04623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91FAC05" w14:textId="77777777" w:rsidR="00805C87" w:rsidRPr="00ED6253" w:rsidRDefault="002502D4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5,782</w:t>
            </w:r>
          </w:p>
        </w:tc>
        <w:tc>
          <w:tcPr>
            <w:tcW w:w="270" w:type="dxa"/>
            <w:shd w:val="clear" w:color="auto" w:fill="auto"/>
          </w:tcPr>
          <w:p w14:paraId="6F170698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164D9B2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2,167</w:t>
            </w:r>
          </w:p>
        </w:tc>
        <w:tc>
          <w:tcPr>
            <w:tcW w:w="270" w:type="dxa"/>
          </w:tcPr>
          <w:p w14:paraId="750071D4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D1BCEFF" w14:textId="77777777" w:rsidR="00805C87" w:rsidRPr="00ED6253" w:rsidRDefault="002502D4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41,57</w:t>
            </w:r>
            <w:r w:rsidR="00D41AE3"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1EE0E594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4D4298C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24,704</w:t>
            </w:r>
          </w:p>
        </w:tc>
      </w:tr>
      <w:tr w:rsidR="00805C87" w:rsidRPr="00ED6253" w14:paraId="6A34EB8A" w14:textId="77777777" w:rsidTr="00F47D76">
        <w:tc>
          <w:tcPr>
            <w:tcW w:w="2430" w:type="dxa"/>
            <w:shd w:val="clear" w:color="auto" w:fill="auto"/>
          </w:tcPr>
          <w:p w14:paraId="2B9B498D" w14:textId="77777777" w:rsidR="00805C87" w:rsidRPr="00ED6253" w:rsidRDefault="00805C87" w:rsidP="00805C8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ประเทศอื่นๆ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6175DE" w14:textId="77777777" w:rsidR="00805C87" w:rsidRPr="00ED6253" w:rsidRDefault="002502D4" w:rsidP="002502D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</w:t>
            </w:r>
          </w:p>
        </w:tc>
        <w:tc>
          <w:tcPr>
            <w:tcW w:w="262" w:type="dxa"/>
            <w:shd w:val="clear" w:color="auto" w:fill="auto"/>
          </w:tcPr>
          <w:p w14:paraId="58F3C912" w14:textId="77777777" w:rsidR="00805C87" w:rsidRPr="00ED6253" w:rsidRDefault="00805C87" w:rsidP="00805C8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75A875" w14:textId="77777777" w:rsidR="00805C87" w:rsidRPr="00ED6253" w:rsidRDefault="00805C87" w:rsidP="00805C87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0BCC6015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8EB55C" w14:textId="77777777" w:rsidR="00805C87" w:rsidRPr="00ED6253" w:rsidRDefault="002502D4" w:rsidP="00805C87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FD058F3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F1238A" w14:textId="77777777" w:rsidR="00805C87" w:rsidRPr="00ED6253" w:rsidRDefault="00805C87" w:rsidP="00805C87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BED46FE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8C93A4A" w14:textId="77777777" w:rsidR="00805C87" w:rsidRPr="00ED6253" w:rsidRDefault="002502D4" w:rsidP="002502D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</w:t>
            </w:r>
          </w:p>
        </w:tc>
        <w:tc>
          <w:tcPr>
            <w:tcW w:w="270" w:type="dxa"/>
          </w:tcPr>
          <w:p w14:paraId="6ACE15AD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F228428" w14:textId="77777777" w:rsidR="00805C87" w:rsidRPr="00ED6253" w:rsidRDefault="00805C87" w:rsidP="00805C87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805C87" w:rsidRPr="00ED6253" w14:paraId="7AA3123F" w14:textId="77777777" w:rsidTr="00F47D76">
        <w:tc>
          <w:tcPr>
            <w:tcW w:w="2430" w:type="dxa"/>
            <w:shd w:val="clear" w:color="auto" w:fill="auto"/>
            <w:vAlign w:val="bottom"/>
          </w:tcPr>
          <w:p w14:paraId="0B3CF476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D625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  <w:r w:rsidRPr="00ED625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7B18DA" w14:textId="77777777" w:rsidR="00805C87" w:rsidRPr="00ED6253" w:rsidRDefault="002502D4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838,542</w:t>
            </w:r>
          </w:p>
        </w:tc>
        <w:tc>
          <w:tcPr>
            <w:tcW w:w="262" w:type="dxa"/>
            <w:shd w:val="clear" w:color="auto" w:fill="auto"/>
          </w:tcPr>
          <w:p w14:paraId="59752FB2" w14:textId="77777777" w:rsidR="00805C87" w:rsidRPr="00ED6253" w:rsidRDefault="00805C87" w:rsidP="00805C8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B3AAF5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486,792</w:t>
            </w:r>
          </w:p>
        </w:tc>
        <w:tc>
          <w:tcPr>
            <w:tcW w:w="262" w:type="dxa"/>
            <w:shd w:val="clear" w:color="auto" w:fill="auto"/>
          </w:tcPr>
          <w:p w14:paraId="2AB27D67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81B0C3" w14:textId="77777777" w:rsidR="00805C87" w:rsidRPr="00ED6253" w:rsidRDefault="002502D4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207,315</w:t>
            </w:r>
          </w:p>
        </w:tc>
        <w:tc>
          <w:tcPr>
            <w:tcW w:w="270" w:type="dxa"/>
            <w:shd w:val="clear" w:color="auto" w:fill="auto"/>
          </w:tcPr>
          <w:p w14:paraId="3666E23C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01F6E2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205,068</w:t>
            </w:r>
          </w:p>
        </w:tc>
        <w:tc>
          <w:tcPr>
            <w:tcW w:w="270" w:type="dxa"/>
          </w:tcPr>
          <w:p w14:paraId="7A6902D5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9E9134" w14:textId="77777777" w:rsidR="00805C87" w:rsidRPr="00ED6253" w:rsidRDefault="002502D4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1,045,857</w:t>
            </w:r>
          </w:p>
        </w:tc>
        <w:tc>
          <w:tcPr>
            <w:tcW w:w="270" w:type="dxa"/>
          </w:tcPr>
          <w:p w14:paraId="43353A0D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00ED78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691,860</w:t>
            </w:r>
          </w:p>
        </w:tc>
      </w:tr>
      <w:tr w:rsidR="00805C87" w:rsidRPr="00ED6253" w14:paraId="54DD9274" w14:textId="77777777" w:rsidTr="00F47D76">
        <w:tc>
          <w:tcPr>
            <w:tcW w:w="2430" w:type="dxa"/>
            <w:shd w:val="clear" w:color="auto" w:fill="auto"/>
            <w:vAlign w:val="bottom"/>
          </w:tcPr>
          <w:p w14:paraId="5CFFEC40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1174CB5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55E6A673" w14:textId="77777777" w:rsidR="00805C87" w:rsidRPr="00ED6253" w:rsidRDefault="00805C87" w:rsidP="00805C8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C8C7CCC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049C4A9F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AE76530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A21E1D1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0E0E0AD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E1806D7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ACB5693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5C5119A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44136BD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805C87" w:rsidRPr="00ED6253" w14:paraId="508023DA" w14:textId="77777777" w:rsidTr="00F47D76">
        <w:tc>
          <w:tcPr>
            <w:tcW w:w="2430" w:type="dxa"/>
            <w:shd w:val="clear" w:color="auto" w:fill="auto"/>
            <w:vAlign w:val="bottom"/>
          </w:tcPr>
          <w:p w14:paraId="534842E8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ประเภทของสินค้าและ</w:t>
            </w:r>
          </w:p>
          <w:p w14:paraId="163BA529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D625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  บริการหลัก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93BD86F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57EAD930" w14:textId="77777777" w:rsidR="00805C87" w:rsidRPr="00ED6253" w:rsidRDefault="00805C87" w:rsidP="00805C8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79AEF7C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3DE25B36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FD2076D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773AE26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ECC192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4CAC8BE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283FE88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CC89B9F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706F20A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805C87" w:rsidRPr="00ED6253" w14:paraId="54DB4E6C" w14:textId="77777777" w:rsidTr="00F47D76">
        <w:tc>
          <w:tcPr>
            <w:tcW w:w="2430" w:type="dxa"/>
            <w:shd w:val="clear" w:color="auto" w:fill="auto"/>
            <w:vAlign w:val="bottom"/>
          </w:tcPr>
          <w:p w14:paraId="5EEC4134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ED6253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อุปกรณ์คอมพิวเตอร์และ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88E4E05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7653DF65" w14:textId="77777777" w:rsidR="00805C87" w:rsidRPr="00ED6253" w:rsidRDefault="00805C87" w:rsidP="00805C8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AAE0DC5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5252FD95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4D70DC0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93769AC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DDDCD0B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10FE582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9E45CC7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8C8331C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35D7EEF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805C87" w:rsidRPr="00ED6253" w14:paraId="5D4E2903" w14:textId="77777777" w:rsidTr="00F47D76">
        <w:tc>
          <w:tcPr>
            <w:tcW w:w="2430" w:type="dxa"/>
            <w:shd w:val="clear" w:color="auto" w:fill="auto"/>
            <w:vAlign w:val="bottom"/>
          </w:tcPr>
          <w:p w14:paraId="7C5C5687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D6253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  ซอฟต์แวร์ที่เกี่ยวข้อง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D707C50" w14:textId="77777777" w:rsidR="00805C87" w:rsidRPr="00ED6253" w:rsidRDefault="00B1307C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838,542</w:t>
            </w:r>
          </w:p>
        </w:tc>
        <w:tc>
          <w:tcPr>
            <w:tcW w:w="262" w:type="dxa"/>
            <w:shd w:val="clear" w:color="auto" w:fill="auto"/>
          </w:tcPr>
          <w:p w14:paraId="5F5E1241" w14:textId="77777777" w:rsidR="00805C87" w:rsidRPr="00ED6253" w:rsidRDefault="00805C87" w:rsidP="00805C8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6EF37EF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478,595</w:t>
            </w:r>
          </w:p>
        </w:tc>
        <w:tc>
          <w:tcPr>
            <w:tcW w:w="262" w:type="dxa"/>
            <w:shd w:val="clear" w:color="auto" w:fill="auto"/>
          </w:tcPr>
          <w:p w14:paraId="12418A05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7588C26" w14:textId="77777777" w:rsidR="00805C87" w:rsidRPr="00ED6253" w:rsidRDefault="002502D4" w:rsidP="00805C87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B057FB3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D00AD1A" w14:textId="77777777" w:rsidR="00805C87" w:rsidRPr="00ED6253" w:rsidRDefault="00805C87" w:rsidP="00805C87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DFD8553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1F0BAE9" w14:textId="77777777" w:rsidR="00805C87" w:rsidRPr="00ED6253" w:rsidRDefault="002502D4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838,542</w:t>
            </w:r>
          </w:p>
        </w:tc>
        <w:tc>
          <w:tcPr>
            <w:tcW w:w="270" w:type="dxa"/>
          </w:tcPr>
          <w:p w14:paraId="6B3F5CDA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8D9F9B9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478,595</w:t>
            </w:r>
          </w:p>
        </w:tc>
      </w:tr>
      <w:tr w:rsidR="00805C87" w:rsidRPr="00ED6253" w14:paraId="41C1CC4F" w14:textId="77777777" w:rsidTr="00F47D76">
        <w:tc>
          <w:tcPr>
            <w:tcW w:w="2430" w:type="dxa"/>
            <w:shd w:val="clear" w:color="auto" w:fill="auto"/>
            <w:vAlign w:val="bottom"/>
          </w:tcPr>
          <w:p w14:paraId="1A884D35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ED6253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บริการบำรุงรักษาและ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A069A0E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6A5106F1" w14:textId="77777777" w:rsidR="00805C87" w:rsidRPr="00ED6253" w:rsidRDefault="00805C87" w:rsidP="00805C8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1842F21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0710EE31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F8E822D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924D0EB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46F6F4E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20DFC6C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D998318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546EA9D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CA35A09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805C87" w:rsidRPr="00ED6253" w14:paraId="6EEC924F" w14:textId="77777777" w:rsidTr="00F47D76">
        <w:tc>
          <w:tcPr>
            <w:tcW w:w="2430" w:type="dxa"/>
            <w:shd w:val="clear" w:color="auto" w:fill="auto"/>
            <w:vAlign w:val="bottom"/>
          </w:tcPr>
          <w:p w14:paraId="42C7BFA7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ED6253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  บริการอื่น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10320D" w14:textId="77777777" w:rsidR="00805C87" w:rsidRPr="00ED6253" w:rsidRDefault="00B1307C" w:rsidP="00B1307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7C5CE207" w14:textId="77777777" w:rsidR="00805C87" w:rsidRPr="00ED6253" w:rsidRDefault="00805C87" w:rsidP="00805C8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58276C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8,197</w:t>
            </w:r>
          </w:p>
        </w:tc>
        <w:tc>
          <w:tcPr>
            <w:tcW w:w="262" w:type="dxa"/>
            <w:shd w:val="clear" w:color="auto" w:fill="auto"/>
          </w:tcPr>
          <w:p w14:paraId="5AED1DE5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A0B4DB" w14:textId="77777777" w:rsidR="00805C87" w:rsidRPr="00ED6253" w:rsidRDefault="002502D4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207,315</w:t>
            </w:r>
          </w:p>
        </w:tc>
        <w:tc>
          <w:tcPr>
            <w:tcW w:w="270" w:type="dxa"/>
            <w:shd w:val="clear" w:color="auto" w:fill="auto"/>
          </w:tcPr>
          <w:p w14:paraId="11470729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EA5BF3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205,068</w:t>
            </w:r>
          </w:p>
        </w:tc>
        <w:tc>
          <w:tcPr>
            <w:tcW w:w="270" w:type="dxa"/>
          </w:tcPr>
          <w:p w14:paraId="75D671FC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EDFC25D" w14:textId="77777777" w:rsidR="00805C87" w:rsidRPr="00ED6253" w:rsidRDefault="002502D4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207,315</w:t>
            </w:r>
          </w:p>
        </w:tc>
        <w:tc>
          <w:tcPr>
            <w:tcW w:w="270" w:type="dxa"/>
          </w:tcPr>
          <w:p w14:paraId="29304054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B20A87D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213,265</w:t>
            </w:r>
          </w:p>
        </w:tc>
      </w:tr>
      <w:tr w:rsidR="00805C87" w:rsidRPr="00ED6253" w14:paraId="771CB20D" w14:textId="77777777" w:rsidTr="00F47D76">
        <w:tc>
          <w:tcPr>
            <w:tcW w:w="2430" w:type="dxa"/>
            <w:shd w:val="clear" w:color="auto" w:fill="auto"/>
            <w:vAlign w:val="bottom"/>
          </w:tcPr>
          <w:p w14:paraId="04B5C4CF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D625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  <w:r w:rsidRPr="00ED625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4BE016" w14:textId="77777777" w:rsidR="00805C87" w:rsidRPr="00ED6253" w:rsidRDefault="00B1307C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838,542</w:t>
            </w:r>
          </w:p>
        </w:tc>
        <w:tc>
          <w:tcPr>
            <w:tcW w:w="262" w:type="dxa"/>
            <w:shd w:val="clear" w:color="auto" w:fill="auto"/>
          </w:tcPr>
          <w:p w14:paraId="15E09040" w14:textId="77777777" w:rsidR="00805C87" w:rsidRPr="00ED6253" w:rsidRDefault="00805C87" w:rsidP="00805C8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0A9C13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486,792</w:t>
            </w:r>
          </w:p>
        </w:tc>
        <w:tc>
          <w:tcPr>
            <w:tcW w:w="262" w:type="dxa"/>
            <w:shd w:val="clear" w:color="auto" w:fill="auto"/>
          </w:tcPr>
          <w:p w14:paraId="291260EA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1CCCF2" w14:textId="77777777" w:rsidR="00805C87" w:rsidRPr="00ED6253" w:rsidRDefault="002502D4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207,315</w:t>
            </w:r>
          </w:p>
        </w:tc>
        <w:tc>
          <w:tcPr>
            <w:tcW w:w="270" w:type="dxa"/>
            <w:shd w:val="clear" w:color="auto" w:fill="auto"/>
          </w:tcPr>
          <w:p w14:paraId="08EF34E3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CC9B31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205,068</w:t>
            </w:r>
          </w:p>
        </w:tc>
        <w:tc>
          <w:tcPr>
            <w:tcW w:w="270" w:type="dxa"/>
          </w:tcPr>
          <w:p w14:paraId="536A7F84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AAC731" w14:textId="77777777" w:rsidR="00805C87" w:rsidRPr="00ED6253" w:rsidRDefault="002502D4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1,045,857</w:t>
            </w:r>
          </w:p>
        </w:tc>
        <w:tc>
          <w:tcPr>
            <w:tcW w:w="270" w:type="dxa"/>
          </w:tcPr>
          <w:p w14:paraId="2DA86D48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752BC3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691,860</w:t>
            </w:r>
          </w:p>
        </w:tc>
      </w:tr>
      <w:tr w:rsidR="00805C87" w:rsidRPr="00ED6253" w14:paraId="7357E92E" w14:textId="77777777" w:rsidTr="00F47D76">
        <w:tc>
          <w:tcPr>
            <w:tcW w:w="2430" w:type="dxa"/>
            <w:shd w:val="clear" w:color="auto" w:fill="auto"/>
            <w:vAlign w:val="bottom"/>
          </w:tcPr>
          <w:p w14:paraId="22E7913D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8BB9605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3F7714E2" w14:textId="77777777" w:rsidR="00805C87" w:rsidRPr="00ED6253" w:rsidRDefault="00805C87" w:rsidP="00805C8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668FE7D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4F7D9D4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36C5A62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ED41633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9648FFF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1F51204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1C0D7E7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E279874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60107B52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805C87" w:rsidRPr="00ED6253" w14:paraId="3A390DF6" w14:textId="77777777" w:rsidTr="00F47D76">
        <w:tc>
          <w:tcPr>
            <w:tcW w:w="2430" w:type="dxa"/>
            <w:shd w:val="clear" w:color="auto" w:fill="auto"/>
          </w:tcPr>
          <w:p w14:paraId="0E99753D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0334B73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3AE24DA6" w14:textId="77777777" w:rsidR="00805C87" w:rsidRPr="00ED6253" w:rsidRDefault="00805C87" w:rsidP="00805C8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6C9AF1A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524F2B19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2352FD4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D78B860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B4604FA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839DD4F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EEC0E84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0F5D0AC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1530D7C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805C87" w:rsidRPr="00ED6253" w14:paraId="042B824F" w14:textId="77777777" w:rsidTr="00F47D76">
        <w:tc>
          <w:tcPr>
            <w:tcW w:w="2430" w:type="dxa"/>
            <w:shd w:val="clear" w:color="auto" w:fill="auto"/>
            <w:vAlign w:val="bottom"/>
          </w:tcPr>
          <w:p w14:paraId="39D96DE2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55956EF" w14:textId="77777777" w:rsidR="00805C87" w:rsidRPr="00ED6253" w:rsidRDefault="00B1307C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838,542</w:t>
            </w:r>
          </w:p>
        </w:tc>
        <w:tc>
          <w:tcPr>
            <w:tcW w:w="262" w:type="dxa"/>
            <w:shd w:val="clear" w:color="auto" w:fill="auto"/>
          </w:tcPr>
          <w:p w14:paraId="2F68F4E1" w14:textId="77777777" w:rsidR="00805C87" w:rsidRPr="00ED6253" w:rsidRDefault="00805C87" w:rsidP="00805C8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8871E59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486,792</w:t>
            </w:r>
          </w:p>
        </w:tc>
        <w:tc>
          <w:tcPr>
            <w:tcW w:w="262" w:type="dxa"/>
            <w:shd w:val="clear" w:color="auto" w:fill="auto"/>
          </w:tcPr>
          <w:p w14:paraId="22A42888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EB3A7FA" w14:textId="77777777" w:rsidR="00805C87" w:rsidRPr="00ED6253" w:rsidRDefault="00B1307C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109,35</w:t>
            </w:r>
            <w:r w:rsidR="00E54BC1"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1D3FC8A3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300CC23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115,364</w:t>
            </w:r>
          </w:p>
        </w:tc>
        <w:tc>
          <w:tcPr>
            <w:tcW w:w="270" w:type="dxa"/>
          </w:tcPr>
          <w:p w14:paraId="40A43A06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752D3D0" w14:textId="77777777" w:rsidR="00805C87" w:rsidRPr="00ED6253" w:rsidRDefault="00B1307C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947,898</w:t>
            </w:r>
          </w:p>
        </w:tc>
        <w:tc>
          <w:tcPr>
            <w:tcW w:w="270" w:type="dxa"/>
          </w:tcPr>
          <w:p w14:paraId="3F94D863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C3E1153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602,156</w:t>
            </w:r>
          </w:p>
        </w:tc>
      </w:tr>
      <w:tr w:rsidR="00805C87" w:rsidRPr="00ED6253" w14:paraId="083D0561" w14:textId="77777777" w:rsidTr="00F47D76">
        <w:tc>
          <w:tcPr>
            <w:tcW w:w="2430" w:type="dxa"/>
            <w:shd w:val="clear" w:color="auto" w:fill="auto"/>
            <w:vAlign w:val="bottom"/>
          </w:tcPr>
          <w:p w14:paraId="1432CC6C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D8F5CA" w14:textId="77777777" w:rsidR="00805C87" w:rsidRPr="00ED6253" w:rsidRDefault="00B1307C" w:rsidP="00805C87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4D5A4D2E" w14:textId="77777777" w:rsidR="00805C87" w:rsidRPr="00ED6253" w:rsidRDefault="00805C87" w:rsidP="00805C8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4FAEDC" w14:textId="77777777" w:rsidR="00805C87" w:rsidRPr="00ED6253" w:rsidRDefault="00805C87" w:rsidP="00805C87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37F3FCE6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39C844" w14:textId="77777777" w:rsidR="00805C87" w:rsidRPr="00ED6253" w:rsidRDefault="00B1307C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97,959</w:t>
            </w:r>
          </w:p>
        </w:tc>
        <w:tc>
          <w:tcPr>
            <w:tcW w:w="270" w:type="dxa"/>
            <w:shd w:val="clear" w:color="auto" w:fill="auto"/>
          </w:tcPr>
          <w:p w14:paraId="11C4A1D6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814D02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89,704</w:t>
            </w:r>
          </w:p>
        </w:tc>
        <w:tc>
          <w:tcPr>
            <w:tcW w:w="270" w:type="dxa"/>
          </w:tcPr>
          <w:p w14:paraId="5E741D64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798731A" w14:textId="77777777" w:rsidR="00805C87" w:rsidRPr="00ED6253" w:rsidRDefault="00B1307C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97,959</w:t>
            </w:r>
          </w:p>
        </w:tc>
        <w:tc>
          <w:tcPr>
            <w:tcW w:w="270" w:type="dxa"/>
          </w:tcPr>
          <w:p w14:paraId="1E8463E5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7F90B8D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89,704</w:t>
            </w:r>
          </w:p>
        </w:tc>
      </w:tr>
      <w:tr w:rsidR="00805C87" w:rsidRPr="00ED6253" w14:paraId="0ABE34FD" w14:textId="77777777" w:rsidTr="00F47D76">
        <w:tc>
          <w:tcPr>
            <w:tcW w:w="2430" w:type="dxa"/>
            <w:shd w:val="clear" w:color="auto" w:fill="auto"/>
          </w:tcPr>
          <w:p w14:paraId="280415F5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  <w:r w:rsidRPr="00ED625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CB28ED" w14:textId="77777777" w:rsidR="00805C87" w:rsidRPr="00ED6253" w:rsidRDefault="00B1307C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838,542</w:t>
            </w:r>
          </w:p>
        </w:tc>
        <w:tc>
          <w:tcPr>
            <w:tcW w:w="262" w:type="dxa"/>
            <w:shd w:val="clear" w:color="auto" w:fill="auto"/>
          </w:tcPr>
          <w:p w14:paraId="6FEDEC87" w14:textId="77777777" w:rsidR="00805C87" w:rsidRPr="00ED6253" w:rsidRDefault="00805C87" w:rsidP="00805C8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97EE7B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486,792</w:t>
            </w:r>
          </w:p>
        </w:tc>
        <w:tc>
          <w:tcPr>
            <w:tcW w:w="262" w:type="dxa"/>
            <w:shd w:val="clear" w:color="auto" w:fill="auto"/>
          </w:tcPr>
          <w:p w14:paraId="00A4ACD8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878ADF" w14:textId="77777777" w:rsidR="00805C87" w:rsidRPr="00ED6253" w:rsidRDefault="00B1307C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207,315</w:t>
            </w:r>
          </w:p>
        </w:tc>
        <w:tc>
          <w:tcPr>
            <w:tcW w:w="270" w:type="dxa"/>
            <w:shd w:val="clear" w:color="auto" w:fill="auto"/>
          </w:tcPr>
          <w:p w14:paraId="12E773E4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55BFD4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205,068</w:t>
            </w:r>
          </w:p>
        </w:tc>
        <w:tc>
          <w:tcPr>
            <w:tcW w:w="270" w:type="dxa"/>
          </w:tcPr>
          <w:p w14:paraId="78AD0539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AE5A6A" w14:textId="77777777" w:rsidR="00805C87" w:rsidRPr="00ED6253" w:rsidRDefault="00B1307C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1,045,857</w:t>
            </w:r>
          </w:p>
        </w:tc>
        <w:tc>
          <w:tcPr>
            <w:tcW w:w="270" w:type="dxa"/>
          </w:tcPr>
          <w:p w14:paraId="5BCF4DFA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EF55E0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691,860</w:t>
            </w:r>
          </w:p>
        </w:tc>
      </w:tr>
      <w:tr w:rsidR="00805C87" w:rsidRPr="00ED6253" w14:paraId="73692D1E" w14:textId="77777777" w:rsidTr="00F47D76">
        <w:tc>
          <w:tcPr>
            <w:tcW w:w="2430" w:type="dxa"/>
            <w:shd w:val="clear" w:color="auto" w:fill="auto"/>
          </w:tcPr>
          <w:p w14:paraId="3E0393BE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47C4F4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E5B91D2" w14:textId="77777777" w:rsidR="00805C87" w:rsidRPr="00ED6253" w:rsidRDefault="00805C87" w:rsidP="00805C8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F5DC36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80DE2EE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C779BC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A9600C1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A7D5AF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CBD983B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085DA5E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A16EDD7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CAF1298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805C87" w:rsidRPr="00ED6253" w14:paraId="219ADCB5" w14:textId="77777777" w:rsidTr="00F47D76">
        <w:tc>
          <w:tcPr>
            <w:tcW w:w="2430" w:type="dxa"/>
            <w:shd w:val="clear" w:color="auto" w:fill="auto"/>
            <w:vAlign w:val="bottom"/>
          </w:tcPr>
          <w:p w14:paraId="24F4BC9B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D625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กำไร</w:t>
            </w:r>
            <w:r w:rsidRPr="00ED625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ขั้นต้น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BF43E94" w14:textId="77777777" w:rsidR="00805C87" w:rsidRPr="00ED6253" w:rsidRDefault="00E81F84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89,473</w:t>
            </w:r>
          </w:p>
        </w:tc>
        <w:tc>
          <w:tcPr>
            <w:tcW w:w="262" w:type="dxa"/>
            <w:shd w:val="clear" w:color="auto" w:fill="auto"/>
          </w:tcPr>
          <w:p w14:paraId="44119D6A" w14:textId="77777777" w:rsidR="00805C87" w:rsidRPr="00ED6253" w:rsidRDefault="00805C87" w:rsidP="00805C8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2D0C9B1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64,463</w:t>
            </w:r>
          </w:p>
        </w:tc>
        <w:tc>
          <w:tcPr>
            <w:tcW w:w="262" w:type="dxa"/>
            <w:shd w:val="clear" w:color="auto" w:fill="auto"/>
          </w:tcPr>
          <w:p w14:paraId="4ED67181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3CD326A" w14:textId="02381622" w:rsidR="00805C87" w:rsidRPr="00ED6253" w:rsidRDefault="00D77A73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33,9</w:t>
            </w:r>
            <w:r w:rsidR="00683D3B"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4213CA19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C3D06C3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37,608</w:t>
            </w:r>
          </w:p>
        </w:tc>
        <w:tc>
          <w:tcPr>
            <w:tcW w:w="270" w:type="dxa"/>
          </w:tcPr>
          <w:p w14:paraId="1C392CFA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87F26E5" w14:textId="79FCA9FC" w:rsidR="00805C87" w:rsidRPr="00ED6253" w:rsidRDefault="00E81F84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</w:t>
            </w:r>
            <w:r w:rsidR="00D77A73"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683D3B"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387</w:t>
            </w:r>
          </w:p>
        </w:tc>
        <w:tc>
          <w:tcPr>
            <w:tcW w:w="270" w:type="dxa"/>
          </w:tcPr>
          <w:p w14:paraId="21040240" w14:textId="77777777" w:rsidR="00805C87" w:rsidRPr="00ED6253" w:rsidRDefault="00805C87" w:rsidP="0080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31D709AC" w14:textId="77777777" w:rsidR="00805C87" w:rsidRPr="00ED6253" w:rsidRDefault="00805C87" w:rsidP="00805C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102,071</w:t>
            </w:r>
          </w:p>
        </w:tc>
      </w:tr>
    </w:tbl>
    <w:p w14:paraId="4D11E1B2" w14:textId="77777777" w:rsidR="00805C87" w:rsidRPr="00ED6253" w:rsidRDefault="00805C87" w:rsidP="00805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20C509E" w14:textId="77777777" w:rsidR="00805C87" w:rsidRPr="00ED6253" w:rsidRDefault="00805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ED6253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14:paraId="6D7D86E7" w14:textId="77777777" w:rsidR="000425B7" w:rsidRPr="00ED6253" w:rsidRDefault="000425B7" w:rsidP="000425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ED6253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การกระทบยอดกำไรหรือขาดทุนของส่วนงานที่รายงาน</w:t>
      </w:r>
    </w:p>
    <w:p w14:paraId="03AD2D07" w14:textId="77777777" w:rsidR="0074050A" w:rsidRPr="00ED6253" w:rsidRDefault="0074050A" w:rsidP="007405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3"/>
        <w:gridCol w:w="12"/>
        <w:gridCol w:w="1070"/>
        <w:gridCol w:w="10"/>
        <w:gridCol w:w="252"/>
        <w:gridCol w:w="19"/>
        <w:gridCol w:w="1079"/>
        <w:gridCol w:w="255"/>
        <w:gridCol w:w="8"/>
        <w:gridCol w:w="1089"/>
        <w:gridCol w:w="236"/>
        <w:gridCol w:w="34"/>
        <w:gridCol w:w="1083"/>
      </w:tblGrid>
      <w:tr w:rsidR="0074050A" w:rsidRPr="00ED6253" w14:paraId="46FDBB88" w14:textId="77777777" w:rsidTr="0074050A">
        <w:tc>
          <w:tcPr>
            <w:tcW w:w="4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A5289B" w14:textId="77777777" w:rsidR="0074050A" w:rsidRPr="00ED6253" w:rsidRDefault="0074050A" w:rsidP="00F47D76">
            <w:pPr>
              <w:tabs>
                <w:tab w:val="clear" w:pos="680"/>
                <w:tab w:val="clear" w:pos="3515"/>
                <w:tab w:val="clear" w:pos="3742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C138B97" w14:textId="77777777" w:rsidR="0074050A" w:rsidRPr="00ED6253" w:rsidRDefault="0074050A" w:rsidP="00F47D7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DEEC0F" w14:textId="77777777" w:rsidR="0074050A" w:rsidRPr="00ED6253" w:rsidRDefault="0074050A" w:rsidP="00F47D7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4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712CAE0" w14:textId="77777777" w:rsidR="0074050A" w:rsidRPr="00ED6253" w:rsidRDefault="0074050A" w:rsidP="00F47D7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4050A" w:rsidRPr="00ED6253" w14:paraId="1417BE9E" w14:textId="77777777" w:rsidTr="0074050A">
        <w:tc>
          <w:tcPr>
            <w:tcW w:w="4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10272D" w14:textId="77777777" w:rsidR="0074050A" w:rsidRPr="00ED6253" w:rsidRDefault="0074050A" w:rsidP="00F47D76">
            <w:pPr>
              <w:tabs>
                <w:tab w:val="clear" w:pos="680"/>
                <w:tab w:val="clear" w:pos="3515"/>
                <w:tab w:val="left" w:pos="540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ED625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ED625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30 </w:t>
            </w:r>
            <w:r w:rsidRPr="00ED625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BBA9DC" w14:textId="77777777" w:rsidR="0074050A" w:rsidRPr="00ED6253" w:rsidRDefault="0074050A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7045D3" w14:textId="77777777" w:rsidR="0074050A" w:rsidRPr="00ED6253" w:rsidRDefault="0074050A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01336E85" w14:textId="77777777" w:rsidR="0074050A" w:rsidRPr="00ED6253" w:rsidRDefault="0074050A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bCs/>
                <w:sz w:val="28"/>
                <w:szCs w:val="28"/>
              </w:rPr>
              <w:t>25</w:t>
            </w:r>
            <w:r w:rsidRPr="00ED625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6</w:t>
            </w:r>
            <w:r w:rsidRPr="00ED6253">
              <w:rPr>
                <w:rFonts w:asciiTheme="majorBidi" w:hAnsiTheme="majorBidi" w:cstheme="majorBidi"/>
                <w:bCs/>
                <w:sz w:val="28"/>
                <w:szCs w:val="28"/>
              </w:rPr>
              <w:t>2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23A701" w14:textId="77777777" w:rsidR="0074050A" w:rsidRPr="00ED6253" w:rsidRDefault="0074050A" w:rsidP="00F47D7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4BCA9E2A" w14:textId="77777777" w:rsidR="0074050A" w:rsidRPr="00ED6253" w:rsidRDefault="0074050A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7229D91" w14:textId="77777777" w:rsidR="0074050A" w:rsidRPr="00ED6253" w:rsidRDefault="0074050A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039FD6" w14:textId="77777777" w:rsidR="0074050A" w:rsidRPr="00ED6253" w:rsidRDefault="0074050A" w:rsidP="00F4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bCs/>
                <w:sz w:val="28"/>
                <w:szCs w:val="28"/>
              </w:rPr>
              <w:t>25</w:t>
            </w:r>
            <w:r w:rsidRPr="00ED625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6</w:t>
            </w:r>
            <w:r w:rsidRPr="00ED6253">
              <w:rPr>
                <w:rFonts w:asciiTheme="majorBidi" w:hAnsiTheme="majorBidi" w:cstheme="majorBidi"/>
                <w:bCs/>
                <w:sz w:val="28"/>
                <w:szCs w:val="28"/>
              </w:rPr>
              <w:t>2</w:t>
            </w:r>
          </w:p>
        </w:tc>
      </w:tr>
      <w:tr w:rsidR="0074050A" w:rsidRPr="00ED6253" w14:paraId="5DA217FA" w14:textId="77777777" w:rsidTr="0074050A">
        <w:tc>
          <w:tcPr>
            <w:tcW w:w="4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F8801F" w14:textId="77777777" w:rsidR="0074050A" w:rsidRPr="00ED6253" w:rsidRDefault="0074050A" w:rsidP="00F47D7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71582576" w14:textId="77777777" w:rsidR="0074050A" w:rsidRPr="00ED6253" w:rsidRDefault="0074050A" w:rsidP="00F47D7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GB"/>
              </w:rPr>
            </w:pPr>
            <w:r w:rsidRPr="00ED6253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GB"/>
              </w:rPr>
              <w:t>(</w:t>
            </w:r>
            <w:r w:rsidRPr="00ED6253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74050A" w:rsidRPr="00ED6253" w14:paraId="6DC823B2" w14:textId="77777777" w:rsidTr="0074050A">
        <w:tc>
          <w:tcPr>
            <w:tcW w:w="4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7EB241" w14:textId="77777777" w:rsidR="0074050A" w:rsidRPr="00ED6253" w:rsidRDefault="0074050A" w:rsidP="00F47D7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8938AF" w14:textId="77777777" w:rsidR="0074050A" w:rsidRPr="00ED6253" w:rsidRDefault="0074050A" w:rsidP="00F47D76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507FF2" w14:textId="77777777" w:rsidR="0074050A" w:rsidRPr="00ED6253" w:rsidRDefault="0074050A" w:rsidP="00F47D76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3F492FBF" w14:textId="77777777" w:rsidR="0074050A" w:rsidRPr="00ED6253" w:rsidRDefault="0074050A" w:rsidP="00F47D76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B97B24" w14:textId="77777777" w:rsidR="0074050A" w:rsidRPr="00ED6253" w:rsidRDefault="0074050A" w:rsidP="00F47D76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67B5FC3A" w14:textId="77777777" w:rsidR="0074050A" w:rsidRPr="00ED6253" w:rsidRDefault="0074050A" w:rsidP="00F47D76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B9A297E" w14:textId="77777777" w:rsidR="0074050A" w:rsidRPr="00ED6253" w:rsidRDefault="0074050A" w:rsidP="00F47D76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369A3E" w14:textId="77777777" w:rsidR="0074050A" w:rsidRPr="00ED6253" w:rsidRDefault="0074050A" w:rsidP="00F47D76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4050A" w:rsidRPr="00ED6253" w14:paraId="7850B5A5" w14:textId="77777777" w:rsidTr="0074050A">
        <w:tc>
          <w:tcPr>
            <w:tcW w:w="4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0E6883" w14:textId="77777777" w:rsidR="0074050A" w:rsidRPr="00ED6253" w:rsidRDefault="0074050A" w:rsidP="0074050A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กำไร</w:t>
            </w:r>
            <w:r w:rsidRPr="00ED625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ขั้นต้นตามส่วนงานที่รายงาน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C4560" w14:textId="6DF6F0CE" w:rsidR="0074050A" w:rsidRPr="00ED6253" w:rsidRDefault="00DD0BF1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2E3E86" w:rsidRPr="00ED6253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ED625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E3E86" w:rsidRPr="00ED6253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683D3B" w:rsidRPr="00ED625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E3E86" w:rsidRPr="00ED6253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E6145" w14:textId="77777777" w:rsidR="0074050A" w:rsidRPr="00ED6253" w:rsidRDefault="0074050A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67567" w14:textId="77777777" w:rsidR="0074050A" w:rsidRPr="00ED6253" w:rsidRDefault="0074050A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</w:rPr>
              <w:t>100,096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2A206" w14:textId="77777777" w:rsidR="0074050A" w:rsidRPr="00ED6253" w:rsidRDefault="0074050A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E7D1A" w14:textId="32504E36" w:rsidR="0074050A" w:rsidRPr="00ED6253" w:rsidRDefault="00DD0BF1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2E3E86" w:rsidRPr="00ED625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ED625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E3E86" w:rsidRPr="00ED625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83D3B" w:rsidRPr="00ED625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E3E86" w:rsidRPr="00ED625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200E9" w14:textId="77777777" w:rsidR="0074050A" w:rsidRPr="00ED6253" w:rsidRDefault="0074050A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9BE28" w14:textId="77777777" w:rsidR="0074050A" w:rsidRPr="00ED6253" w:rsidRDefault="0074050A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</w:rPr>
              <w:t>34,461</w:t>
            </w:r>
          </w:p>
        </w:tc>
      </w:tr>
      <w:tr w:rsidR="0074050A" w:rsidRPr="00ED6253" w14:paraId="2BB1A1F4" w14:textId="77777777" w:rsidTr="0074050A">
        <w:tc>
          <w:tcPr>
            <w:tcW w:w="4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556A79" w14:textId="77777777" w:rsidR="0074050A" w:rsidRPr="00ED6253" w:rsidRDefault="0074050A" w:rsidP="0074050A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จำนวนที่ไม่ได้ปันส่วน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27901" w14:textId="77777777" w:rsidR="0074050A" w:rsidRPr="00ED6253" w:rsidRDefault="0074050A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8D50F" w14:textId="77777777" w:rsidR="0074050A" w:rsidRPr="00ED6253" w:rsidRDefault="0074050A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2750B" w14:textId="77777777" w:rsidR="0074050A" w:rsidRPr="00ED6253" w:rsidRDefault="0074050A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1039B" w14:textId="77777777" w:rsidR="0074050A" w:rsidRPr="00ED6253" w:rsidRDefault="0074050A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43EA2" w14:textId="77777777" w:rsidR="0074050A" w:rsidRPr="00ED6253" w:rsidRDefault="0074050A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380ED" w14:textId="77777777" w:rsidR="0074050A" w:rsidRPr="00ED6253" w:rsidRDefault="0074050A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5E728" w14:textId="77777777" w:rsidR="0074050A" w:rsidRPr="00ED6253" w:rsidRDefault="0074050A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4050A" w:rsidRPr="00ED6253" w14:paraId="2A51E61B" w14:textId="77777777" w:rsidTr="0074050A">
        <w:tc>
          <w:tcPr>
            <w:tcW w:w="4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9EDEDD" w14:textId="77777777" w:rsidR="0074050A" w:rsidRPr="00ED6253" w:rsidRDefault="0074050A" w:rsidP="0074050A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  <w:tab w:val="left" w:pos="1427"/>
              </w:tabs>
              <w:spacing w:line="240" w:lineRule="auto"/>
              <w:ind w:left="57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89A3A" w14:textId="3B8638AC" w:rsidR="0074050A" w:rsidRPr="00ED6253" w:rsidRDefault="00DD0BF1" w:rsidP="00263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2638A4" w:rsidRPr="00ED6253">
              <w:rPr>
                <w:rFonts w:asciiTheme="majorBidi" w:hAnsiTheme="majorBidi" w:cstheme="majorBidi"/>
                <w:sz w:val="28"/>
                <w:szCs w:val="28"/>
              </w:rPr>
              <w:t>947</w:t>
            </w: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18A05" w14:textId="77777777" w:rsidR="0074050A" w:rsidRPr="00ED6253" w:rsidRDefault="0074050A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8D1AF" w14:textId="77777777" w:rsidR="0074050A" w:rsidRPr="00ED6253" w:rsidRDefault="0074050A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</w:rPr>
              <w:t>2,017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107AF" w14:textId="77777777" w:rsidR="0074050A" w:rsidRPr="00ED6253" w:rsidRDefault="0074050A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087A3" w14:textId="77777777" w:rsidR="0074050A" w:rsidRPr="00ED6253" w:rsidRDefault="00DD0BF1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</w:rPr>
              <w:t>2,653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0417E" w14:textId="77777777" w:rsidR="0074050A" w:rsidRPr="00ED6253" w:rsidRDefault="0074050A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D7156" w14:textId="77777777" w:rsidR="0074050A" w:rsidRPr="00ED6253" w:rsidRDefault="0074050A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</w:rPr>
              <w:t>1,199</w:t>
            </w:r>
          </w:p>
        </w:tc>
      </w:tr>
      <w:tr w:rsidR="0074050A" w:rsidRPr="00ED6253" w14:paraId="3D6F0A1A" w14:textId="77777777" w:rsidTr="0074050A">
        <w:tc>
          <w:tcPr>
            <w:tcW w:w="4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F568EF" w14:textId="77777777" w:rsidR="0074050A" w:rsidRPr="00ED6253" w:rsidRDefault="0074050A" w:rsidP="0074050A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  <w:tab w:val="left" w:pos="1427"/>
              </w:tabs>
              <w:spacing w:line="240" w:lineRule="auto"/>
              <w:ind w:left="57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76B79" w14:textId="77777777" w:rsidR="0074050A" w:rsidRPr="00ED6253" w:rsidRDefault="00DD0BF1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56"/>
              <w:rPr>
                <w:rFonts w:asciiTheme="majorBidi" w:hAnsiTheme="majorBidi" w:cstheme="majorBidi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</w:rPr>
              <w:t>(15,406)</w:t>
            </w: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2C1D8" w14:textId="77777777" w:rsidR="0074050A" w:rsidRPr="00ED6253" w:rsidRDefault="0074050A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360DA" w14:textId="77777777" w:rsidR="0074050A" w:rsidRPr="00ED6253" w:rsidRDefault="0074050A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56"/>
              <w:rPr>
                <w:rFonts w:asciiTheme="majorBidi" w:hAnsiTheme="majorBidi" w:cstheme="majorBidi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</w:rPr>
              <w:t>(16,223)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73588" w14:textId="77777777" w:rsidR="0074050A" w:rsidRPr="00ED6253" w:rsidRDefault="0074050A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D6DEF" w14:textId="77777777" w:rsidR="0074050A" w:rsidRPr="00ED6253" w:rsidRDefault="00DD0BF1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56"/>
              <w:rPr>
                <w:rFonts w:asciiTheme="majorBidi" w:hAnsiTheme="majorBidi" w:cstheme="majorBidi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</w:rPr>
              <w:t>(8,037)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F4743" w14:textId="77777777" w:rsidR="0074050A" w:rsidRPr="00ED6253" w:rsidRDefault="0074050A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D9C38" w14:textId="77777777" w:rsidR="0074050A" w:rsidRPr="00ED6253" w:rsidRDefault="0074050A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</w:rPr>
              <w:t>(8,137)</w:t>
            </w:r>
          </w:p>
        </w:tc>
      </w:tr>
      <w:tr w:rsidR="0074050A" w:rsidRPr="00ED6253" w14:paraId="76B6C972" w14:textId="77777777" w:rsidTr="0074050A">
        <w:tc>
          <w:tcPr>
            <w:tcW w:w="4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E367BA" w14:textId="77777777" w:rsidR="0074050A" w:rsidRPr="00ED6253" w:rsidRDefault="0074050A" w:rsidP="0074050A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</w:tabs>
              <w:spacing w:line="240" w:lineRule="auto"/>
              <w:ind w:left="57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F3412" w14:textId="3720CE89" w:rsidR="0074050A" w:rsidRPr="00ED6253" w:rsidRDefault="00652D1F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56"/>
              <w:rPr>
                <w:rFonts w:asciiTheme="majorBidi" w:hAnsiTheme="majorBidi" w:cstheme="majorBidi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56B0D" w:rsidRPr="00ED6253">
              <w:rPr>
                <w:rFonts w:asciiTheme="majorBidi" w:hAnsiTheme="majorBidi" w:cstheme="majorBidi"/>
                <w:sz w:val="28"/>
                <w:szCs w:val="28"/>
              </w:rPr>
              <w:t>54,271</w:t>
            </w:r>
            <w:r w:rsidRPr="00ED625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D66C9" w14:textId="77777777" w:rsidR="0074050A" w:rsidRPr="00ED6253" w:rsidRDefault="0074050A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D1B77" w14:textId="77777777" w:rsidR="0074050A" w:rsidRPr="00ED6253" w:rsidRDefault="0074050A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56"/>
              <w:rPr>
                <w:rFonts w:asciiTheme="majorBidi" w:hAnsiTheme="majorBidi" w:cstheme="majorBidi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</w:rPr>
              <w:t>(52,389)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37407" w14:textId="77777777" w:rsidR="0074050A" w:rsidRPr="00ED6253" w:rsidRDefault="0074050A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71B8B" w14:textId="5B4E7F18" w:rsidR="0074050A" w:rsidRPr="00ED6253" w:rsidRDefault="00652D1F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56"/>
              <w:rPr>
                <w:rFonts w:asciiTheme="majorBidi" w:hAnsiTheme="majorBidi" w:cstheme="majorBidi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56B0D" w:rsidRPr="00ED6253">
              <w:rPr>
                <w:rFonts w:asciiTheme="majorBidi" w:hAnsiTheme="majorBidi" w:cstheme="majorBidi"/>
                <w:sz w:val="28"/>
                <w:szCs w:val="28"/>
              </w:rPr>
              <w:t>19,938</w:t>
            </w:r>
            <w:r w:rsidRPr="00ED625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865A9" w14:textId="77777777" w:rsidR="0074050A" w:rsidRPr="00ED6253" w:rsidRDefault="0074050A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0C6C9" w14:textId="77777777" w:rsidR="0074050A" w:rsidRPr="00ED6253" w:rsidRDefault="0074050A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</w:rPr>
              <w:t>(13,221)</w:t>
            </w:r>
          </w:p>
        </w:tc>
      </w:tr>
      <w:tr w:rsidR="0074050A" w:rsidRPr="00ED6253" w14:paraId="75FC83F5" w14:textId="77777777" w:rsidTr="0074050A">
        <w:tc>
          <w:tcPr>
            <w:tcW w:w="4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5B1A5A" w14:textId="77777777" w:rsidR="0074050A" w:rsidRPr="00ED6253" w:rsidRDefault="0074050A" w:rsidP="0074050A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</w:tabs>
              <w:spacing w:line="240" w:lineRule="auto"/>
              <w:ind w:left="57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EE190" w14:textId="77777777" w:rsidR="0074050A" w:rsidRPr="00ED6253" w:rsidRDefault="00652D1F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56"/>
              <w:rPr>
                <w:rFonts w:asciiTheme="majorBidi" w:hAnsiTheme="majorBidi" w:cstheme="majorBidi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</w:rPr>
              <w:t>(1,018)</w:t>
            </w: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0163F" w14:textId="77777777" w:rsidR="0074050A" w:rsidRPr="00ED6253" w:rsidRDefault="0074050A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24CED" w14:textId="77777777" w:rsidR="0074050A" w:rsidRPr="00ED6253" w:rsidRDefault="0074050A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56"/>
              <w:rPr>
                <w:rFonts w:asciiTheme="majorBidi" w:hAnsiTheme="majorBidi" w:cstheme="majorBidi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</w:rPr>
              <w:t>(571)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DD201" w14:textId="77777777" w:rsidR="0074050A" w:rsidRPr="00ED6253" w:rsidRDefault="0074050A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E22CA" w14:textId="77777777" w:rsidR="0074050A" w:rsidRPr="00ED6253" w:rsidRDefault="00652D1F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56"/>
              <w:rPr>
                <w:rFonts w:asciiTheme="majorBidi" w:hAnsiTheme="majorBidi" w:cstheme="majorBidi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</w:rPr>
              <w:t>(778)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98298" w14:textId="77777777" w:rsidR="0074050A" w:rsidRPr="00ED6253" w:rsidRDefault="0074050A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3A137" w14:textId="77777777" w:rsidR="0074050A" w:rsidRPr="00ED6253" w:rsidRDefault="0074050A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</w:rPr>
              <w:t>(399)</w:t>
            </w:r>
          </w:p>
        </w:tc>
      </w:tr>
      <w:tr w:rsidR="0074050A" w:rsidRPr="00ED6253" w14:paraId="4A8705C1" w14:textId="77777777" w:rsidTr="0074050A">
        <w:trPr>
          <w:trHeight w:val="92"/>
        </w:trPr>
        <w:tc>
          <w:tcPr>
            <w:tcW w:w="4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5F568F" w14:textId="77777777" w:rsidR="0074050A" w:rsidRPr="00ED6253" w:rsidRDefault="0074050A" w:rsidP="0074050A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clear" w:pos="1644"/>
                <w:tab w:val="clear" w:pos="3515"/>
                <w:tab w:val="left" w:pos="360"/>
                <w:tab w:val="left" w:pos="540"/>
              </w:tabs>
              <w:spacing w:line="240" w:lineRule="auto"/>
              <w:ind w:left="576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ส่วนแบ่งกำไรจากเงินลงทุนในบริษัทย่อย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89A9F" w14:textId="77777777" w:rsidR="0074050A" w:rsidRPr="00ED6253" w:rsidRDefault="00652D1F" w:rsidP="0065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right="276"/>
              <w:rPr>
                <w:rFonts w:asciiTheme="majorBidi" w:hAnsiTheme="majorBidi" w:cstheme="majorBidi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0842E" w14:textId="77777777" w:rsidR="0074050A" w:rsidRPr="00ED6253" w:rsidRDefault="0074050A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B97F3" w14:textId="77777777" w:rsidR="0074050A" w:rsidRPr="00ED6253" w:rsidRDefault="0074050A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right="-201"/>
              <w:rPr>
                <w:rFonts w:asciiTheme="majorBidi" w:hAnsiTheme="majorBidi" w:cstheme="majorBidi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12ACF" w14:textId="77777777" w:rsidR="0074050A" w:rsidRPr="00ED6253" w:rsidRDefault="0074050A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3FF65" w14:textId="6E60C5EF" w:rsidR="0074050A" w:rsidRPr="00ED6253" w:rsidRDefault="007B2715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</w:rPr>
              <w:t>10,26</w:t>
            </w:r>
            <w:r w:rsidR="00D811B2" w:rsidRPr="00ED625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9A85F" w14:textId="77777777" w:rsidR="0074050A" w:rsidRPr="00ED6253" w:rsidRDefault="0074050A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D26D1" w14:textId="77777777" w:rsidR="0074050A" w:rsidRPr="00ED6253" w:rsidRDefault="0074050A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</w:rPr>
              <w:t>11,614</w:t>
            </w:r>
          </w:p>
        </w:tc>
      </w:tr>
      <w:tr w:rsidR="0074050A" w:rsidRPr="00ED6253" w14:paraId="521E7572" w14:textId="77777777" w:rsidTr="0074050A">
        <w:tc>
          <w:tcPr>
            <w:tcW w:w="4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F4912F" w14:textId="77777777" w:rsidR="0074050A" w:rsidRPr="00ED6253" w:rsidRDefault="0074050A" w:rsidP="0074050A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กำไรรวมก่อนภาษีเงินได้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728A46" w14:textId="51F84473" w:rsidR="0074050A" w:rsidRPr="00ED6253" w:rsidRDefault="00C56B0D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37,762</w:t>
            </w: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F5CDF" w14:textId="77777777" w:rsidR="0074050A" w:rsidRPr="00ED6253" w:rsidRDefault="0074050A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0AAEC0" w14:textId="77777777" w:rsidR="0074050A" w:rsidRPr="00ED6253" w:rsidRDefault="0074050A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32,930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EF07D" w14:textId="77777777" w:rsidR="0074050A" w:rsidRPr="00ED6253" w:rsidRDefault="0074050A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BCC519" w14:textId="12DF6092" w:rsidR="0074050A" w:rsidRPr="00ED6253" w:rsidRDefault="00C56B0D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27,385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23A2E" w14:textId="77777777" w:rsidR="0074050A" w:rsidRPr="00ED6253" w:rsidRDefault="0074050A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DED857" w14:textId="77777777" w:rsidR="0074050A" w:rsidRPr="00ED6253" w:rsidRDefault="0074050A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25,517</w:t>
            </w:r>
          </w:p>
        </w:tc>
      </w:tr>
      <w:tr w:rsidR="0074050A" w:rsidRPr="00ED6253" w14:paraId="74742036" w14:textId="77777777" w:rsidTr="0074050A">
        <w:tc>
          <w:tcPr>
            <w:tcW w:w="4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8C695B" w14:textId="77777777" w:rsidR="0074050A" w:rsidRPr="00ED6253" w:rsidRDefault="0074050A" w:rsidP="0074050A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B2CB2F" w14:textId="77777777" w:rsidR="0074050A" w:rsidRPr="00ED6253" w:rsidRDefault="0074050A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299F1E" w14:textId="77777777" w:rsidR="0074050A" w:rsidRPr="00ED6253" w:rsidRDefault="0074050A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3BCA21F5" w14:textId="77777777" w:rsidR="0074050A" w:rsidRPr="00ED6253" w:rsidRDefault="0074050A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858899" w14:textId="77777777" w:rsidR="0074050A" w:rsidRPr="00ED6253" w:rsidRDefault="0074050A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21D63232" w14:textId="77777777" w:rsidR="0074050A" w:rsidRPr="00ED6253" w:rsidRDefault="0074050A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1506F1F" w14:textId="77777777" w:rsidR="0074050A" w:rsidRPr="00ED6253" w:rsidRDefault="0074050A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C3D29F" w14:textId="77777777" w:rsidR="0074050A" w:rsidRPr="00ED6253" w:rsidRDefault="0074050A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08" w:right="-104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74050A" w:rsidRPr="00ED6253" w14:paraId="5C47FEA2" w14:textId="77777777" w:rsidTr="0074050A">
        <w:tc>
          <w:tcPr>
            <w:tcW w:w="4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049A99" w14:textId="77777777" w:rsidR="0074050A" w:rsidRPr="00ED6253" w:rsidRDefault="0074050A" w:rsidP="0074050A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625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สำหรับงวดเก้าเดือนสิ้นสุดวันที่</w:t>
            </w:r>
            <w:r w:rsidRPr="00ED625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30 </w:t>
            </w:r>
            <w:r w:rsidRPr="00ED625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BB77A" w14:textId="77777777" w:rsidR="0074050A" w:rsidRPr="00ED6253" w:rsidRDefault="0074050A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A7944" w14:textId="77777777" w:rsidR="0074050A" w:rsidRPr="00ED6253" w:rsidRDefault="0074050A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B1D84" w14:textId="77777777" w:rsidR="0074050A" w:rsidRPr="00ED6253" w:rsidRDefault="0074050A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81584" w14:textId="77777777" w:rsidR="0074050A" w:rsidRPr="00ED6253" w:rsidRDefault="0074050A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E2427" w14:textId="77777777" w:rsidR="0074050A" w:rsidRPr="00ED6253" w:rsidRDefault="0074050A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D8C50" w14:textId="77777777" w:rsidR="0074050A" w:rsidRPr="00ED6253" w:rsidRDefault="0074050A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CAFFB" w14:textId="77777777" w:rsidR="0074050A" w:rsidRPr="00ED6253" w:rsidRDefault="0074050A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4050A" w:rsidRPr="00ED6253" w14:paraId="7A1B505D" w14:textId="77777777" w:rsidTr="0074050A">
        <w:tc>
          <w:tcPr>
            <w:tcW w:w="4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006D82" w14:textId="77777777" w:rsidR="0074050A" w:rsidRPr="00ED6253" w:rsidRDefault="0074050A" w:rsidP="0074050A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5FA35" w14:textId="77777777" w:rsidR="0074050A" w:rsidRPr="00ED6253" w:rsidRDefault="0074050A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C7EE7" w14:textId="77777777" w:rsidR="0074050A" w:rsidRPr="00ED6253" w:rsidRDefault="0074050A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D0782" w14:textId="77777777" w:rsidR="0074050A" w:rsidRPr="00ED6253" w:rsidRDefault="0074050A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5EAC9" w14:textId="77777777" w:rsidR="0074050A" w:rsidRPr="00ED6253" w:rsidRDefault="0074050A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CD6D2" w14:textId="77777777" w:rsidR="0074050A" w:rsidRPr="00ED6253" w:rsidRDefault="0074050A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9F9CD" w14:textId="77777777" w:rsidR="0074050A" w:rsidRPr="00ED6253" w:rsidRDefault="0074050A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0FA32" w14:textId="77777777" w:rsidR="0074050A" w:rsidRPr="00ED6253" w:rsidRDefault="0074050A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4050A" w:rsidRPr="00ED6253" w14:paraId="321F062F" w14:textId="77777777" w:rsidTr="0074050A">
        <w:tc>
          <w:tcPr>
            <w:tcW w:w="4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E6F7D3" w14:textId="77777777" w:rsidR="0074050A" w:rsidRPr="00ED6253" w:rsidRDefault="0074050A" w:rsidP="0074050A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กำไร</w:t>
            </w:r>
            <w:r w:rsidRPr="00ED625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ขั้นต้นตามส่วนงานที่รายงาน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E0CD4" w14:textId="65A7A201" w:rsidR="0074050A" w:rsidRPr="00ED6253" w:rsidRDefault="0029278F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E3E86" w:rsidRPr="00ED6253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Pr="00ED625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83D3B" w:rsidRPr="00ED6253">
              <w:rPr>
                <w:rFonts w:asciiTheme="majorBidi" w:hAnsiTheme="majorBidi" w:cstheme="majorBidi"/>
                <w:sz w:val="28"/>
                <w:szCs w:val="28"/>
              </w:rPr>
              <w:t>78</w:t>
            </w:r>
            <w:r w:rsidR="002E3E86" w:rsidRPr="00ED6253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EFD2E" w14:textId="77777777" w:rsidR="0074050A" w:rsidRPr="00ED6253" w:rsidRDefault="0074050A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39139" w14:textId="77777777" w:rsidR="0074050A" w:rsidRPr="00ED6253" w:rsidRDefault="0074050A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</w:rPr>
              <w:t>283,302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7046E" w14:textId="77777777" w:rsidR="0074050A" w:rsidRPr="00ED6253" w:rsidRDefault="0074050A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1F029" w14:textId="12B1A067" w:rsidR="0074050A" w:rsidRPr="00ED6253" w:rsidRDefault="0029278F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2E3E86" w:rsidRPr="00ED625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ED625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83D3B" w:rsidRPr="00ED6253">
              <w:rPr>
                <w:rFonts w:asciiTheme="majorBidi" w:hAnsiTheme="majorBidi" w:cstheme="majorBidi"/>
                <w:sz w:val="28"/>
                <w:szCs w:val="28"/>
              </w:rPr>
              <w:t>387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74D02" w14:textId="77777777" w:rsidR="0074050A" w:rsidRPr="00ED6253" w:rsidRDefault="0074050A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1FFCD" w14:textId="77777777" w:rsidR="0074050A" w:rsidRPr="00ED6253" w:rsidRDefault="0074050A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</w:rPr>
              <w:t>102,071</w:t>
            </w:r>
          </w:p>
        </w:tc>
      </w:tr>
      <w:tr w:rsidR="0074050A" w:rsidRPr="00ED6253" w14:paraId="2A685594" w14:textId="77777777" w:rsidTr="0074050A">
        <w:tc>
          <w:tcPr>
            <w:tcW w:w="4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3D0114" w14:textId="77777777" w:rsidR="0074050A" w:rsidRPr="00ED6253" w:rsidRDefault="0074050A" w:rsidP="0074050A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จำนวนที่ไม่ได้ปันส่วน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F4B76" w14:textId="77777777" w:rsidR="0074050A" w:rsidRPr="00ED6253" w:rsidRDefault="0074050A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EB69F" w14:textId="77777777" w:rsidR="0074050A" w:rsidRPr="00ED6253" w:rsidRDefault="0074050A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0D9EA" w14:textId="77777777" w:rsidR="0074050A" w:rsidRPr="00ED6253" w:rsidRDefault="0074050A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4ABEA" w14:textId="77777777" w:rsidR="0074050A" w:rsidRPr="00ED6253" w:rsidRDefault="0074050A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41BE7" w14:textId="77777777" w:rsidR="0074050A" w:rsidRPr="00ED6253" w:rsidRDefault="0074050A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F5C57" w14:textId="77777777" w:rsidR="0074050A" w:rsidRPr="00ED6253" w:rsidRDefault="0074050A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62CFB" w14:textId="77777777" w:rsidR="0074050A" w:rsidRPr="00ED6253" w:rsidRDefault="0074050A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4050A" w:rsidRPr="00ED6253" w14:paraId="66BF27C4" w14:textId="77777777" w:rsidTr="0074050A">
        <w:tc>
          <w:tcPr>
            <w:tcW w:w="4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A7D1AC" w14:textId="77777777" w:rsidR="0074050A" w:rsidRPr="00ED6253" w:rsidRDefault="0074050A" w:rsidP="0074050A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  <w:tab w:val="left" w:pos="1427"/>
              </w:tabs>
              <w:spacing w:line="240" w:lineRule="auto"/>
              <w:ind w:left="57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3BB8D" w14:textId="21863DEE" w:rsidR="0074050A" w:rsidRPr="00ED6253" w:rsidRDefault="002638A4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29278F" w:rsidRPr="00ED625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6253">
              <w:rPr>
                <w:rFonts w:asciiTheme="majorBidi" w:hAnsiTheme="majorBidi" w:cstheme="majorBidi"/>
                <w:sz w:val="28"/>
                <w:szCs w:val="28"/>
              </w:rPr>
              <w:t>103</w:t>
            </w: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F0B08" w14:textId="77777777" w:rsidR="0074050A" w:rsidRPr="00ED6253" w:rsidRDefault="0074050A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70096" w14:textId="77777777" w:rsidR="0074050A" w:rsidRPr="00ED6253" w:rsidRDefault="0074050A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</w:rPr>
              <w:t>5,536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E2354" w14:textId="77777777" w:rsidR="0074050A" w:rsidRPr="00ED6253" w:rsidRDefault="0074050A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E2721" w14:textId="77777777" w:rsidR="0074050A" w:rsidRPr="00ED6253" w:rsidRDefault="0029278F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</w:rPr>
              <w:t>5,214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0001E" w14:textId="77777777" w:rsidR="0074050A" w:rsidRPr="00ED6253" w:rsidRDefault="0074050A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164A8" w14:textId="77777777" w:rsidR="0074050A" w:rsidRPr="00ED6253" w:rsidRDefault="0074050A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</w:rPr>
              <w:t>3,538</w:t>
            </w:r>
          </w:p>
        </w:tc>
      </w:tr>
      <w:tr w:rsidR="0074050A" w:rsidRPr="00ED6253" w14:paraId="25C85F56" w14:textId="77777777" w:rsidTr="0074050A">
        <w:tc>
          <w:tcPr>
            <w:tcW w:w="4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6586E2" w14:textId="77777777" w:rsidR="0074050A" w:rsidRPr="00ED6253" w:rsidRDefault="0074050A" w:rsidP="0074050A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  <w:tab w:val="left" w:pos="1427"/>
              </w:tabs>
              <w:spacing w:line="240" w:lineRule="auto"/>
              <w:ind w:left="57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46F88" w14:textId="77777777" w:rsidR="0074050A" w:rsidRPr="00ED6253" w:rsidRDefault="0029278F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56"/>
              <w:rPr>
                <w:rFonts w:asciiTheme="majorBidi" w:hAnsiTheme="majorBidi" w:cstheme="majorBidi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</w:rPr>
              <w:t>(43,255)</w:t>
            </w: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78FAB" w14:textId="77777777" w:rsidR="0074050A" w:rsidRPr="00ED6253" w:rsidRDefault="0074050A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F761B" w14:textId="77777777" w:rsidR="0074050A" w:rsidRPr="00ED6253" w:rsidRDefault="0074050A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56"/>
              <w:rPr>
                <w:rFonts w:asciiTheme="majorBidi" w:hAnsiTheme="majorBidi" w:cstheme="majorBidi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</w:rPr>
              <w:t>(44,180)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29B44" w14:textId="77777777" w:rsidR="0074050A" w:rsidRPr="00ED6253" w:rsidRDefault="0074050A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B2EAF" w14:textId="77777777" w:rsidR="0074050A" w:rsidRPr="00ED6253" w:rsidRDefault="0029278F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56"/>
              <w:rPr>
                <w:rFonts w:asciiTheme="majorBidi" w:hAnsiTheme="majorBidi" w:cstheme="majorBidi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</w:rPr>
              <w:t>(20,897)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AC525" w14:textId="77777777" w:rsidR="0074050A" w:rsidRPr="00ED6253" w:rsidRDefault="0074050A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9E08D" w14:textId="77777777" w:rsidR="0074050A" w:rsidRPr="00ED6253" w:rsidRDefault="0074050A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</w:rPr>
              <w:t>(21,792)</w:t>
            </w:r>
          </w:p>
        </w:tc>
      </w:tr>
      <w:tr w:rsidR="0074050A" w:rsidRPr="00ED6253" w14:paraId="5BF122CA" w14:textId="77777777" w:rsidTr="0074050A">
        <w:tc>
          <w:tcPr>
            <w:tcW w:w="4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FE1F1E" w14:textId="77777777" w:rsidR="0074050A" w:rsidRPr="00ED6253" w:rsidRDefault="0074050A" w:rsidP="0074050A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</w:tabs>
              <w:spacing w:line="240" w:lineRule="auto"/>
              <w:ind w:left="57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C7034" w14:textId="456BF1D3" w:rsidR="0074050A" w:rsidRPr="00ED6253" w:rsidRDefault="0029278F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56"/>
              <w:rPr>
                <w:rFonts w:asciiTheme="majorBidi" w:hAnsiTheme="majorBidi" w:cstheme="majorBidi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="00C56B0D" w:rsidRPr="00ED6253">
              <w:rPr>
                <w:rFonts w:asciiTheme="majorBidi" w:hAnsiTheme="majorBidi" w:cstheme="majorBidi"/>
                <w:sz w:val="28"/>
                <w:szCs w:val="28"/>
              </w:rPr>
              <w:t>58,156</w:t>
            </w:r>
            <w:r w:rsidRPr="00ED625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95E79" w14:textId="77777777" w:rsidR="0074050A" w:rsidRPr="00ED6253" w:rsidRDefault="0074050A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A0ACA" w14:textId="77777777" w:rsidR="0074050A" w:rsidRPr="00ED6253" w:rsidRDefault="0074050A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56"/>
              <w:rPr>
                <w:rFonts w:asciiTheme="majorBidi" w:hAnsiTheme="majorBidi" w:cstheme="majorBidi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</w:rPr>
              <w:t>(156,316)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CE87D" w14:textId="77777777" w:rsidR="0074050A" w:rsidRPr="00ED6253" w:rsidRDefault="0074050A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FB5B1" w14:textId="011E4FA1" w:rsidR="0074050A" w:rsidRPr="00ED6253" w:rsidRDefault="0029278F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56"/>
              <w:rPr>
                <w:rFonts w:asciiTheme="majorBidi" w:hAnsiTheme="majorBidi" w:cstheme="majorBidi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</w:rPr>
              <w:t>(5</w:t>
            </w:r>
            <w:r w:rsidR="00C56B0D" w:rsidRPr="00ED6253">
              <w:rPr>
                <w:rFonts w:asciiTheme="majorBidi" w:hAnsiTheme="majorBidi" w:cstheme="majorBidi"/>
                <w:sz w:val="28"/>
                <w:szCs w:val="28"/>
              </w:rPr>
              <w:t>0,333</w:t>
            </w:r>
            <w:r w:rsidRPr="00ED625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9F635" w14:textId="77777777" w:rsidR="0074050A" w:rsidRPr="00ED6253" w:rsidRDefault="0074050A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71DDB" w14:textId="77777777" w:rsidR="0074050A" w:rsidRPr="00ED6253" w:rsidRDefault="0074050A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</w:rPr>
              <w:t>(48,548)</w:t>
            </w:r>
          </w:p>
        </w:tc>
      </w:tr>
      <w:tr w:rsidR="0074050A" w:rsidRPr="00ED6253" w14:paraId="6A8509BD" w14:textId="77777777" w:rsidTr="0074050A">
        <w:tc>
          <w:tcPr>
            <w:tcW w:w="4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D07D1E" w14:textId="77777777" w:rsidR="0074050A" w:rsidRPr="00ED6253" w:rsidRDefault="0074050A" w:rsidP="0074050A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</w:tabs>
              <w:spacing w:line="240" w:lineRule="auto"/>
              <w:ind w:left="57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CCAA7" w14:textId="77777777" w:rsidR="0074050A" w:rsidRPr="00ED6253" w:rsidRDefault="0029278F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56"/>
              <w:rPr>
                <w:rFonts w:asciiTheme="majorBidi" w:hAnsiTheme="majorBidi" w:cstheme="majorBidi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</w:rPr>
              <w:t>(3,185)</w:t>
            </w: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751F2" w14:textId="77777777" w:rsidR="0074050A" w:rsidRPr="00ED6253" w:rsidRDefault="0074050A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F6C54" w14:textId="77777777" w:rsidR="0074050A" w:rsidRPr="00ED6253" w:rsidRDefault="0074050A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56"/>
              <w:rPr>
                <w:rFonts w:asciiTheme="majorBidi" w:hAnsiTheme="majorBidi" w:cstheme="majorBidi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</w:rPr>
              <w:t>(2,143)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BD44B" w14:textId="77777777" w:rsidR="0074050A" w:rsidRPr="00ED6253" w:rsidRDefault="0074050A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C0BCE" w14:textId="77777777" w:rsidR="0074050A" w:rsidRPr="00ED6253" w:rsidRDefault="0029278F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56"/>
              <w:rPr>
                <w:rFonts w:asciiTheme="majorBidi" w:hAnsiTheme="majorBidi" w:cstheme="majorBidi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</w:rPr>
              <w:t>(2,426)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D870B" w14:textId="77777777" w:rsidR="0074050A" w:rsidRPr="00ED6253" w:rsidRDefault="0074050A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2AD73" w14:textId="77777777" w:rsidR="0074050A" w:rsidRPr="00ED6253" w:rsidRDefault="0074050A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</w:rPr>
              <w:t>(1,479)</w:t>
            </w:r>
          </w:p>
        </w:tc>
      </w:tr>
      <w:tr w:rsidR="0074050A" w:rsidRPr="00ED6253" w14:paraId="5E6C6075" w14:textId="77777777" w:rsidTr="0074050A">
        <w:tc>
          <w:tcPr>
            <w:tcW w:w="4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D38655" w14:textId="77777777" w:rsidR="0074050A" w:rsidRPr="00ED6253" w:rsidRDefault="0074050A" w:rsidP="0074050A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clear" w:pos="1644"/>
                <w:tab w:val="clear" w:pos="3515"/>
                <w:tab w:val="left" w:pos="360"/>
                <w:tab w:val="left" w:pos="540"/>
              </w:tabs>
              <w:spacing w:line="240" w:lineRule="auto"/>
              <w:ind w:left="576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ส่วนแบ่งกำไรจากเงินลงทุนในบริษัทย่อย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D52939" w14:textId="77777777" w:rsidR="0074050A" w:rsidRPr="00ED6253" w:rsidRDefault="0029278F" w:rsidP="0029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right="276"/>
              <w:rPr>
                <w:rFonts w:asciiTheme="majorBidi" w:hAnsiTheme="majorBidi" w:cstheme="majorBidi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B27FA" w14:textId="77777777" w:rsidR="0074050A" w:rsidRPr="00ED6253" w:rsidRDefault="0074050A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598B78" w14:textId="77777777" w:rsidR="0074050A" w:rsidRPr="00ED6253" w:rsidRDefault="0074050A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858EE" w14:textId="77777777" w:rsidR="0074050A" w:rsidRPr="00ED6253" w:rsidRDefault="0074050A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88703C" w14:textId="265FCEE4" w:rsidR="0074050A" w:rsidRPr="00ED6253" w:rsidRDefault="007B2715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</w:rPr>
              <w:t>49,57</w:t>
            </w:r>
            <w:r w:rsidR="00D811B2" w:rsidRPr="00ED625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69C78" w14:textId="77777777" w:rsidR="0074050A" w:rsidRPr="00ED6253" w:rsidRDefault="0074050A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ED65EE" w14:textId="77777777" w:rsidR="0074050A" w:rsidRPr="00ED6253" w:rsidRDefault="0074050A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</w:rPr>
              <w:t>34,953</w:t>
            </w:r>
          </w:p>
        </w:tc>
      </w:tr>
      <w:tr w:rsidR="0074050A" w:rsidRPr="00ED6253" w14:paraId="2EBB8B38" w14:textId="77777777" w:rsidTr="0074050A">
        <w:tc>
          <w:tcPr>
            <w:tcW w:w="4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BD5239" w14:textId="77777777" w:rsidR="0074050A" w:rsidRPr="00ED6253" w:rsidRDefault="0074050A" w:rsidP="0074050A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กำไรรวมก่อนภาษีเงินได้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086039" w14:textId="00B989FD" w:rsidR="0074050A" w:rsidRPr="00ED6253" w:rsidRDefault="00200511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</w:t>
            </w:r>
            <w:r w:rsidR="00C56B0D" w:rsidRPr="00ED62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9,296</w:t>
            </w: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04CF1" w14:textId="77777777" w:rsidR="0074050A" w:rsidRPr="00ED6253" w:rsidRDefault="0074050A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74720C" w14:textId="77777777" w:rsidR="0074050A" w:rsidRPr="00ED6253" w:rsidRDefault="0074050A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6253">
              <w:rPr>
                <w:rFonts w:ascii="Angsana New" w:hAnsi="Angsana New"/>
                <w:b/>
                <w:bCs/>
                <w:sz w:val="28"/>
                <w:szCs w:val="28"/>
              </w:rPr>
              <w:t>86</w:t>
            </w: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,199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80E8D" w14:textId="77777777" w:rsidR="0074050A" w:rsidRPr="00ED6253" w:rsidRDefault="0074050A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63090C" w14:textId="38A9DA1C" w:rsidR="0074050A" w:rsidRPr="00ED6253" w:rsidRDefault="00C56B0D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104,516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ED252" w14:textId="77777777" w:rsidR="0074050A" w:rsidRPr="00ED6253" w:rsidRDefault="0074050A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B78023" w14:textId="77777777" w:rsidR="0074050A" w:rsidRPr="00ED6253" w:rsidRDefault="0074050A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68,743</w:t>
            </w:r>
          </w:p>
        </w:tc>
      </w:tr>
      <w:tr w:rsidR="0074050A" w:rsidRPr="00ED6253" w14:paraId="4D8CF886" w14:textId="77777777" w:rsidTr="007405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4123" w:type="dxa"/>
            <w:shd w:val="clear" w:color="auto" w:fill="auto"/>
          </w:tcPr>
          <w:p w14:paraId="6BD8A847" w14:textId="77777777" w:rsidR="0074050A" w:rsidRPr="00ED6253" w:rsidRDefault="0074050A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71BC89D3" w14:textId="77777777" w:rsidR="0074050A" w:rsidRPr="00ED6253" w:rsidRDefault="0074050A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62" w:type="dxa"/>
            <w:gridSpan w:val="2"/>
            <w:shd w:val="clear" w:color="auto" w:fill="auto"/>
          </w:tcPr>
          <w:p w14:paraId="6900625B" w14:textId="77777777" w:rsidR="0074050A" w:rsidRPr="00ED6253" w:rsidRDefault="0074050A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098" w:type="dxa"/>
            <w:gridSpan w:val="2"/>
            <w:shd w:val="clear" w:color="auto" w:fill="auto"/>
          </w:tcPr>
          <w:p w14:paraId="4ECA1CE4" w14:textId="77777777" w:rsidR="0074050A" w:rsidRPr="00ED6253" w:rsidRDefault="0074050A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55" w:type="dxa"/>
            <w:shd w:val="clear" w:color="auto" w:fill="auto"/>
          </w:tcPr>
          <w:p w14:paraId="3AC33CE2" w14:textId="77777777" w:rsidR="0074050A" w:rsidRPr="00ED6253" w:rsidRDefault="0074050A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097" w:type="dxa"/>
            <w:gridSpan w:val="2"/>
            <w:shd w:val="clear" w:color="auto" w:fill="auto"/>
          </w:tcPr>
          <w:p w14:paraId="6F036CB6" w14:textId="77777777" w:rsidR="0074050A" w:rsidRPr="00ED6253" w:rsidRDefault="0074050A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16E6E50" w14:textId="77777777" w:rsidR="0074050A" w:rsidRPr="00ED6253" w:rsidRDefault="0074050A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083" w:type="dxa"/>
            <w:shd w:val="clear" w:color="auto" w:fill="auto"/>
          </w:tcPr>
          <w:p w14:paraId="348AD7FE" w14:textId="77777777" w:rsidR="0074050A" w:rsidRPr="00ED6253" w:rsidRDefault="0074050A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</w:tr>
      <w:tr w:rsidR="0074050A" w:rsidRPr="00ED6253" w14:paraId="4864B356" w14:textId="77777777" w:rsidTr="007405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4123" w:type="dxa"/>
            <w:shd w:val="clear" w:color="auto" w:fill="auto"/>
          </w:tcPr>
          <w:p w14:paraId="342710EF" w14:textId="77777777" w:rsidR="0074050A" w:rsidRPr="00ED6253" w:rsidRDefault="0074050A" w:rsidP="0074050A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59C17C03" w14:textId="77777777" w:rsidR="0074050A" w:rsidRPr="00ED6253" w:rsidRDefault="0074050A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ED6253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62" w:type="dxa"/>
            <w:gridSpan w:val="2"/>
            <w:shd w:val="clear" w:color="auto" w:fill="auto"/>
          </w:tcPr>
          <w:p w14:paraId="6EBF5B19" w14:textId="77777777" w:rsidR="0074050A" w:rsidRPr="00ED6253" w:rsidRDefault="0074050A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8" w:type="dxa"/>
            <w:gridSpan w:val="2"/>
            <w:shd w:val="clear" w:color="auto" w:fill="auto"/>
          </w:tcPr>
          <w:p w14:paraId="3E16D062" w14:textId="77777777" w:rsidR="0074050A" w:rsidRPr="00ED6253" w:rsidRDefault="0074050A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ED6253">
              <w:rPr>
                <w:rFonts w:ascii="Angsana New" w:hAnsi="Angsana New" w:hint="cs"/>
                <w:bCs/>
                <w:sz w:val="28"/>
                <w:szCs w:val="28"/>
              </w:rPr>
              <w:t>31</w:t>
            </w:r>
            <w:r w:rsidRPr="00ED6253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55" w:type="dxa"/>
            <w:shd w:val="clear" w:color="auto" w:fill="auto"/>
          </w:tcPr>
          <w:p w14:paraId="0C4514A6" w14:textId="77777777" w:rsidR="0074050A" w:rsidRPr="00ED6253" w:rsidRDefault="0074050A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97" w:type="dxa"/>
            <w:gridSpan w:val="2"/>
            <w:shd w:val="clear" w:color="auto" w:fill="auto"/>
          </w:tcPr>
          <w:p w14:paraId="5135DE00" w14:textId="77777777" w:rsidR="0074050A" w:rsidRPr="00ED6253" w:rsidRDefault="0074050A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ED6253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A927A99" w14:textId="77777777" w:rsidR="0074050A" w:rsidRPr="00ED6253" w:rsidRDefault="0074050A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</w:tcPr>
          <w:p w14:paraId="0075F5D6" w14:textId="77777777" w:rsidR="0074050A" w:rsidRPr="00ED6253" w:rsidRDefault="0074050A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ED6253">
              <w:rPr>
                <w:rFonts w:ascii="Angsana New" w:hAnsi="Angsana New" w:hint="cs"/>
                <w:bCs/>
                <w:sz w:val="28"/>
                <w:szCs w:val="28"/>
              </w:rPr>
              <w:t>31</w:t>
            </w:r>
            <w:r w:rsidRPr="00ED6253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74050A" w:rsidRPr="00ED6253" w14:paraId="064FB5BD" w14:textId="77777777" w:rsidTr="007405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4123" w:type="dxa"/>
            <w:shd w:val="clear" w:color="auto" w:fill="auto"/>
          </w:tcPr>
          <w:p w14:paraId="5A40C49B" w14:textId="77777777" w:rsidR="0074050A" w:rsidRPr="00ED6253" w:rsidRDefault="0074050A" w:rsidP="0074050A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01C355DD" w14:textId="77777777" w:rsidR="0074050A" w:rsidRPr="00ED6253" w:rsidRDefault="0074050A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ED6253">
              <w:rPr>
                <w:rFonts w:ascii="Angsana New" w:hAnsi="Angsana New" w:hint="cs"/>
                <w:bCs/>
                <w:sz w:val="28"/>
                <w:szCs w:val="28"/>
              </w:rPr>
              <w:t>2563</w:t>
            </w:r>
          </w:p>
        </w:tc>
        <w:tc>
          <w:tcPr>
            <w:tcW w:w="262" w:type="dxa"/>
            <w:gridSpan w:val="2"/>
            <w:shd w:val="clear" w:color="auto" w:fill="auto"/>
          </w:tcPr>
          <w:p w14:paraId="3DC1B3CF" w14:textId="77777777" w:rsidR="0074050A" w:rsidRPr="00ED6253" w:rsidRDefault="0074050A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8" w:type="dxa"/>
            <w:gridSpan w:val="2"/>
            <w:shd w:val="clear" w:color="auto" w:fill="auto"/>
          </w:tcPr>
          <w:p w14:paraId="4B1BF2B4" w14:textId="77777777" w:rsidR="0074050A" w:rsidRPr="00ED6253" w:rsidRDefault="0074050A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ED6253">
              <w:rPr>
                <w:rFonts w:ascii="Angsana New" w:hAnsi="Angsana New" w:hint="cs"/>
                <w:bCs/>
                <w:sz w:val="28"/>
                <w:szCs w:val="28"/>
              </w:rPr>
              <w:t>2562</w:t>
            </w:r>
          </w:p>
        </w:tc>
        <w:tc>
          <w:tcPr>
            <w:tcW w:w="255" w:type="dxa"/>
            <w:shd w:val="clear" w:color="auto" w:fill="auto"/>
          </w:tcPr>
          <w:p w14:paraId="0A3AC075" w14:textId="77777777" w:rsidR="0074050A" w:rsidRPr="00ED6253" w:rsidRDefault="0074050A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97" w:type="dxa"/>
            <w:gridSpan w:val="2"/>
            <w:shd w:val="clear" w:color="auto" w:fill="auto"/>
          </w:tcPr>
          <w:p w14:paraId="0AF5EC8C" w14:textId="77777777" w:rsidR="0074050A" w:rsidRPr="00ED6253" w:rsidRDefault="0074050A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ED6253">
              <w:rPr>
                <w:rFonts w:ascii="Angsana New" w:hAnsi="Angsana New" w:hint="cs"/>
                <w:bCs/>
                <w:sz w:val="28"/>
                <w:szCs w:val="28"/>
              </w:rPr>
              <w:t>2563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7807880" w14:textId="77777777" w:rsidR="0074050A" w:rsidRPr="00ED6253" w:rsidRDefault="0074050A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</w:tcPr>
          <w:p w14:paraId="369B7E79" w14:textId="77777777" w:rsidR="0074050A" w:rsidRPr="00ED6253" w:rsidRDefault="0074050A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ED6253">
              <w:rPr>
                <w:rFonts w:ascii="Angsana New" w:hAnsi="Angsana New" w:hint="cs"/>
                <w:bCs/>
                <w:sz w:val="28"/>
                <w:szCs w:val="28"/>
              </w:rPr>
              <w:t>2562</w:t>
            </w:r>
          </w:p>
        </w:tc>
      </w:tr>
      <w:tr w:rsidR="0074050A" w:rsidRPr="00ED6253" w14:paraId="7D48F3F0" w14:textId="77777777" w:rsidTr="007405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4123" w:type="dxa"/>
            <w:shd w:val="clear" w:color="auto" w:fill="auto"/>
          </w:tcPr>
          <w:p w14:paraId="3AFBB59A" w14:textId="77777777" w:rsidR="0074050A" w:rsidRPr="00ED6253" w:rsidRDefault="0074050A" w:rsidP="0074050A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147" w:type="dxa"/>
            <w:gridSpan w:val="12"/>
            <w:shd w:val="clear" w:color="auto" w:fill="auto"/>
            <w:vAlign w:val="bottom"/>
          </w:tcPr>
          <w:p w14:paraId="6572B9A6" w14:textId="77777777" w:rsidR="0074050A" w:rsidRPr="00ED6253" w:rsidRDefault="0074050A" w:rsidP="0074050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D6253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74050A" w:rsidRPr="00ED6253" w14:paraId="1D78F8E9" w14:textId="77777777" w:rsidTr="007405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4123" w:type="dxa"/>
            <w:shd w:val="clear" w:color="auto" w:fill="auto"/>
          </w:tcPr>
          <w:p w14:paraId="72C327D5" w14:textId="77777777" w:rsidR="0074050A" w:rsidRPr="00ED6253" w:rsidRDefault="0074050A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D625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สินทรัพย์ที่ไม่ได้ปันส่วน</w:t>
            </w:r>
          </w:p>
        </w:tc>
        <w:tc>
          <w:tcPr>
            <w:tcW w:w="1082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3DC1B14" w14:textId="3F8CD1DF" w:rsidR="0074050A" w:rsidRPr="00A27801" w:rsidRDefault="00A30C60" w:rsidP="0074050A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278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1,3</w:t>
            </w:r>
            <w:r w:rsidR="00C56B0D" w:rsidRPr="00A278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</w:t>
            </w:r>
            <w:r w:rsidR="0021091D" w:rsidRPr="00A278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C56B0D" w:rsidRPr="00A278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21091D" w:rsidRPr="00A278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</w:t>
            </w:r>
            <w:r w:rsidR="00C56B0D" w:rsidRPr="00A278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</w:t>
            </w:r>
            <w:r w:rsidR="0021091D" w:rsidRPr="00A278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62" w:type="dxa"/>
            <w:gridSpan w:val="2"/>
            <w:shd w:val="clear" w:color="auto" w:fill="auto"/>
          </w:tcPr>
          <w:p w14:paraId="6E079C1D" w14:textId="77777777" w:rsidR="0074050A" w:rsidRPr="00ED6253" w:rsidRDefault="0074050A" w:rsidP="0074050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4FCFA2C" w14:textId="77777777" w:rsidR="0074050A" w:rsidRPr="00ED6253" w:rsidRDefault="0074050A" w:rsidP="005E481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1,161,050</w:t>
            </w:r>
          </w:p>
        </w:tc>
        <w:tc>
          <w:tcPr>
            <w:tcW w:w="255" w:type="dxa"/>
            <w:shd w:val="clear" w:color="auto" w:fill="auto"/>
          </w:tcPr>
          <w:p w14:paraId="68164AB7" w14:textId="77777777" w:rsidR="0074050A" w:rsidRPr="00ED6253" w:rsidRDefault="0074050A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A3D3B6D" w14:textId="19039B42" w:rsidR="0074050A" w:rsidRPr="00ED6253" w:rsidRDefault="00A30C60" w:rsidP="00683D3B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C56B0D" w:rsidRPr="00ED625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,151,210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A1DA27B" w14:textId="77777777" w:rsidR="0074050A" w:rsidRPr="00ED6253" w:rsidRDefault="0074050A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shd w:val="clear" w:color="auto" w:fill="auto"/>
          </w:tcPr>
          <w:p w14:paraId="3DEF3960" w14:textId="77777777" w:rsidR="0074050A" w:rsidRPr="00ED6253" w:rsidRDefault="0074050A" w:rsidP="0074050A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954,000</w:t>
            </w:r>
          </w:p>
        </w:tc>
      </w:tr>
      <w:tr w:rsidR="0074050A" w:rsidRPr="00ED6253" w14:paraId="45DB880A" w14:textId="77777777" w:rsidTr="007405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4123" w:type="dxa"/>
            <w:shd w:val="clear" w:color="auto" w:fill="auto"/>
          </w:tcPr>
          <w:p w14:paraId="44F1BEBD" w14:textId="77777777" w:rsidR="0074050A" w:rsidRPr="00ED6253" w:rsidRDefault="0074050A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D625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หนี้สินที่ไม่ได้ปันส่วน</w:t>
            </w:r>
          </w:p>
        </w:tc>
        <w:tc>
          <w:tcPr>
            <w:tcW w:w="1082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92F2611" w14:textId="34AC3FB2" w:rsidR="0074050A" w:rsidRPr="00A27801" w:rsidRDefault="0029278F" w:rsidP="0074050A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A278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</w:t>
            </w:r>
            <w:r w:rsidR="0021091D" w:rsidRPr="00A278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44</w:t>
            </w:r>
            <w:r w:rsidRPr="00A278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21091D" w:rsidRPr="00A278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</w:t>
            </w:r>
            <w:r w:rsidR="002638A4" w:rsidRPr="00A278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</w:t>
            </w:r>
            <w:r w:rsidR="00E91B5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62" w:type="dxa"/>
            <w:gridSpan w:val="2"/>
            <w:shd w:val="clear" w:color="auto" w:fill="auto"/>
          </w:tcPr>
          <w:p w14:paraId="70D3FFA3" w14:textId="77777777" w:rsidR="0074050A" w:rsidRPr="00ED6253" w:rsidRDefault="0074050A" w:rsidP="0074050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0030987" w14:textId="77777777" w:rsidR="0074050A" w:rsidRPr="00ED6253" w:rsidRDefault="0074050A" w:rsidP="0074050A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654,224</w:t>
            </w:r>
          </w:p>
        </w:tc>
        <w:tc>
          <w:tcPr>
            <w:tcW w:w="255" w:type="dxa"/>
            <w:shd w:val="clear" w:color="auto" w:fill="auto"/>
          </w:tcPr>
          <w:p w14:paraId="5F913684" w14:textId="77777777" w:rsidR="0074050A" w:rsidRPr="00ED6253" w:rsidRDefault="0074050A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60E541D0" w14:textId="77777777" w:rsidR="0074050A" w:rsidRPr="00ED6253" w:rsidRDefault="0029278F" w:rsidP="00683D3B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695,350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61ABCED" w14:textId="77777777" w:rsidR="0074050A" w:rsidRPr="00ED6253" w:rsidRDefault="0074050A" w:rsidP="007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shd w:val="clear" w:color="auto" w:fill="auto"/>
          </w:tcPr>
          <w:p w14:paraId="5ACEAD4F" w14:textId="77777777" w:rsidR="0074050A" w:rsidRPr="00ED6253" w:rsidRDefault="0074050A" w:rsidP="0074050A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513,877</w:t>
            </w:r>
          </w:p>
        </w:tc>
      </w:tr>
    </w:tbl>
    <w:p w14:paraId="11FEC765" w14:textId="77777777" w:rsidR="003A5D54" w:rsidRPr="00ED6253" w:rsidRDefault="003A5D54" w:rsidP="008261A6">
      <w:pPr>
        <w:pStyle w:val="Heading6"/>
        <w:ind w:left="540" w:right="-45" w:hanging="540"/>
        <w:jc w:val="thaiDistribute"/>
        <w:rPr>
          <w:rFonts w:ascii="Angsana New" w:eastAsia="MS Mincho" w:hAnsi="Angsana New"/>
          <w:sz w:val="28"/>
          <w:szCs w:val="28"/>
          <w:lang w:val="en-US"/>
        </w:rPr>
      </w:pPr>
    </w:p>
    <w:p w14:paraId="76342669" w14:textId="77777777" w:rsidR="003A5D54" w:rsidRPr="00ED6253" w:rsidRDefault="003A5D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b/>
          <w:bCs/>
          <w:sz w:val="28"/>
          <w:szCs w:val="28"/>
          <w:lang w:eastAsia="x-none"/>
        </w:rPr>
      </w:pPr>
      <w:r w:rsidRPr="00ED6253">
        <w:rPr>
          <w:rFonts w:ascii="Angsana New" w:eastAsia="MS Mincho" w:hAnsi="Angsana New"/>
          <w:sz w:val="28"/>
          <w:szCs w:val="28"/>
        </w:rPr>
        <w:br w:type="page"/>
      </w:r>
    </w:p>
    <w:p w14:paraId="49B2773D" w14:textId="77777777" w:rsidR="00F2469E" w:rsidRPr="00ED6253" w:rsidRDefault="00993E75" w:rsidP="008261A6">
      <w:pPr>
        <w:pStyle w:val="Heading6"/>
        <w:ind w:left="540" w:right="-45" w:hanging="540"/>
        <w:jc w:val="thaiDistribute"/>
        <w:rPr>
          <w:rFonts w:ascii="Angsana New" w:eastAsia="MS Mincho" w:hAnsi="Angsana New"/>
          <w:sz w:val="28"/>
          <w:szCs w:val="28"/>
          <w:cs/>
          <w:lang w:val="en-US"/>
        </w:rPr>
      </w:pPr>
      <w:r w:rsidRPr="00ED6253">
        <w:rPr>
          <w:rFonts w:ascii="Angsana New" w:eastAsia="MS Mincho" w:hAnsi="Angsana New" w:hint="cs"/>
          <w:sz w:val="28"/>
          <w:szCs w:val="28"/>
          <w:lang w:val="en-US"/>
        </w:rPr>
        <w:lastRenderedPageBreak/>
        <w:t>1</w:t>
      </w:r>
      <w:r w:rsidR="00562F26" w:rsidRPr="00ED6253">
        <w:rPr>
          <w:rFonts w:ascii="Angsana New" w:eastAsia="MS Mincho" w:hAnsi="Angsana New"/>
          <w:sz w:val="28"/>
          <w:szCs w:val="28"/>
          <w:lang w:val="en-US"/>
        </w:rPr>
        <w:t>2</w:t>
      </w:r>
      <w:r w:rsidR="008B3281" w:rsidRPr="00ED6253">
        <w:rPr>
          <w:rFonts w:ascii="Angsana New" w:eastAsia="MS Mincho" w:hAnsi="Angsana New" w:hint="cs"/>
          <w:sz w:val="28"/>
          <w:szCs w:val="28"/>
          <w:lang w:val="en-US"/>
        </w:rPr>
        <w:t xml:space="preserve"> </w:t>
      </w:r>
      <w:r w:rsidR="00D631D2" w:rsidRPr="00ED6253">
        <w:rPr>
          <w:rFonts w:ascii="Angsana New" w:eastAsia="MS Mincho" w:hAnsi="Angsana New" w:hint="cs"/>
          <w:sz w:val="28"/>
          <w:szCs w:val="28"/>
          <w:lang w:val="en-US"/>
        </w:rPr>
        <w:tab/>
      </w:r>
      <w:r w:rsidR="00F2469E" w:rsidRPr="00ED6253">
        <w:rPr>
          <w:rFonts w:ascii="Angsana New" w:eastAsia="MS Mincho" w:hAnsi="Angsana New" w:hint="cs"/>
          <w:sz w:val="28"/>
          <w:szCs w:val="28"/>
          <w:cs/>
          <w:lang w:val="en-US"/>
        </w:rPr>
        <w:t>ภาษีเงินได้</w:t>
      </w:r>
    </w:p>
    <w:p w14:paraId="5E954AFB" w14:textId="77777777" w:rsidR="002C565E" w:rsidRPr="00ED6253" w:rsidRDefault="002C565E" w:rsidP="002C565E">
      <w:pPr>
        <w:pStyle w:val="Heading6"/>
        <w:tabs>
          <w:tab w:val="left" w:pos="540"/>
          <w:tab w:val="left" w:pos="630"/>
        </w:tabs>
        <w:ind w:left="540" w:right="-45" w:hanging="540"/>
        <w:jc w:val="thaiDistribute"/>
        <w:rPr>
          <w:rFonts w:asciiTheme="majorBidi" w:eastAsia="MS Mincho" w:hAnsiTheme="majorBidi" w:cstheme="majorBidi"/>
          <w:lang w:val="en-US"/>
        </w:rPr>
      </w:pPr>
    </w:p>
    <w:p w14:paraId="206A67A3" w14:textId="3B676935" w:rsidR="00234117" w:rsidRPr="00ED6253" w:rsidRDefault="00234117" w:rsidP="002C565E">
      <w:pPr>
        <w:spacing w:line="240" w:lineRule="auto"/>
        <w:ind w:left="540" w:right="-90"/>
        <w:jc w:val="thaiDistribute"/>
        <w:rPr>
          <w:rFonts w:asciiTheme="majorBidi" w:hAnsiTheme="majorBidi" w:cstheme="majorBidi"/>
          <w:sz w:val="28"/>
          <w:szCs w:val="28"/>
        </w:rPr>
      </w:pPr>
      <w:r w:rsidRPr="00ED6253">
        <w:rPr>
          <w:rFonts w:asciiTheme="majorBidi" w:hAnsiTheme="majorBidi" w:cstheme="majorBidi"/>
          <w:sz w:val="28"/>
          <w:szCs w:val="28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ของงวดระหว่างกาล อัตราภาษีเงินได้ที่แท้จริงรวมของกลุ่มบริษัทในการดำเนินงานต่อเนื่องสำหรับงวด</w:t>
      </w:r>
      <w:r w:rsidRPr="00ED6253">
        <w:rPr>
          <w:rFonts w:asciiTheme="majorBidi" w:hAnsiTheme="majorBidi" w:cstheme="majorBidi" w:hint="cs"/>
          <w:sz w:val="28"/>
          <w:szCs w:val="28"/>
          <w:cs/>
        </w:rPr>
        <w:t>สามเดือนและ</w:t>
      </w:r>
      <w:r w:rsidRPr="00ED6253">
        <w:rPr>
          <w:rFonts w:asciiTheme="majorBidi" w:hAnsiTheme="majorBidi" w:cstheme="majorBidi"/>
          <w:sz w:val="28"/>
          <w:szCs w:val="28"/>
          <w:cs/>
        </w:rPr>
        <w:t xml:space="preserve">เก้าเดือนสิ้นสุดวันที่ </w:t>
      </w:r>
      <w:r w:rsidRPr="00ED6253">
        <w:rPr>
          <w:rFonts w:asciiTheme="majorBidi" w:hAnsiTheme="majorBidi" w:cstheme="majorBidi"/>
          <w:sz w:val="28"/>
          <w:szCs w:val="28"/>
        </w:rPr>
        <w:t xml:space="preserve">30 </w:t>
      </w:r>
      <w:r w:rsidRPr="00ED6253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Pr="00ED6253">
        <w:rPr>
          <w:rFonts w:asciiTheme="majorBidi" w:hAnsiTheme="majorBidi" w:cstheme="majorBidi"/>
          <w:sz w:val="28"/>
          <w:szCs w:val="28"/>
        </w:rPr>
        <w:t xml:space="preserve"> 2563</w:t>
      </w:r>
      <w:r w:rsidRPr="00ED6253">
        <w:rPr>
          <w:rFonts w:asciiTheme="majorBidi" w:hAnsiTheme="majorBidi" w:cstheme="majorBidi"/>
          <w:sz w:val="28"/>
          <w:szCs w:val="28"/>
          <w:cs/>
        </w:rPr>
        <w:t xml:space="preserve"> คือร้อยละ</w:t>
      </w:r>
      <w:r w:rsidRPr="00ED6253">
        <w:rPr>
          <w:rFonts w:asciiTheme="majorBidi" w:hAnsiTheme="majorBidi" w:cstheme="majorBidi"/>
          <w:sz w:val="28"/>
          <w:szCs w:val="28"/>
        </w:rPr>
        <w:t xml:space="preserve"> </w:t>
      </w:r>
      <w:r w:rsidR="004B3534" w:rsidRPr="00ED6253">
        <w:rPr>
          <w:rFonts w:asciiTheme="majorBidi" w:hAnsiTheme="majorBidi" w:cstheme="majorBidi"/>
          <w:sz w:val="28"/>
          <w:szCs w:val="28"/>
        </w:rPr>
        <w:t>2</w:t>
      </w:r>
      <w:r w:rsidR="00C56B0D" w:rsidRPr="00ED6253">
        <w:rPr>
          <w:rFonts w:asciiTheme="majorBidi" w:hAnsiTheme="majorBidi" w:cstheme="majorBidi"/>
          <w:sz w:val="28"/>
          <w:szCs w:val="28"/>
        </w:rPr>
        <w:t>1.86</w:t>
      </w:r>
      <w:r w:rsidRPr="00ED6253">
        <w:rPr>
          <w:rFonts w:asciiTheme="majorBidi" w:hAnsiTheme="majorBidi" w:cstheme="majorBidi"/>
          <w:sz w:val="28"/>
          <w:szCs w:val="28"/>
        </w:rPr>
        <w:t xml:space="preserve"> </w:t>
      </w:r>
      <w:r w:rsidRPr="00ED6253">
        <w:rPr>
          <w:rFonts w:asciiTheme="majorBidi" w:hAnsiTheme="majorBidi" w:cstheme="majorBidi" w:hint="cs"/>
          <w:sz w:val="28"/>
          <w:szCs w:val="28"/>
          <w:cs/>
        </w:rPr>
        <w:t xml:space="preserve">และร้อยละ </w:t>
      </w:r>
      <w:r w:rsidR="00C65695" w:rsidRPr="00ED6253">
        <w:rPr>
          <w:rFonts w:asciiTheme="majorBidi" w:hAnsiTheme="majorBidi" w:cstheme="majorBidi"/>
          <w:sz w:val="28"/>
          <w:szCs w:val="28"/>
        </w:rPr>
        <w:t>1</w:t>
      </w:r>
      <w:r w:rsidR="00A30C60" w:rsidRPr="00ED6253">
        <w:rPr>
          <w:rFonts w:asciiTheme="majorBidi" w:hAnsiTheme="majorBidi" w:cstheme="majorBidi"/>
          <w:sz w:val="28"/>
          <w:szCs w:val="28"/>
        </w:rPr>
        <w:t>7.</w:t>
      </w:r>
      <w:r w:rsidR="00C56B0D" w:rsidRPr="00ED6253">
        <w:rPr>
          <w:rFonts w:asciiTheme="majorBidi" w:hAnsiTheme="majorBidi" w:cstheme="majorBidi"/>
          <w:sz w:val="28"/>
          <w:szCs w:val="28"/>
        </w:rPr>
        <w:t>36</w:t>
      </w:r>
      <w:r w:rsidRPr="00ED6253">
        <w:rPr>
          <w:rFonts w:asciiTheme="majorBidi" w:hAnsiTheme="majorBidi" w:cstheme="majorBidi"/>
          <w:sz w:val="28"/>
          <w:szCs w:val="28"/>
        </w:rPr>
        <w:t xml:space="preserve"> </w:t>
      </w:r>
      <w:r w:rsidRPr="00ED6253">
        <w:rPr>
          <w:rFonts w:asciiTheme="majorBidi" w:hAnsiTheme="majorBidi" w:cstheme="majorBidi" w:hint="cs"/>
          <w:sz w:val="28"/>
          <w:szCs w:val="28"/>
          <w:cs/>
        </w:rPr>
        <w:t>ตามลำดับ</w:t>
      </w:r>
      <w:r w:rsidRPr="00ED6253">
        <w:rPr>
          <w:rFonts w:asciiTheme="majorBidi" w:hAnsiTheme="majorBidi" w:cstheme="majorBidi"/>
          <w:sz w:val="28"/>
          <w:szCs w:val="28"/>
        </w:rPr>
        <w:t xml:space="preserve"> </w:t>
      </w:r>
      <w:r w:rsidRPr="00ED6253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ED6253">
        <w:rPr>
          <w:rFonts w:asciiTheme="majorBidi" w:hAnsiTheme="majorBidi" w:cstheme="majorBidi"/>
          <w:i/>
          <w:iCs/>
          <w:sz w:val="28"/>
          <w:szCs w:val="28"/>
          <w:cs/>
        </w:rPr>
        <w:t>สำหรับงวด</w:t>
      </w:r>
      <w:r w:rsidRPr="00ED6253">
        <w:rPr>
          <w:rFonts w:asciiTheme="majorBidi" w:hAnsiTheme="majorBidi" w:cstheme="majorBidi" w:hint="cs"/>
          <w:i/>
          <w:iCs/>
          <w:sz w:val="28"/>
          <w:szCs w:val="28"/>
          <w:cs/>
        </w:rPr>
        <w:t>สามเดือนและ</w:t>
      </w:r>
      <w:r w:rsidRPr="00ED6253">
        <w:rPr>
          <w:rFonts w:asciiTheme="majorBidi" w:hAnsiTheme="majorBidi" w:cstheme="majorBidi"/>
          <w:i/>
          <w:iCs/>
          <w:sz w:val="28"/>
          <w:szCs w:val="28"/>
          <w:cs/>
        </w:rPr>
        <w:t xml:space="preserve">เก้าเดือนสิ้นสุดวันที่ </w:t>
      </w:r>
      <w:r w:rsidRPr="00ED6253">
        <w:rPr>
          <w:rFonts w:asciiTheme="majorBidi" w:hAnsiTheme="majorBidi" w:cstheme="majorBidi"/>
          <w:i/>
          <w:iCs/>
          <w:sz w:val="28"/>
          <w:szCs w:val="28"/>
        </w:rPr>
        <w:t xml:space="preserve">30 </w:t>
      </w:r>
      <w:r w:rsidRPr="00ED6253">
        <w:rPr>
          <w:rFonts w:asciiTheme="majorBidi" w:hAnsiTheme="majorBidi" w:cstheme="majorBidi"/>
          <w:i/>
          <w:iCs/>
          <w:sz w:val="28"/>
          <w:szCs w:val="28"/>
          <w:cs/>
        </w:rPr>
        <w:t>กันยายน</w:t>
      </w:r>
      <w:r w:rsidRPr="00ED6253">
        <w:rPr>
          <w:rFonts w:asciiTheme="majorBidi" w:hAnsiTheme="majorBidi" w:cstheme="majorBidi"/>
          <w:i/>
          <w:iCs/>
          <w:sz w:val="28"/>
          <w:szCs w:val="28"/>
        </w:rPr>
        <w:t xml:space="preserve"> 2562</w:t>
      </w:r>
      <w:r w:rsidRPr="00ED6253">
        <w:rPr>
          <w:rFonts w:asciiTheme="majorBidi" w:hAnsiTheme="majorBidi" w:cstheme="majorBidi"/>
          <w:i/>
          <w:iCs/>
          <w:sz w:val="28"/>
          <w:szCs w:val="28"/>
          <w:cs/>
        </w:rPr>
        <w:t xml:space="preserve">: ร้อยละ </w:t>
      </w:r>
      <w:r w:rsidRPr="00ED6253">
        <w:rPr>
          <w:rFonts w:asciiTheme="majorBidi" w:hAnsiTheme="majorBidi" w:cstheme="majorBidi"/>
          <w:i/>
          <w:iCs/>
          <w:sz w:val="28"/>
          <w:szCs w:val="28"/>
        </w:rPr>
        <w:t xml:space="preserve">15.36 </w:t>
      </w:r>
      <w:r w:rsidRPr="00ED6253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และร้อยละ </w:t>
      </w:r>
      <w:r w:rsidRPr="00ED6253">
        <w:rPr>
          <w:rFonts w:asciiTheme="majorBidi" w:hAnsiTheme="majorBidi" w:cstheme="majorBidi"/>
          <w:i/>
          <w:iCs/>
          <w:sz w:val="28"/>
          <w:szCs w:val="28"/>
        </w:rPr>
        <w:t xml:space="preserve">15.22 </w:t>
      </w:r>
      <w:r w:rsidRPr="00ED6253">
        <w:rPr>
          <w:rFonts w:asciiTheme="majorBidi" w:hAnsiTheme="majorBidi" w:cstheme="majorBidi" w:hint="cs"/>
          <w:i/>
          <w:iCs/>
          <w:sz w:val="28"/>
          <w:szCs w:val="28"/>
          <w:cs/>
        </w:rPr>
        <w:t>ตามลำดับ</w:t>
      </w:r>
      <w:r w:rsidRPr="00ED6253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ED6253">
        <w:rPr>
          <w:rFonts w:asciiTheme="majorBidi" w:hAnsiTheme="majorBidi" w:cstheme="majorBidi"/>
          <w:sz w:val="28"/>
          <w:szCs w:val="28"/>
        </w:rPr>
        <w:t xml:space="preserve"> </w:t>
      </w:r>
      <w:r w:rsidRPr="00ED6253">
        <w:rPr>
          <w:rFonts w:asciiTheme="majorBidi" w:hAnsiTheme="majorBidi" w:cstheme="majorBidi"/>
          <w:sz w:val="28"/>
          <w:szCs w:val="28"/>
          <w:cs/>
        </w:rPr>
        <w:t>อัตราภาษีเงินได้ที่แท้จริงของบริษัทในการดำเนินงานต่อเนื่องสำหรับงวดสามเดือน</w:t>
      </w:r>
      <w:r w:rsidRPr="00ED6253">
        <w:rPr>
          <w:rFonts w:asciiTheme="majorBidi" w:hAnsiTheme="majorBidi" w:cstheme="majorBidi" w:hint="cs"/>
          <w:sz w:val="28"/>
          <w:szCs w:val="28"/>
          <w:cs/>
        </w:rPr>
        <w:t>และงวดเก้าเดือน</w:t>
      </w:r>
      <w:r w:rsidRPr="00ED6253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Pr="00ED6253">
        <w:rPr>
          <w:rFonts w:asciiTheme="majorBidi" w:hAnsiTheme="majorBidi" w:cstheme="majorBidi"/>
          <w:sz w:val="28"/>
          <w:szCs w:val="28"/>
        </w:rPr>
        <w:t xml:space="preserve">30 </w:t>
      </w:r>
      <w:r w:rsidRPr="00ED6253">
        <w:rPr>
          <w:rFonts w:asciiTheme="majorBidi" w:hAnsiTheme="majorBidi" w:cstheme="majorBidi"/>
          <w:sz w:val="28"/>
          <w:szCs w:val="28"/>
          <w:cs/>
        </w:rPr>
        <w:t>กันยายน 256</w:t>
      </w:r>
      <w:r w:rsidRPr="00ED6253">
        <w:rPr>
          <w:rFonts w:asciiTheme="majorBidi" w:hAnsiTheme="majorBidi" w:cstheme="majorBidi"/>
          <w:sz w:val="28"/>
          <w:szCs w:val="28"/>
        </w:rPr>
        <w:t>3</w:t>
      </w:r>
      <w:r w:rsidRPr="00ED6253">
        <w:rPr>
          <w:rFonts w:asciiTheme="majorBidi" w:hAnsiTheme="majorBidi" w:cstheme="majorBidi"/>
          <w:sz w:val="28"/>
          <w:szCs w:val="28"/>
          <w:cs/>
        </w:rPr>
        <w:t xml:space="preserve"> คือร้อยละ</w:t>
      </w:r>
      <w:r w:rsidRPr="00ED6253">
        <w:rPr>
          <w:rFonts w:asciiTheme="majorBidi" w:hAnsiTheme="majorBidi" w:cstheme="majorBidi"/>
          <w:sz w:val="28"/>
          <w:szCs w:val="28"/>
        </w:rPr>
        <w:t xml:space="preserve"> </w:t>
      </w:r>
      <w:r w:rsidR="00A30C60" w:rsidRPr="00ED6253">
        <w:rPr>
          <w:rFonts w:asciiTheme="majorBidi" w:hAnsiTheme="majorBidi" w:cstheme="majorBidi"/>
          <w:sz w:val="28"/>
          <w:szCs w:val="28"/>
        </w:rPr>
        <w:t>1</w:t>
      </w:r>
      <w:r w:rsidR="00C56B0D" w:rsidRPr="00ED6253">
        <w:rPr>
          <w:rFonts w:asciiTheme="majorBidi" w:hAnsiTheme="majorBidi" w:cstheme="majorBidi"/>
          <w:sz w:val="28"/>
          <w:szCs w:val="28"/>
        </w:rPr>
        <w:t>5.15</w:t>
      </w:r>
      <w:r w:rsidRPr="00ED6253">
        <w:rPr>
          <w:rFonts w:asciiTheme="majorBidi" w:hAnsiTheme="majorBidi" w:cstheme="majorBidi" w:hint="cs"/>
          <w:sz w:val="28"/>
          <w:szCs w:val="28"/>
          <w:cs/>
        </w:rPr>
        <w:t xml:space="preserve"> และร้อยละ </w:t>
      </w:r>
      <w:r w:rsidR="00C56B0D" w:rsidRPr="00ED6253">
        <w:rPr>
          <w:rFonts w:asciiTheme="majorBidi" w:hAnsiTheme="majorBidi" w:cstheme="majorBidi"/>
          <w:sz w:val="28"/>
          <w:szCs w:val="28"/>
        </w:rPr>
        <w:t>11.22</w:t>
      </w:r>
      <w:r w:rsidRPr="00ED6253">
        <w:rPr>
          <w:rFonts w:asciiTheme="majorBidi" w:hAnsiTheme="majorBidi" w:cstheme="majorBidi"/>
          <w:sz w:val="28"/>
          <w:szCs w:val="28"/>
        </w:rPr>
        <w:t xml:space="preserve"> </w:t>
      </w:r>
      <w:r w:rsidRPr="00ED6253">
        <w:rPr>
          <w:rFonts w:asciiTheme="majorBidi" w:hAnsiTheme="majorBidi" w:cstheme="majorBidi" w:hint="cs"/>
          <w:sz w:val="28"/>
          <w:szCs w:val="28"/>
          <w:cs/>
        </w:rPr>
        <w:t>ตามลำดับ</w:t>
      </w:r>
      <w:r w:rsidRPr="00ED6253">
        <w:rPr>
          <w:rFonts w:asciiTheme="majorBidi" w:hAnsiTheme="majorBidi" w:cstheme="majorBidi"/>
          <w:sz w:val="28"/>
          <w:szCs w:val="28"/>
        </w:rPr>
        <w:t xml:space="preserve"> </w:t>
      </w:r>
      <w:r w:rsidRPr="00ED6253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ED6253">
        <w:rPr>
          <w:rFonts w:asciiTheme="majorBidi" w:hAnsiTheme="majorBidi" w:cstheme="majorBidi"/>
          <w:i/>
          <w:iCs/>
          <w:sz w:val="28"/>
          <w:szCs w:val="28"/>
          <w:cs/>
        </w:rPr>
        <w:t>สำหรับงวด</w:t>
      </w:r>
      <w:r w:rsidRPr="00ED6253">
        <w:rPr>
          <w:rFonts w:asciiTheme="majorBidi" w:hAnsiTheme="majorBidi" w:cstheme="majorBidi" w:hint="cs"/>
          <w:i/>
          <w:iCs/>
          <w:sz w:val="28"/>
          <w:szCs w:val="28"/>
          <w:cs/>
        </w:rPr>
        <w:t>สามเดือนและ</w:t>
      </w:r>
      <w:r w:rsidRPr="00ED6253">
        <w:rPr>
          <w:rFonts w:asciiTheme="majorBidi" w:hAnsiTheme="majorBidi" w:cstheme="majorBidi"/>
          <w:i/>
          <w:iCs/>
          <w:sz w:val="28"/>
          <w:szCs w:val="28"/>
          <w:cs/>
        </w:rPr>
        <w:t xml:space="preserve">เก้าเดือนสิ้นสุดวันที่ </w:t>
      </w:r>
      <w:r w:rsidRPr="00ED6253">
        <w:rPr>
          <w:rFonts w:asciiTheme="majorBidi" w:hAnsiTheme="majorBidi" w:cstheme="majorBidi"/>
          <w:i/>
          <w:iCs/>
          <w:sz w:val="28"/>
          <w:szCs w:val="28"/>
        </w:rPr>
        <w:t xml:space="preserve">30 </w:t>
      </w:r>
      <w:r w:rsidRPr="00ED6253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กันยายน </w:t>
      </w:r>
      <w:r w:rsidRPr="00ED6253">
        <w:rPr>
          <w:rFonts w:asciiTheme="majorBidi" w:hAnsiTheme="majorBidi" w:cstheme="majorBidi"/>
          <w:i/>
          <w:iCs/>
          <w:sz w:val="28"/>
          <w:szCs w:val="28"/>
        </w:rPr>
        <w:t>2562</w:t>
      </w:r>
      <w:r w:rsidRPr="00ED6253">
        <w:rPr>
          <w:rFonts w:asciiTheme="majorBidi" w:hAnsiTheme="majorBidi" w:cstheme="majorBidi"/>
          <w:i/>
          <w:iCs/>
          <w:sz w:val="28"/>
          <w:szCs w:val="28"/>
          <w:cs/>
        </w:rPr>
        <w:t>: ร้อยละ</w:t>
      </w:r>
      <w:r w:rsidRPr="00ED6253">
        <w:rPr>
          <w:rFonts w:asciiTheme="majorBidi" w:hAnsiTheme="majorBidi" w:cstheme="majorBidi"/>
          <w:i/>
          <w:iCs/>
          <w:sz w:val="28"/>
          <w:szCs w:val="28"/>
        </w:rPr>
        <w:t xml:space="preserve"> 10.95 </w:t>
      </w:r>
      <w:r w:rsidRPr="00ED6253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และร้อยละ </w:t>
      </w:r>
      <w:r w:rsidRPr="00ED6253">
        <w:rPr>
          <w:rFonts w:asciiTheme="majorBidi" w:hAnsiTheme="majorBidi" w:cstheme="majorBidi"/>
          <w:i/>
          <w:iCs/>
          <w:sz w:val="28"/>
          <w:szCs w:val="28"/>
        </w:rPr>
        <w:t xml:space="preserve">9.93 </w:t>
      </w:r>
      <w:r w:rsidRPr="00ED6253">
        <w:rPr>
          <w:rFonts w:asciiTheme="majorBidi" w:hAnsiTheme="majorBidi" w:cstheme="majorBidi" w:hint="cs"/>
          <w:i/>
          <w:iCs/>
          <w:sz w:val="28"/>
          <w:szCs w:val="28"/>
          <w:cs/>
        </w:rPr>
        <w:t>ตามลำดับ</w:t>
      </w:r>
      <w:r w:rsidRPr="00ED6253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ED6253">
        <w:rPr>
          <w:rFonts w:asciiTheme="majorBidi" w:hAnsiTheme="majorBidi" w:cstheme="majorBidi"/>
          <w:sz w:val="28"/>
          <w:szCs w:val="28"/>
          <w:cs/>
        </w:rPr>
        <w:t xml:space="preserve"> การเปลี่ยนแปลงในอัตราภาษีเงินได้ที่แท้จริงมีสาเหตุหลักเนื่องจากความแตกต่างระหว่างการรับรู้รายได้และค่าใช้จ่ายทางบัญชีและทางภาษีบางรายการ โดยเฉพาะอย่างยิ่ง ส่วนแบ่งกำไรจากเงินลงทุนในบริษัทย่อย </w:t>
      </w:r>
      <w:r w:rsidRPr="00ED6253">
        <w:rPr>
          <w:rFonts w:asciiTheme="majorBidi" w:hAnsiTheme="majorBidi" w:cstheme="majorBidi"/>
          <w:color w:val="000000"/>
          <w:sz w:val="28"/>
          <w:szCs w:val="28"/>
          <w:cs/>
        </w:rPr>
        <w:t>รายได้รับล่วงหน้า และประมาณการหนี้สิน</w:t>
      </w:r>
    </w:p>
    <w:p w14:paraId="2D1693A2" w14:textId="77777777" w:rsidR="00046EE7" w:rsidRPr="00ED6253" w:rsidRDefault="00046E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b/>
          <w:bCs/>
          <w:sz w:val="28"/>
          <w:szCs w:val="28"/>
          <w:lang w:eastAsia="x-none"/>
        </w:rPr>
      </w:pPr>
    </w:p>
    <w:p w14:paraId="562A8943" w14:textId="77777777" w:rsidR="00A51ED1" w:rsidRPr="00ED6253" w:rsidRDefault="00993E75" w:rsidP="00AF13C8">
      <w:pPr>
        <w:pStyle w:val="Heading6"/>
        <w:tabs>
          <w:tab w:val="left" w:pos="540"/>
          <w:tab w:val="left" w:pos="630"/>
        </w:tabs>
        <w:ind w:left="720" w:right="-45" w:hanging="720"/>
        <w:jc w:val="thaiDistribute"/>
        <w:rPr>
          <w:rFonts w:ascii="Angsana New" w:eastAsia="MS Mincho" w:hAnsi="Angsana New"/>
          <w:sz w:val="28"/>
          <w:szCs w:val="28"/>
          <w:lang w:val="en-GB"/>
        </w:rPr>
      </w:pPr>
      <w:r w:rsidRPr="00ED6253">
        <w:rPr>
          <w:rFonts w:ascii="Angsana New" w:eastAsia="MS Mincho" w:hAnsi="Angsana New" w:hint="cs"/>
          <w:sz w:val="28"/>
          <w:szCs w:val="28"/>
          <w:lang w:val="en-US"/>
        </w:rPr>
        <w:t>1</w:t>
      </w:r>
      <w:r w:rsidR="00562F26" w:rsidRPr="00ED6253">
        <w:rPr>
          <w:rFonts w:ascii="Angsana New" w:eastAsia="MS Mincho" w:hAnsi="Angsana New"/>
          <w:sz w:val="28"/>
          <w:szCs w:val="28"/>
          <w:lang w:val="en-US"/>
        </w:rPr>
        <w:t>3</w:t>
      </w:r>
      <w:r w:rsidR="00A51ED1" w:rsidRPr="00ED6253">
        <w:rPr>
          <w:rFonts w:ascii="Angsana New" w:eastAsia="MS Mincho" w:hAnsi="Angsana New" w:hint="cs"/>
          <w:sz w:val="28"/>
          <w:szCs w:val="28"/>
          <w:lang w:val="en-GB"/>
        </w:rPr>
        <w:tab/>
      </w:r>
      <w:r w:rsidR="00A51ED1" w:rsidRPr="00ED6253">
        <w:rPr>
          <w:rFonts w:ascii="Angsana New" w:eastAsia="MS Mincho" w:hAnsi="Angsana New" w:hint="cs"/>
          <w:sz w:val="28"/>
          <w:szCs w:val="28"/>
          <w:cs/>
          <w:lang w:val="en-GB"/>
        </w:rPr>
        <w:t>เงินปันผล</w:t>
      </w:r>
    </w:p>
    <w:p w14:paraId="38E0C042" w14:textId="77777777" w:rsidR="00A51ED1" w:rsidRPr="00ED6253" w:rsidRDefault="00A51ED1" w:rsidP="00A51ED1">
      <w:pPr>
        <w:pStyle w:val="block"/>
        <w:spacing w:after="0" w:line="240" w:lineRule="auto"/>
        <w:ind w:right="-7"/>
        <w:jc w:val="both"/>
        <w:rPr>
          <w:rFonts w:ascii="Angsana New" w:hAnsi="Angsana New"/>
          <w:sz w:val="24"/>
          <w:szCs w:val="24"/>
          <w:lang w:bidi="th-TH"/>
        </w:rPr>
      </w:pPr>
    </w:p>
    <w:p w14:paraId="213C738D" w14:textId="77777777" w:rsidR="00F32025" w:rsidRPr="00ED6253" w:rsidRDefault="00F32025" w:rsidP="00F320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ED6253">
        <w:rPr>
          <w:rFonts w:ascii="Angsana New" w:hAnsi="Angsana New" w:hint="cs"/>
          <w:sz w:val="28"/>
          <w:szCs w:val="28"/>
          <w:cs/>
        </w:rPr>
        <w:t xml:space="preserve">เงินปันผลที่บริษัทจ่ายให้ผู้ถือหุ้น มีดังนี้ </w:t>
      </w:r>
    </w:p>
    <w:p w14:paraId="2729BE51" w14:textId="77777777" w:rsidR="00F32025" w:rsidRPr="00ED6253" w:rsidRDefault="00F32025" w:rsidP="00F320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430"/>
        <w:gridCol w:w="1350"/>
        <w:gridCol w:w="270"/>
        <w:gridCol w:w="1800"/>
        <w:gridCol w:w="270"/>
        <w:gridCol w:w="1800"/>
        <w:gridCol w:w="316"/>
        <w:gridCol w:w="944"/>
      </w:tblGrid>
      <w:tr w:rsidR="009673C7" w:rsidRPr="00ED6253" w14:paraId="1B4A2C89" w14:textId="77777777" w:rsidTr="00E42C9A">
        <w:tc>
          <w:tcPr>
            <w:tcW w:w="2430" w:type="dxa"/>
            <w:vAlign w:val="bottom"/>
          </w:tcPr>
          <w:p w14:paraId="0776F7F4" w14:textId="77777777" w:rsidR="00CA366B" w:rsidRPr="00ED6253" w:rsidRDefault="00CA366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A130CE6" w14:textId="77777777" w:rsidR="00CA366B" w:rsidRPr="00ED6253" w:rsidRDefault="00CA366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253">
              <w:rPr>
                <w:rFonts w:ascii="Angsana New" w:hAnsi="Angsana New" w:hint="cs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270" w:type="dxa"/>
          </w:tcPr>
          <w:p w14:paraId="47E2DBC6" w14:textId="77777777" w:rsidR="00CA366B" w:rsidRPr="00ED6253" w:rsidRDefault="00CA366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65161D75" w14:textId="77777777" w:rsidR="00CA366B" w:rsidRPr="00ED6253" w:rsidRDefault="00CA366B" w:rsidP="00E42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253">
              <w:rPr>
                <w:rFonts w:ascii="Angsana New" w:hAnsi="Angsana New" w:hint="cs"/>
                <w:sz w:val="28"/>
                <w:szCs w:val="28"/>
                <w:cs/>
              </w:rPr>
              <w:t>กำหนดจ่ายเงินปันผล</w:t>
            </w:r>
          </w:p>
        </w:tc>
        <w:tc>
          <w:tcPr>
            <w:tcW w:w="270" w:type="dxa"/>
          </w:tcPr>
          <w:p w14:paraId="1C750C3D" w14:textId="77777777" w:rsidR="00CA366B" w:rsidRPr="00ED6253" w:rsidRDefault="00CA366B" w:rsidP="00CA3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516347DE" w14:textId="77777777" w:rsidR="00CA366B" w:rsidRPr="00ED6253" w:rsidRDefault="00CA366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253">
              <w:rPr>
                <w:rFonts w:ascii="Angsana New" w:hAnsi="Angsana New" w:hint="cs"/>
                <w:sz w:val="28"/>
                <w:szCs w:val="28"/>
                <w:cs/>
              </w:rPr>
              <w:t>อัตราเงินปันผลต่อหุ้น</w:t>
            </w:r>
          </w:p>
        </w:tc>
        <w:tc>
          <w:tcPr>
            <w:tcW w:w="316" w:type="dxa"/>
          </w:tcPr>
          <w:p w14:paraId="68C8E2F7" w14:textId="77777777" w:rsidR="00CA366B" w:rsidRPr="00ED6253" w:rsidRDefault="00CA366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44" w:type="dxa"/>
            <w:vAlign w:val="bottom"/>
          </w:tcPr>
          <w:p w14:paraId="7DB81D54" w14:textId="77777777" w:rsidR="00CA366B" w:rsidRPr="00ED6253" w:rsidDel="00D43E7A" w:rsidRDefault="00CA366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253">
              <w:rPr>
                <w:rFonts w:ascii="Angsana New" w:hAnsi="Angsana New" w:hint="cs"/>
                <w:sz w:val="28"/>
                <w:szCs w:val="28"/>
                <w:cs/>
              </w:rPr>
              <w:t>จำนวนเงิน</w:t>
            </w:r>
          </w:p>
        </w:tc>
      </w:tr>
      <w:tr w:rsidR="009673C7" w:rsidRPr="00ED6253" w14:paraId="479B5248" w14:textId="77777777" w:rsidTr="00E42C9A">
        <w:tc>
          <w:tcPr>
            <w:tcW w:w="2430" w:type="dxa"/>
          </w:tcPr>
          <w:p w14:paraId="079B318E" w14:textId="77777777" w:rsidR="00CA366B" w:rsidRPr="00ED6253" w:rsidRDefault="00CA366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7C8C763" w14:textId="77777777" w:rsidR="00CA366B" w:rsidRPr="00ED6253" w:rsidRDefault="00CA366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C9600A7" w14:textId="77777777" w:rsidR="00CA366B" w:rsidRPr="00ED6253" w:rsidRDefault="00CA366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41A3B86C" w14:textId="77777777" w:rsidR="00CA366B" w:rsidRPr="00ED6253" w:rsidRDefault="00CA366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0E6D217" w14:textId="77777777" w:rsidR="00CA366B" w:rsidRPr="00ED6253" w:rsidRDefault="00CA366B" w:rsidP="00CA3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72168170" w14:textId="77777777" w:rsidR="00CA366B" w:rsidRPr="00ED6253" w:rsidRDefault="00CA366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ED6253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316" w:type="dxa"/>
          </w:tcPr>
          <w:p w14:paraId="647091A8" w14:textId="77777777" w:rsidR="00CA366B" w:rsidRPr="00ED6253" w:rsidRDefault="00CA366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44" w:type="dxa"/>
          </w:tcPr>
          <w:p w14:paraId="4D90D07E" w14:textId="77777777" w:rsidR="00CA366B" w:rsidRPr="00ED6253" w:rsidRDefault="00CA366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ED6253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9673C7" w:rsidRPr="00ED6253" w14:paraId="3BC08EA6" w14:textId="77777777" w:rsidTr="00E42C9A">
        <w:tc>
          <w:tcPr>
            <w:tcW w:w="2430" w:type="dxa"/>
          </w:tcPr>
          <w:p w14:paraId="2CB06C33" w14:textId="77777777" w:rsidR="009673C7" w:rsidRPr="00ED6253" w:rsidRDefault="009673C7" w:rsidP="00967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ED6253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ปี </w:t>
            </w:r>
            <w:r w:rsidR="00993E75" w:rsidRPr="00ED6253">
              <w:rPr>
                <w:rFonts w:ascii="Angsana New" w:hAnsi="Angsana New" w:hint="cs"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350" w:type="dxa"/>
          </w:tcPr>
          <w:p w14:paraId="0733A46B" w14:textId="77777777" w:rsidR="009673C7" w:rsidRPr="00ED6253" w:rsidRDefault="009673C7" w:rsidP="00967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3373FB6" w14:textId="77777777" w:rsidR="009673C7" w:rsidRPr="00ED6253" w:rsidRDefault="009673C7" w:rsidP="00967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599414B7" w14:textId="77777777" w:rsidR="009673C7" w:rsidRPr="00ED6253" w:rsidRDefault="009673C7" w:rsidP="00967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0EB8407" w14:textId="77777777" w:rsidR="009673C7" w:rsidRPr="00ED6253" w:rsidRDefault="009673C7" w:rsidP="00967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0634C854" w14:textId="77777777" w:rsidR="009673C7" w:rsidRPr="00ED6253" w:rsidRDefault="009673C7" w:rsidP="00967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6" w:type="dxa"/>
          </w:tcPr>
          <w:p w14:paraId="31F5F271" w14:textId="77777777" w:rsidR="009673C7" w:rsidRPr="00ED6253" w:rsidRDefault="009673C7" w:rsidP="00967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4" w:type="dxa"/>
          </w:tcPr>
          <w:p w14:paraId="4362AE2B" w14:textId="77777777" w:rsidR="009673C7" w:rsidRPr="00ED6253" w:rsidRDefault="009673C7" w:rsidP="00967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E4815" w:rsidRPr="00ED6253" w14:paraId="3DAA2EF7" w14:textId="77777777" w:rsidTr="00E42C9A">
        <w:tc>
          <w:tcPr>
            <w:tcW w:w="2430" w:type="dxa"/>
          </w:tcPr>
          <w:p w14:paraId="652D46C7" w14:textId="77777777" w:rsidR="005E4815" w:rsidRPr="00ED6253" w:rsidRDefault="005E4815" w:rsidP="005E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28"/>
                <w:szCs w:val="28"/>
                <w:cs/>
              </w:rPr>
            </w:pPr>
            <w:r w:rsidRPr="00ED6253">
              <w:rPr>
                <w:rFonts w:ascii="Angsana New" w:hAnsi="Angsana New" w:hint="cs"/>
                <w:sz w:val="28"/>
                <w:szCs w:val="28"/>
                <w:cs/>
              </w:rPr>
              <w:t>เงินปันผลระหว่างกาล</w:t>
            </w:r>
          </w:p>
        </w:tc>
        <w:tc>
          <w:tcPr>
            <w:tcW w:w="1350" w:type="dxa"/>
          </w:tcPr>
          <w:p w14:paraId="15011D48" w14:textId="77777777" w:rsidR="005E4815" w:rsidRPr="00ED6253" w:rsidRDefault="00B65805" w:rsidP="005E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253">
              <w:rPr>
                <w:rFonts w:ascii="Angsana New" w:hAnsi="Angsana New"/>
                <w:sz w:val="28"/>
                <w:szCs w:val="28"/>
              </w:rPr>
              <w:t xml:space="preserve">13 </w:t>
            </w:r>
            <w:r w:rsidRPr="00ED6253">
              <w:rPr>
                <w:rFonts w:ascii="Angsana New" w:hAnsi="Angsana New" w:hint="cs"/>
                <w:sz w:val="28"/>
                <w:szCs w:val="28"/>
                <w:cs/>
              </w:rPr>
              <w:t xml:space="preserve">สิงหาคม </w:t>
            </w:r>
            <w:r w:rsidRPr="00ED625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66CD1697" w14:textId="77777777" w:rsidR="005E4815" w:rsidRPr="00ED6253" w:rsidRDefault="005E4815" w:rsidP="005E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64E88AFA" w14:textId="77777777" w:rsidR="005E4815" w:rsidRPr="00ED6253" w:rsidRDefault="00B65805" w:rsidP="005E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253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ED625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482876C8" w14:textId="77777777" w:rsidR="005E4815" w:rsidRPr="00ED6253" w:rsidRDefault="005E4815" w:rsidP="005E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5361A7F4" w14:textId="77777777" w:rsidR="005E4815" w:rsidRPr="00ED6253" w:rsidRDefault="00B65805" w:rsidP="005E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253">
              <w:rPr>
                <w:rFonts w:ascii="Angsana New" w:hAnsi="Angsana New"/>
                <w:sz w:val="28"/>
                <w:szCs w:val="28"/>
              </w:rPr>
              <w:t>0.10</w:t>
            </w:r>
          </w:p>
        </w:tc>
        <w:tc>
          <w:tcPr>
            <w:tcW w:w="316" w:type="dxa"/>
          </w:tcPr>
          <w:p w14:paraId="6475188D" w14:textId="77777777" w:rsidR="005E4815" w:rsidRPr="00ED6253" w:rsidRDefault="005E4815" w:rsidP="005E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4" w:type="dxa"/>
          </w:tcPr>
          <w:p w14:paraId="7B3BBC0D" w14:textId="77777777" w:rsidR="005E4815" w:rsidRPr="00ED6253" w:rsidRDefault="00B65805" w:rsidP="005E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253">
              <w:rPr>
                <w:rFonts w:ascii="Angsana New" w:hAnsi="Angsana New"/>
                <w:sz w:val="28"/>
                <w:szCs w:val="28"/>
              </w:rPr>
              <w:t>30.00</w:t>
            </w:r>
          </w:p>
        </w:tc>
      </w:tr>
      <w:tr w:rsidR="005E4815" w:rsidRPr="00ED6253" w14:paraId="656370BB" w14:textId="77777777" w:rsidTr="00683D3B">
        <w:tc>
          <w:tcPr>
            <w:tcW w:w="2430" w:type="dxa"/>
          </w:tcPr>
          <w:p w14:paraId="44D89777" w14:textId="77777777" w:rsidR="005E4815" w:rsidRPr="00ED6253" w:rsidRDefault="005E4815" w:rsidP="005E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28"/>
                <w:szCs w:val="28"/>
                <w:cs/>
              </w:rPr>
            </w:pPr>
            <w:r w:rsidRPr="00ED6253">
              <w:rPr>
                <w:rFonts w:ascii="Angsana New" w:hAnsi="Angsana New" w:hint="cs"/>
                <w:sz w:val="28"/>
                <w:szCs w:val="28"/>
                <w:cs/>
              </w:rPr>
              <w:t>เงินปันผลระหว่างกาล</w:t>
            </w:r>
          </w:p>
        </w:tc>
        <w:tc>
          <w:tcPr>
            <w:tcW w:w="1350" w:type="dxa"/>
          </w:tcPr>
          <w:p w14:paraId="443792FC" w14:textId="77777777" w:rsidR="005E4815" w:rsidRPr="00ED6253" w:rsidRDefault="005E4815" w:rsidP="005E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25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D6253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ED625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230EB6D3" w14:textId="77777777" w:rsidR="005E4815" w:rsidRPr="00ED6253" w:rsidRDefault="005E4815" w:rsidP="005E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06887800" w14:textId="77777777" w:rsidR="005E4815" w:rsidRPr="00ED6253" w:rsidRDefault="005E4815" w:rsidP="005E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253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ED6253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D6253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3C704615" w14:textId="77777777" w:rsidR="005E4815" w:rsidRPr="00ED6253" w:rsidRDefault="005E4815" w:rsidP="005E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A3D624E" w14:textId="77777777" w:rsidR="005E4815" w:rsidRPr="00ED6253" w:rsidRDefault="005E4815" w:rsidP="005E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253">
              <w:rPr>
                <w:rFonts w:ascii="Angsana New" w:hAnsi="Angsana New"/>
                <w:sz w:val="28"/>
                <w:szCs w:val="28"/>
              </w:rPr>
              <w:t>0.16</w:t>
            </w:r>
          </w:p>
        </w:tc>
        <w:tc>
          <w:tcPr>
            <w:tcW w:w="316" w:type="dxa"/>
          </w:tcPr>
          <w:p w14:paraId="5FF11989" w14:textId="77777777" w:rsidR="005E4815" w:rsidRPr="00ED6253" w:rsidRDefault="005E4815" w:rsidP="005E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14:paraId="3F6D7662" w14:textId="77777777" w:rsidR="005E4815" w:rsidRPr="00ED6253" w:rsidRDefault="005E4815" w:rsidP="005E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253">
              <w:rPr>
                <w:rFonts w:ascii="Angsana New" w:hAnsi="Angsana New"/>
                <w:sz w:val="28"/>
                <w:szCs w:val="28"/>
              </w:rPr>
              <w:t>48.00</w:t>
            </w:r>
          </w:p>
        </w:tc>
      </w:tr>
      <w:tr w:rsidR="00683D3B" w:rsidRPr="00ED6253" w14:paraId="3A378970" w14:textId="77777777" w:rsidTr="00683D3B">
        <w:tc>
          <w:tcPr>
            <w:tcW w:w="2430" w:type="dxa"/>
          </w:tcPr>
          <w:p w14:paraId="73021F72" w14:textId="5B1F8761" w:rsidR="00683D3B" w:rsidRPr="00ED6253" w:rsidRDefault="00683D3B" w:rsidP="005E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D625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เงินปันผลที่จ่ายเพิ่ม</w:t>
            </w:r>
          </w:p>
        </w:tc>
        <w:tc>
          <w:tcPr>
            <w:tcW w:w="1350" w:type="dxa"/>
          </w:tcPr>
          <w:p w14:paraId="337D3E64" w14:textId="77777777" w:rsidR="00683D3B" w:rsidRPr="00ED6253" w:rsidRDefault="00683D3B" w:rsidP="005E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6CF6468" w14:textId="77777777" w:rsidR="00683D3B" w:rsidRPr="00ED6253" w:rsidRDefault="00683D3B" w:rsidP="005E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3D4BE111" w14:textId="77777777" w:rsidR="00683D3B" w:rsidRPr="00ED6253" w:rsidRDefault="00683D3B" w:rsidP="005E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306299C" w14:textId="77777777" w:rsidR="00683D3B" w:rsidRPr="00ED6253" w:rsidRDefault="00683D3B" w:rsidP="005E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3E7716BF" w14:textId="5028A13F" w:rsidR="00683D3B" w:rsidRPr="00ED6253" w:rsidRDefault="00683D3B" w:rsidP="005E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6253">
              <w:rPr>
                <w:rFonts w:ascii="Angsana New" w:hAnsi="Angsana New"/>
                <w:b/>
                <w:bCs/>
                <w:sz w:val="28"/>
                <w:szCs w:val="28"/>
              </w:rPr>
              <w:t>0.26</w:t>
            </w:r>
          </w:p>
        </w:tc>
        <w:tc>
          <w:tcPr>
            <w:tcW w:w="316" w:type="dxa"/>
          </w:tcPr>
          <w:p w14:paraId="79B06564" w14:textId="77777777" w:rsidR="00683D3B" w:rsidRPr="00ED6253" w:rsidRDefault="00683D3B" w:rsidP="005E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double" w:sz="4" w:space="0" w:color="auto"/>
            </w:tcBorders>
          </w:tcPr>
          <w:p w14:paraId="7F2E9C85" w14:textId="5C8603ED" w:rsidR="00683D3B" w:rsidRPr="00ED6253" w:rsidRDefault="00683D3B" w:rsidP="005E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6253">
              <w:rPr>
                <w:rFonts w:ascii="Angsana New" w:hAnsi="Angsana New"/>
                <w:b/>
                <w:bCs/>
                <w:sz w:val="28"/>
                <w:szCs w:val="28"/>
              </w:rPr>
              <w:t>78.00</w:t>
            </w:r>
          </w:p>
        </w:tc>
      </w:tr>
    </w:tbl>
    <w:p w14:paraId="32E89BB0" w14:textId="77777777" w:rsidR="00F5750C" w:rsidRPr="00ED6253" w:rsidRDefault="00F5750C" w:rsidP="008261A6">
      <w:pPr>
        <w:pStyle w:val="Heading6"/>
        <w:tabs>
          <w:tab w:val="left" w:pos="540"/>
        </w:tabs>
        <w:ind w:left="720" w:right="-45" w:hanging="720"/>
        <w:jc w:val="thaiDistribute"/>
        <w:rPr>
          <w:rFonts w:ascii="Angsana New" w:eastAsia="MS Mincho" w:hAnsi="Angsana New"/>
          <w:sz w:val="28"/>
          <w:szCs w:val="28"/>
          <w:lang w:val="en-US"/>
        </w:rPr>
      </w:pPr>
    </w:p>
    <w:p w14:paraId="20A97C0A" w14:textId="77777777" w:rsidR="00B96F63" w:rsidRPr="00ED6253" w:rsidRDefault="00993E75" w:rsidP="008261A6">
      <w:pPr>
        <w:pStyle w:val="Heading6"/>
        <w:tabs>
          <w:tab w:val="left" w:pos="540"/>
        </w:tabs>
        <w:ind w:left="720" w:right="-45" w:hanging="720"/>
        <w:jc w:val="thaiDistribute"/>
        <w:rPr>
          <w:rFonts w:ascii="Angsana New" w:eastAsia="MS Mincho" w:hAnsi="Angsana New"/>
          <w:sz w:val="28"/>
          <w:szCs w:val="28"/>
          <w:lang w:val="en-GB"/>
        </w:rPr>
      </w:pPr>
      <w:r w:rsidRPr="00ED6253">
        <w:rPr>
          <w:rFonts w:ascii="Angsana New" w:eastAsia="MS Mincho" w:hAnsi="Angsana New" w:hint="cs"/>
          <w:sz w:val="28"/>
          <w:szCs w:val="28"/>
          <w:lang w:val="en-US"/>
        </w:rPr>
        <w:t>1</w:t>
      </w:r>
      <w:r w:rsidR="00562F26" w:rsidRPr="00ED6253">
        <w:rPr>
          <w:rFonts w:ascii="Angsana New" w:eastAsia="MS Mincho" w:hAnsi="Angsana New"/>
          <w:sz w:val="28"/>
          <w:szCs w:val="28"/>
          <w:lang w:val="en-US"/>
        </w:rPr>
        <w:t>4</w:t>
      </w:r>
      <w:r w:rsidR="00B96F63" w:rsidRPr="00ED6253">
        <w:rPr>
          <w:rFonts w:ascii="Angsana New" w:eastAsia="MS Mincho" w:hAnsi="Angsana New" w:hint="cs"/>
          <w:sz w:val="28"/>
          <w:szCs w:val="28"/>
          <w:lang w:val="en-GB"/>
        </w:rPr>
        <w:tab/>
      </w:r>
      <w:r w:rsidR="00B96F63" w:rsidRPr="00ED6253">
        <w:rPr>
          <w:rFonts w:ascii="Angsana New" w:eastAsia="MS Mincho" w:hAnsi="Angsana New" w:hint="cs"/>
          <w:sz w:val="28"/>
          <w:szCs w:val="28"/>
          <w:cs/>
          <w:lang w:val="en-GB"/>
        </w:rPr>
        <w:t>เครื่องมือทางการเงิน</w:t>
      </w:r>
    </w:p>
    <w:p w14:paraId="210861F4" w14:textId="77777777" w:rsidR="00B96F63" w:rsidRPr="00ED6253" w:rsidRDefault="00B96F63" w:rsidP="008261A6">
      <w:pPr>
        <w:spacing w:line="240" w:lineRule="auto"/>
        <w:rPr>
          <w:rFonts w:ascii="Angsana New" w:hAnsi="Angsana New"/>
          <w:sz w:val="24"/>
          <w:szCs w:val="24"/>
          <w:lang w:val="en-GB" w:eastAsia="x-none"/>
        </w:rPr>
      </w:pPr>
    </w:p>
    <w:p w14:paraId="59A28AB5" w14:textId="77777777" w:rsidR="00B96F63" w:rsidRPr="00ED6253" w:rsidRDefault="00B96F63" w:rsidP="008261A6">
      <w:pPr>
        <w:pStyle w:val="block"/>
        <w:spacing w:after="0" w:line="240" w:lineRule="auto"/>
        <w:ind w:left="540" w:right="-7"/>
        <w:jc w:val="both"/>
        <w:rPr>
          <w:rFonts w:ascii="Angsana New" w:hAnsi="Angsana New"/>
          <w:b/>
          <w:bCs/>
          <w:i/>
          <w:iCs/>
          <w:sz w:val="28"/>
          <w:szCs w:val="28"/>
          <w:lang w:bidi="th-TH"/>
        </w:rPr>
      </w:pPr>
      <w:r w:rsidRPr="00ED6253">
        <w:rPr>
          <w:rFonts w:ascii="Angsana New" w:hAnsi="Angsana New" w:hint="cs"/>
          <w:b/>
          <w:bCs/>
          <w:i/>
          <w:iCs/>
          <w:sz w:val="28"/>
          <w:szCs w:val="28"/>
          <w:cs/>
          <w:lang w:bidi="th-TH"/>
        </w:rPr>
        <w:t>มูลค่าตามบัญชีและมูลค่ายุติธรรม</w:t>
      </w:r>
    </w:p>
    <w:p w14:paraId="4BB01D04" w14:textId="77777777" w:rsidR="00B96F63" w:rsidRPr="00ED6253" w:rsidRDefault="00B96F63" w:rsidP="008261A6">
      <w:pPr>
        <w:pStyle w:val="block"/>
        <w:spacing w:after="0" w:line="240" w:lineRule="auto"/>
        <w:ind w:right="-7"/>
        <w:jc w:val="both"/>
        <w:rPr>
          <w:rFonts w:ascii="Angsana New" w:hAnsi="Angsana New"/>
          <w:sz w:val="24"/>
          <w:szCs w:val="24"/>
          <w:lang w:val="en-US" w:bidi="th-TH"/>
        </w:rPr>
      </w:pPr>
    </w:p>
    <w:p w14:paraId="3E56056F" w14:textId="77777777" w:rsidR="00BF74B7" w:rsidRPr="00ED6253" w:rsidRDefault="00BF74B7" w:rsidP="00A73BC3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pacing w:val="-6"/>
          <w:sz w:val="28"/>
          <w:szCs w:val="28"/>
          <w:lang w:bidi="th-TH"/>
        </w:rPr>
      </w:pPr>
      <w:r w:rsidRPr="00ED6253">
        <w:rPr>
          <w:rFonts w:ascii="Angsana New" w:hAnsi="Angsana New" w:hint="cs"/>
          <w:spacing w:val="-6"/>
          <w:sz w:val="28"/>
          <w:szCs w:val="28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="006F53B1" w:rsidRPr="00ED6253">
        <w:rPr>
          <w:rFonts w:ascii="Angsana New" w:hAnsi="Angsana New"/>
          <w:spacing w:val="-6"/>
          <w:sz w:val="28"/>
          <w:szCs w:val="28"/>
          <w:lang w:bidi="th-TH"/>
        </w:rPr>
        <w:t xml:space="preserve"> </w:t>
      </w:r>
      <w:r w:rsidRPr="00ED6253">
        <w:rPr>
          <w:rFonts w:ascii="Angsana New" w:hAnsi="Angsana New" w:hint="cs"/>
          <w:spacing w:val="-6"/>
          <w:sz w:val="28"/>
          <w:szCs w:val="28"/>
          <w:cs/>
          <w:lang w:bidi="th-TH"/>
        </w:rPr>
        <w:t>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031E796D" w14:textId="77777777" w:rsidR="00CD7343" w:rsidRPr="00ED6253" w:rsidRDefault="00CD7343" w:rsidP="00A73BC3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pacing w:val="-6"/>
          <w:sz w:val="28"/>
          <w:szCs w:val="28"/>
          <w:lang w:bidi="th-TH"/>
        </w:rPr>
      </w:pPr>
    </w:p>
    <w:p w14:paraId="4324F9CD" w14:textId="77777777" w:rsidR="00CD7343" w:rsidRPr="00ED6253" w:rsidRDefault="00CD7343" w:rsidP="00A73BC3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pacing w:val="-6"/>
          <w:sz w:val="28"/>
          <w:szCs w:val="28"/>
          <w:lang w:bidi="th-TH"/>
        </w:rPr>
      </w:pPr>
    </w:p>
    <w:p w14:paraId="7C9017F2" w14:textId="77777777" w:rsidR="00CD7343" w:rsidRPr="00ED6253" w:rsidRDefault="00CD7343" w:rsidP="00A73BC3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pacing w:val="-6"/>
          <w:sz w:val="28"/>
          <w:szCs w:val="28"/>
          <w:lang w:bidi="th-TH"/>
        </w:rPr>
      </w:pPr>
    </w:p>
    <w:p w14:paraId="3EF39407" w14:textId="77777777" w:rsidR="00FB0E1C" w:rsidRPr="00ED6253" w:rsidRDefault="00FB0E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6"/>
          <w:sz w:val="28"/>
          <w:szCs w:val="28"/>
          <w:lang w:val="en-GB"/>
        </w:rPr>
      </w:pPr>
      <w:r w:rsidRPr="00ED6253">
        <w:rPr>
          <w:rFonts w:ascii="Angsana New" w:hAnsi="Angsana New"/>
          <w:spacing w:val="-6"/>
          <w:sz w:val="28"/>
          <w:szCs w:val="28"/>
        </w:rPr>
        <w:br w:type="page"/>
      </w:r>
    </w:p>
    <w:tbl>
      <w:tblPr>
        <w:tblW w:w="98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440"/>
        <w:gridCol w:w="900"/>
        <w:gridCol w:w="810"/>
        <w:gridCol w:w="270"/>
        <w:gridCol w:w="900"/>
        <w:gridCol w:w="270"/>
        <w:gridCol w:w="900"/>
        <w:gridCol w:w="270"/>
        <w:gridCol w:w="720"/>
        <w:gridCol w:w="270"/>
        <w:gridCol w:w="900"/>
        <w:gridCol w:w="270"/>
        <w:gridCol w:w="720"/>
        <w:gridCol w:w="270"/>
        <w:gridCol w:w="900"/>
      </w:tblGrid>
      <w:tr w:rsidR="00CD7343" w:rsidRPr="00ED6253" w14:paraId="7B4E15C7" w14:textId="77777777" w:rsidTr="00FC3979">
        <w:trPr>
          <w:trHeight w:val="261"/>
        </w:trPr>
        <w:tc>
          <w:tcPr>
            <w:tcW w:w="1440" w:type="dxa"/>
            <w:shd w:val="clear" w:color="auto" w:fill="auto"/>
            <w:vAlign w:val="bottom"/>
          </w:tcPr>
          <w:p w14:paraId="2182A6CA" w14:textId="77777777" w:rsidR="00CD7343" w:rsidRPr="00ED6253" w:rsidRDefault="00CD7343" w:rsidP="00000F9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C45497C" w14:textId="77777777" w:rsidR="00CD7343" w:rsidRPr="00ED6253" w:rsidRDefault="00CD7343" w:rsidP="00000F90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gridSpan w:val="13"/>
            <w:vAlign w:val="bottom"/>
          </w:tcPr>
          <w:p w14:paraId="7920D310" w14:textId="77777777" w:rsidR="00CD7343" w:rsidRPr="00ED6253" w:rsidRDefault="00CD7343" w:rsidP="00000F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F722FA" w:rsidRPr="00ED6253" w14:paraId="4CC8F12B" w14:textId="77777777" w:rsidTr="00FC3979">
        <w:trPr>
          <w:trHeight w:val="261"/>
        </w:trPr>
        <w:tc>
          <w:tcPr>
            <w:tcW w:w="1440" w:type="dxa"/>
            <w:shd w:val="clear" w:color="auto" w:fill="auto"/>
            <w:vAlign w:val="bottom"/>
          </w:tcPr>
          <w:p w14:paraId="7DA674FE" w14:textId="77777777" w:rsidR="00CD7343" w:rsidRPr="00ED6253" w:rsidRDefault="00CD7343" w:rsidP="00000F9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5E31E4B" w14:textId="77777777" w:rsidR="00CD7343" w:rsidRPr="00ED6253" w:rsidRDefault="00CD7343" w:rsidP="00000F90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3150" w:type="dxa"/>
            <w:gridSpan w:val="5"/>
            <w:vAlign w:val="bottom"/>
          </w:tcPr>
          <w:p w14:paraId="250E2459" w14:textId="77777777" w:rsidR="00CD7343" w:rsidRPr="00ED6253" w:rsidRDefault="00CD7343" w:rsidP="00000F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2A9542F9" w14:textId="77777777" w:rsidR="00CD7343" w:rsidRPr="00ED6253" w:rsidRDefault="00CD7343" w:rsidP="00000F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4050" w:type="dxa"/>
            <w:gridSpan w:val="7"/>
            <w:vAlign w:val="bottom"/>
          </w:tcPr>
          <w:p w14:paraId="3B371FBA" w14:textId="77777777" w:rsidR="00CD7343" w:rsidRPr="00ED6253" w:rsidRDefault="00CD7343" w:rsidP="00000F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881344" w:rsidRPr="00ED6253" w14:paraId="1C717A75" w14:textId="77777777" w:rsidTr="00FC3979">
        <w:trPr>
          <w:trHeight w:val="261"/>
        </w:trPr>
        <w:tc>
          <w:tcPr>
            <w:tcW w:w="1440" w:type="dxa"/>
            <w:shd w:val="clear" w:color="auto" w:fill="auto"/>
            <w:vAlign w:val="bottom"/>
          </w:tcPr>
          <w:p w14:paraId="53D8ED37" w14:textId="77777777" w:rsidR="00CD7343" w:rsidRPr="00ED6253" w:rsidRDefault="00CD7343" w:rsidP="0024462F">
            <w:pPr>
              <w:tabs>
                <w:tab w:val="clear" w:pos="227"/>
              </w:tabs>
              <w:ind w:left="160" w:right="-90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D625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="0024462F" w:rsidRPr="00ED625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ED625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24462F" w:rsidRPr="00ED625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br/>
            </w:r>
            <w:r w:rsidR="00234117" w:rsidRPr="00ED625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</w:t>
            </w:r>
            <w:r w:rsidRPr="00ED625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ายน</w:t>
            </w:r>
            <w:r w:rsidR="0024462F" w:rsidRPr="00ED625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ED625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900" w:type="dxa"/>
            <w:vAlign w:val="bottom"/>
          </w:tcPr>
          <w:p w14:paraId="441134B7" w14:textId="77777777" w:rsidR="00CD7343" w:rsidRPr="00ED6253" w:rsidRDefault="00CD7343" w:rsidP="00000F90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หมายเหตุ</w:t>
            </w:r>
          </w:p>
        </w:tc>
        <w:tc>
          <w:tcPr>
            <w:tcW w:w="810" w:type="dxa"/>
            <w:vAlign w:val="bottom"/>
          </w:tcPr>
          <w:p w14:paraId="6320333C" w14:textId="77777777" w:rsidR="00CD7343" w:rsidRPr="00ED6253" w:rsidRDefault="00CD7343" w:rsidP="00000F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  <w:p w14:paraId="655A6E12" w14:textId="77777777" w:rsidR="00000F90" w:rsidRPr="00ED6253" w:rsidRDefault="00CD7343" w:rsidP="00000F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ผ่านกำไรหรือ</w:t>
            </w:r>
          </w:p>
          <w:p w14:paraId="593D8A3F" w14:textId="77777777" w:rsidR="00CD7343" w:rsidRPr="00ED6253" w:rsidRDefault="00CD7343" w:rsidP="00000F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ขาดทุน</w:t>
            </w:r>
          </w:p>
        </w:tc>
        <w:tc>
          <w:tcPr>
            <w:tcW w:w="270" w:type="dxa"/>
          </w:tcPr>
          <w:p w14:paraId="28ED6755" w14:textId="77777777" w:rsidR="00CD7343" w:rsidRPr="00ED6253" w:rsidRDefault="00CD7343" w:rsidP="00000F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6A1F68E" w14:textId="77777777" w:rsidR="00CD7343" w:rsidRPr="00ED6253" w:rsidRDefault="00CD7343" w:rsidP="00000F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ราคาทุนตัดจำหน่าย</w:t>
            </w:r>
            <w:r w:rsidRPr="00ED625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- </w:t>
            </w:r>
            <w:r w:rsidRPr="00ED625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7C74C8" w14:textId="77777777" w:rsidR="00CD7343" w:rsidRPr="00ED6253" w:rsidRDefault="00CD7343" w:rsidP="00000F90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7991CA3" w14:textId="77777777" w:rsidR="00CD7343" w:rsidRPr="00ED6253" w:rsidRDefault="00CD7343" w:rsidP="00000F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17EC55FC" w14:textId="77777777" w:rsidR="00CD7343" w:rsidRPr="00ED6253" w:rsidRDefault="00CD7343" w:rsidP="00000F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60AB63EF" w14:textId="77777777" w:rsidR="00CD7343" w:rsidRPr="00ED6253" w:rsidRDefault="00CD7343" w:rsidP="00000F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ED6253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70" w:type="dxa"/>
          </w:tcPr>
          <w:p w14:paraId="2A25BB4A" w14:textId="77777777" w:rsidR="00CD7343" w:rsidRPr="00ED6253" w:rsidRDefault="00CD7343" w:rsidP="00000F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48EDC34" w14:textId="77777777" w:rsidR="00CD7343" w:rsidRPr="00ED6253" w:rsidRDefault="00CD7343" w:rsidP="00000F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ED6253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70" w:type="dxa"/>
          </w:tcPr>
          <w:p w14:paraId="77A273F4" w14:textId="77777777" w:rsidR="00CD7343" w:rsidRPr="00ED6253" w:rsidRDefault="00CD7343" w:rsidP="00000F90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0" w:type="dxa"/>
            <w:vAlign w:val="bottom"/>
          </w:tcPr>
          <w:p w14:paraId="2E475945" w14:textId="77777777" w:rsidR="00CD7343" w:rsidRPr="00ED6253" w:rsidRDefault="00CD7343" w:rsidP="00000F90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ED6253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70" w:type="dxa"/>
          </w:tcPr>
          <w:p w14:paraId="023868D6" w14:textId="77777777" w:rsidR="00CD7343" w:rsidRPr="00ED6253" w:rsidRDefault="00CD7343" w:rsidP="00000F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91A9922" w14:textId="77777777" w:rsidR="00CD7343" w:rsidRPr="00ED6253" w:rsidRDefault="00F722FA" w:rsidP="00F722F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CD7343" w:rsidRPr="00ED6253" w14:paraId="2ABD8E39" w14:textId="77777777" w:rsidTr="00FC3979">
        <w:trPr>
          <w:trHeight w:val="261"/>
        </w:trPr>
        <w:tc>
          <w:tcPr>
            <w:tcW w:w="1440" w:type="dxa"/>
            <w:shd w:val="clear" w:color="auto" w:fill="auto"/>
            <w:vAlign w:val="bottom"/>
          </w:tcPr>
          <w:p w14:paraId="4873A176" w14:textId="77777777" w:rsidR="00CD7343" w:rsidRPr="00ED6253" w:rsidRDefault="00CD7343" w:rsidP="00000F9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1706063C" w14:textId="77777777" w:rsidR="00CD7343" w:rsidRPr="00ED6253" w:rsidRDefault="00CD7343" w:rsidP="00000F90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7470" w:type="dxa"/>
            <w:gridSpan w:val="13"/>
            <w:vAlign w:val="bottom"/>
          </w:tcPr>
          <w:p w14:paraId="5D29E185" w14:textId="77777777" w:rsidR="00CD7343" w:rsidRPr="00ED6253" w:rsidRDefault="00CD7343" w:rsidP="00000F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ED625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881344" w:rsidRPr="00ED6253" w14:paraId="77CCCADB" w14:textId="77777777" w:rsidTr="00FC3979">
        <w:trPr>
          <w:trHeight w:val="261"/>
        </w:trPr>
        <w:tc>
          <w:tcPr>
            <w:tcW w:w="2340" w:type="dxa"/>
            <w:gridSpan w:val="2"/>
            <w:shd w:val="clear" w:color="auto" w:fill="auto"/>
          </w:tcPr>
          <w:p w14:paraId="4505F18E" w14:textId="77777777" w:rsidR="00000F90" w:rsidRPr="00ED6253" w:rsidRDefault="00000F90" w:rsidP="00000F9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810" w:type="dxa"/>
          </w:tcPr>
          <w:p w14:paraId="1010AE0E" w14:textId="77777777" w:rsidR="00000F90" w:rsidRPr="00ED6253" w:rsidRDefault="00000F90" w:rsidP="00000F9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AF1FDEA" w14:textId="77777777" w:rsidR="00000F90" w:rsidRPr="00ED6253" w:rsidRDefault="00000F90" w:rsidP="00000F9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60A6E800" w14:textId="77777777" w:rsidR="00000F90" w:rsidRPr="00ED6253" w:rsidRDefault="00000F90" w:rsidP="00000F90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E1F3AB6" w14:textId="77777777" w:rsidR="00000F90" w:rsidRPr="00ED6253" w:rsidRDefault="00000F90" w:rsidP="00000F9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0F1C5BD8" w14:textId="77777777" w:rsidR="00000F90" w:rsidRPr="00ED6253" w:rsidRDefault="00000F90" w:rsidP="00000F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DFC2D88" w14:textId="77777777" w:rsidR="00000F90" w:rsidRPr="00ED6253" w:rsidRDefault="00000F90" w:rsidP="00000F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5E6B9FDC" w14:textId="77777777" w:rsidR="00000F90" w:rsidRPr="00ED6253" w:rsidRDefault="00000F90" w:rsidP="00000F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1E09283" w14:textId="77777777" w:rsidR="00000F90" w:rsidRPr="00ED6253" w:rsidRDefault="00000F90" w:rsidP="00000F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F619263" w14:textId="77777777" w:rsidR="00000F90" w:rsidRPr="00ED6253" w:rsidRDefault="00000F90" w:rsidP="00000F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D39E842" w14:textId="77777777" w:rsidR="00000F90" w:rsidRPr="00ED6253" w:rsidRDefault="00000F90" w:rsidP="00000F9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11901567" w14:textId="77777777" w:rsidR="00000F90" w:rsidRPr="00ED6253" w:rsidRDefault="00000F90" w:rsidP="00000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F91D9B2" w14:textId="77777777" w:rsidR="00000F90" w:rsidRPr="00ED6253" w:rsidRDefault="00000F90" w:rsidP="00000F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7959743A" w14:textId="77777777" w:rsidR="00000F90" w:rsidRPr="00ED6253" w:rsidRDefault="00000F90" w:rsidP="00000F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81344" w:rsidRPr="00ED6253" w14:paraId="02362A3F" w14:textId="77777777" w:rsidTr="00FC3979">
        <w:trPr>
          <w:trHeight w:val="261"/>
        </w:trPr>
        <w:tc>
          <w:tcPr>
            <w:tcW w:w="1440" w:type="dxa"/>
            <w:shd w:val="clear" w:color="auto" w:fill="auto"/>
          </w:tcPr>
          <w:p w14:paraId="068F2215" w14:textId="77777777" w:rsidR="00CD7343" w:rsidRPr="00ED6253" w:rsidRDefault="00CD7343" w:rsidP="00000F90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เงินกู้ยืมจาก</w:t>
            </w:r>
          </w:p>
          <w:p w14:paraId="3C1B301C" w14:textId="77777777" w:rsidR="00CD7343" w:rsidRPr="00ED6253" w:rsidRDefault="00CD7343" w:rsidP="00000F90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  </w:t>
            </w:r>
            <w:r w:rsidRPr="00ED625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สถาบันการเงิน</w:t>
            </w:r>
          </w:p>
        </w:tc>
        <w:tc>
          <w:tcPr>
            <w:tcW w:w="900" w:type="dxa"/>
          </w:tcPr>
          <w:p w14:paraId="7A1169A6" w14:textId="77777777" w:rsidR="00CD7343" w:rsidRPr="00ED6253" w:rsidRDefault="00CD7343" w:rsidP="00000F9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  <w:p w14:paraId="090F1073" w14:textId="77777777" w:rsidR="00CD7343" w:rsidRPr="00ED6253" w:rsidRDefault="00800EB0" w:rsidP="00000F9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810" w:type="dxa"/>
          </w:tcPr>
          <w:p w14:paraId="21F6CB18" w14:textId="77777777" w:rsidR="00CD7343" w:rsidRPr="00ED6253" w:rsidRDefault="00CD7343" w:rsidP="00FB0E1C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3DA1DDB" w14:textId="77777777" w:rsidR="00881344" w:rsidRPr="00ED6253" w:rsidRDefault="00881344" w:rsidP="00FB0E1C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D6253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1B80EA3" w14:textId="77777777" w:rsidR="00CD7343" w:rsidRPr="00ED6253" w:rsidRDefault="00CD7343" w:rsidP="00000F9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7D163FE7" w14:textId="77777777" w:rsidR="00CD7343" w:rsidRPr="00ED6253" w:rsidRDefault="00CD7343" w:rsidP="00F722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99E8610" w14:textId="77777777" w:rsidR="00881344" w:rsidRPr="00ED6253" w:rsidRDefault="00881344" w:rsidP="0088134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(200,</w:t>
            </w:r>
            <w:r w:rsidR="00FC3979" w:rsidRPr="00ED62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</w:t>
            </w:r>
            <w:r w:rsidRPr="00ED62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0)</w:t>
            </w:r>
          </w:p>
        </w:tc>
        <w:tc>
          <w:tcPr>
            <w:tcW w:w="270" w:type="dxa"/>
            <w:shd w:val="clear" w:color="auto" w:fill="auto"/>
          </w:tcPr>
          <w:p w14:paraId="318A0B79" w14:textId="77777777" w:rsidR="00CD7343" w:rsidRPr="00ED6253" w:rsidRDefault="00CD7343" w:rsidP="00000F9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17E6FDDF" w14:textId="77777777" w:rsidR="00CD7343" w:rsidRPr="00ED6253" w:rsidRDefault="00CD7343" w:rsidP="00000F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3A6107B" w14:textId="77777777" w:rsidR="00881344" w:rsidRPr="00ED6253" w:rsidRDefault="00881344" w:rsidP="0088134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</w:rPr>
              <w:t>(200,</w:t>
            </w:r>
            <w:r w:rsidR="00FC3979" w:rsidRPr="00ED6253">
              <w:rPr>
                <w:rFonts w:asciiTheme="majorBidi" w:hAnsiTheme="majorBidi" w:cstheme="majorBidi"/>
                <w:sz w:val="28"/>
                <w:szCs w:val="28"/>
              </w:rPr>
              <w:t>62</w:t>
            </w:r>
            <w:r w:rsidRPr="00ED6253">
              <w:rPr>
                <w:rFonts w:asciiTheme="majorBidi" w:hAnsiTheme="majorBidi" w:cstheme="majorBidi"/>
                <w:sz w:val="28"/>
                <w:szCs w:val="28"/>
              </w:rPr>
              <w:t>0)</w:t>
            </w:r>
          </w:p>
        </w:tc>
        <w:tc>
          <w:tcPr>
            <w:tcW w:w="270" w:type="dxa"/>
          </w:tcPr>
          <w:p w14:paraId="64D30890" w14:textId="77777777" w:rsidR="00CD7343" w:rsidRPr="00ED6253" w:rsidRDefault="00CD7343" w:rsidP="00000F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0EFC59E7" w14:textId="77777777" w:rsidR="00CD7343" w:rsidRPr="00ED6253" w:rsidRDefault="00CD7343" w:rsidP="00000F90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211A161" w14:textId="77777777" w:rsidR="00881344" w:rsidRPr="00ED6253" w:rsidRDefault="00881344" w:rsidP="005D6419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7968AB06" w14:textId="77777777" w:rsidR="00CD7343" w:rsidRPr="00ED6253" w:rsidRDefault="00CD7343" w:rsidP="00000F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F760C81" w14:textId="77777777" w:rsidR="00881344" w:rsidRPr="00ED6253" w:rsidRDefault="00881344" w:rsidP="00000F90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ECA7D11" w14:textId="77777777" w:rsidR="00CD7343" w:rsidRPr="00ED6253" w:rsidRDefault="00881344" w:rsidP="00000F90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</w:rPr>
              <w:t>(200,</w:t>
            </w:r>
            <w:r w:rsidR="00FC3979" w:rsidRPr="00ED6253">
              <w:rPr>
                <w:rFonts w:asciiTheme="majorBidi" w:hAnsiTheme="majorBidi" w:cstheme="majorBidi"/>
                <w:sz w:val="28"/>
                <w:szCs w:val="28"/>
              </w:rPr>
              <w:t>62</w:t>
            </w:r>
            <w:r w:rsidRPr="00ED6253">
              <w:rPr>
                <w:rFonts w:asciiTheme="majorBidi" w:hAnsiTheme="majorBidi" w:cstheme="majorBidi"/>
                <w:sz w:val="28"/>
                <w:szCs w:val="28"/>
              </w:rPr>
              <w:t>0)</w:t>
            </w:r>
          </w:p>
        </w:tc>
        <w:tc>
          <w:tcPr>
            <w:tcW w:w="270" w:type="dxa"/>
          </w:tcPr>
          <w:p w14:paraId="292CC49A" w14:textId="77777777" w:rsidR="00CD7343" w:rsidRPr="00ED6253" w:rsidRDefault="00CD7343" w:rsidP="00000F9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57F101A" w14:textId="77777777" w:rsidR="00CD7343" w:rsidRPr="00ED6253" w:rsidRDefault="00CD7343" w:rsidP="00FB0E1C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6998C36" w14:textId="77777777" w:rsidR="00881344" w:rsidRPr="00ED6253" w:rsidRDefault="00881344" w:rsidP="004E7383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D6253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2BA4DA7F" w14:textId="77777777" w:rsidR="00CD7343" w:rsidRPr="00ED6253" w:rsidRDefault="00CD7343" w:rsidP="00000F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6E5EFCAC" w14:textId="77777777" w:rsidR="00CD7343" w:rsidRPr="00ED6253" w:rsidRDefault="00CD7343" w:rsidP="00000F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D1037B6" w14:textId="77777777" w:rsidR="00881344" w:rsidRPr="00ED6253" w:rsidRDefault="00881344" w:rsidP="00000F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(200,</w:t>
            </w:r>
            <w:r w:rsidR="00FC3979" w:rsidRPr="00ED62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</w:t>
            </w:r>
            <w:r w:rsidRPr="00ED62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0)</w:t>
            </w:r>
          </w:p>
        </w:tc>
      </w:tr>
    </w:tbl>
    <w:p w14:paraId="72FF604A" w14:textId="77777777" w:rsidR="00CD7343" w:rsidRPr="00ED6253" w:rsidRDefault="00CD7343" w:rsidP="00A73BC3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pacing w:val="-6"/>
          <w:sz w:val="24"/>
          <w:szCs w:val="24"/>
          <w:lang w:bidi="th-TH"/>
        </w:rPr>
      </w:pPr>
    </w:p>
    <w:tbl>
      <w:tblPr>
        <w:tblW w:w="105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530"/>
        <w:gridCol w:w="810"/>
        <w:gridCol w:w="810"/>
        <w:gridCol w:w="270"/>
        <w:gridCol w:w="900"/>
        <w:gridCol w:w="270"/>
        <w:gridCol w:w="900"/>
        <w:gridCol w:w="270"/>
        <w:gridCol w:w="720"/>
        <w:gridCol w:w="270"/>
        <w:gridCol w:w="900"/>
        <w:gridCol w:w="270"/>
        <w:gridCol w:w="720"/>
        <w:gridCol w:w="270"/>
        <w:gridCol w:w="900"/>
        <w:gridCol w:w="720"/>
      </w:tblGrid>
      <w:tr w:rsidR="00FB0E1C" w:rsidRPr="00ED6253" w14:paraId="1CB32352" w14:textId="77777777" w:rsidTr="00FC3979">
        <w:trPr>
          <w:gridAfter w:val="1"/>
          <w:wAfter w:w="720" w:type="dxa"/>
          <w:trHeight w:val="261"/>
        </w:trPr>
        <w:tc>
          <w:tcPr>
            <w:tcW w:w="1530" w:type="dxa"/>
            <w:shd w:val="clear" w:color="auto" w:fill="auto"/>
            <w:vAlign w:val="bottom"/>
          </w:tcPr>
          <w:p w14:paraId="4A1DF9EF" w14:textId="77777777" w:rsidR="00FB0E1C" w:rsidRPr="00ED6253" w:rsidRDefault="00FB0E1C" w:rsidP="00000F9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B0A2AC0" w14:textId="77777777" w:rsidR="00FB0E1C" w:rsidRPr="00ED6253" w:rsidRDefault="00FB0E1C" w:rsidP="00000F90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gridSpan w:val="13"/>
            <w:vAlign w:val="bottom"/>
          </w:tcPr>
          <w:p w14:paraId="5016FB4A" w14:textId="77777777" w:rsidR="00FB0E1C" w:rsidRPr="00ED6253" w:rsidRDefault="00FB0E1C" w:rsidP="00000F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</w:t>
            </w:r>
            <w:r w:rsidR="003E7B74"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การ</w:t>
            </w:r>
          </w:p>
        </w:tc>
      </w:tr>
      <w:tr w:rsidR="00FB0E1C" w:rsidRPr="00ED6253" w14:paraId="7E1878B9" w14:textId="77777777" w:rsidTr="00FC3979">
        <w:trPr>
          <w:gridAfter w:val="1"/>
          <w:wAfter w:w="720" w:type="dxa"/>
          <w:trHeight w:val="261"/>
        </w:trPr>
        <w:tc>
          <w:tcPr>
            <w:tcW w:w="1530" w:type="dxa"/>
            <w:shd w:val="clear" w:color="auto" w:fill="auto"/>
            <w:vAlign w:val="bottom"/>
          </w:tcPr>
          <w:p w14:paraId="1F5EC7AC" w14:textId="77777777" w:rsidR="00FB0E1C" w:rsidRPr="00ED6253" w:rsidRDefault="00FB0E1C" w:rsidP="00000F9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21EE4E2" w14:textId="77777777" w:rsidR="00FB0E1C" w:rsidRPr="00ED6253" w:rsidRDefault="00FB0E1C" w:rsidP="00000F90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3150" w:type="dxa"/>
            <w:gridSpan w:val="5"/>
            <w:vAlign w:val="bottom"/>
          </w:tcPr>
          <w:p w14:paraId="463F6BF2" w14:textId="77777777" w:rsidR="00FB0E1C" w:rsidRPr="00ED6253" w:rsidRDefault="00FB0E1C" w:rsidP="00000F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0A1D0573" w14:textId="77777777" w:rsidR="00FB0E1C" w:rsidRPr="00ED6253" w:rsidRDefault="00FB0E1C" w:rsidP="00000F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4050" w:type="dxa"/>
            <w:gridSpan w:val="7"/>
            <w:vAlign w:val="bottom"/>
          </w:tcPr>
          <w:p w14:paraId="1666BAC9" w14:textId="77777777" w:rsidR="00FB0E1C" w:rsidRPr="00ED6253" w:rsidRDefault="00FB0E1C" w:rsidP="00000F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FB0E1C" w:rsidRPr="00ED6253" w14:paraId="52F0222A" w14:textId="77777777" w:rsidTr="00FC3979">
        <w:trPr>
          <w:gridAfter w:val="1"/>
          <w:wAfter w:w="720" w:type="dxa"/>
          <w:trHeight w:val="261"/>
        </w:trPr>
        <w:tc>
          <w:tcPr>
            <w:tcW w:w="1530" w:type="dxa"/>
            <w:shd w:val="clear" w:color="auto" w:fill="auto"/>
            <w:vAlign w:val="bottom"/>
          </w:tcPr>
          <w:p w14:paraId="0BDC4AE5" w14:textId="77777777" w:rsidR="00FB0E1C" w:rsidRPr="00ED6253" w:rsidRDefault="00FB0E1C" w:rsidP="0024462F">
            <w:pPr>
              <w:tabs>
                <w:tab w:val="clear" w:pos="227"/>
              </w:tabs>
              <w:ind w:left="160" w:right="-90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D625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="0024462F" w:rsidRPr="00ED625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ED625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24462F" w:rsidRPr="00ED625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br/>
            </w:r>
            <w:r w:rsidR="00234117" w:rsidRPr="00ED625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</w:t>
            </w:r>
            <w:r w:rsidR="00234117" w:rsidRPr="00ED625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ายน</w:t>
            </w:r>
            <w:r w:rsidRPr="00ED625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ED625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810" w:type="dxa"/>
            <w:vAlign w:val="bottom"/>
          </w:tcPr>
          <w:p w14:paraId="1D31E612" w14:textId="77777777" w:rsidR="00FB0E1C" w:rsidRPr="00ED6253" w:rsidRDefault="00FB0E1C" w:rsidP="00000F90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หมายเหตุ</w:t>
            </w:r>
          </w:p>
        </w:tc>
        <w:tc>
          <w:tcPr>
            <w:tcW w:w="810" w:type="dxa"/>
            <w:vAlign w:val="bottom"/>
          </w:tcPr>
          <w:p w14:paraId="1E5400D4" w14:textId="77777777" w:rsidR="00FB0E1C" w:rsidRPr="00ED6253" w:rsidRDefault="00FB0E1C" w:rsidP="00000F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  <w:p w14:paraId="17B09903" w14:textId="77777777" w:rsidR="00000F90" w:rsidRPr="00ED6253" w:rsidRDefault="00FB0E1C" w:rsidP="00000F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ผ่านกำไรหรือ</w:t>
            </w:r>
          </w:p>
          <w:p w14:paraId="6CEAD351" w14:textId="77777777" w:rsidR="00FB0E1C" w:rsidRPr="00ED6253" w:rsidRDefault="00FB0E1C" w:rsidP="00000F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ขาดทุน</w:t>
            </w:r>
          </w:p>
        </w:tc>
        <w:tc>
          <w:tcPr>
            <w:tcW w:w="270" w:type="dxa"/>
          </w:tcPr>
          <w:p w14:paraId="07B9B25B" w14:textId="77777777" w:rsidR="00FB0E1C" w:rsidRPr="00ED6253" w:rsidRDefault="00FB0E1C" w:rsidP="00000F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9FBFE22" w14:textId="77777777" w:rsidR="00FB0E1C" w:rsidRPr="00ED6253" w:rsidRDefault="00FB0E1C" w:rsidP="00000F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ราคาทุนตัดจำหน่าย</w:t>
            </w:r>
            <w:r w:rsidRPr="00ED625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- </w:t>
            </w:r>
            <w:r w:rsidRPr="00ED625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515D94" w14:textId="77777777" w:rsidR="00FB0E1C" w:rsidRPr="00ED6253" w:rsidRDefault="00FB0E1C" w:rsidP="00000F90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37FE116" w14:textId="77777777" w:rsidR="00FB0E1C" w:rsidRPr="00ED6253" w:rsidRDefault="00FB0E1C" w:rsidP="00000F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0BEAFF88" w14:textId="77777777" w:rsidR="00FB0E1C" w:rsidRPr="00ED6253" w:rsidRDefault="00FB0E1C" w:rsidP="00000F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5159C5AB" w14:textId="77777777" w:rsidR="00FB0E1C" w:rsidRPr="00ED6253" w:rsidRDefault="00FB0E1C" w:rsidP="00000F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ED6253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70" w:type="dxa"/>
          </w:tcPr>
          <w:p w14:paraId="7C0112F9" w14:textId="77777777" w:rsidR="00FB0E1C" w:rsidRPr="00ED6253" w:rsidRDefault="00FB0E1C" w:rsidP="00000F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041E333" w14:textId="77777777" w:rsidR="00FB0E1C" w:rsidRPr="00ED6253" w:rsidRDefault="00FB0E1C" w:rsidP="00000F90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ED6253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70" w:type="dxa"/>
          </w:tcPr>
          <w:p w14:paraId="0AB60867" w14:textId="77777777" w:rsidR="00FB0E1C" w:rsidRPr="00ED6253" w:rsidRDefault="00FB0E1C" w:rsidP="00000F90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0" w:type="dxa"/>
            <w:vAlign w:val="bottom"/>
          </w:tcPr>
          <w:p w14:paraId="046D07FA" w14:textId="77777777" w:rsidR="00FB0E1C" w:rsidRPr="00ED6253" w:rsidRDefault="00FB0E1C" w:rsidP="00000F90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ED6253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70" w:type="dxa"/>
          </w:tcPr>
          <w:p w14:paraId="65D7A9E8" w14:textId="77777777" w:rsidR="00FB0E1C" w:rsidRPr="00ED6253" w:rsidRDefault="00FB0E1C" w:rsidP="00000F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D9E09F1" w14:textId="77777777" w:rsidR="00FB0E1C" w:rsidRPr="00ED6253" w:rsidRDefault="00FB0E1C" w:rsidP="00000F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FB0E1C" w:rsidRPr="00ED6253" w14:paraId="0D5B6532" w14:textId="77777777" w:rsidTr="00FC3979">
        <w:trPr>
          <w:gridAfter w:val="1"/>
          <w:wAfter w:w="720" w:type="dxa"/>
          <w:trHeight w:val="60"/>
        </w:trPr>
        <w:tc>
          <w:tcPr>
            <w:tcW w:w="1530" w:type="dxa"/>
            <w:shd w:val="clear" w:color="auto" w:fill="auto"/>
            <w:vAlign w:val="bottom"/>
          </w:tcPr>
          <w:p w14:paraId="615B8743" w14:textId="77777777" w:rsidR="00FB0E1C" w:rsidRPr="00ED6253" w:rsidRDefault="00FB0E1C" w:rsidP="00000F9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0F6105A9" w14:textId="77777777" w:rsidR="00FB0E1C" w:rsidRPr="00ED6253" w:rsidRDefault="00FB0E1C" w:rsidP="00000F90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7470" w:type="dxa"/>
            <w:gridSpan w:val="13"/>
            <w:vAlign w:val="bottom"/>
          </w:tcPr>
          <w:p w14:paraId="1822E296" w14:textId="77777777" w:rsidR="00FB0E1C" w:rsidRPr="00ED6253" w:rsidRDefault="00FB0E1C" w:rsidP="00000F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ED625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000F90" w:rsidRPr="00ED6253" w14:paraId="5CDE6216" w14:textId="77777777" w:rsidTr="00FC3979">
        <w:trPr>
          <w:gridAfter w:val="1"/>
          <w:wAfter w:w="720" w:type="dxa"/>
          <w:trHeight w:val="261"/>
        </w:trPr>
        <w:tc>
          <w:tcPr>
            <w:tcW w:w="2340" w:type="dxa"/>
            <w:gridSpan w:val="2"/>
            <w:shd w:val="clear" w:color="auto" w:fill="auto"/>
          </w:tcPr>
          <w:p w14:paraId="0645D455" w14:textId="77777777" w:rsidR="00000F90" w:rsidRPr="00ED6253" w:rsidRDefault="00000F90" w:rsidP="00000F9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3FEF77F4" w14:textId="77777777" w:rsidR="00000F90" w:rsidRPr="00ED6253" w:rsidRDefault="00000F90" w:rsidP="00000F9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0D99285" w14:textId="77777777" w:rsidR="00000F90" w:rsidRPr="00ED6253" w:rsidRDefault="00000F90" w:rsidP="00000F9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15D6F214" w14:textId="77777777" w:rsidR="00000F90" w:rsidRPr="00ED6253" w:rsidRDefault="00000F90" w:rsidP="00000F90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211A31C" w14:textId="77777777" w:rsidR="00000F90" w:rsidRPr="00ED6253" w:rsidRDefault="00000F90" w:rsidP="00000F9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9AB4BB4" w14:textId="77777777" w:rsidR="00000F90" w:rsidRPr="00ED6253" w:rsidRDefault="00000F90" w:rsidP="00000F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B840CD6" w14:textId="77777777" w:rsidR="00000F90" w:rsidRPr="00ED6253" w:rsidRDefault="00000F90" w:rsidP="00000F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03ED3C6C" w14:textId="77777777" w:rsidR="00000F90" w:rsidRPr="00ED6253" w:rsidRDefault="00000F90" w:rsidP="00000F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33A412" w14:textId="77777777" w:rsidR="00000F90" w:rsidRPr="00ED6253" w:rsidRDefault="00000F90" w:rsidP="00000F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B2A2027" w14:textId="77777777" w:rsidR="00000F90" w:rsidRPr="00ED6253" w:rsidRDefault="00000F90" w:rsidP="00000F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A205B4C" w14:textId="77777777" w:rsidR="00000F90" w:rsidRPr="00ED6253" w:rsidRDefault="00000F90" w:rsidP="00000F9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265B585D" w14:textId="77777777" w:rsidR="00000F90" w:rsidRPr="00ED6253" w:rsidRDefault="00000F90" w:rsidP="00000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959B4E4" w14:textId="77777777" w:rsidR="00000F90" w:rsidRPr="00ED6253" w:rsidRDefault="00000F90" w:rsidP="00000F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17D3EC9" w14:textId="77777777" w:rsidR="00000F90" w:rsidRPr="00ED6253" w:rsidRDefault="00000F90" w:rsidP="00000F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00EB0" w:rsidRPr="00ED6253" w14:paraId="33223960" w14:textId="77777777" w:rsidTr="00FC3979">
        <w:trPr>
          <w:gridAfter w:val="1"/>
          <w:wAfter w:w="720" w:type="dxa"/>
          <w:trHeight w:val="261"/>
        </w:trPr>
        <w:tc>
          <w:tcPr>
            <w:tcW w:w="1530" w:type="dxa"/>
            <w:shd w:val="clear" w:color="auto" w:fill="auto"/>
          </w:tcPr>
          <w:p w14:paraId="5A65C141" w14:textId="77777777" w:rsidR="00800EB0" w:rsidRPr="00ED6253" w:rsidRDefault="00800EB0" w:rsidP="00800EB0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เงินให้กู้ยืมแก่</w:t>
            </w:r>
            <w:r w:rsidRPr="00ED6253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  </w:t>
            </w:r>
          </w:p>
          <w:p w14:paraId="0CB3BD99" w14:textId="77777777" w:rsidR="00800EB0" w:rsidRPr="00ED6253" w:rsidRDefault="00800EB0" w:rsidP="00800EB0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  </w:t>
            </w:r>
            <w:r w:rsidRPr="00ED625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กิจกา</w:t>
            </w:r>
            <w:r w:rsidRPr="00ED6253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รที่</w:t>
            </w:r>
            <w:r w:rsidRPr="00ED625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    </w:t>
            </w:r>
          </w:p>
          <w:p w14:paraId="667D4808" w14:textId="77777777" w:rsidR="00800EB0" w:rsidRPr="00ED6253" w:rsidRDefault="00800EB0" w:rsidP="00800EB0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  เกี่ยวข้องกัน</w:t>
            </w:r>
          </w:p>
        </w:tc>
        <w:tc>
          <w:tcPr>
            <w:tcW w:w="810" w:type="dxa"/>
          </w:tcPr>
          <w:p w14:paraId="6F41569C" w14:textId="77777777" w:rsidR="00800EB0" w:rsidRPr="00ED6253" w:rsidRDefault="00800EB0" w:rsidP="00800EB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  <w:p w14:paraId="38A49A9B" w14:textId="77777777" w:rsidR="00800EB0" w:rsidRPr="00ED6253" w:rsidRDefault="00800EB0" w:rsidP="00800EB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  <w:p w14:paraId="1DCBF092" w14:textId="77777777" w:rsidR="00800EB0" w:rsidRPr="00ED6253" w:rsidRDefault="00800EB0" w:rsidP="00800EB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810" w:type="dxa"/>
          </w:tcPr>
          <w:p w14:paraId="33D8D6B9" w14:textId="77777777" w:rsidR="00800EB0" w:rsidRPr="00ED6253" w:rsidRDefault="00800EB0" w:rsidP="00800EB0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0B24E33" w14:textId="77777777" w:rsidR="00800EB0" w:rsidRPr="00ED6253" w:rsidRDefault="00800EB0" w:rsidP="00800EB0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ED6253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736ECFF1" w14:textId="77777777" w:rsidR="00800EB0" w:rsidRPr="00ED6253" w:rsidRDefault="00800EB0" w:rsidP="00800EB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7D2C5372" w14:textId="77777777" w:rsidR="00800EB0" w:rsidRPr="00ED6253" w:rsidRDefault="00800EB0" w:rsidP="00800E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88A4935" w14:textId="77777777" w:rsidR="00800EB0" w:rsidRPr="00ED6253" w:rsidRDefault="00800EB0" w:rsidP="00800E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C27356B" w14:textId="77777777" w:rsidR="00800EB0" w:rsidRPr="00ED6253" w:rsidRDefault="00800EB0" w:rsidP="00800E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157,450</w:t>
            </w:r>
          </w:p>
        </w:tc>
        <w:tc>
          <w:tcPr>
            <w:tcW w:w="270" w:type="dxa"/>
            <w:shd w:val="clear" w:color="auto" w:fill="auto"/>
          </w:tcPr>
          <w:p w14:paraId="6739286E" w14:textId="77777777" w:rsidR="00800EB0" w:rsidRPr="00ED6253" w:rsidRDefault="00800EB0" w:rsidP="00800EB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16D0E6A5" w14:textId="77777777" w:rsidR="00800EB0" w:rsidRPr="00ED6253" w:rsidRDefault="00800EB0" w:rsidP="00800E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72D03E2" w14:textId="77777777" w:rsidR="00800EB0" w:rsidRPr="00ED6253" w:rsidRDefault="00800EB0" w:rsidP="00800E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4FADAEE" w14:textId="77777777" w:rsidR="00800EB0" w:rsidRPr="00ED6253" w:rsidRDefault="00800EB0" w:rsidP="00800E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157,450</w:t>
            </w:r>
          </w:p>
        </w:tc>
        <w:tc>
          <w:tcPr>
            <w:tcW w:w="270" w:type="dxa"/>
          </w:tcPr>
          <w:p w14:paraId="66ADB087" w14:textId="77777777" w:rsidR="00800EB0" w:rsidRPr="00ED6253" w:rsidRDefault="00800EB0" w:rsidP="00800E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05A239B" w14:textId="77777777" w:rsidR="00800EB0" w:rsidRPr="00ED6253" w:rsidRDefault="00800EB0" w:rsidP="00800EB0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D14AEC1" w14:textId="77777777" w:rsidR="00800EB0" w:rsidRPr="00ED6253" w:rsidRDefault="00800EB0" w:rsidP="004E7383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ED6253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6D80D37D" w14:textId="77777777" w:rsidR="00800EB0" w:rsidRPr="00ED6253" w:rsidRDefault="00800EB0" w:rsidP="00800E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23E5727" w14:textId="77777777" w:rsidR="00800EB0" w:rsidRPr="00ED6253" w:rsidRDefault="00800EB0" w:rsidP="00800E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CA226A5" w14:textId="77777777" w:rsidR="00800EB0" w:rsidRPr="00ED6253" w:rsidRDefault="00800EB0" w:rsidP="00800E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3B1599D" w14:textId="77777777" w:rsidR="00800EB0" w:rsidRPr="00ED6253" w:rsidRDefault="00800EB0" w:rsidP="004E738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157,450</w:t>
            </w:r>
          </w:p>
        </w:tc>
        <w:tc>
          <w:tcPr>
            <w:tcW w:w="270" w:type="dxa"/>
          </w:tcPr>
          <w:p w14:paraId="25C7CC6E" w14:textId="77777777" w:rsidR="00800EB0" w:rsidRPr="00ED6253" w:rsidRDefault="00800EB0" w:rsidP="00800EB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7CFA5D1E" w14:textId="77777777" w:rsidR="00800EB0" w:rsidRPr="00ED6253" w:rsidRDefault="00800EB0" w:rsidP="00800EB0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BD33AD7" w14:textId="77777777" w:rsidR="00800EB0" w:rsidRPr="00ED6253" w:rsidRDefault="00800EB0" w:rsidP="004E7383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ED6253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61851628" w14:textId="77777777" w:rsidR="00800EB0" w:rsidRPr="00ED6253" w:rsidRDefault="00800EB0" w:rsidP="00800E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49AFE462" w14:textId="77777777" w:rsidR="00800EB0" w:rsidRPr="00ED6253" w:rsidRDefault="00800EB0" w:rsidP="00800E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BD953FF" w14:textId="77777777" w:rsidR="00800EB0" w:rsidRPr="00ED6253" w:rsidRDefault="00800EB0" w:rsidP="00800E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B785A04" w14:textId="77777777" w:rsidR="00800EB0" w:rsidRPr="00ED6253" w:rsidRDefault="00800EB0" w:rsidP="004E738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157,450</w:t>
            </w:r>
          </w:p>
        </w:tc>
      </w:tr>
      <w:tr w:rsidR="00800EB0" w:rsidRPr="00ED6253" w14:paraId="1AD4A6F1" w14:textId="77777777" w:rsidTr="00FC3979">
        <w:trPr>
          <w:gridAfter w:val="1"/>
          <w:wAfter w:w="720" w:type="dxa"/>
          <w:trHeight w:val="261"/>
        </w:trPr>
        <w:tc>
          <w:tcPr>
            <w:tcW w:w="1530" w:type="dxa"/>
            <w:shd w:val="clear" w:color="auto" w:fill="auto"/>
          </w:tcPr>
          <w:p w14:paraId="42FFDD42" w14:textId="77777777" w:rsidR="00800EB0" w:rsidRPr="00ED6253" w:rsidRDefault="00800EB0" w:rsidP="00800EB0">
            <w:pPr>
              <w:ind w:left="160" w:right="-90" w:hanging="16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6CD80E75" w14:textId="77777777" w:rsidR="00800EB0" w:rsidRPr="00ED6253" w:rsidRDefault="00800EB0" w:rsidP="00800EB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37AF8468" w14:textId="77777777" w:rsidR="00800EB0" w:rsidRPr="00ED6253" w:rsidRDefault="00800EB0" w:rsidP="00800EB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37764D1" w14:textId="77777777" w:rsidR="00800EB0" w:rsidRPr="00ED6253" w:rsidRDefault="00800EB0" w:rsidP="00800EB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6639A5D" w14:textId="77777777" w:rsidR="00800EB0" w:rsidRPr="00ED6253" w:rsidRDefault="00800EB0" w:rsidP="00800E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625C5F6" w14:textId="77777777" w:rsidR="00800EB0" w:rsidRPr="00ED6253" w:rsidRDefault="00800EB0" w:rsidP="00800EB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2286906" w14:textId="77777777" w:rsidR="00800EB0" w:rsidRPr="00ED6253" w:rsidRDefault="00800EB0" w:rsidP="00800E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351F247" w14:textId="77777777" w:rsidR="00800EB0" w:rsidRPr="00ED6253" w:rsidRDefault="00800EB0" w:rsidP="00800E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9C88B99" w14:textId="77777777" w:rsidR="00800EB0" w:rsidRPr="00ED6253" w:rsidRDefault="00800EB0" w:rsidP="00800EB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A04586" w14:textId="77777777" w:rsidR="00800EB0" w:rsidRPr="00ED6253" w:rsidRDefault="00800EB0" w:rsidP="00800E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897F075" w14:textId="77777777" w:rsidR="00800EB0" w:rsidRPr="00ED6253" w:rsidRDefault="00800EB0" w:rsidP="00800E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7F09CFB" w14:textId="77777777" w:rsidR="00800EB0" w:rsidRPr="00ED6253" w:rsidRDefault="00800EB0" w:rsidP="00800EB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4C33947" w14:textId="77777777" w:rsidR="00800EB0" w:rsidRPr="00ED6253" w:rsidRDefault="00800EB0" w:rsidP="00800EB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0792872" w14:textId="77777777" w:rsidR="00800EB0" w:rsidRPr="00ED6253" w:rsidRDefault="00800EB0" w:rsidP="00800E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311541D" w14:textId="77777777" w:rsidR="00800EB0" w:rsidRPr="00ED6253" w:rsidRDefault="00800EB0" w:rsidP="00800E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00EB0" w:rsidRPr="00ED6253" w14:paraId="1745D431" w14:textId="77777777" w:rsidTr="00FC3979">
        <w:trPr>
          <w:trHeight w:val="261"/>
        </w:trPr>
        <w:tc>
          <w:tcPr>
            <w:tcW w:w="2340" w:type="dxa"/>
            <w:gridSpan w:val="2"/>
            <w:shd w:val="clear" w:color="auto" w:fill="auto"/>
          </w:tcPr>
          <w:p w14:paraId="6B152D30" w14:textId="77777777" w:rsidR="00800EB0" w:rsidRPr="00ED6253" w:rsidRDefault="00800EB0" w:rsidP="00800EB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810" w:type="dxa"/>
          </w:tcPr>
          <w:p w14:paraId="267368C6" w14:textId="77777777" w:rsidR="00800EB0" w:rsidRPr="00ED6253" w:rsidRDefault="00800EB0" w:rsidP="00800EB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48741C8" w14:textId="77777777" w:rsidR="00800EB0" w:rsidRPr="00ED6253" w:rsidRDefault="00800EB0" w:rsidP="00800EB0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43F364EE" w14:textId="77777777" w:rsidR="00800EB0" w:rsidRPr="00ED6253" w:rsidRDefault="00800EB0" w:rsidP="00800EB0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B73DF0B" w14:textId="77777777" w:rsidR="00800EB0" w:rsidRPr="00ED6253" w:rsidRDefault="00800EB0" w:rsidP="00800EB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57408801" w14:textId="77777777" w:rsidR="00800EB0" w:rsidRPr="00ED6253" w:rsidRDefault="00800EB0" w:rsidP="00800E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1AE747D" w14:textId="77777777" w:rsidR="00800EB0" w:rsidRPr="00ED6253" w:rsidRDefault="00800EB0" w:rsidP="00800EB0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7CB7CF5A" w14:textId="77777777" w:rsidR="00800EB0" w:rsidRPr="00ED6253" w:rsidRDefault="00800EB0" w:rsidP="00800E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29A97C6" w14:textId="77777777" w:rsidR="00800EB0" w:rsidRPr="00ED6253" w:rsidRDefault="00800EB0" w:rsidP="00800EB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FBD45F1" w14:textId="77777777" w:rsidR="00800EB0" w:rsidRPr="00ED6253" w:rsidRDefault="00800EB0" w:rsidP="00800E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B312589" w14:textId="77777777" w:rsidR="00800EB0" w:rsidRPr="00ED6253" w:rsidRDefault="00800EB0" w:rsidP="00800E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779E3B1" w14:textId="77777777" w:rsidR="00800EB0" w:rsidRPr="00ED6253" w:rsidRDefault="00800EB0" w:rsidP="00800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A20DEDB" w14:textId="77777777" w:rsidR="00800EB0" w:rsidRPr="00ED6253" w:rsidRDefault="00800EB0" w:rsidP="00800EB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A12646E" w14:textId="77777777" w:rsidR="00800EB0" w:rsidRPr="00ED6253" w:rsidRDefault="00800EB0" w:rsidP="00800E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6EA3A6E0" w14:textId="77777777" w:rsidR="00800EB0" w:rsidRPr="00ED6253" w:rsidRDefault="00800EB0" w:rsidP="00800E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00EB0" w:rsidRPr="00ED6253" w14:paraId="3DB86F68" w14:textId="77777777" w:rsidTr="00FC3979">
        <w:trPr>
          <w:gridAfter w:val="1"/>
          <w:wAfter w:w="720" w:type="dxa"/>
          <w:trHeight w:val="261"/>
        </w:trPr>
        <w:tc>
          <w:tcPr>
            <w:tcW w:w="1530" w:type="dxa"/>
            <w:shd w:val="clear" w:color="auto" w:fill="auto"/>
          </w:tcPr>
          <w:p w14:paraId="6CEA162B" w14:textId="77777777" w:rsidR="00800EB0" w:rsidRPr="00ED6253" w:rsidRDefault="00800EB0" w:rsidP="00800EB0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เงินกู้ยืมจาก</w:t>
            </w:r>
          </w:p>
          <w:p w14:paraId="6B615C91" w14:textId="77777777" w:rsidR="00800EB0" w:rsidRPr="00ED6253" w:rsidRDefault="00800EB0" w:rsidP="00800EB0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  </w:t>
            </w:r>
            <w:r w:rsidRPr="00ED625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สถาบันการเงิน</w:t>
            </w:r>
          </w:p>
        </w:tc>
        <w:tc>
          <w:tcPr>
            <w:tcW w:w="810" w:type="dxa"/>
          </w:tcPr>
          <w:p w14:paraId="112904B7" w14:textId="77777777" w:rsidR="00800EB0" w:rsidRPr="00ED6253" w:rsidRDefault="00800EB0" w:rsidP="00800EB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  <w:p w14:paraId="6DA69275" w14:textId="77777777" w:rsidR="00800EB0" w:rsidRPr="00ED6253" w:rsidRDefault="00800EB0" w:rsidP="00800EB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810" w:type="dxa"/>
          </w:tcPr>
          <w:p w14:paraId="2A4D7244" w14:textId="77777777" w:rsidR="00800EB0" w:rsidRPr="00ED6253" w:rsidRDefault="00800EB0" w:rsidP="00800EB0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8255392" w14:textId="77777777" w:rsidR="00800EB0" w:rsidRPr="00ED6253" w:rsidRDefault="00800EB0" w:rsidP="00800EB0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D6253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4B040312" w14:textId="77777777" w:rsidR="00800EB0" w:rsidRPr="00ED6253" w:rsidRDefault="00800EB0" w:rsidP="00800EB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73F6AD44" w14:textId="77777777" w:rsidR="00800EB0" w:rsidRPr="00ED6253" w:rsidRDefault="00800EB0" w:rsidP="00800E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96200D7" w14:textId="77777777" w:rsidR="00800EB0" w:rsidRPr="00ED6253" w:rsidRDefault="00800EB0" w:rsidP="00800E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(200,</w:t>
            </w:r>
            <w:r w:rsidR="00FC3979" w:rsidRPr="00ED62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  <w:r w:rsidRPr="00ED62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0)</w:t>
            </w:r>
          </w:p>
        </w:tc>
        <w:tc>
          <w:tcPr>
            <w:tcW w:w="270" w:type="dxa"/>
            <w:shd w:val="clear" w:color="auto" w:fill="auto"/>
          </w:tcPr>
          <w:p w14:paraId="1FC70AC1" w14:textId="77777777" w:rsidR="00800EB0" w:rsidRPr="00ED6253" w:rsidRDefault="00800EB0" w:rsidP="00800EB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1F44F01" w14:textId="77777777" w:rsidR="00800EB0" w:rsidRPr="00ED6253" w:rsidRDefault="00800EB0" w:rsidP="00800E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4879862" w14:textId="77777777" w:rsidR="00800EB0" w:rsidRPr="00ED6253" w:rsidRDefault="00800EB0" w:rsidP="00800E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(200,000)</w:t>
            </w:r>
          </w:p>
        </w:tc>
        <w:tc>
          <w:tcPr>
            <w:tcW w:w="270" w:type="dxa"/>
          </w:tcPr>
          <w:p w14:paraId="60ED91DC" w14:textId="77777777" w:rsidR="00800EB0" w:rsidRPr="00ED6253" w:rsidRDefault="00800EB0" w:rsidP="00800E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15018FD9" w14:textId="77777777" w:rsidR="00800EB0" w:rsidRPr="00ED6253" w:rsidRDefault="00800EB0" w:rsidP="00800EB0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7F83306" w14:textId="77777777" w:rsidR="00800EB0" w:rsidRPr="00ED6253" w:rsidRDefault="00800EB0" w:rsidP="004E7383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D6253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7CA5A0E" w14:textId="77777777" w:rsidR="00800EB0" w:rsidRPr="00ED6253" w:rsidRDefault="00800EB0" w:rsidP="00800E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8ED7BB6" w14:textId="77777777" w:rsidR="00800EB0" w:rsidRPr="00ED6253" w:rsidRDefault="00800EB0" w:rsidP="00800E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9AFF0E6" w14:textId="77777777" w:rsidR="00800EB0" w:rsidRPr="00ED6253" w:rsidRDefault="00800EB0" w:rsidP="00800E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(200,000)</w:t>
            </w:r>
          </w:p>
        </w:tc>
        <w:tc>
          <w:tcPr>
            <w:tcW w:w="270" w:type="dxa"/>
          </w:tcPr>
          <w:p w14:paraId="7DB98416" w14:textId="77777777" w:rsidR="00800EB0" w:rsidRPr="00ED6253" w:rsidRDefault="00800EB0" w:rsidP="00800EB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510D4CB5" w14:textId="77777777" w:rsidR="00800EB0" w:rsidRPr="00ED6253" w:rsidRDefault="00800EB0" w:rsidP="00800EB0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6449A64" w14:textId="77777777" w:rsidR="00800EB0" w:rsidRPr="00ED6253" w:rsidRDefault="00800EB0" w:rsidP="004E7383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D6253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10E3B19E" w14:textId="77777777" w:rsidR="00800EB0" w:rsidRPr="00ED6253" w:rsidRDefault="00800EB0" w:rsidP="00800E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0A21B239" w14:textId="77777777" w:rsidR="00800EB0" w:rsidRPr="00ED6253" w:rsidRDefault="00800EB0" w:rsidP="00800E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9BEF48C" w14:textId="77777777" w:rsidR="00800EB0" w:rsidRPr="00ED6253" w:rsidRDefault="00800EB0" w:rsidP="00800E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(200,000)</w:t>
            </w:r>
          </w:p>
        </w:tc>
      </w:tr>
    </w:tbl>
    <w:p w14:paraId="6796CCBC" w14:textId="77777777" w:rsidR="00CD7343" w:rsidRPr="00ED6253" w:rsidRDefault="00CD7343" w:rsidP="008261A6">
      <w:pPr>
        <w:pStyle w:val="block"/>
        <w:spacing w:after="0" w:line="240" w:lineRule="auto"/>
        <w:ind w:right="-7"/>
        <w:jc w:val="both"/>
        <w:rPr>
          <w:rFonts w:ascii="Angsana New" w:hAnsi="Angsana New"/>
          <w:sz w:val="24"/>
          <w:szCs w:val="24"/>
          <w:lang w:val="en-US" w:bidi="th-TH"/>
        </w:rPr>
        <w:sectPr w:rsidR="00CD7343" w:rsidRPr="00ED6253" w:rsidSect="00E46D1E"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918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70"/>
        <w:gridCol w:w="1080"/>
        <w:gridCol w:w="180"/>
        <w:gridCol w:w="818"/>
        <w:gridCol w:w="178"/>
        <w:gridCol w:w="902"/>
        <w:gridCol w:w="180"/>
        <w:gridCol w:w="900"/>
        <w:gridCol w:w="180"/>
        <w:gridCol w:w="900"/>
      </w:tblGrid>
      <w:tr w:rsidR="00615F42" w:rsidRPr="00ED6253" w14:paraId="4FDD0E72" w14:textId="77777777" w:rsidTr="002276BF">
        <w:trPr>
          <w:trHeight w:val="363"/>
          <w:tblHeader/>
        </w:trPr>
        <w:tc>
          <w:tcPr>
            <w:tcW w:w="3870" w:type="dxa"/>
            <w:vMerge w:val="restart"/>
            <w:shd w:val="clear" w:color="auto" w:fill="auto"/>
            <w:vAlign w:val="bottom"/>
          </w:tcPr>
          <w:p w14:paraId="1F392DFA" w14:textId="77777777" w:rsidR="00615F42" w:rsidRPr="00ED6253" w:rsidRDefault="00615F42" w:rsidP="002276BF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6FA595F3" w14:textId="77777777" w:rsidR="00615F42" w:rsidRPr="00ED6253" w:rsidRDefault="00615F42" w:rsidP="002276BF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3E768C14" w14:textId="77777777" w:rsidR="00615F42" w:rsidRPr="00ED6253" w:rsidRDefault="00615F42" w:rsidP="002276BF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058" w:type="dxa"/>
            <w:gridSpan w:val="7"/>
            <w:shd w:val="clear" w:color="auto" w:fill="auto"/>
            <w:vAlign w:val="bottom"/>
          </w:tcPr>
          <w:p w14:paraId="64E8BE65" w14:textId="77777777" w:rsidR="00615F42" w:rsidRPr="00ED6253" w:rsidRDefault="00615F42" w:rsidP="002276BF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ED6253">
              <w:rPr>
                <w:rFonts w:ascii="Angsana New" w:hAnsi="Angsana New" w:hint="cs"/>
                <w:b/>
                <w:bCs/>
                <w:sz w:val="28"/>
                <w:szCs w:val="28"/>
                <w:lang w:bidi="th-TH"/>
              </w:rPr>
              <w:t xml:space="preserve">/ </w:t>
            </w:r>
            <w:r w:rsidRPr="00ED625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15F42" w:rsidRPr="00ED6253" w14:paraId="52C6BB09" w14:textId="77777777" w:rsidTr="002276BF">
        <w:trPr>
          <w:trHeight w:val="363"/>
          <w:tblHeader/>
        </w:trPr>
        <w:tc>
          <w:tcPr>
            <w:tcW w:w="3870" w:type="dxa"/>
            <w:vMerge/>
            <w:shd w:val="clear" w:color="auto" w:fill="auto"/>
            <w:vAlign w:val="bottom"/>
          </w:tcPr>
          <w:p w14:paraId="6E7FF883" w14:textId="77777777" w:rsidR="00615F42" w:rsidRPr="00ED6253" w:rsidRDefault="00615F42" w:rsidP="002276BF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14:paraId="3E6DB645" w14:textId="77777777" w:rsidR="00615F42" w:rsidRPr="00ED6253" w:rsidRDefault="00615F42" w:rsidP="002276BF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D6253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มูลค่า</w:t>
            </w:r>
          </w:p>
        </w:tc>
        <w:tc>
          <w:tcPr>
            <w:tcW w:w="180" w:type="dxa"/>
          </w:tcPr>
          <w:p w14:paraId="11F65880" w14:textId="77777777" w:rsidR="00615F42" w:rsidRPr="00ED6253" w:rsidRDefault="00615F42" w:rsidP="002276BF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058" w:type="dxa"/>
            <w:gridSpan w:val="7"/>
            <w:shd w:val="clear" w:color="auto" w:fill="auto"/>
            <w:vAlign w:val="bottom"/>
          </w:tcPr>
          <w:p w14:paraId="32ADDB67" w14:textId="77777777" w:rsidR="00615F42" w:rsidRPr="00ED6253" w:rsidRDefault="00615F42" w:rsidP="002276BF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</w:tr>
      <w:tr w:rsidR="00615F42" w:rsidRPr="00ED6253" w14:paraId="7954B497" w14:textId="77777777" w:rsidTr="002276BF">
        <w:trPr>
          <w:trHeight w:val="363"/>
          <w:tblHeader/>
        </w:trPr>
        <w:tc>
          <w:tcPr>
            <w:tcW w:w="3870" w:type="dxa"/>
            <w:vMerge/>
            <w:shd w:val="clear" w:color="auto" w:fill="auto"/>
            <w:vAlign w:val="bottom"/>
          </w:tcPr>
          <w:p w14:paraId="2D022016" w14:textId="77777777" w:rsidR="00615F42" w:rsidRPr="00ED6253" w:rsidRDefault="00615F42" w:rsidP="002276BF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14:paraId="4595C156" w14:textId="77777777" w:rsidR="00615F42" w:rsidRPr="00ED6253" w:rsidRDefault="00615F42" w:rsidP="002276BF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ED6253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ตามบัญชี</w:t>
            </w:r>
          </w:p>
        </w:tc>
        <w:tc>
          <w:tcPr>
            <w:tcW w:w="180" w:type="dxa"/>
          </w:tcPr>
          <w:p w14:paraId="1D26D5D0" w14:textId="77777777" w:rsidR="00615F42" w:rsidRPr="00ED6253" w:rsidRDefault="00615F42" w:rsidP="002276BF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058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E550AB" w14:textId="77777777" w:rsidR="00615F42" w:rsidRPr="00ED6253" w:rsidRDefault="00615F42" w:rsidP="002276BF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D6253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615F42" w:rsidRPr="00ED6253" w14:paraId="48C243B5" w14:textId="77777777" w:rsidTr="002276BF">
        <w:trPr>
          <w:trHeight w:val="363"/>
          <w:tblHeader/>
        </w:trPr>
        <w:tc>
          <w:tcPr>
            <w:tcW w:w="3870" w:type="dxa"/>
            <w:shd w:val="clear" w:color="auto" w:fill="auto"/>
            <w:vAlign w:val="bottom"/>
          </w:tcPr>
          <w:p w14:paraId="41A10A74" w14:textId="77777777" w:rsidR="00615F42" w:rsidRPr="00ED6253" w:rsidRDefault="00615F42" w:rsidP="002276BF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A1AD8E2" w14:textId="77777777" w:rsidR="00615F42" w:rsidRPr="00ED6253" w:rsidRDefault="00615F42" w:rsidP="002276BF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52FF40A6" w14:textId="77777777" w:rsidR="00615F42" w:rsidRPr="00ED6253" w:rsidRDefault="00615F42" w:rsidP="002276BF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18" w:type="dxa"/>
            <w:tcBorders>
              <w:top w:val="single" w:sz="4" w:space="0" w:color="auto"/>
            </w:tcBorders>
            <w:shd w:val="clear" w:color="auto" w:fill="auto"/>
          </w:tcPr>
          <w:p w14:paraId="25600563" w14:textId="77777777" w:rsidR="00615F42" w:rsidRPr="00ED6253" w:rsidRDefault="00615F42" w:rsidP="002276BF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D6253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ระดับ </w:t>
            </w:r>
            <w:r w:rsidR="00993E75" w:rsidRPr="00ED6253">
              <w:rPr>
                <w:rFonts w:ascii="Angsana New" w:hAnsi="Angsana New" w:hint="cs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14:paraId="6FBB5BB6" w14:textId="77777777" w:rsidR="00615F42" w:rsidRPr="00ED6253" w:rsidRDefault="00615F42" w:rsidP="002276BF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</w:tcPr>
          <w:p w14:paraId="01BA5087" w14:textId="77777777" w:rsidR="00615F42" w:rsidRPr="00ED6253" w:rsidRDefault="00615F42" w:rsidP="002276BF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ED6253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ระดับ </w:t>
            </w:r>
            <w:r w:rsidR="00993E75" w:rsidRPr="00ED6253">
              <w:rPr>
                <w:rFonts w:ascii="Angsana New" w:hAnsi="Angsana New" w:hint="cs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63B004D0" w14:textId="77777777" w:rsidR="00615F42" w:rsidRPr="00ED6253" w:rsidRDefault="00615F42" w:rsidP="002276BF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72B57B20" w14:textId="77777777" w:rsidR="00615F42" w:rsidRPr="00ED6253" w:rsidRDefault="00615F42" w:rsidP="002276BF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ED6253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ระดับ </w:t>
            </w:r>
            <w:r w:rsidR="00993E75" w:rsidRPr="00ED6253">
              <w:rPr>
                <w:rFonts w:ascii="Angsana New" w:hAnsi="Angsana New" w:hint="cs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37416A1F" w14:textId="77777777" w:rsidR="00615F42" w:rsidRPr="00ED6253" w:rsidRDefault="00615F42" w:rsidP="002276BF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6390E586" w14:textId="77777777" w:rsidR="00615F42" w:rsidRPr="00ED6253" w:rsidRDefault="00615F42" w:rsidP="002276BF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ED6253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615F42" w:rsidRPr="00ED6253" w14:paraId="1291EAD1" w14:textId="77777777" w:rsidTr="002276BF">
        <w:trPr>
          <w:tblHeader/>
        </w:trPr>
        <w:tc>
          <w:tcPr>
            <w:tcW w:w="3870" w:type="dxa"/>
            <w:shd w:val="clear" w:color="auto" w:fill="auto"/>
          </w:tcPr>
          <w:p w14:paraId="5FAC6486" w14:textId="77777777" w:rsidR="00615F42" w:rsidRPr="00ED6253" w:rsidRDefault="00615F42" w:rsidP="002276BF">
            <w:pPr>
              <w:spacing w:line="380" w:lineRule="exact"/>
              <w:ind w:left="180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399467D" w14:textId="77777777" w:rsidR="00615F42" w:rsidRPr="00ED6253" w:rsidRDefault="00615F42" w:rsidP="002276BF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-169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5A321322" w14:textId="77777777" w:rsidR="00615F42" w:rsidRPr="00ED6253" w:rsidRDefault="00615F42" w:rsidP="002276BF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-169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4058" w:type="dxa"/>
            <w:gridSpan w:val="7"/>
            <w:shd w:val="clear" w:color="auto" w:fill="auto"/>
          </w:tcPr>
          <w:p w14:paraId="4E14E494" w14:textId="77777777" w:rsidR="00615F42" w:rsidRPr="00ED6253" w:rsidRDefault="00615F42" w:rsidP="00000F9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ED6253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615F42" w:rsidRPr="00ED6253" w14:paraId="63DBFCED" w14:textId="77777777" w:rsidTr="002276BF">
        <w:trPr>
          <w:trHeight w:val="80"/>
          <w:tblHeader/>
        </w:trPr>
        <w:tc>
          <w:tcPr>
            <w:tcW w:w="3870" w:type="dxa"/>
            <w:shd w:val="clear" w:color="auto" w:fill="auto"/>
          </w:tcPr>
          <w:p w14:paraId="02EA20BB" w14:textId="77777777" w:rsidR="00615F42" w:rsidRPr="00ED6253" w:rsidRDefault="00993E75" w:rsidP="002276BF">
            <w:pPr>
              <w:tabs>
                <w:tab w:val="clear" w:pos="227"/>
                <w:tab w:val="left" w:pos="10"/>
              </w:tabs>
              <w:spacing w:line="240" w:lineRule="auto"/>
              <w:ind w:left="180" w:hanging="1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6253">
              <w:rPr>
                <w:rFonts w:ascii="Angsana New" w:hAnsi="Angsana New" w:hint="cs"/>
                <w:b/>
                <w:bCs/>
                <w:sz w:val="28"/>
                <w:szCs w:val="28"/>
              </w:rPr>
              <w:t>31</w:t>
            </w:r>
            <w:r w:rsidR="00615F42" w:rsidRPr="00ED6253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="00615F42" w:rsidRPr="00ED625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ED6253">
              <w:rPr>
                <w:rFonts w:ascii="Angsana New" w:hAnsi="Angsana New" w:hint="cs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080" w:type="dxa"/>
            <w:shd w:val="clear" w:color="auto" w:fill="auto"/>
          </w:tcPr>
          <w:p w14:paraId="6AF66060" w14:textId="77777777" w:rsidR="00615F42" w:rsidRPr="00ED6253" w:rsidRDefault="00615F42" w:rsidP="002276B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8DC36CC" w14:textId="77777777" w:rsidR="00615F42" w:rsidRPr="00ED6253" w:rsidRDefault="00615F42" w:rsidP="002276B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8" w:type="dxa"/>
            <w:shd w:val="clear" w:color="auto" w:fill="auto"/>
          </w:tcPr>
          <w:p w14:paraId="032ED427" w14:textId="77777777" w:rsidR="00615F42" w:rsidRPr="00ED6253" w:rsidRDefault="00615F42" w:rsidP="002276B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368D9DCE" w14:textId="77777777" w:rsidR="00615F42" w:rsidRPr="00ED6253" w:rsidRDefault="00615F42" w:rsidP="002276BF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  <w:shd w:val="clear" w:color="auto" w:fill="auto"/>
          </w:tcPr>
          <w:p w14:paraId="71EBC62C" w14:textId="77777777" w:rsidR="00615F42" w:rsidRPr="00ED6253" w:rsidRDefault="00615F42" w:rsidP="002276B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D1E6AC2" w14:textId="77777777" w:rsidR="00615F42" w:rsidRPr="00ED6253" w:rsidRDefault="00615F42" w:rsidP="002276BF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12F2A085" w14:textId="77777777" w:rsidR="00615F42" w:rsidRPr="00ED6253" w:rsidRDefault="00615F42" w:rsidP="002276B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104D487" w14:textId="77777777" w:rsidR="00615F42" w:rsidRPr="00ED6253" w:rsidRDefault="00615F42" w:rsidP="002276BF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159FA16" w14:textId="77777777" w:rsidR="00615F42" w:rsidRPr="00ED6253" w:rsidRDefault="00615F42" w:rsidP="002276B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15F42" w:rsidRPr="00ED6253" w14:paraId="0A2AF771" w14:textId="77777777" w:rsidTr="002276BF">
        <w:trPr>
          <w:tblHeader/>
        </w:trPr>
        <w:tc>
          <w:tcPr>
            <w:tcW w:w="3870" w:type="dxa"/>
            <w:shd w:val="clear" w:color="auto" w:fill="auto"/>
          </w:tcPr>
          <w:p w14:paraId="0982FAC3" w14:textId="77777777" w:rsidR="00615F42" w:rsidRPr="00ED6253" w:rsidRDefault="00615F42" w:rsidP="002276BF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D625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หนี้สินทางการเงินที่วัดมูลค่าด้วยมูลค่ายุติธรรม</w:t>
            </w:r>
          </w:p>
        </w:tc>
        <w:tc>
          <w:tcPr>
            <w:tcW w:w="1080" w:type="dxa"/>
            <w:shd w:val="clear" w:color="auto" w:fill="auto"/>
          </w:tcPr>
          <w:p w14:paraId="00DAC0CB" w14:textId="77777777" w:rsidR="00615F42" w:rsidRPr="00ED6253" w:rsidRDefault="00615F42" w:rsidP="002276B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322D6D4" w14:textId="77777777" w:rsidR="00615F42" w:rsidRPr="00ED6253" w:rsidRDefault="00615F42" w:rsidP="002276B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8" w:type="dxa"/>
            <w:shd w:val="clear" w:color="auto" w:fill="auto"/>
          </w:tcPr>
          <w:p w14:paraId="4A986DDD" w14:textId="77777777" w:rsidR="00615F42" w:rsidRPr="00ED6253" w:rsidRDefault="00615F42" w:rsidP="002276B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54BB9D56" w14:textId="77777777" w:rsidR="00615F42" w:rsidRPr="00ED6253" w:rsidRDefault="00615F42" w:rsidP="002276BF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  <w:shd w:val="clear" w:color="auto" w:fill="auto"/>
          </w:tcPr>
          <w:p w14:paraId="3C8FD538" w14:textId="77777777" w:rsidR="00615F42" w:rsidRPr="00ED6253" w:rsidRDefault="00615F42" w:rsidP="002276B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4F38B2D" w14:textId="77777777" w:rsidR="00615F42" w:rsidRPr="00ED6253" w:rsidRDefault="00615F42" w:rsidP="002276BF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E2F2247" w14:textId="77777777" w:rsidR="00615F42" w:rsidRPr="00ED6253" w:rsidRDefault="00615F42" w:rsidP="002276B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142CB0C" w14:textId="77777777" w:rsidR="00615F42" w:rsidRPr="00ED6253" w:rsidRDefault="00615F42" w:rsidP="002276BF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6A74493F" w14:textId="77777777" w:rsidR="00615F42" w:rsidRPr="00ED6253" w:rsidRDefault="00615F42" w:rsidP="002276BF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15F42" w:rsidRPr="00ED6253" w14:paraId="20F5E3AE" w14:textId="77777777" w:rsidTr="002276BF">
        <w:trPr>
          <w:tblHeader/>
        </w:trPr>
        <w:tc>
          <w:tcPr>
            <w:tcW w:w="3870" w:type="dxa"/>
            <w:shd w:val="clear" w:color="auto" w:fill="auto"/>
          </w:tcPr>
          <w:p w14:paraId="2D635FB3" w14:textId="77777777" w:rsidR="00615F42" w:rsidRPr="00ED6253" w:rsidRDefault="00615F42" w:rsidP="002276BF">
            <w:pPr>
              <w:spacing w:line="240" w:lineRule="auto"/>
              <w:ind w:left="180" w:hanging="180"/>
              <w:rPr>
                <w:rFonts w:ascii="Angsana New" w:hAnsi="Angsana New"/>
                <w:sz w:val="28"/>
                <w:szCs w:val="28"/>
              </w:rPr>
            </w:pPr>
            <w:r w:rsidRPr="00ED6253">
              <w:rPr>
                <w:rFonts w:ascii="Angsana New" w:hAnsi="Angsana New" w:hint="cs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  <w:p w14:paraId="585B31F7" w14:textId="77777777" w:rsidR="00615F42" w:rsidRPr="00ED6253" w:rsidRDefault="00615F42" w:rsidP="002276BF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6253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  <w:r w:rsidRPr="00ED6253">
              <w:rPr>
                <w:rFonts w:ascii="Angsana New" w:hAnsi="Angsana New" w:hint="cs"/>
                <w:sz w:val="28"/>
                <w:szCs w:val="28"/>
                <w:cs/>
              </w:rPr>
              <w:t>(เงินเหรียญสหรัฐอเมริกา)</w:t>
            </w:r>
          </w:p>
        </w:tc>
        <w:tc>
          <w:tcPr>
            <w:tcW w:w="1080" w:type="dxa"/>
            <w:shd w:val="clear" w:color="auto" w:fill="auto"/>
          </w:tcPr>
          <w:p w14:paraId="3D98A5B3" w14:textId="77777777" w:rsidR="00615F42" w:rsidRPr="00ED6253" w:rsidRDefault="00615F42" w:rsidP="002276BF">
            <w:pPr>
              <w:pStyle w:val="acctfourfigures"/>
              <w:tabs>
                <w:tab w:val="clear" w:pos="765"/>
                <w:tab w:val="center" w:pos="41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24199D1E" w14:textId="77777777" w:rsidR="00615F42" w:rsidRPr="00ED6253" w:rsidRDefault="00993E75" w:rsidP="004425BD">
            <w:pPr>
              <w:pStyle w:val="acctfourfigures"/>
              <w:tabs>
                <w:tab w:val="clear" w:pos="765"/>
                <w:tab w:val="center" w:pos="6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D6253">
              <w:rPr>
                <w:rFonts w:ascii="Angsana New" w:hAnsi="Angsana New" w:hint="cs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05AD609E" w14:textId="77777777" w:rsidR="00615F42" w:rsidRPr="00ED6253" w:rsidRDefault="00615F42" w:rsidP="002276B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8" w:type="dxa"/>
            <w:shd w:val="clear" w:color="auto" w:fill="auto"/>
          </w:tcPr>
          <w:p w14:paraId="67604345" w14:textId="77777777" w:rsidR="00615F42" w:rsidRPr="00ED6253" w:rsidRDefault="00615F42" w:rsidP="0023411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73019EE8" w14:textId="77777777" w:rsidR="00615F42" w:rsidRPr="00ED6253" w:rsidRDefault="00615F42" w:rsidP="0023411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D6253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03A1941" w14:textId="77777777" w:rsidR="00615F42" w:rsidRPr="00ED6253" w:rsidRDefault="00615F42" w:rsidP="0023411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  <w:shd w:val="clear" w:color="auto" w:fill="auto"/>
          </w:tcPr>
          <w:p w14:paraId="6FE78689" w14:textId="77777777" w:rsidR="00615F42" w:rsidRPr="00ED6253" w:rsidRDefault="00615F42" w:rsidP="00234117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20213141" w14:textId="77777777" w:rsidR="00615F42" w:rsidRPr="00ED6253" w:rsidRDefault="00993E75" w:rsidP="00234117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D6253">
              <w:rPr>
                <w:rFonts w:ascii="Angsana New" w:hAnsi="Angsana New" w:hint="cs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46B4B47" w14:textId="77777777" w:rsidR="00615F42" w:rsidRPr="00ED6253" w:rsidRDefault="00615F42" w:rsidP="00234117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1333B345" w14:textId="77777777" w:rsidR="00615F42" w:rsidRPr="00ED6253" w:rsidRDefault="00615F42" w:rsidP="00234117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17114B0" w14:textId="77777777" w:rsidR="00615F42" w:rsidRPr="00ED6253" w:rsidRDefault="00615F42" w:rsidP="00234117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D6253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A338DBD" w14:textId="77777777" w:rsidR="00615F42" w:rsidRPr="00ED6253" w:rsidRDefault="00615F42" w:rsidP="0023411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16D1516C" w14:textId="77777777" w:rsidR="00615F42" w:rsidRPr="00ED6253" w:rsidRDefault="00615F42" w:rsidP="0023411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772D53D4" w14:textId="77777777" w:rsidR="00615F42" w:rsidRPr="00ED6253" w:rsidRDefault="00993E75" w:rsidP="00234117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D6253">
              <w:rPr>
                <w:rFonts w:ascii="Angsana New" w:hAnsi="Angsana New" w:hint="cs"/>
                <w:sz w:val="28"/>
                <w:szCs w:val="28"/>
                <w:lang w:val="en-US" w:bidi="th-TH"/>
              </w:rPr>
              <w:t>9</w:t>
            </w:r>
          </w:p>
        </w:tc>
      </w:tr>
    </w:tbl>
    <w:p w14:paraId="142C40D6" w14:textId="77777777" w:rsidR="0008360C" w:rsidRPr="00ED6253" w:rsidRDefault="000836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  <w:cs/>
        </w:rPr>
      </w:pPr>
    </w:p>
    <w:p w14:paraId="00C0152F" w14:textId="77777777" w:rsidR="00B96F63" w:rsidRPr="00ED6253" w:rsidRDefault="0028071B" w:rsidP="004234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28"/>
          <w:szCs w:val="28"/>
          <w:cs/>
        </w:rPr>
      </w:pPr>
      <w:r w:rsidRPr="00ED6253">
        <w:rPr>
          <w:rFonts w:ascii="Angsana New" w:hAnsi="Angsana New" w:hint="cs"/>
          <w:b/>
          <w:bCs/>
          <w:sz w:val="28"/>
          <w:szCs w:val="28"/>
          <w:cs/>
        </w:rPr>
        <w:t>เครื่องมือทางการเงินที่วัดมูลค่าด้วยมูลค่ายุติธรรม</w:t>
      </w:r>
    </w:p>
    <w:p w14:paraId="63F94B78" w14:textId="77777777" w:rsidR="00423467" w:rsidRPr="00ED6253" w:rsidRDefault="004234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4"/>
          <w:szCs w:val="24"/>
          <w:cs/>
          <w:lang w:val="en-GB"/>
        </w:rPr>
      </w:pPr>
    </w:p>
    <w:p w14:paraId="6DD1188D" w14:textId="77777777" w:rsidR="00B96F63" w:rsidRPr="00ED6253" w:rsidRDefault="00B96F63" w:rsidP="008261A6">
      <w:pPr>
        <w:pStyle w:val="block"/>
        <w:spacing w:after="0" w:line="240" w:lineRule="auto"/>
        <w:ind w:right="-7"/>
        <w:jc w:val="both"/>
        <w:rPr>
          <w:rFonts w:ascii="Angsana New" w:hAnsi="Angsana New"/>
          <w:b/>
          <w:bCs/>
          <w:color w:val="0000FF"/>
          <w:sz w:val="28"/>
          <w:szCs w:val="28"/>
        </w:rPr>
      </w:pPr>
      <w:r w:rsidRPr="00ED6253">
        <w:rPr>
          <w:rFonts w:ascii="Angsana New" w:hAnsi="Angsana New" w:hint="cs"/>
          <w:b/>
          <w:bCs/>
          <w:i/>
          <w:iCs/>
          <w:sz w:val="28"/>
          <w:szCs w:val="28"/>
          <w:cs/>
          <w:lang w:bidi="th-TH"/>
        </w:rPr>
        <w:t>เทคนิคการประเมินมูลค่า</w:t>
      </w:r>
    </w:p>
    <w:p w14:paraId="09A7DC5A" w14:textId="77777777" w:rsidR="00B96F63" w:rsidRPr="00ED6253" w:rsidRDefault="00B96F63" w:rsidP="008261A6">
      <w:pPr>
        <w:pStyle w:val="block"/>
        <w:spacing w:after="0" w:line="240" w:lineRule="auto"/>
        <w:ind w:right="-7"/>
        <w:jc w:val="both"/>
        <w:rPr>
          <w:rFonts w:ascii="Angsana New" w:hAnsi="Angsana New"/>
          <w:sz w:val="24"/>
          <w:szCs w:val="24"/>
          <w:lang w:bidi="th-TH"/>
        </w:rPr>
      </w:pPr>
    </w:p>
    <w:p w14:paraId="07BD1761" w14:textId="77777777" w:rsidR="00B96F63" w:rsidRPr="00ED6253" w:rsidRDefault="00B96F63" w:rsidP="008261A6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z w:val="28"/>
          <w:szCs w:val="28"/>
          <w:lang w:val="en-US" w:bidi="th-TH"/>
        </w:rPr>
      </w:pPr>
      <w:r w:rsidRPr="00ED6253">
        <w:rPr>
          <w:rFonts w:ascii="Angsana New" w:hAnsi="Angsana New" w:hint="cs"/>
          <w:sz w:val="28"/>
          <w:szCs w:val="28"/>
          <w:cs/>
          <w:lang w:bidi="th-TH"/>
        </w:rPr>
        <w:t xml:space="preserve">ตารางดังต่อไปนี้แสดงเทคนิคการประเมินมูลค่าที่ใช้ในการวัดมูลค่ายุติธรรมระดับ </w:t>
      </w:r>
      <w:r w:rsidR="00993E75" w:rsidRPr="00ED6253">
        <w:rPr>
          <w:rFonts w:ascii="Angsana New" w:hAnsi="Angsana New" w:hint="cs"/>
          <w:sz w:val="28"/>
          <w:szCs w:val="28"/>
          <w:lang w:val="en-US" w:bidi="th-TH"/>
        </w:rPr>
        <w:t>2</w:t>
      </w:r>
      <w:r w:rsidRPr="00ED6253">
        <w:rPr>
          <w:rFonts w:ascii="Angsana New" w:hAnsi="Angsana New" w:hint="cs"/>
          <w:sz w:val="28"/>
          <w:szCs w:val="28"/>
          <w:cs/>
          <w:lang w:val="en-US" w:bidi="th-TH"/>
        </w:rPr>
        <w:t xml:space="preserve"> </w:t>
      </w:r>
    </w:p>
    <w:p w14:paraId="7C369DEE" w14:textId="77777777" w:rsidR="00B96F63" w:rsidRPr="00ED6253" w:rsidRDefault="00B96F63" w:rsidP="008261A6">
      <w:pPr>
        <w:pStyle w:val="block"/>
        <w:spacing w:after="0" w:line="240" w:lineRule="auto"/>
        <w:ind w:left="0" w:firstLine="567"/>
        <w:jc w:val="both"/>
        <w:rPr>
          <w:rFonts w:ascii="Angsana New" w:hAnsi="Angsana New"/>
          <w:b/>
          <w:bCs/>
          <w:sz w:val="24"/>
          <w:szCs w:val="24"/>
          <w:cs/>
          <w:lang w:bidi="th-TH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0"/>
        <w:gridCol w:w="236"/>
        <w:gridCol w:w="6064"/>
      </w:tblGrid>
      <w:tr w:rsidR="00B96F63" w:rsidRPr="00ED6253" w14:paraId="0EBD099F" w14:textId="77777777" w:rsidTr="00CC16D0">
        <w:trPr>
          <w:trHeight w:val="27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55AE6B" w14:textId="77777777" w:rsidR="00B96F63" w:rsidRPr="00ED6253" w:rsidRDefault="00B96F63" w:rsidP="008261A6">
            <w:pPr>
              <w:pStyle w:val="block"/>
              <w:spacing w:after="0" w:line="240" w:lineRule="auto"/>
              <w:ind w:left="0" w:right="-10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ED625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0111B8F" w14:textId="77777777" w:rsidR="00B96F63" w:rsidRPr="00ED6253" w:rsidRDefault="00B96F63" w:rsidP="008261A6">
            <w:pPr>
              <w:pStyle w:val="block"/>
              <w:spacing w:after="0" w:line="240" w:lineRule="auto"/>
              <w:ind w:left="0" w:right="-7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60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5B0AE1" w14:textId="77777777" w:rsidR="00B96F63" w:rsidRPr="00ED6253" w:rsidRDefault="00B96F63" w:rsidP="008261A6">
            <w:pPr>
              <w:pStyle w:val="block"/>
              <w:spacing w:after="0" w:line="240" w:lineRule="auto"/>
              <w:ind w:left="0" w:right="-10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ED625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B96F63" w:rsidRPr="00ED6253" w14:paraId="6534D7E3" w14:textId="77777777" w:rsidTr="00CC16D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26CEDD" w14:textId="77777777" w:rsidR="00B96F63" w:rsidRPr="00ED6253" w:rsidRDefault="00B96F63" w:rsidP="008261A6">
            <w:pPr>
              <w:pStyle w:val="block"/>
              <w:spacing w:after="0" w:line="240" w:lineRule="auto"/>
              <w:ind w:left="144" w:right="-108" w:hanging="144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D6253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CDAAD4E" w14:textId="77777777" w:rsidR="00B96F63" w:rsidRPr="00ED6253" w:rsidRDefault="00B96F63" w:rsidP="008261A6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60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376BF1" w14:textId="77777777" w:rsidR="00B96F63" w:rsidRPr="00ED6253" w:rsidRDefault="00B96F63" w:rsidP="008261A6">
            <w:pPr>
              <w:pStyle w:val="block"/>
              <w:spacing w:after="0" w:line="240" w:lineRule="auto"/>
              <w:ind w:left="196" w:right="72" w:hanging="196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D6253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 xml:space="preserve">เทคนิคการเปรียบเทียบราคาตลาด </w:t>
            </w:r>
            <w:r w:rsidRPr="00ED6253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มูลค่ายุติธรรมอ้างอิงราคาเสนอซื้อขายจากนายหน้า สัญญาแบบเดียวกันที่มีการซื้อขายใน</w:t>
            </w:r>
            <w:r w:rsidRPr="00ED6253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ตลาดที่มีสภาพคล่องและราคาเสนอซื้อขายสะท้อนลักษณะรายการที่แท้จริงสำหรับเครื่องมือทางการเงินที่เหมือนกัน</w:t>
            </w:r>
          </w:p>
        </w:tc>
      </w:tr>
    </w:tbl>
    <w:p w14:paraId="374B096A" w14:textId="77777777" w:rsidR="00B96F63" w:rsidRPr="00ED6253" w:rsidRDefault="00B96F63" w:rsidP="00826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  <w:cs/>
          <w:lang w:val="en-GB"/>
        </w:rPr>
      </w:pPr>
    </w:p>
    <w:p w14:paraId="54B4FB34" w14:textId="77777777" w:rsidR="00247FDD" w:rsidRPr="00ED6253" w:rsidRDefault="00247FDD" w:rsidP="00247FDD">
      <w:pPr>
        <w:pStyle w:val="block"/>
        <w:spacing w:after="0" w:line="240" w:lineRule="auto"/>
        <w:ind w:right="-7"/>
        <w:jc w:val="both"/>
        <w:rPr>
          <w:rFonts w:ascii="Angsana New" w:hAnsi="Angsana New"/>
          <w:b/>
          <w:bCs/>
          <w:color w:val="0000FF"/>
          <w:sz w:val="28"/>
          <w:szCs w:val="28"/>
        </w:rPr>
      </w:pPr>
      <w:r w:rsidRPr="00ED6253">
        <w:rPr>
          <w:rFonts w:ascii="Angsana New" w:hAnsi="Angsana New" w:hint="cs"/>
          <w:b/>
          <w:bCs/>
          <w:i/>
          <w:iCs/>
          <w:sz w:val="28"/>
          <w:szCs w:val="28"/>
          <w:cs/>
          <w:lang w:bidi="th-TH"/>
        </w:rPr>
        <w:t>ความเสี่ยงด้านเครดิต</w:t>
      </w:r>
    </w:p>
    <w:p w14:paraId="3E15CF9C" w14:textId="77777777" w:rsidR="00247FDD" w:rsidRPr="00ED6253" w:rsidRDefault="00247FDD" w:rsidP="00247FDD">
      <w:pPr>
        <w:pStyle w:val="block"/>
        <w:spacing w:after="0" w:line="240" w:lineRule="auto"/>
        <w:ind w:right="-7"/>
        <w:jc w:val="both"/>
        <w:rPr>
          <w:rFonts w:ascii="Angsana New" w:hAnsi="Angsana New"/>
          <w:sz w:val="24"/>
          <w:szCs w:val="24"/>
          <w:lang w:bidi="th-TH"/>
        </w:rPr>
      </w:pPr>
    </w:p>
    <w:p w14:paraId="65CA65B7" w14:textId="77777777" w:rsidR="00747B78" w:rsidRPr="00ED6253" w:rsidRDefault="00247FDD" w:rsidP="00247FDD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z w:val="28"/>
          <w:szCs w:val="28"/>
          <w:cs/>
          <w:lang w:val="en-US" w:bidi="th-TH"/>
        </w:rPr>
      </w:pPr>
      <w:r w:rsidRPr="00ED6253">
        <w:rPr>
          <w:rFonts w:ascii="Angsana New" w:hAnsi="Angsana New" w:hint="cs"/>
          <w:sz w:val="28"/>
          <w:szCs w:val="28"/>
          <w:cs/>
          <w:lang w:val="en-US" w:bidi="th-TH"/>
        </w:rPr>
        <w:t>ค่าเผื่อผลขาดทุนจากการด้อยค่าของลูกหนี้การค้าและสินทรัพย์ที่เกิดจากสัญญาประมาณการโดยพิจารณาผลขาดทุนด้านเครดิตที่คาดว่าจะเกิดขึ้นตลอดอายุ</w:t>
      </w:r>
      <w:r w:rsidRPr="00ED6253">
        <w:rPr>
          <w:rFonts w:ascii="Angsana New" w:hAnsi="Angsana New"/>
          <w:sz w:val="28"/>
          <w:szCs w:val="28"/>
          <w:cs/>
          <w:lang w:val="en-US" w:bidi="th-TH"/>
        </w:rPr>
        <w:t xml:space="preserve"> </w:t>
      </w:r>
      <w:r w:rsidRPr="00ED6253">
        <w:rPr>
          <w:rFonts w:ascii="Angsana New" w:hAnsi="Angsana New" w:hint="cs"/>
          <w:sz w:val="28"/>
          <w:szCs w:val="28"/>
          <w:cs/>
          <w:lang w:val="en-US" w:bidi="th-TH"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ED6253">
        <w:rPr>
          <w:rFonts w:ascii="Angsana New" w:hAnsi="Angsana New"/>
          <w:sz w:val="28"/>
          <w:szCs w:val="28"/>
          <w:cs/>
          <w:lang w:val="en-US" w:bidi="th-TH"/>
        </w:rPr>
        <w:t xml:space="preserve"> </w:t>
      </w:r>
      <w:r w:rsidRPr="00ED6253">
        <w:rPr>
          <w:rFonts w:ascii="Angsana New" w:hAnsi="Angsana New" w:hint="cs"/>
          <w:sz w:val="28"/>
          <w:szCs w:val="28"/>
          <w:cs/>
          <w:lang w:val="en-US" w:bidi="th-TH"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20AD19B7" w14:textId="77777777" w:rsidR="00747B78" w:rsidRPr="00ED6253" w:rsidRDefault="00747B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  <w:r w:rsidRPr="00ED6253">
        <w:rPr>
          <w:rFonts w:ascii="Angsana New" w:hAnsi="Angsana New"/>
          <w:sz w:val="28"/>
          <w:szCs w:val="28"/>
          <w:cs/>
        </w:rPr>
        <w:br w:type="page"/>
      </w:r>
    </w:p>
    <w:tbl>
      <w:tblPr>
        <w:tblStyle w:val="TableGrid"/>
        <w:tblW w:w="97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29"/>
        <w:gridCol w:w="1043"/>
        <w:gridCol w:w="235"/>
        <w:gridCol w:w="1224"/>
        <w:gridCol w:w="233"/>
        <w:gridCol w:w="1225"/>
        <w:gridCol w:w="267"/>
        <w:gridCol w:w="1048"/>
        <w:gridCol w:w="232"/>
        <w:gridCol w:w="1368"/>
        <w:gridCol w:w="6"/>
      </w:tblGrid>
      <w:tr w:rsidR="0076593E" w:rsidRPr="00ED6253" w14:paraId="352FED46" w14:textId="77777777" w:rsidTr="0076593E">
        <w:trPr>
          <w:gridAfter w:val="1"/>
          <w:wAfter w:w="6" w:type="dxa"/>
          <w:trHeight w:val="20"/>
          <w:tblHeader/>
        </w:trPr>
        <w:tc>
          <w:tcPr>
            <w:tcW w:w="2883" w:type="dxa"/>
            <w:shd w:val="clear" w:color="auto" w:fill="auto"/>
            <w:vAlign w:val="bottom"/>
          </w:tcPr>
          <w:p w14:paraId="2BC03B1A" w14:textId="77777777" w:rsidR="0076593E" w:rsidRPr="00ED6253" w:rsidRDefault="0076593E" w:rsidP="00227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bookmarkStart w:id="3" w:name="_Hlk55567982"/>
          </w:p>
        </w:tc>
        <w:tc>
          <w:tcPr>
            <w:tcW w:w="6821" w:type="dxa"/>
            <w:gridSpan w:val="9"/>
          </w:tcPr>
          <w:p w14:paraId="08A82213" w14:textId="77777777" w:rsidR="0076593E" w:rsidRPr="00ED6253" w:rsidRDefault="0076593E" w:rsidP="0022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625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6593E" w:rsidRPr="00ED6253" w14:paraId="7B6CB1A1" w14:textId="77777777" w:rsidTr="0076593E">
        <w:trPr>
          <w:trHeight w:val="20"/>
          <w:tblHeader/>
        </w:trPr>
        <w:tc>
          <w:tcPr>
            <w:tcW w:w="2883" w:type="dxa"/>
            <w:shd w:val="clear" w:color="auto" w:fill="auto"/>
            <w:vAlign w:val="bottom"/>
          </w:tcPr>
          <w:p w14:paraId="0AAE5D04" w14:textId="77777777" w:rsidR="0076593E" w:rsidRPr="00ED6253" w:rsidRDefault="0076593E" w:rsidP="006F5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ED625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234117" w:rsidRPr="00ED625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</w:t>
            </w:r>
            <w:r w:rsidR="00234117" w:rsidRPr="00ED625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ายน</w:t>
            </w:r>
            <w:r w:rsidRPr="00ED625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ED625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043" w:type="dxa"/>
            <w:vAlign w:val="bottom"/>
          </w:tcPr>
          <w:p w14:paraId="5E3319F9" w14:textId="77777777" w:rsidR="0076593E" w:rsidRPr="00ED6253" w:rsidRDefault="0076593E" w:rsidP="006F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36" w:type="dxa"/>
          </w:tcPr>
          <w:p w14:paraId="69785626" w14:textId="77777777" w:rsidR="0076593E" w:rsidRPr="00ED6253" w:rsidRDefault="0076593E" w:rsidP="006F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</w:tcPr>
          <w:p w14:paraId="488DD0D6" w14:textId="77777777" w:rsidR="0076593E" w:rsidRPr="00ED6253" w:rsidRDefault="0076593E" w:rsidP="006F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6253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ลูกหนี้ตามสัญญาเช่าการเงิน</w:t>
            </w:r>
          </w:p>
        </w:tc>
        <w:tc>
          <w:tcPr>
            <w:tcW w:w="233" w:type="dxa"/>
            <w:vAlign w:val="bottom"/>
          </w:tcPr>
          <w:p w14:paraId="03918434" w14:textId="77777777" w:rsidR="0076593E" w:rsidRPr="00ED6253" w:rsidRDefault="0076593E" w:rsidP="006F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vAlign w:val="bottom"/>
          </w:tcPr>
          <w:p w14:paraId="008965EF" w14:textId="77777777" w:rsidR="0076593E" w:rsidRPr="00ED6253" w:rsidRDefault="0076593E" w:rsidP="006F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  <w:p w14:paraId="3218274A" w14:textId="77777777" w:rsidR="0076593E" w:rsidRPr="00ED6253" w:rsidRDefault="0076593E" w:rsidP="006F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6253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ที่ยังไม่เรียกเก็บ</w:t>
            </w:r>
          </w:p>
        </w:tc>
        <w:tc>
          <w:tcPr>
            <w:tcW w:w="268" w:type="dxa"/>
          </w:tcPr>
          <w:p w14:paraId="63A814D4" w14:textId="77777777" w:rsidR="0076593E" w:rsidRPr="00ED6253" w:rsidRDefault="0076593E" w:rsidP="006F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048" w:type="dxa"/>
            <w:vAlign w:val="bottom"/>
          </w:tcPr>
          <w:p w14:paraId="4233F147" w14:textId="77777777" w:rsidR="0076593E" w:rsidRPr="00ED6253" w:rsidRDefault="0076593E" w:rsidP="006F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6253">
              <w:rPr>
                <w:rFonts w:asciiTheme="majorBidi" w:hAnsiTheme="majorBidi" w:hint="cs"/>
                <w:sz w:val="28"/>
                <w:szCs w:val="28"/>
                <w:cs/>
              </w:rPr>
              <w:t>มูลค่ารวม</w:t>
            </w:r>
          </w:p>
          <w:p w14:paraId="5DBC144C" w14:textId="77777777" w:rsidR="0076593E" w:rsidRPr="00ED6253" w:rsidRDefault="0076593E" w:rsidP="006F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6253">
              <w:rPr>
                <w:rFonts w:asciiTheme="majorBidi" w:hAnsiTheme="majorBidi" w:hint="cs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32" w:type="dxa"/>
            <w:vAlign w:val="bottom"/>
          </w:tcPr>
          <w:p w14:paraId="136389D8" w14:textId="77777777" w:rsidR="0076593E" w:rsidRPr="00ED6253" w:rsidRDefault="0076593E" w:rsidP="006F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9" w:type="dxa"/>
            <w:gridSpan w:val="2"/>
            <w:vAlign w:val="bottom"/>
          </w:tcPr>
          <w:p w14:paraId="6CABDBF6" w14:textId="77777777" w:rsidR="0076593E" w:rsidRPr="00ED6253" w:rsidRDefault="0076593E" w:rsidP="006F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</w:p>
          <w:p w14:paraId="18226AED" w14:textId="77777777" w:rsidR="0076593E" w:rsidRPr="00ED6253" w:rsidRDefault="0076593E" w:rsidP="006F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จากการด้อยค่า</w:t>
            </w:r>
          </w:p>
        </w:tc>
      </w:tr>
      <w:tr w:rsidR="0076593E" w:rsidRPr="00ED6253" w14:paraId="2AD77DFB" w14:textId="77777777" w:rsidTr="0076593E">
        <w:trPr>
          <w:trHeight w:val="20"/>
          <w:tblHeader/>
        </w:trPr>
        <w:tc>
          <w:tcPr>
            <w:tcW w:w="2883" w:type="dxa"/>
            <w:shd w:val="clear" w:color="auto" w:fill="auto"/>
            <w:vAlign w:val="bottom"/>
          </w:tcPr>
          <w:p w14:paraId="13E75BC9" w14:textId="77777777" w:rsidR="0076593E" w:rsidRPr="00ED6253" w:rsidRDefault="0076593E" w:rsidP="006F5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827" w:type="dxa"/>
            <w:gridSpan w:val="10"/>
            <w:vAlign w:val="bottom"/>
          </w:tcPr>
          <w:p w14:paraId="2DB8EFE2" w14:textId="77777777" w:rsidR="0076593E" w:rsidRPr="00ED6253" w:rsidRDefault="0076593E" w:rsidP="006F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6253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7440F" w:rsidRPr="00ED6253" w14:paraId="6229344B" w14:textId="77777777" w:rsidTr="0076593E">
        <w:trPr>
          <w:trHeight w:val="20"/>
        </w:trPr>
        <w:tc>
          <w:tcPr>
            <w:tcW w:w="2883" w:type="dxa"/>
          </w:tcPr>
          <w:p w14:paraId="2808C799" w14:textId="77777777" w:rsidR="0007440F" w:rsidRPr="00ED6253" w:rsidRDefault="0007440F" w:rsidP="0007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43" w:type="dxa"/>
          </w:tcPr>
          <w:p w14:paraId="73DE0202" w14:textId="77777777" w:rsidR="0007440F" w:rsidRPr="00ED6253" w:rsidRDefault="0007440F" w:rsidP="0007440F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D6253">
              <w:rPr>
                <w:rFonts w:ascii="Angsana New" w:hAnsi="Angsana New"/>
                <w:sz w:val="28"/>
                <w:szCs w:val="28"/>
                <w:lang w:val="en-US" w:bidi="th-TH"/>
              </w:rPr>
              <w:t>220,332</w:t>
            </w:r>
          </w:p>
        </w:tc>
        <w:tc>
          <w:tcPr>
            <w:tcW w:w="236" w:type="dxa"/>
          </w:tcPr>
          <w:p w14:paraId="2700073B" w14:textId="77777777" w:rsidR="0007440F" w:rsidRPr="00ED6253" w:rsidRDefault="0007440F" w:rsidP="0007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</w:tcPr>
          <w:p w14:paraId="472229B1" w14:textId="77777777" w:rsidR="0007440F" w:rsidRPr="00ED6253" w:rsidRDefault="00447EF3" w:rsidP="00447EF3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</w:rPr>
              <w:t>44,028</w:t>
            </w:r>
          </w:p>
        </w:tc>
        <w:tc>
          <w:tcPr>
            <w:tcW w:w="233" w:type="dxa"/>
          </w:tcPr>
          <w:p w14:paraId="04A63B2E" w14:textId="77777777" w:rsidR="0007440F" w:rsidRPr="00ED6253" w:rsidRDefault="0007440F" w:rsidP="0007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</w:tcPr>
          <w:p w14:paraId="7838F8F2" w14:textId="77777777" w:rsidR="0007440F" w:rsidRPr="00ED6253" w:rsidRDefault="0007440F" w:rsidP="0007440F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</w:rPr>
              <w:t>110,38</w:t>
            </w:r>
            <w:r w:rsidR="00140526" w:rsidRPr="00ED625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68" w:type="dxa"/>
          </w:tcPr>
          <w:p w14:paraId="3CB366AF" w14:textId="77777777" w:rsidR="0007440F" w:rsidRPr="00ED6253" w:rsidRDefault="0007440F" w:rsidP="0007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</w:tcPr>
          <w:p w14:paraId="49770A56" w14:textId="77777777" w:rsidR="0007440F" w:rsidRPr="00ED6253" w:rsidRDefault="0007440F" w:rsidP="0007440F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D6253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="00140526" w:rsidRPr="00ED6253">
              <w:rPr>
                <w:rFonts w:ascii="Angsana New" w:hAnsi="Angsana New"/>
                <w:sz w:val="28"/>
                <w:szCs w:val="28"/>
                <w:lang w:val="en-US" w:bidi="th-TH"/>
              </w:rPr>
              <w:t>74</w:t>
            </w:r>
            <w:r w:rsidRPr="00ED6253">
              <w:rPr>
                <w:rFonts w:ascii="Angsana New" w:hAnsi="Angsana New"/>
                <w:sz w:val="28"/>
                <w:szCs w:val="28"/>
                <w:lang w:val="en-US" w:bidi="th-TH"/>
              </w:rPr>
              <w:t>,7</w:t>
            </w:r>
            <w:r w:rsidR="00140526" w:rsidRPr="00ED6253">
              <w:rPr>
                <w:rFonts w:ascii="Angsana New" w:hAnsi="Angsana New"/>
                <w:sz w:val="28"/>
                <w:szCs w:val="28"/>
                <w:lang w:val="en-US" w:bidi="th-TH"/>
              </w:rPr>
              <w:t>41</w:t>
            </w:r>
          </w:p>
        </w:tc>
        <w:tc>
          <w:tcPr>
            <w:tcW w:w="232" w:type="dxa"/>
          </w:tcPr>
          <w:p w14:paraId="76D45902" w14:textId="77777777" w:rsidR="0007440F" w:rsidRPr="00ED6253" w:rsidRDefault="0007440F" w:rsidP="0007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9" w:type="dxa"/>
            <w:gridSpan w:val="2"/>
          </w:tcPr>
          <w:p w14:paraId="4B67A4C7" w14:textId="1FC41B4F" w:rsidR="0007440F" w:rsidRPr="00ED6253" w:rsidRDefault="007E7D85" w:rsidP="007E7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</w:rPr>
              <w:t>4,58</w:t>
            </w:r>
            <w:r w:rsidR="00C56B0D" w:rsidRPr="00ED6253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07440F" w:rsidRPr="00ED6253" w14:paraId="7E15CE22" w14:textId="77777777" w:rsidTr="0076593E">
        <w:trPr>
          <w:trHeight w:val="20"/>
        </w:trPr>
        <w:tc>
          <w:tcPr>
            <w:tcW w:w="2883" w:type="dxa"/>
          </w:tcPr>
          <w:p w14:paraId="61C7FE75" w14:textId="77777777" w:rsidR="0007440F" w:rsidRPr="00ED6253" w:rsidRDefault="0007440F" w:rsidP="0007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043" w:type="dxa"/>
          </w:tcPr>
          <w:p w14:paraId="5079A6D8" w14:textId="77777777" w:rsidR="0007440F" w:rsidRPr="00ED6253" w:rsidRDefault="0007440F" w:rsidP="0007440F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66028C3A" w14:textId="77777777" w:rsidR="0007440F" w:rsidRPr="00ED6253" w:rsidRDefault="0007440F" w:rsidP="0007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</w:tcPr>
          <w:p w14:paraId="0ACA6C28" w14:textId="77777777" w:rsidR="0007440F" w:rsidRPr="00ED6253" w:rsidRDefault="0007440F" w:rsidP="0007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</w:tcPr>
          <w:p w14:paraId="12A40144" w14:textId="77777777" w:rsidR="0007440F" w:rsidRPr="00ED6253" w:rsidRDefault="0007440F" w:rsidP="0007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</w:tcPr>
          <w:p w14:paraId="38D1532A" w14:textId="77777777" w:rsidR="0007440F" w:rsidRPr="00ED6253" w:rsidRDefault="0007440F" w:rsidP="0007440F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51703458" w14:textId="77777777" w:rsidR="0007440F" w:rsidRPr="00ED6253" w:rsidRDefault="0007440F" w:rsidP="0007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</w:tcPr>
          <w:p w14:paraId="5894F5C0" w14:textId="77777777" w:rsidR="0007440F" w:rsidRPr="00ED6253" w:rsidRDefault="0007440F" w:rsidP="0007440F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2" w:type="dxa"/>
          </w:tcPr>
          <w:p w14:paraId="65A4A229" w14:textId="77777777" w:rsidR="0007440F" w:rsidRPr="00ED6253" w:rsidRDefault="0007440F" w:rsidP="0007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9" w:type="dxa"/>
            <w:gridSpan w:val="2"/>
          </w:tcPr>
          <w:p w14:paraId="77EDEFCF" w14:textId="77777777" w:rsidR="0007440F" w:rsidRPr="00ED6253" w:rsidRDefault="0007440F" w:rsidP="007E7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7440F" w:rsidRPr="00ED6253" w14:paraId="4212A9AA" w14:textId="77777777" w:rsidTr="0076593E">
        <w:trPr>
          <w:trHeight w:val="20"/>
        </w:trPr>
        <w:tc>
          <w:tcPr>
            <w:tcW w:w="2883" w:type="dxa"/>
          </w:tcPr>
          <w:p w14:paraId="2591EAF6" w14:textId="77777777" w:rsidR="0007440F" w:rsidRPr="00ED6253" w:rsidRDefault="0007440F" w:rsidP="0007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ED6253">
              <w:rPr>
                <w:rFonts w:asciiTheme="majorBidi" w:hAnsiTheme="majorBidi" w:cstheme="majorBidi"/>
                <w:sz w:val="28"/>
                <w:szCs w:val="28"/>
              </w:rPr>
              <w:t xml:space="preserve">1 - 90 </w:t>
            </w:r>
            <w:r w:rsidRPr="00ED6253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1043" w:type="dxa"/>
          </w:tcPr>
          <w:p w14:paraId="69EF958A" w14:textId="77777777" w:rsidR="0007440F" w:rsidRPr="00ED6253" w:rsidRDefault="0007440F" w:rsidP="0007440F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D6253">
              <w:rPr>
                <w:rFonts w:ascii="Angsana New" w:hAnsi="Angsana New"/>
                <w:sz w:val="28"/>
                <w:szCs w:val="28"/>
                <w:lang w:val="en-US" w:bidi="th-TH"/>
              </w:rPr>
              <w:t>96,64</w:t>
            </w:r>
            <w:r w:rsidR="00140526" w:rsidRPr="00ED6253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2748B57D" w14:textId="77777777" w:rsidR="0007440F" w:rsidRPr="00ED6253" w:rsidRDefault="0007440F" w:rsidP="0007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</w:tcPr>
          <w:p w14:paraId="2B673488" w14:textId="77777777" w:rsidR="0007440F" w:rsidRPr="00ED6253" w:rsidRDefault="0007440F" w:rsidP="0007440F">
            <w:pPr>
              <w:pStyle w:val="acctfourfigures"/>
              <w:tabs>
                <w:tab w:val="clear" w:pos="765"/>
                <w:tab w:val="decimal" w:pos="67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D6253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3" w:type="dxa"/>
          </w:tcPr>
          <w:p w14:paraId="3157211F" w14:textId="77777777" w:rsidR="0007440F" w:rsidRPr="00ED6253" w:rsidRDefault="0007440F" w:rsidP="0007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</w:tcPr>
          <w:p w14:paraId="769E6253" w14:textId="77777777" w:rsidR="0007440F" w:rsidRPr="00ED6253" w:rsidRDefault="0007440F" w:rsidP="0007440F">
            <w:pPr>
              <w:pStyle w:val="acctfourfigures"/>
              <w:tabs>
                <w:tab w:val="clear" w:pos="765"/>
                <w:tab w:val="decimal" w:pos="67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D6253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352EEF9B" w14:textId="77777777" w:rsidR="0007440F" w:rsidRPr="00ED6253" w:rsidRDefault="0007440F" w:rsidP="0007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</w:tcPr>
          <w:p w14:paraId="64AAE50C" w14:textId="77777777" w:rsidR="0007440F" w:rsidRPr="00ED6253" w:rsidRDefault="0007440F" w:rsidP="0007440F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D6253">
              <w:rPr>
                <w:rFonts w:ascii="Angsana New" w:hAnsi="Angsana New"/>
                <w:sz w:val="28"/>
                <w:szCs w:val="28"/>
                <w:lang w:val="en-US" w:bidi="th-TH"/>
              </w:rPr>
              <w:t>96,64</w:t>
            </w:r>
            <w:r w:rsidR="007934E1" w:rsidRPr="00ED6253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32" w:type="dxa"/>
          </w:tcPr>
          <w:p w14:paraId="0B21F21A" w14:textId="77777777" w:rsidR="0007440F" w:rsidRPr="00ED6253" w:rsidRDefault="0007440F" w:rsidP="0007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9" w:type="dxa"/>
            <w:gridSpan w:val="2"/>
          </w:tcPr>
          <w:p w14:paraId="305182C6" w14:textId="578FB6FB" w:rsidR="0007440F" w:rsidRPr="00ED6253" w:rsidRDefault="00C56B0D" w:rsidP="006C1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</w:rPr>
              <w:t>3,405</w:t>
            </w:r>
          </w:p>
        </w:tc>
      </w:tr>
      <w:tr w:rsidR="0007440F" w:rsidRPr="00ED6253" w14:paraId="1617653B" w14:textId="77777777" w:rsidTr="0076593E">
        <w:trPr>
          <w:trHeight w:val="20"/>
        </w:trPr>
        <w:tc>
          <w:tcPr>
            <w:tcW w:w="2883" w:type="dxa"/>
          </w:tcPr>
          <w:p w14:paraId="6103C063" w14:textId="77777777" w:rsidR="0007440F" w:rsidRPr="00ED6253" w:rsidRDefault="0007440F" w:rsidP="0007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Pr="00ED6253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ED6253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10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F889CD" w14:textId="77777777" w:rsidR="0007440F" w:rsidRPr="00ED6253" w:rsidRDefault="0007440F" w:rsidP="0007440F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D6253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140526" w:rsidRPr="00ED6253">
              <w:rPr>
                <w:rFonts w:ascii="Angsana New" w:hAnsi="Angsana New"/>
                <w:sz w:val="28"/>
                <w:szCs w:val="28"/>
                <w:lang w:val="en-US" w:bidi="th-TH"/>
              </w:rPr>
              <w:t>27</w:t>
            </w:r>
            <w:r w:rsidRPr="00ED6253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140526" w:rsidRPr="00ED6253">
              <w:rPr>
                <w:rFonts w:ascii="Angsana New" w:hAnsi="Angsana New"/>
                <w:sz w:val="28"/>
                <w:szCs w:val="28"/>
                <w:lang w:val="en-US" w:bidi="th-TH"/>
              </w:rPr>
              <w:t>872</w:t>
            </w:r>
          </w:p>
        </w:tc>
        <w:tc>
          <w:tcPr>
            <w:tcW w:w="236" w:type="dxa"/>
          </w:tcPr>
          <w:p w14:paraId="44CB76A2" w14:textId="77777777" w:rsidR="0007440F" w:rsidRPr="00ED6253" w:rsidRDefault="0007440F" w:rsidP="0007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14:paraId="4C92F3AD" w14:textId="77777777" w:rsidR="0007440F" w:rsidRPr="00ED6253" w:rsidRDefault="0007440F" w:rsidP="0007440F">
            <w:pPr>
              <w:pStyle w:val="acctfourfigures"/>
              <w:tabs>
                <w:tab w:val="clear" w:pos="765"/>
                <w:tab w:val="decimal" w:pos="67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D6253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3" w:type="dxa"/>
          </w:tcPr>
          <w:p w14:paraId="3C9B10FC" w14:textId="77777777" w:rsidR="0007440F" w:rsidRPr="00ED6253" w:rsidRDefault="0007440F" w:rsidP="0007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</w:tcPr>
          <w:p w14:paraId="23E764EC" w14:textId="77777777" w:rsidR="0007440F" w:rsidRPr="00ED6253" w:rsidRDefault="0007440F" w:rsidP="0007440F">
            <w:pPr>
              <w:pStyle w:val="acctfourfigures"/>
              <w:tabs>
                <w:tab w:val="clear" w:pos="765"/>
                <w:tab w:val="decimal" w:pos="67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D6253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7F176F3F" w14:textId="77777777" w:rsidR="0007440F" w:rsidRPr="00ED6253" w:rsidRDefault="0007440F" w:rsidP="0007440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vAlign w:val="bottom"/>
          </w:tcPr>
          <w:p w14:paraId="4113C8F6" w14:textId="77777777" w:rsidR="0007440F" w:rsidRPr="00ED6253" w:rsidRDefault="0007440F" w:rsidP="0007440F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D6253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7934E1" w:rsidRPr="00ED6253">
              <w:rPr>
                <w:rFonts w:ascii="Angsana New" w:hAnsi="Angsana New"/>
                <w:sz w:val="28"/>
                <w:szCs w:val="28"/>
                <w:lang w:val="en-US" w:bidi="th-TH"/>
              </w:rPr>
              <w:t>27</w:t>
            </w:r>
            <w:r w:rsidRPr="00ED6253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7934E1" w:rsidRPr="00ED6253">
              <w:rPr>
                <w:rFonts w:ascii="Angsana New" w:hAnsi="Angsana New"/>
                <w:sz w:val="28"/>
                <w:szCs w:val="28"/>
                <w:lang w:val="en-US" w:bidi="th-TH"/>
              </w:rPr>
              <w:t>872</w:t>
            </w:r>
          </w:p>
        </w:tc>
        <w:tc>
          <w:tcPr>
            <w:tcW w:w="232" w:type="dxa"/>
          </w:tcPr>
          <w:p w14:paraId="2F114F9F" w14:textId="77777777" w:rsidR="0007440F" w:rsidRPr="00ED6253" w:rsidRDefault="0007440F" w:rsidP="0007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9" w:type="dxa"/>
            <w:gridSpan w:val="2"/>
            <w:tcBorders>
              <w:bottom w:val="single" w:sz="4" w:space="0" w:color="auto"/>
            </w:tcBorders>
          </w:tcPr>
          <w:p w14:paraId="462860D3" w14:textId="22473C4F" w:rsidR="0007440F" w:rsidRPr="00ED6253" w:rsidRDefault="00C56B0D" w:rsidP="007E7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</w:rPr>
              <w:t>1,698</w:t>
            </w:r>
          </w:p>
        </w:tc>
      </w:tr>
      <w:tr w:rsidR="0007440F" w:rsidRPr="00ED6253" w14:paraId="5DA2977F" w14:textId="77777777" w:rsidTr="0076593E">
        <w:trPr>
          <w:trHeight w:val="20"/>
        </w:trPr>
        <w:tc>
          <w:tcPr>
            <w:tcW w:w="2883" w:type="dxa"/>
          </w:tcPr>
          <w:p w14:paraId="1A935576" w14:textId="77777777" w:rsidR="0007440F" w:rsidRPr="00ED6253" w:rsidRDefault="0007440F" w:rsidP="0007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43" w:type="dxa"/>
            <w:tcBorders>
              <w:top w:val="single" w:sz="4" w:space="0" w:color="auto"/>
            </w:tcBorders>
          </w:tcPr>
          <w:p w14:paraId="21425F38" w14:textId="77777777" w:rsidR="0007440F" w:rsidRPr="00ED6253" w:rsidRDefault="0007440F" w:rsidP="0007440F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</w:t>
            </w:r>
            <w:r w:rsidR="00140526" w:rsidRPr="00ED625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44</w:t>
            </w:r>
            <w:r w:rsidRPr="00ED625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140526" w:rsidRPr="00ED625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845</w:t>
            </w:r>
          </w:p>
        </w:tc>
        <w:tc>
          <w:tcPr>
            <w:tcW w:w="236" w:type="dxa"/>
          </w:tcPr>
          <w:p w14:paraId="0A4BA889" w14:textId="77777777" w:rsidR="0007440F" w:rsidRPr="00ED6253" w:rsidRDefault="0007440F" w:rsidP="0007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</w:tcPr>
          <w:p w14:paraId="138D444C" w14:textId="77777777" w:rsidR="0007440F" w:rsidRPr="00ED6253" w:rsidRDefault="00447EF3" w:rsidP="00447EF3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44,028</w:t>
            </w:r>
          </w:p>
        </w:tc>
        <w:tc>
          <w:tcPr>
            <w:tcW w:w="233" w:type="dxa"/>
          </w:tcPr>
          <w:p w14:paraId="2D81D7C0" w14:textId="77777777" w:rsidR="0007440F" w:rsidRPr="00ED6253" w:rsidRDefault="0007440F" w:rsidP="0007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</w:tcPr>
          <w:p w14:paraId="693EA6CE" w14:textId="77777777" w:rsidR="0007440F" w:rsidRPr="00ED6253" w:rsidRDefault="0007440F" w:rsidP="0007440F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ED625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110,38</w:t>
            </w:r>
            <w:r w:rsidR="00140526" w:rsidRPr="00ED625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68" w:type="dxa"/>
          </w:tcPr>
          <w:p w14:paraId="239226AC" w14:textId="77777777" w:rsidR="0007440F" w:rsidRPr="00ED6253" w:rsidRDefault="0007440F" w:rsidP="0007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</w:tcPr>
          <w:p w14:paraId="38E2554C" w14:textId="77777777" w:rsidR="0007440F" w:rsidRPr="00ED6253" w:rsidRDefault="0007440F" w:rsidP="0007440F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</w:t>
            </w:r>
            <w:r w:rsidR="007934E1" w:rsidRPr="00ED625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99</w:t>
            </w:r>
            <w:r w:rsidRPr="00ED625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7934E1" w:rsidRPr="00ED625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254</w:t>
            </w:r>
          </w:p>
        </w:tc>
        <w:tc>
          <w:tcPr>
            <w:tcW w:w="232" w:type="dxa"/>
          </w:tcPr>
          <w:p w14:paraId="5DEF2304" w14:textId="77777777" w:rsidR="0007440F" w:rsidRPr="00ED6253" w:rsidRDefault="0007440F" w:rsidP="0007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A1F4B90" w14:textId="0805E4AF" w:rsidR="0007440F" w:rsidRPr="00ED6253" w:rsidRDefault="00C56B0D" w:rsidP="007E7D85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9,683</w:t>
            </w:r>
          </w:p>
        </w:tc>
      </w:tr>
      <w:tr w:rsidR="0007440F" w:rsidRPr="00ED6253" w14:paraId="0905223F" w14:textId="77777777" w:rsidTr="0076593E">
        <w:trPr>
          <w:trHeight w:val="20"/>
        </w:trPr>
        <w:tc>
          <w:tcPr>
            <w:tcW w:w="2883" w:type="dxa"/>
          </w:tcPr>
          <w:p w14:paraId="419AC837" w14:textId="77777777" w:rsidR="0007440F" w:rsidRPr="00ED6253" w:rsidRDefault="0007440F" w:rsidP="0007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625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ED62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D6253">
              <w:rPr>
                <w:rFonts w:asciiTheme="majorBidi" w:hAnsiTheme="majorBidi" w:hint="cs"/>
                <w:sz w:val="28"/>
                <w:szCs w:val="28"/>
                <w:cs/>
              </w:rPr>
              <w:t>ค่าเผื่อผลขาดทุนจากการด้อยค่า</w:t>
            </w:r>
          </w:p>
        </w:tc>
        <w:tc>
          <w:tcPr>
            <w:tcW w:w="1043" w:type="dxa"/>
            <w:tcBorders>
              <w:bottom w:val="single" w:sz="4" w:space="0" w:color="auto"/>
            </w:tcBorders>
          </w:tcPr>
          <w:p w14:paraId="69FFC117" w14:textId="52C1129D" w:rsidR="0007440F" w:rsidRPr="00ED6253" w:rsidRDefault="0007440F" w:rsidP="0007440F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D6253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C56B0D" w:rsidRPr="00ED6253">
              <w:rPr>
                <w:rFonts w:ascii="Angsana New" w:hAnsi="Angsana New"/>
                <w:sz w:val="28"/>
                <w:szCs w:val="28"/>
                <w:lang w:val="en-US" w:bidi="th-TH"/>
              </w:rPr>
              <w:t>5,103</w:t>
            </w:r>
            <w:r w:rsidRPr="00ED6253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139F8AC4" w14:textId="77777777" w:rsidR="0007440F" w:rsidRPr="00ED6253" w:rsidRDefault="0007440F" w:rsidP="0007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14:paraId="6A9B3AE5" w14:textId="74DA8132" w:rsidR="0007440F" w:rsidRPr="00ED6253" w:rsidRDefault="00A0139B" w:rsidP="00A0139B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</w:rPr>
              <w:t>(3,247)</w:t>
            </w:r>
          </w:p>
        </w:tc>
        <w:tc>
          <w:tcPr>
            <w:tcW w:w="233" w:type="dxa"/>
          </w:tcPr>
          <w:p w14:paraId="602F5E26" w14:textId="77777777" w:rsidR="0007440F" w:rsidRPr="00ED6253" w:rsidRDefault="0007440F" w:rsidP="0007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</w:tcPr>
          <w:p w14:paraId="143BB46B" w14:textId="4C322FB7" w:rsidR="0007440F" w:rsidRPr="00ED6253" w:rsidRDefault="00140526" w:rsidP="00140526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D6253">
              <w:rPr>
                <w:rFonts w:ascii="Angsana New" w:hAnsi="Angsana New"/>
                <w:sz w:val="28"/>
                <w:szCs w:val="28"/>
                <w:lang w:val="en-US" w:bidi="th-TH"/>
              </w:rPr>
              <w:t>(1,</w:t>
            </w:r>
            <w:r w:rsidR="00A0139B" w:rsidRPr="00ED6253">
              <w:rPr>
                <w:rFonts w:ascii="Angsana New" w:hAnsi="Angsana New"/>
                <w:sz w:val="28"/>
                <w:szCs w:val="28"/>
                <w:lang w:val="en-US" w:bidi="th-TH"/>
              </w:rPr>
              <w:t>333</w:t>
            </w:r>
            <w:r w:rsidRPr="00ED6253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8" w:type="dxa"/>
          </w:tcPr>
          <w:p w14:paraId="518533D4" w14:textId="77777777" w:rsidR="0007440F" w:rsidRPr="00ED6253" w:rsidRDefault="0007440F" w:rsidP="0007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</w:tcPr>
          <w:p w14:paraId="7E222660" w14:textId="343F8A43" w:rsidR="0007440F" w:rsidRPr="00ED6253" w:rsidRDefault="0007440F" w:rsidP="0007440F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D6253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C56B0D" w:rsidRPr="00ED6253">
              <w:rPr>
                <w:rFonts w:ascii="Angsana New" w:hAnsi="Angsana New"/>
                <w:sz w:val="28"/>
                <w:szCs w:val="28"/>
                <w:lang w:val="en-US" w:bidi="th-TH"/>
              </w:rPr>
              <w:t>9,683</w:t>
            </w:r>
            <w:r w:rsidRPr="00ED6253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2" w:type="dxa"/>
          </w:tcPr>
          <w:p w14:paraId="7F273352" w14:textId="77777777" w:rsidR="0007440F" w:rsidRPr="00ED6253" w:rsidRDefault="0007440F" w:rsidP="0007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9" w:type="dxa"/>
            <w:gridSpan w:val="2"/>
            <w:tcBorders>
              <w:top w:val="double" w:sz="4" w:space="0" w:color="auto"/>
            </w:tcBorders>
          </w:tcPr>
          <w:p w14:paraId="1DE8DA23" w14:textId="77777777" w:rsidR="0007440F" w:rsidRPr="00ED6253" w:rsidRDefault="0007440F" w:rsidP="0007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7440F" w:rsidRPr="00ED6253" w14:paraId="34563908" w14:textId="77777777" w:rsidTr="0076593E">
        <w:trPr>
          <w:trHeight w:val="20"/>
        </w:trPr>
        <w:tc>
          <w:tcPr>
            <w:tcW w:w="2883" w:type="dxa"/>
          </w:tcPr>
          <w:p w14:paraId="24FF80D6" w14:textId="77777777" w:rsidR="0007440F" w:rsidRPr="00ED6253" w:rsidRDefault="0007440F" w:rsidP="0007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</w:tcPr>
          <w:p w14:paraId="78FE6330" w14:textId="6888C2B9" w:rsidR="0007440F" w:rsidRPr="00ED6253" w:rsidRDefault="0007440F" w:rsidP="0007440F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</w:t>
            </w:r>
            <w:r w:rsidR="00A0139B" w:rsidRPr="00ED625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</w:t>
            </w:r>
            <w:r w:rsidR="00C56B0D" w:rsidRPr="00ED625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9,742</w:t>
            </w:r>
          </w:p>
        </w:tc>
        <w:tc>
          <w:tcPr>
            <w:tcW w:w="236" w:type="dxa"/>
          </w:tcPr>
          <w:p w14:paraId="52301349" w14:textId="77777777" w:rsidR="0007440F" w:rsidRPr="00ED6253" w:rsidRDefault="0007440F" w:rsidP="0007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auto"/>
            </w:tcBorders>
          </w:tcPr>
          <w:p w14:paraId="1960B243" w14:textId="783B475D" w:rsidR="0007440F" w:rsidRPr="00ED6253" w:rsidRDefault="00447EF3" w:rsidP="00A0139B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A0139B" w:rsidRPr="00ED62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0,781</w:t>
            </w:r>
          </w:p>
        </w:tc>
        <w:tc>
          <w:tcPr>
            <w:tcW w:w="233" w:type="dxa"/>
          </w:tcPr>
          <w:p w14:paraId="2DA3668B" w14:textId="77777777" w:rsidR="0007440F" w:rsidRPr="00ED6253" w:rsidRDefault="0007440F" w:rsidP="0007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double" w:sz="4" w:space="0" w:color="auto"/>
            </w:tcBorders>
          </w:tcPr>
          <w:p w14:paraId="70A1B0CB" w14:textId="2702379D" w:rsidR="0007440F" w:rsidRPr="00ED6253" w:rsidRDefault="0007440F" w:rsidP="0007440F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140526" w:rsidRPr="00ED625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09</w:t>
            </w:r>
            <w:r w:rsidRPr="00ED625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A0139B" w:rsidRPr="00ED625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048</w:t>
            </w:r>
          </w:p>
        </w:tc>
        <w:tc>
          <w:tcPr>
            <w:tcW w:w="268" w:type="dxa"/>
          </w:tcPr>
          <w:p w14:paraId="060854D6" w14:textId="77777777" w:rsidR="0007440F" w:rsidRPr="00ED6253" w:rsidRDefault="0007440F" w:rsidP="0007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5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double" w:sz="4" w:space="0" w:color="auto"/>
            </w:tcBorders>
          </w:tcPr>
          <w:p w14:paraId="08AB373D" w14:textId="65F90A6A" w:rsidR="0007440F" w:rsidRPr="00ED6253" w:rsidRDefault="0007440F" w:rsidP="007E7D8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</w:t>
            </w:r>
            <w:r w:rsidR="007934E1" w:rsidRPr="00ED625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</w:t>
            </w:r>
            <w:r w:rsidR="00C56B0D" w:rsidRPr="00ED625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9,571</w:t>
            </w:r>
          </w:p>
        </w:tc>
        <w:tc>
          <w:tcPr>
            <w:tcW w:w="232" w:type="dxa"/>
          </w:tcPr>
          <w:p w14:paraId="2B72DA0E" w14:textId="77777777" w:rsidR="0007440F" w:rsidRPr="00ED6253" w:rsidRDefault="0007440F" w:rsidP="0007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9" w:type="dxa"/>
            <w:gridSpan w:val="2"/>
          </w:tcPr>
          <w:p w14:paraId="70241C15" w14:textId="77777777" w:rsidR="0007440F" w:rsidRPr="00ED6253" w:rsidRDefault="0007440F" w:rsidP="0007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bookmarkEnd w:id="3"/>
    </w:tbl>
    <w:p w14:paraId="6AD6B4DB" w14:textId="77777777" w:rsidR="0008360C" w:rsidRPr="00ED6253" w:rsidRDefault="000836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</w:p>
    <w:tbl>
      <w:tblPr>
        <w:tblStyle w:val="TableGrid"/>
        <w:tblW w:w="968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0"/>
        <w:gridCol w:w="1059"/>
        <w:gridCol w:w="233"/>
        <w:gridCol w:w="1228"/>
        <w:gridCol w:w="270"/>
        <w:gridCol w:w="1048"/>
        <w:gridCol w:w="232"/>
        <w:gridCol w:w="1382"/>
        <w:gridCol w:w="6"/>
      </w:tblGrid>
      <w:tr w:rsidR="004425BD" w:rsidRPr="00ED6253" w14:paraId="20E91933" w14:textId="77777777" w:rsidTr="0076593E">
        <w:trPr>
          <w:gridAfter w:val="1"/>
          <w:wAfter w:w="6" w:type="dxa"/>
          <w:trHeight w:val="20"/>
          <w:tblHeader/>
        </w:trPr>
        <w:tc>
          <w:tcPr>
            <w:tcW w:w="4230" w:type="dxa"/>
            <w:shd w:val="clear" w:color="auto" w:fill="auto"/>
            <w:vAlign w:val="bottom"/>
          </w:tcPr>
          <w:p w14:paraId="49E5244D" w14:textId="77777777" w:rsidR="004425BD" w:rsidRPr="00ED6253" w:rsidRDefault="004425BD" w:rsidP="007F3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52" w:type="dxa"/>
            <w:gridSpan w:val="7"/>
          </w:tcPr>
          <w:p w14:paraId="76AE89CB" w14:textId="77777777" w:rsidR="004425BD" w:rsidRPr="00ED6253" w:rsidRDefault="004425BD" w:rsidP="007F3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625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425BD" w:rsidRPr="00ED6253" w14:paraId="605D64F1" w14:textId="77777777" w:rsidTr="0076593E">
        <w:trPr>
          <w:trHeight w:val="20"/>
          <w:tblHeader/>
        </w:trPr>
        <w:tc>
          <w:tcPr>
            <w:tcW w:w="4230" w:type="dxa"/>
            <w:shd w:val="clear" w:color="auto" w:fill="auto"/>
            <w:vAlign w:val="bottom"/>
          </w:tcPr>
          <w:p w14:paraId="29787519" w14:textId="77777777" w:rsidR="004425BD" w:rsidRPr="00ED6253" w:rsidRDefault="004425BD" w:rsidP="007F3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993E75" w:rsidRPr="00ED625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2C565E" w:rsidRPr="00ED625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0</w:t>
            </w:r>
            <w:r w:rsidRPr="00ED625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234117" w:rsidRPr="00ED625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</w:t>
            </w:r>
            <w:r w:rsidR="00234117" w:rsidRPr="00ED625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ายน</w:t>
            </w:r>
            <w:r w:rsidRPr="00ED625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993E75" w:rsidRPr="00ED625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059" w:type="dxa"/>
            <w:vAlign w:val="bottom"/>
          </w:tcPr>
          <w:p w14:paraId="0D310312" w14:textId="77777777" w:rsidR="004425BD" w:rsidRPr="00ED6253" w:rsidRDefault="004425BD" w:rsidP="007F3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33" w:type="dxa"/>
            <w:vAlign w:val="bottom"/>
          </w:tcPr>
          <w:p w14:paraId="2C4F8BDA" w14:textId="77777777" w:rsidR="004425BD" w:rsidRPr="00ED6253" w:rsidRDefault="004425BD" w:rsidP="007F3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vAlign w:val="bottom"/>
          </w:tcPr>
          <w:p w14:paraId="02B4FA86" w14:textId="77777777" w:rsidR="004425BD" w:rsidRPr="00ED6253" w:rsidRDefault="004425BD" w:rsidP="007F3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  <w:p w14:paraId="73FB8F5D" w14:textId="77777777" w:rsidR="004425BD" w:rsidRPr="00ED6253" w:rsidRDefault="004425BD" w:rsidP="007F3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6253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ที่ยังไม่เรียกเก็บ</w:t>
            </w:r>
          </w:p>
        </w:tc>
        <w:tc>
          <w:tcPr>
            <w:tcW w:w="270" w:type="dxa"/>
          </w:tcPr>
          <w:p w14:paraId="14B7D4D5" w14:textId="77777777" w:rsidR="004425BD" w:rsidRPr="00ED6253" w:rsidRDefault="004425BD" w:rsidP="007F3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048" w:type="dxa"/>
            <w:vAlign w:val="bottom"/>
          </w:tcPr>
          <w:p w14:paraId="6B6CA51A" w14:textId="77777777" w:rsidR="004425BD" w:rsidRPr="00ED6253" w:rsidRDefault="004425BD" w:rsidP="007F3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6253">
              <w:rPr>
                <w:rFonts w:asciiTheme="majorBidi" w:hAnsiTheme="majorBidi" w:hint="cs"/>
                <w:sz w:val="28"/>
                <w:szCs w:val="28"/>
                <w:cs/>
              </w:rPr>
              <w:t>มูลค่ารวม</w:t>
            </w:r>
          </w:p>
          <w:p w14:paraId="4206B95A" w14:textId="77777777" w:rsidR="004425BD" w:rsidRPr="00ED6253" w:rsidRDefault="004425BD" w:rsidP="007F3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6253">
              <w:rPr>
                <w:rFonts w:asciiTheme="majorBidi" w:hAnsiTheme="majorBidi" w:hint="cs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32" w:type="dxa"/>
            <w:vAlign w:val="bottom"/>
          </w:tcPr>
          <w:p w14:paraId="1701828C" w14:textId="77777777" w:rsidR="004425BD" w:rsidRPr="00ED6253" w:rsidRDefault="004425BD" w:rsidP="007F3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8" w:type="dxa"/>
            <w:gridSpan w:val="2"/>
            <w:vAlign w:val="bottom"/>
          </w:tcPr>
          <w:p w14:paraId="2FF9E7F6" w14:textId="77777777" w:rsidR="004425BD" w:rsidRPr="00ED6253" w:rsidRDefault="004425BD" w:rsidP="007F3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</w:p>
          <w:p w14:paraId="21449D90" w14:textId="77777777" w:rsidR="004425BD" w:rsidRPr="00ED6253" w:rsidRDefault="004425BD" w:rsidP="007F3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จากการด้อยค่า</w:t>
            </w:r>
          </w:p>
        </w:tc>
      </w:tr>
      <w:tr w:rsidR="003B594E" w:rsidRPr="00ED6253" w14:paraId="24CBE63E" w14:textId="77777777" w:rsidTr="0076593E">
        <w:trPr>
          <w:trHeight w:val="20"/>
          <w:tblHeader/>
        </w:trPr>
        <w:tc>
          <w:tcPr>
            <w:tcW w:w="4230" w:type="dxa"/>
            <w:shd w:val="clear" w:color="auto" w:fill="auto"/>
            <w:vAlign w:val="bottom"/>
          </w:tcPr>
          <w:p w14:paraId="79F66443" w14:textId="77777777" w:rsidR="003B594E" w:rsidRPr="00ED6253" w:rsidRDefault="003B594E" w:rsidP="003B5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58" w:type="dxa"/>
            <w:gridSpan w:val="8"/>
            <w:vAlign w:val="bottom"/>
          </w:tcPr>
          <w:p w14:paraId="7C71620F" w14:textId="77777777" w:rsidR="003B594E" w:rsidRPr="00ED6253" w:rsidRDefault="003B594E" w:rsidP="00000F9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ED6253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C58EB" w:rsidRPr="00ED6253" w14:paraId="195D512F" w14:textId="77777777" w:rsidTr="0076593E">
        <w:trPr>
          <w:trHeight w:val="20"/>
        </w:trPr>
        <w:tc>
          <w:tcPr>
            <w:tcW w:w="4230" w:type="dxa"/>
          </w:tcPr>
          <w:p w14:paraId="3D4C97B0" w14:textId="77777777" w:rsidR="007C58EB" w:rsidRPr="00ED6253" w:rsidRDefault="007C58EB" w:rsidP="007C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59" w:type="dxa"/>
          </w:tcPr>
          <w:p w14:paraId="3E64197F" w14:textId="77777777" w:rsidR="007C58EB" w:rsidRPr="00ED6253" w:rsidRDefault="007C58EB" w:rsidP="007C58EB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D6253">
              <w:rPr>
                <w:rFonts w:ascii="Angsana New" w:hAnsi="Angsana New"/>
                <w:sz w:val="28"/>
                <w:szCs w:val="28"/>
                <w:lang w:val="en-US" w:bidi="th-TH"/>
              </w:rPr>
              <w:t>130,</w:t>
            </w:r>
            <w:r w:rsidR="0008459C" w:rsidRPr="00ED6253">
              <w:rPr>
                <w:rFonts w:ascii="Angsana New" w:hAnsi="Angsana New"/>
                <w:sz w:val="28"/>
                <w:szCs w:val="28"/>
                <w:lang w:val="en-US" w:bidi="th-TH"/>
              </w:rPr>
              <w:t>687</w:t>
            </w:r>
          </w:p>
        </w:tc>
        <w:tc>
          <w:tcPr>
            <w:tcW w:w="233" w:type="dxa"/>
          </w:tcPr>
          <w:p w14:paraId="2132FFD2" w14:textId="77777777" w:rsidR="007C58EB" w:rsidRPr="00ED6253" w:rsidRDefault="007C58EB" w:rsidP="007C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</w:tcPr>
          <w:p w14:paraId="3C8CD73B" w14:textId="77777777" w:rsidR="007C58EB" w:rsidRPr="00ED6253" w:rsidRDefault="007C58EB" w:rsidP="007C58EB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D6253">
              <w:rPr>
                <w:rFonts w:ascii="Angsana New" w:hAnsi="Angsana New"/>
                <w:sz w:val="28"/>
                <w:szCs w:val="28"/>
                <w:lang w:val="en-US" w:bidi="th-TH"/>
              </w:rPr>
              <w:t>73,745</w:t>
            </w:r>
          </w:p>
        </w:tc>
        <w:tc>
          <w:tcPr>
            <w:tcW w:w="270" w:type="dxa"/>
          </w:tcPr>
          <w:p w14:paraId="0229D844" w14:textId="77777777" w:rsidR="007C58EB" w:rsidRPr="00ED6253" w:rsidRDefault="007C58EB" w:rsidP="007C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</w:tcPr>
          <w:p w14:paraId="1A5A5669" w14:textId="77777777" w:rsidR="007C58EB" w:rsidRPr="00ED6253" w:rsidRDefault="007C58EB" w:rsidP="007C58EB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D6253">
              <w:rPr>
                <w:rFonts w:ascii="Angsana New" w:hAnsi="Angsana New"/>
                <w:sz w:val="28"/>
                <w:szCs w:val="28"/>
                <w:lang w:val="en-US" w:bidi="th-TH"/>
              </w:rPr>
              <w:t>204,</w:t>
            </w:r>
            <w:r w:rsidR="0008459C" w:rsidRPr="00ED6253">
              <w:rPr>
                <w:rFonts w:ascii="Angsana New" w:hAnsi="Angsana New"/>
                <w:sz w:val="28"/>
                <w:szCs w:val="28"/>
                <w:lang w:val="en-US" w:bidi="th-TH"/>
              </w:rPr>
              <w:t>432</w:t>
            </w:r>
          </w:p>
        </w:tc>
        <w:tc>
          <w:tcPr>
            <w:tcW w:w="232" w:type="dxa"/>
          </w:tcPr>
          <w:p w14:paraId="16B1CC59" w14:textId="77777777" w:rsidR="007C58EB" w:rsidRPr="00ED6253" w:rsidRDefault="007C58EB" w:rsidP="007C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8" w:type="dxa"/>
            <w:gridSpan w:val="2"/>
          </w:tcPr>
          <w:p w14:paraId="3DF9206A" w14:textId="159731DE" w:rsidR="007C58EB" w:rsidRPr="00ED6253" w:rsidRDefault="0008459C" w:rsidP="00084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D3730A" w:rsidRPr="00ED625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56B0D" w:rsidRPr="00ED6253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</w:tr>
      <w:tr w:rsidR="007C58EB" w:rsidRPr="00ED6253" w14:paraId="2C2E4173" w14:textId="77777777" w:rsidTr="0076593E">
        <w:trPr>
          <w:trHeight w:val="20"/>
        </w:trPr>
        <w:tc>
          <w:tcPr>
            <w:tcW w:w="4230" w:type="dxa"/>
          </w:tcPr>
          <w:p w14:paraId="2C004746" w14:textId="77777777" w:rsidR="007C58EB" w:rsidRPr="00ED6253" w:rsidRDefault="007C58EB" w:rsidP="007C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059" w:type="dxa"/>
          </w:tcPr>
          <w:p w14:paraId="21BB220C" w14:textId="77777777" w:rsidR="007C58EB" w:rsidRPr="00ED6253" w:rsidRDefault="007C58EB" w:rsidP="007C58EB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3" w:type="dxa"/>
          </w:tcPr>
          <w:p w14:paraId="2315E321" w14:textId="77777777" w:rsidR="007C58EB" w:rsidRPr="00ED6253" w:rsidRDefault="007C58EB" w:rsidP="007C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</w:tcPr>
          <w:p w14:paraId="19B72861" w14:textId="77777777" w:rsidR="007C58EB" w:rsidRPr="00ED6253" w:rsidRDefault="007C58EB" w:rsidP="007C58EB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294DE57" w14:textId="77777777" w:rsidR="007C58EB" w:rsidRPr="00ED6253" w:rsidRDefault="007C58EB" w:rsidP="007C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</w:tcPr>
          <w:p w14:paraId="442285EC" w14:textId="77777777" w:rsidR="007C58EB" w:rsidRPr="00ED6253" w:rsidRDefault="007C58EB" w:rsidP="007C58EB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2" w:type="dxa"/>
          </w:tcPr>
          <w:p w14:paraId="7B789229" w14:textId="77777777" w:rsidR="007C58EB" w:rsidRPr="00ED6253" w:rsidRDefault="007C58EB" w:rsidP="007C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8" w:type="dxa"/>
            <w:gridSpan w:val="2"/>
          </w:tcPr>
          <w:p w14:paraId="5B8C3085" w14:textId="77777777" w:rsidR="007C58EB" w:rsidRPr="00ED6253" w:rsidRDefault="007C58EB" w:rsidP="007C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C58EB" w:rsidRPr="00ED6253" w14:paraId="00368B2A" w14:textId="77777777" w:rsidTr="0076593E">
        <w:trPr>
          <w:trHeight w:val="20"/>
        </w:trPr>
        <w:tc>
          <w:tcPr>
            <w:tcW w:w="4230" w:type="dxa"/>
          </w:tcPr>
          <w:p w14:paraId="0591982C" w14:textId="77777777" w:rsidR="007C58EB" w:rsidRPr="00ED6253" w:rsidRDefault="007C58EB" w:rsidP="007C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ED6253">
              <w:rPr>
                <w:rFonts w:asciiTheme="majorBidi" w:hAnsiTheme="majorBidi" w:cstheme="majorBidi"/>
                <w:sz w:val="28"/>
                <w:szCs w:val="28"/>
              </w:rPr>
              <w:t xml:space="preserve">1 - 90 </w:t>
            </w:r>
            <w:r w:rsidRPr="00ED6253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1059" w:type="dxa"/>
          </w:tcPr>
          <w:p w14:paraId="3D8776B9" w14:textId="77777777" w:rsidR="007C58EB" w:rsidRPr="00ED6253" w:rsidRDefault="007C58EB" w:rsidP="007C58EB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D6253">
              <w:rPr>
                <w:rFonts w:ascii="Angsana New" w:hAnsi="Angsana New"/>
                <w:sz w:val="28"/>
                <w:szCs w:val="28"/>
                <w:lang w:val="en-US" w:bidi="th-TH"/>
              </w:rPr>
              <w:t>67,114</w:t>
            </w:r>
          </w:p>
        </w:tc>
        <w:tc>
          <w:tcPr>
            <w:tcW w:w="233" w:type="dxa"/>
          </w:tcPr>
          <w:p w14:paraId="10E26D87" w14:textId="77777777" w:rsidR="007C58EB" w:rsidRPr="00ED6253" w:rsidRDefault="007C58EB" w:rsidP="007C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</w:tcPr>
          <w:p w14:paraId="5990911C" w14:textId="77777777" w:rsidR="007C58EB" w:rsidRPr="00ED6253" w:rsidRDefault="007C58EB" w:rsidP="007C58EB">
            <w:pPr>
              <w:pStyle w:val="acctfourfigures"/>
              <w:tabs>
                <w:tab w:val="clear" w:pos="765"/>
                <w:tab w:val="decimal" w:pos="67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D6253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A1BBA70" w14:textId="77777777" w:rsidR="007C58EB" w:rsidRPr="00ED6253" w:rsidRDefault="007C58EB" w:rsidP="007C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</w:tcPr>
          <w:p w14:paraId="34CC174E" w14:textId="77777777" w:rsidR="007C58EB" w:rsidRPr="00ED6253" w:rsidRDefault="007C58EB" w:rsidP="007C58EB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D6253">
              <w:rPr>
                <w:rFonts w:ascii="Angsana New" w:hAnsi="Angsana New"/>
                <w:sz w:val="28"/>
                <w:szCs w:val="28"/>
                <w:lang w:val="en-US" w:bidi="th-TH"/>
              </w:rPr>
              <w:t>67,114</w:t>
            </w:r>
          </w:p>
        </w:tc>
        <w:tc>
          <w:tcPr>
            <w:tcW w:w="232" w:type="dxa"/>
          </w:tcPr>
          <w:p w14:paraId="14A6E328" w14:textId="77777777" w:rsidR="007C58EB" w:rsidRPr="00ED6253" w:rsidRDefault="007C58EB" w:rsidP="007C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8" w:type="dxa"/>
            <w:gridSpan w:val="2"/>
          </w:tcPr>
          <w:p w14:paraId="61652482" w14:textId="2B4E7A78" w:rsidR="007C58EB" w:rsidRPr="00ED6253" w:rsidRDefault="00C56B0D" w:rsidP="00F95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</w:rPr>
              <w:t>2,864</w:t>
            </w:r>
          </w:p>
        </w:tc>
      </w:tr>
      <w:tr w:rsidR="007C58EB" w:rsidRPr="00ED6253" w14:paraId="3BC543F2" w14:textId="77777777" w:rsidTr="0076593E">
        <w:trPr>
          <w:trHeight w:val="20"/>
        </w:trPr>
        <w:tc>
          <w:tcPr>
            <w:tcW w:w="4230" w:type="dxa"/>
          </w:tcPr>
          <w:p w14:paraId="47856801" w14:textId="77777777" w:rsidR="007C58EB" w:rsidRPr="00ED6253" w:rsidRDefault="007C58EB" w:rsidP="007C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Pr="00ED6253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ED6253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F3CC79" w14:textId="77777777" w:rsidR="007C58EB" w:rsidRPr="00ED6253" w:rsidRDefault="007C58EB" w:rsidP="007C58EB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D6253">
              <w:rPr>
                <w:rFonts w:ascii="Angsana New" w:hAnsi="Angsana New"/>
                <w:sz w:val="28"/>
                <w:szCs w:val="28"/>
                <w:lang w:val="en-US" w:bidi="th-TH"/>
              </w:rPr>
              <w:t>124,598</w:t>
            </w:r>
          </w:p>
        </w:tc>
        <w:tc>
          <w:tcPr>
            <w:tcW w:w="233" w:type="dxa"/>
          </w:tcPr>
          <w:p w14:paraId="1AF82B94" w14:textId="77777777" w:rsidR="007C58EB" w:rsidRPr="00ED6253" w:rsidRDefault="007C58EB" w:rsidP="007C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3DAC9CA4" w14:textId="77777777" w:rsidR="007C58EB" w:rsidRPr="00ED6253" w:rsidRDefault="007C58EB" w:rsidP="007C58EB">
            <w:pPr>
              <w:pStyle w:val="acctfourfigures"/>
              <w:tabs>
                <w:tab w:val="clear" w:pos="765"/>
                <w:tab w:val="decimal" w:pos="67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D6253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2020B2F" w14:textId="77777777" w:rsidR="007C58EB" w:rsidRPr="00ED6253" w:rsidRDefault="007C58EB" w:rsidP="007C58E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vAlign w:val="bottom"/>
          </w:tcPr>
          <w:p w14:paraId="4373C81D" w14:textId="77777777" w:rsidR="007C58EB" w:rsidRPr="00ED6253" w:rsidRDefault="007C58EB" w:rsidP="007C58EB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D6253">
              <w:rPr>
                <w:rFonts w:ascii="Angsana New" w:hAnsi="Angsana New"/>
                <w:sz w:val="28"/>
                <w:szCs w:val="28"/>
                <w:lang w:val="en-US" w:bidi="th-TH"/>
              </w:rPr>
              <w:t>124,598</w:t>
            </w:r>
          </w:p>
        </w:tc>
        <w:tc>
          <w:tcPr>
            <w:tcW w:w="232" w:type="dxa"/>
          </w:tcPr>
          <w:p w14:paraId="4BD0E9A9" w14:textId="77777777" w:rsidR="007C58EB" w:rsidRPr="00ED6253" w:rsidRDefault="007C58EB" w:rsidP="007C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8" w:type="dxa"/>
            <w:gridSpan w:val="2"/>
            <w:tcBorders>
              <w:bottom w:val="single" w:sz="4" w:space="0" w:color="auto"/>
            </w:tcBorders>
          </w:tcPr>
          <w:p w14:paraId="28A0CC2B" w14:textId="7EA48A3E" w:rsidR="007C58EB" w:rsidRPr="00ED6253" w:rsidRDefault="00C56B0D" w:rsidP="00C56B0D">
            <w:pPr>
              <w:pStyle w:val="acctfourfigures"/>
              <w:tabs>
                <w:tab w:val="clear" w:pos="765"/>
                <w:tab w:val="decimal" w:pos="67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D6253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7C58EB" w:rsidRPr="00ED6253" w14:paraId="052A2752" w14:textId="77777777" w:rsidTr="0076593E">
        <w:trPr>
          <w:trHeight w:val="20"/>
        </w:trPr>
        <w:tc>
          <w:tcPr>
            <w:tcW w:w="4230" w:type="dxa"/>
          </w:tcPr>
          <w:p w14:paraId="19CC68D8" w14:textId="77777777" w:rsidR="007C58EB" w:rsidRPr="00ED6253" w:rsidRDefault="007C58EB" w:rsidP="007C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59" w:type="dxa"/>
            <w:tcBorders>
              <w:top w:val="single" w:sz="4" w:space="0" w:color="auto"/>
            </w:tcBorders>
          </w:tcPr>
          <w:p w14:paraId="51DED659" w14:textId="77777777" w:rsidR="007C58EB" w:rsidRPr="00ED6253" w:rsidRDefault="007C58EB" w:rsidP="007C58EB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322,</w:t>
            </w:r>
            <w:r w:rsidR="00E17553" w:rsidRPr="00ED625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399</w:t>
            </w:r>
          </w:p>
        </w:tc>
        <w:tc>
          <w:tcPr>
            <w:tcW w:w="233" w:type="dxa"/>
          </w:tcPr>
          <w:p w14:paraId="6CD1F0CB" w14:textId="77777777" w:rsidR="007C58EB" w:rsidRPr="00ED6253" w:rsidRDefault="007C58EB" w:rsidP="007C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</w:tcPr>
          <w:p w14:paraId="4D0F7B21" w14:textId="77777777" w:rsidR="007C58EB" w:rsidRPr="00ED6253" w:rsidRDefault="007C58EB" w:rsidP="007C58EB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73,745</w:t>
            </w:r>
          </w:p>
        </w:tc>
        <w:tc>
          <w:tcPr>
            <w:tcW w:w="270" w:type="dxa"/>
          </w:tcPr>
          <w:p w14:paraId="65F383AB" w14:textId="77777777" w:rsidR="007C58EB" w:rsidRPr="00ED6253" w:rsidRDefault="007C58EB" w:rsidP="007C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</w:tcPr>
          <w:p w14:paraId="4A0F196D" w14:textId="77777777" w:rsidR="007C58EB" w:rsidRPr="00ED6253" w:rsidRDefault="007C58EB" w:rsidP="007C58EB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39</w:t>
            </w:r>
            <w:r w:rsidR="0008459C" w:rsidRPr="00ED625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</w:t>
            </w:r>
            <w:r w:rsidRPr="00ED625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08459C" w:rsidRPr="00ED625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144</w:t>
            </w:r>
          </w:p>
        </w:tc>
        <w:tc>
          <w:tcPr>
            <w:tcW w:w="232" w:type="dxa"/>
          </w:tcPr>
          <w:p w14:paraId="404F506D" w14:textId="77777777" w:rsidR="007C58EB" w:rsidRPr="00ED6253" w:rsidRDefault="007C58EB" w:rsidP="007C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DCD39AB" w14:textId="5CEF1E85" w:rsidR="007C58EB" w:rsidRPr="00ED6253" w:rsidRDefault="00C56B0D" w:rsidP="007C58EB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3,993</w:t>
            </w:r>
          </w:p>
        </w:tc>
      </w:tr>
      <w:tr w:rsidR="007C58EB" w:rsidRPr="00ED6253" w14:paraId="09E4601E" w14:textId="77777777" w:rsidTr="0076593E">
        <w:trPr>
          <w:trHeight w:val="20"/>
        </w:trPr>
        <w:tc>
          <w:tcPr>
            <w:tcW w:w="4230" w:type="dxa"/>
          </w:tcPr>
          <w:p w14:paraId="3D33323B" w14:textId="77777777" w:rsidR="007C58EB" w:rsidRPr="00ED6253" w:rsidRDefault="007C58EB" w:rsidP="007C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625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ED62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D6253">
              <w:rPr>
                <w:rFonts w:asciiTheme="majorBidi" w:hAnsiTheme="majorBidi" w:hint="cs"/>
                <w:sz w:val="28"/>
                <w:szCs w:val="28"/>
                <w:cs/>
              </w:rPr>
              <w:t>ค่าเผื่อผลขาดทุนจากการด้อยค่า</w:t>
            </w: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14:paraId="701AD92C" w14:textId="6C100BD3" w:rsidR="007C58EB" w:rsidRPr="00ED6253" w:rsidRDefault="00F95280" w:rsidP="007C58EB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D6253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C56B0D" w:rsidRPr="00ED6253">
              <w:rPr>
                <w:rFonts w:ascii="Angsana New" w:hAnsi="Angsana New"/>
                <w:sz w:val="28"/>
                <w:szCs w:val="28"/>
                <w:lang w:val="en-US" w:bidi="th-TH"/>
              </w:rPr>
              <w:t>2,864</w:t>
            </w:r>
            <w:r w:rsidR="007C58EB" w:rsidRPr="00ED6253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3" w:type="dxa"/>
          </w:tcPr>
          <w:p w14:paraId="510A61B9" w14:textId="77777777" w:rsidR="007C58EB" w:rsidRPr="00ED6253" w:rsidRDefault="007C58EB" w:rsidP="007C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1653D00D" w14:textId="77777777" w:rsidR="007C58EB" w:rsidRPr="00ED6253" w:rsidRDefault="0008459C" w:rsidP="0008459C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D6253">
              <w:rPr>
                <w:rFonts w:ascii="Angsana New" w:hAnsi="Angsana New"/>
                <w:sz w:val="28"/>
                <w:szCs w:val="28"/>
                <w:lang w:val="en-US" w:bidi="th-TH"/>
              </w:rPr>
              <w:t>(1,129)</w:t>
            </w:r>
          </w:p>
        </w:tc>
        <w:tc>
          <w:tcPr>
            <w:tcW w:w="270" w:type="dxa"/>
          </w:tcPr>
          <w:p w14:paraId="28612E08" w14:textId="77777777" w:rsidR="007C58EB" w:rsidRPr="00ED6253" w:rsidRDefault="007C58EB" w:rsidP="007C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</w:tcPr>
          <w:p w14:paraId="332FC24C" w14:textId="7E148B6C" w:rsidR="007C58EB" w:rsidRPr="00ED6253" w:rsidRDefault="007C58EB" w:rsidP="007C58EB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D6253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C56B0D" w:rsidRPr="00ED6253">
              <w:rPr>
                <w:rFonts w:ascii="Angsana New" w:hAnsi="Angsana New"/>
                <w:sz w:val="28"/>
                <w:szCs w:val="28"/>
                <w:lang w:val="en-US" w:bidi="th-TH"/>
              </w:rPr>
              <w:t>3,993</w:t>
            </w:r>
            <w:r w:rsidRPr="00ED6253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2" w:type="dxa"/>
          </w:tcPr>
          <w:p w14:paraId="4A3DABD6" w14:textId="77777777" w:rsidR="007C58EB" w:rsidRPr="00ED6253" w:rsidRDefault="007C58EB" w:rsidP="007C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8" w:type="dxa"/>
            <w:gridSpan w:val="2"/>
            <w:tcBorders>
              <w:top w:val="double" w:sz="4" w:space="0" w:color="auto"/>
            </w:tcBorders>
          </w:tcPr>
          <w:p w14:paraId="3AF5FC7F" w14:textId="77777777" w:rsidR="007C58EB" w:rsidRPr="00ED6253" w:rsidRDefault="007C58EB" w:rsidP="007C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7C58EB" w:rsidRPr="00ED6253" w14:paraId="6BAF1E45" w14:textId="77777777" w:rsidTr="0076593E">
        <w:trPr>
          <w:trHeight w:val="20"/>
        </w:trPr>
        <w:tc>
          <w:tcPr>
            <w:tcW w:w="4230" w:type="dxa"/>
          </w:tcPr>
          <w:p w14:paraId="1948196C" w14:textId="77777777" w:rsidR="007C58EB" w:rsidRPr="00ED6253" w:rsidRDefault="007C58EB" w:rsidP="007C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</w:tcPr>
          <w:p w14:paraId="7E03F263" w14:textId="640440E7" w:rsidR="007C58EB" w:rsidRPr="00ED6253" w:rsidRDefault="00C56B0D" w:rsidP="007C58EB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319,535</w:t>
            </w:r>
          </w:p>
        </w:tc>
        <w:tc>
          <w:tcPr>
            <w:tcW w:w="233" w:type="dxa"/>
          </w:tcPr>
          <w:p w14:paraId="7876BBF8" w14:textId="77777777" w:rsidR="007C58EB" w:rsidRPr="00ED6253" w:rsidRDefault="007C58EB" w:rsidP="007C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</w:tcPr>
          <w:p w14:paraId="7E160A9B" w14:textId="77777777" w:rsidR="007C58EB" w:rsidRPr="00ED6253" w:rsidRDefault="007C58EB" w:rsidP="007C58EB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</w:t>
            </w:r>
            <w:r w:rsidR="005938E5" w:rsidRPr="00ED625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</w:t>
            </w:r>
            <w:r w:rsidRPr="00ED625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5938E5" w:rsidRPr="00ED625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616</w:t>
            </w:r>
          </w:p>
        </w:tc>
        <w:tc>
          <w:tcPr>
            <w:tcW w:w="270" w:type="dxa"/>
          </w:tcPr>
          <w:p w14:paraId="2EA1E3B5" w14:textId="77777777" w:rsidR="007C58EB" w:rsidRPr="00ED6253" w:rsidRDefault="007C58EB" w:rsidP="007C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5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double" w:sz="4" w:space="0" w:color="auto"/>
            </w:tcBorders>
          </w:tcPr>
          <w:p w14:paraId="13A952ED" w14:textId="51312713" w:rsidR="007C58EB" w:rsidRPr="00ED6253" w:rsidRDefault="007C58EB" w:rsidP="007C58EB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D625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</w:t>
            </w:r>
            <w:r w:rsidR="00C56B0D" w:rsidRPr="00ED625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92,151</w:t>
            </w:r>
          </w:p>
        </w:tc>
        <w:tc>
          <w:tcPr>
            <w:tcW w:w="232" w:type="dxa"/>
          </w:tcPr>
          <w:p w14:paraId="61DEFC1A" w14:textId="77777777" w:rsidR="007C58EB" w:rsidRPr="00ED6253" w:rsidRDefault="007C58EB" w:rsidP="007C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8" w:type="dxa"/>
            <w:gridSpan w:val="2"/>
          </w:tcPr>
          <w:p w14:paraId="427A5F84" w14:textId="77777777" w:rsidR="007C58EB" w:rsidRPr="00ED6253" w:rsidRDefault="007C58EB" w:rsidP="007C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</w:tbl>
    <w:p w14:paraId="38293CAC" w14:textId="77777777" w:rsidR="004425BD" w:rsidRPr="00ED6253" w:rsidRDefault="004425BD" w:rsidP="00247FDD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z w:val="24"/>
          <w:szCs w:val="24"/>
          <w:lang w:val="en-US" w:bidi="th-TH"/>
        </w:rPr>
      </w:pPr>
    </w:p>
    <w:p w14:paraId="210952DA" w14:textId="77777777" w:rsidR="003A5D54" w:rsidRPr="00ED6253" w:rsidRDefault="003A5D54">
      <w:r w:rsidRPr="00ED6253">
        <w:br w:type="page"/>
      </w: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0"/>
        <w:gridCol w:w="1867"/>
        <w:gridCol w:w="247"/>
        <w:gridCol w:w="1846"/>
      </w:tblGrid>
      <w:tr w:rsidR="00E90ED9" w:rsidRPr="00ED6253" w14:paraId="5881BF8B" w14:textId="77777777" w:rsidTr="004425BD">
        <w:trPr>
          <w:trHeight w:val="20"/>
          <w:tblHeader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C29CB" w14:textId="77777777" w:rsidR="00E90ED9" w:rsidRPr="00ED6253" w:rsidRDefault="00E90ED9" w:rsidP="002276B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625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ลูกหนี้การค้า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C3E38" w14:textId="77777777" w:rsidR="00E90ED9" w:rsidRPr="00ED6253" w:rsidRDefault="00E90ED9" w:rsidP="002276BF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30BAC5C" w14:textId="77777777" w:rsidR="00E90ED9" w:rsidRPr="00ED6253" w:rsidRDefault="00E90ED9" w:rsidP="002276B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14:paraId="11DFF9E0" w14:textId="77777777" w:rsidR="00E90ED9" w:rsidRPr="00ED6253" w:rsidRDefault="00E90ED9" w:rsidP="004425BD">
            <w:pPr>
              <w:tabs>
                <w:tab w:val="clear" w:pos="680"/>
                <w:tab w:val="clear" w:pos="1644"/>
                <w:tab w:val="left" w:pos="540"/>
              </w:tabs>
              <w:spacing w:line="240" w:lineRule="auto"/>
              <w:ind w:left="-85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90ED9" w:rsidRPr="00ED6253" w14:paraId="4B3DFC45" w14:textId="77777777" w:rsidTr="004425BD">
        <w:trPr>
          <w:trHeight w:val="20"/>
          <w:tblHeader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049E280B" w14:textId="77777777" w:rsidR="00E90ED9" w:rsidRPr="00ED6253" w:rsidRDefault="00E90ED9" w:rsidP="002276B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39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72DABA" w14:textId="77777777" w:rsidR="00E90ED9" w:rsidRPr="00ED6253" w:rsidRDefault="00E90ED9" w:rsidP="002276B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F51DD0" w:rsidRPr="00ED6253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ED625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E90ED9" w:rsidRPr="00ED6253" w14:paraId="4ACECF29" w14:textId="77777777" w:rsidTr="004425BD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03AFB8" w14:textId="77777777" w:rsidR="00E90ED9" w:rsidRPr="00ED6253" w:rsidRDefault="00E90ED9" w:rsidP="002276B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625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993E75" w:rsidRPr="00ED625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ED625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ED625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="00993E75" w:rsidRPr="00ED625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3C78F8B7" w14:textId="77777777" w:rsidR="00E90ED9" w:rsidRPr="00ED6253" w:rsidRDefault="00E90ED9" w:rsidP="0022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7EA5A47" w14:textId="77777777" w:rsidR="00E90ED9" w:rsidRPr="00ED6253" w:rsidRDefault="00E90ED9" w:rsidP="002276B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14:paraId="44960872" w14:textId="77777777" w:rsidR="00E90ED9" w:rsidRPr="00ED6253" w:rsidRDefault="00E90ED9" w:rsidP="0022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90ED9" w:rsidRPr="00ED6253" w14:paraId="373D282D" w14:textId="77777777" w:rsidTr="004425BD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EE3840" w14:textId="77777777" w:rsidR="00E90ED9" w:rsidRPr="00ED6253" w:rsidRDefault="00E90ED9" w:rsidP="002276B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</w:t>
            </w:r>
            <w:r w:rsidRPr="00ED625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ครบกำหนดชำระ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1FF0DFB8" w14:textId="77777777" w:rsidR="00E90ED9" w:rsidRPr="00ED6253" w:rsidRDefault="00993E75" w:rsidP="0044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D6253">
              <w:rPr>
                <w:rFonts w:ascii="Angsana New" w:hAnsi="Angsana New"/>
                <w:sz w:val="28"/>
                <w:szCs w:val="28"/>
              </w:rPr>
              <w:t>276</w:t>
            </w:r>
            <w:r w:rsidR="00F51DD0" w:rsidRPr="00ED6253">
              <w:rPr>
                <w:rFonts w:ascii="Angsana New" w:hAnsi="Angsana New"/>
                <w:sz w:val="28"/>
                <w:szCs w:val="28"/>
              </w:rPr>
              <w:t>,</w:t>
            </w:r>
            <w:r w:rsidRPr="00ED6253">
              <w:rPr>
                <w:rFonts w:ascii="Angsana New" w:hAnsi="Angsana New"/>
                <w:sz w:val="28"/>
                <w:szCs w:val="28"/>
              </w:rPr>
              <w:t>337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6C3620B" w14:textId="77777777" w:rsidR="00E90ED9" w:rsidRPr="00ED6253" w:rsidRDefault="00E90ED9" w:rsidP="002276B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14:paraId="409535C9" w14:textId="77777777" w:rsidR="00E90ED9" w:rsidRPr="00ED6253" w:rsidRDefault="00993E75" w:rsidP="0044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6253">
              <w:rPr>
                <w:rFonts w:ascii="Angsana New" w:hAnsi="Angsana New"/>
                <w:sz w:val="28"/>
                <w:szCs w:val="28"/>
              </w:rPr>
              <w:t>179</w:t>
            </w:r>
            <w:r w:rsidR="00F51DD0" w:rsidRPr="00ED6253">
              <w:rPr>
                <w:rFonts w:ascii="Angsana New" w:hAnsi="Angsana New"/>
                <w:sz w:val="28"/>
                <w:szCs w:val="28"/>
              </w:rPr>
              <w:t>,</w:t>
            </w:r>
            <w:r w:rsidRPr="00ED6253">
              <w:rPr>
                <w:rFonts w:ascii="Angsana New" w:hAnsi="Angsana New"/>
                <w:sz w:val="28"/>
                <w:szCs w:val="28"/>
              </w:rPr>
              <w:t>089</w:t>
            </w:r>
          </w:p>
        </w:tc>
      </w:tr>
      <w:tr w:rsidR="00E90ED9" w:rsidRPr="00ED6253" w14:paraId="68CA67C1" w14:textId="77777777" w:rsidTr="004425BD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B1D1D" w14:textId="77777777" w:rsidR="00E90ED9" w:rsidRPr="00ED6253" w:rsidRDefault="00E90ED9" w:rsidP="002276B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36D8C86A" w14:textId="77777777" w:rsidR="00E90ED9" w:rsidRPr="00ED6253" w:rsidRDefault="00E90ED9" w:rsidP="0044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58D4D0C" w14:textId="77777777" w:rsidR="00E90ED9" w:rsidRPr="00ED6253" w:rsidRDefault="00E90ED9" w:rsidP="002276B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14:paraId="08D1843A" w14:textId="77777777" w:rsidR="00E90ED9" w:rsidRPr="00ED6253" w:rsidRDefault="00E90ED9" w:rsidP="0044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90ED9" w:rsidRPr="00ED6253" w14:paraId="1DF5CCA0" w14:textId="77777777" w:rsidTr="004425BD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FB4A47" w14:textId="77777777" w:rsidR="00E90ED9" w:rsidRPr="00ED6253" w:rsidRDefault="00E90ED9" w:rsidP="002276BF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น้อยกว่า </w:t>
            </w:r>
            <w:r w:rsidR="00993E75" w:rsidRPr="00ED625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ED62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3E5D669A" w14:textId="77777777" w:rsidR="00E90ED9" w:rsidRPr="00ED6253" w:rsidRDefault="00993E75" w:rsidP="0044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D6253">
              <w:rPr>
                <w:rFonts w:ascii="Angsana New" w:hAnsi="Angsana New"/>
                <w:sz w:val="28"/>
                <w:szCs w:val="28"/>
              </w:rPr>
              <w:t>67</w:t>
            </w:r>
            <w:r w:rsidR="00F51DD0" w:rsidRPr="00ED6253">
              <w:rPr>
                <w:rFonts w:ascii="Angsana New" w:hAnsi="Angsana New"/>
                <w:sz w:val="28"/>
                <w:szCs w:val="28"/>
              </w:rPr>
              <w:t>,</w:t>
            </w:r>
            <w:r w:rsidRPr="00ED6253">
              <w:rPr>
                <w:rFonts w:ascii="Angsana New" w:hAnsi="Angsana New"/>
                <w:sz w:val="28"/>
                <w:szCs w:val="28"/>
              </w:rPr>
              <w:t>567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035EF80" w14:textId="77777777" w:rsidR="00E90ED9" w:rsidRPr="00ED6253" w:rsidRDefault="00E90ED9" w:rsidP="002276B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14:paraId="5031B4E6" w14:textId="77777777" w:rsidR="00E90ED9" w:rsidRPr="00ED6253" w:rsidRDefault="00993E75" w:rsidP="0044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6253">
              <w:rPr>
                <w:rFonts w:ascii="Angsana New" w:hAnsi="Angsana New"/>
                <w:sz w:val="28"/>
                <w:szCs w:val="28"/>
              </w:rPr>
              <w:t>26</w:t>
            </w:r>
            <w:r w:rsidR="00F51DD0" w:rsidRPr="00ED6253">
              <w:rPr>
                <w:rFonts w:ascii="Angsana New" w:hAnsi="Angsana New"/>
                <w:sz w:val="28"/>
                <w:szCs w:val="28"/>
              </w:rPr>
              <w:t>,</w:t>
            </w:r>
            <w:r w:rsidRPr="00ED6253">
              <w:rPr>
                <w:rFonts w:ascii="Angsana New" w:hAnsi="Angsana New"/>
                <w:sz w:val="28"/>
                <w:szCs w:val="28"/>
              </w:rPr>
              <w:t>765</w:t>
            </w:r>
          </w:p>
        </w:tc>
      </w:tr>
      <w:tr w:rsidR="00E90ED9" w:rsidRPr="00ED6253" w14:paraId="14CC7E66" w14:textId="77777777" w:rsidTr="004425BD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7CD45" w14:textId="77777777" w:rsidR="00E90ED9" w:rsidRPr="00ED6253" w:rsidRDefault="00993E75" w:rsidP="002276BF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90ED9" w:rsidRPr="00ED62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ED6253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E90ED9" w:rsidRPr="00ED625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90ED9" w:rsidRPr="00ED6253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1B4AC448" w14:textId="77777777" w:rsidR="00E90ED9" w:rsidRPr="00ED6253" w:rsidRDefault="00993E75" w:rsidP="0044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D6253">
              <w:rPr>
                <w:rFonts w:ascii="Angsana New" w:hAnsi="Angsana New"/>
                <w:sz w:val="28"/>
                <w:szCs w:val="28"/>
              </w:rPr>
              <w:t>93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E58CD82" w14:textId="77777777" w:rsidR="00E90ED9" w:rsidRPr="00ED6253" w:rsidRDefault="00E90ED9" w:rsidP="002276B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14:paraId="4FD0B56A" w14:textId="77777777" w:rsidR="00E90ED9" w:rsidRPr="00ED6253" w:rsidRDefault="00993E75" w:rsidP="0044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6253">
              <w:rPr>
                <w:rFonts w:ascii="Angsana New" w:hAnsi="Angsana New"/>
                <w:sz w:val="28"/>
                <w:szCs w:val="28"/>
              </w:rPr>
              <w:t>37</w:t>
            </w:r>
          </w:p>
        </w:tc>
      </w:tr>
      <w:tr w:rsidR="00E90ED9" w:rsidRPr="00ED6253" w14:paraId="0BD4C4D6" w14:textId="77777777" w:rsidTr="004425BD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19CF33" w14:textId="77777777" w:rsidR="00E90ED9" w:rsidRPr="00ED6253" w:rsidRDefault="00993E75" w:rsidP="002276BF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E90ED9" w:rsidRPr="00ED62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E90ED9" w:rsidRPr="00ED6253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ED6253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E90ED9" w:rsidRPr="00ED625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90ED9" w:rsidRPr="00ED6253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6D2E7738" w14:textId="77777777" w:rsidR="00E90ED9" w:rsidRPr="00ED6253" w:rsidRDefault="00F51DD0" w:rsidP="0044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D625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AA0992E" w14:textId="77777777" w:rsidR="00E90ED9" w:rsidRPr="00ED6253" w:rsidRDefault="00E90ED9" w:rsidP="002276B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14:paraId="6E213AAC" w14:textId="77777777" w:rsidR="00E90ED9" w:rsidRPr="00ED6253" w:rsidRDefault="00F51DD0" w:rsidP="0044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625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E90ED9" w:rsidRPr="00ED6253" w14:paraId="101D1042" w14:textId="77777777" w:rsidTr="004425BD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8FEC07" w14:textId="77777777" w:rsidR="00E90ED9" w:rsidRPr="00ED6253" w:rsidRDefault="00E90ED9" w:rsidP="002276BF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625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มากกว่า </w:t>
            </w:r>
            <w:r w:rsidR="00993E75" w:rsidRPr="00ED6253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ED625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D6253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5EC1C7" w14:textId="77777777" w:rsidR="00E90ED9" w:rsidRPr="00ED6253" w:rsidRDefault="00993E75" w:rsidP="0044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D6253">
              <w:rPr>
                <w:rFonts w:ascii="Angsana New" w:hAnsi="Angsana New"/>
                <w:sz w:val="28"/>
                <w:szCs w:val="28"/>
              </w:rPr>
              <w:t>706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63CC53D" w14:textId="77777777" w:rsidR="00E90ED9" w:rsidRPr="00ED6253" w:rsidRDefault="00E90ED9" w:rsidP="002276B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6775C1" w14:textId="77777777" w:rsidR="00E90ED9" w:rsidRPr="00ED6253" w:rsidRDefault="00993E75" w:rsidP="0044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6253">
              <w:rPr>
                <w:rFonts w:ascii="Angsana New" w:hAnsi="Angsana New" w:hint="cs"/>
                <w:sz w:val="28"/>
                <w:szCs w:val="28"/>
              </w:rPr>
              <w:t>228</w:t>
            </w:r>
          </w:p>
        </w:tc>
      </w:tr>
      <w:tr w:rsidR="00E90ED9" w:rsidRPr="00ED6253" w14:paraId="02CF0B33" w14:textId="77777777" w:rsidTr="004425BD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056EB8" w14:textId="77777777" w:rsidR="00E90ED9" w:rsidRPr="00ED6253" w:rsidRDefault="00E90ED9" w:rsidP="002276B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757244" w14:textId="77777777" w:rsidR="00E90ED9" w:rsidRPr="00ED6253" w:rsidRDefault="00993E75" w:rsidP="0044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6253">
              <w:rPr>
                <w:rFonts w:ascii="Angsana New" w:hAnsi="Angsana New"/>
                <w:b/>
                <w:bCs/>
                <w:sz w:val="28"/>
                <w:szCs w:val="28"/>
              </w:rPr>
              <w:t>344</w:t>
            </w:r>
            <w:r w:rsidR="00F51DD0" w:rsidRPr="00ED625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ED6253">
              <w:rPr>
                <w:rFonts w:ascii="Angsana New" w:hAnsi="Angsana New"/>
                <w:b/>
                <w:bCs/>
                <w:sz w:val="28"/>
                <w:szCs w:val="28"/>
              </w:rPr>
              <w:t>703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9AD8A5A" w14:textId="77777777" w:rsidR="00E90ED9" w:rsidRPr="00ED6253" w:rsidRDefault="00E90ED9" w:rsidP="002276B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A14488" w14:textId="77777777" w:rsidR="00E90ED9" w:rsidRPr="00ED6253" w:rsidRDefault="00993E75" w:rsidP="0044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6253">
              <w:rPr>
                <w:rFonts w:ascii="Angsana New" w:hAnsi="Angsana New"/>
                <w:b/>
                <w:bCs/>
                <w:sz w:val="28"/>
                <w:szCs w:val="28"/>
              </w:rPr>
              <w:t>206</w:t>
            </w:r>
            <w:r w:rsidR="00F51DD0" w:rsidRPr="00ED625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ED6253">
              <w:rPr>
                <w:rFonts w:ascii="Angsana New" w:hAnsi="Angsana New"/>
                <w:b/>
                <w:bCs/>
                <w:sz w:val="28"/>
                <w:szCs w:val="28"/>
              </w:rPr>
              <w:t>119</w:t>
            </w:r>
          </w:p>
        </w:tc>
      </w:tr>
      <w:tr w:rsidR="00E90ED9" w:rsidRPr="00ED6253" w14:paraId="45E42EDE" w14:textId="77777777" w:rsidTr="004425BD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ED4552" w14:textId="77777777" w:rsidR="00E90ED9" w:rsidRPr="00ED6253" w:rsidRDefault="00E90ED9" w:rsidP="002276B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625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ED62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</w:t>
            </w:r>
            <w:r w:rsidR="00F51DD0" w:rsidRPr="00ED6253">
              <w:rPr>
                <w:rFonts w:asciiTheme="majorBidi" w:hAnsiTheme="majorBidi" w:cstheme="majorBidi" w:hint="cs"/>
                <w:sz w:val="28"/>
                <w:szCs w:val="28"/>
                <w:cs/>
              </w:rPr>
              <w:t>ญ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89318F" w14:textId="77777777" w:rsidR="00E90ED9" w:rsidRPr="00ED6253" w:rsidRDefault="00F51DD0" w:rsidP="0044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6253">
              <w:rPr>
                <w:rFonts w:ascii="Angsana New" w:hAnsi="Angsana New"/>
                <w:sz w:val="28"/>
                <w:szCs w:val="28"/>
              </w:rPr>
              <w:t>(</w:t>
            </w:r>
            <w:r w:rsidR="00993E75" w:rsidRPr="00ED6253">
              <w:rPr>
                <w:rFonts w:ascii="Angsana New" w:hAnsi="Angsana New"/>
                <w:sz w:val="28"/>
                <w:szCs w:val="28"/>
              </w:rPr>
              <w:t>706</w:t>
            </w:r>
            <w:r w:rsidRPr="00ED625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23F1278" w14:textId="77777777" w:rsidR="00E90ED9" w:rsidRPr="00ED6253" w:rsidRDefault="00E90ED9" w:rsidP="002276B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B43F10" w14:textId="77777777" w:rsidR="00E90ED9" w:rsidRPr="00ED6253" w:rsidRDefault="00F51DD0" w:rsidP="0044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6253">
              <w:rPr>
                <w:rFonts w:ascii="Angsana New" w:hAnsi="Angsana New"/>
                <w:sz w:val="28"/>
                <w:szCs w:val="28"/>
              </w:rPr>
              <w:t>(</w:t>
            </w:r>
            <w:r w:rsidR="00993E75" w:rsidRPr="00ED6253">
              <w:rPr>
                <w:rFonts w:ascii="Angsana New" w:hAnsi="Angsana New"/>
                <w:sz w:val="28"/>
                <w:szCs w:val="28"/>
              </w:rPr>
              <w:t>228</w:t>
            </w:r>
            <w:r w:rsidRPr="00ED625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90ED9" w:rsidRPr="00ED6253" w14:paraId="1B894D63" w14:textId="77777777" w:rsidTr="004425BD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E6D443" w14:textId="77777777" w:rsidR="00E90ED9" w:rsidRPr="00ED6253" w:rsidRDefault="00E90ED9" w:rsidP="002276B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69F177" w14:textId="77777777" w:rsidR="00E90ED9" w:rsidRPr="00ED6253" w:rsidRDefault="00993E75" w:rsidP="0044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6253">
              <w:rPr>
                <w:rFonts w:ascii="Angsana New" w:hAnsi="Angsana New"/>
                <w:b/>
                <w:bCs/>
                <w:sz w:val="28"/>
                <w:szCs w:val="28"/>
              </w:rPr>
              <w:t>343</w:t>
            </w:r>
            <w:r w:rsidR="00F51DD0" w:rsidRPr="00ED625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ED6253">
              <w:rPr>
                <w:rFonts w:ascii="Angsana New" w:hAnsi="Angsana New"/>
                <w:b/>
                <w:bCs/>
                <w:sz w:val="28"/>
                <w:szCs w:val="28"/>
              </w:rPr>
              <w:t>997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A616E59" w14:textId="77777777" w:rsidR="00E90ED9" w:rsidRPr="00ED6253" w:rsidRDefault="00E90ED9" w:rsidP="002276B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D31995" w14:textId="77777777" w:rsidR="00E90ED9" w:rsidRPr="00ED6253" w:rsidRDefault="00993E75" w:rsidP="0044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6253">
              <w:rPr>
                <w:rFonts w:ascii="Angsana New" w:hAnsi="Angsana New"/>
                <w:b/>
                <w:bCs/>
                <w:sz w:val="28"/>
                <w:szCs w:val="28"/>
              </w:rPr>
              <w:t>205</w:t>
            </w:r>
            <w:r w:rsidR="00F51DD0" w:rsidRPr="00ED625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ED6253">
              <w:rPr>
                <w:rFonts w:ascii="Angsana New" w:hAnsi="Angsana New"/>
                <w:b/>
                <w:bCs/>
                <w:sz w:val="28"/>
                <w:szCs w:val="28"/>
              </w:rPr>
              <w:t>891</w:t>
            </w:r>
          </w:p>
        </w:tc>
      </w:tr>
    </w:tbl>
    <w:p w14:paraId="7D6A83F0" w14:textId="77777777" w:rsidR="003A5D54" w:rsidRPr="00ED6253" w:rsidRDefault="003A5D54" w:rsidP="008261A6">
      <w:pPr>
        <w:pStyle w:val="Heading6"/>
        <w:tabs>
          <w:tab w:val="left" w:pos="540"/>
          <w:tab w:val="left" w:pos="630"/>
        </w:tabs>
        <w:ind w:left="540" w:right="-45" w:hanging="540"/>
        <w:jc w:val="thaiDistribute"/>
        <w:rPr>
          <w:rFonts w:ascii="Angsana New" w:eastAsia="MS Mincho" w:hAnsi="Angsana New"/>
          <w:sz w:val="28"/>
          <w:szCs w:val="28"/>
          <w:lang w:val="en-US"/>
        </w:rPr>
      </w:pPr>
    </w:p>
    <w:p w14:paraId="7A547822" w14:textId="77777777" w:rsidR="001C2306" w:rsidRPr="00ED6253" w:rsidRDefault="00993E75" w:rsidP="008261A6">
      <w:pPr>
        <w:pStyle w:val="Heading6"/>
        <w:tabs>
          <w:tab w:val="left" w:pos="540"/>
          <w:tab w:val="left" w:pos="630"/>
        </w:tabs>
        <w:ind w:left="540" w:right="-45" w:hanging="540"/>
        <w:jc w:val="thaiDistribute"/>
        <w:rPr>
          <w:rFonts w:ascii="Angsana New" w:eastAsia="MS Mincho" w:hAnsi="Angsana New"/>
          <w:sz w:val="28"/>
          <w:szCs w:val="28"/>
          <w:cs/>
          <w:lang w:val="en-US"/>
        </w:rPr>
      </w:pPr>
      <w:r w:rsidRPr="00ED6253">
        <w:rPr>
          <w:rFonts w:ascii="Angsana New" w:eastAsia="MS Mincho" w:hAnsi="Angsana New" w:hint="cs"/>
          <w:sz w:val="28"/>
          <w:szCs w:val="28"/>
          <w:lang w:val="en-US"/>
        </w:rPr>
        <w:t>1</w:t>
      </w:r>
      <w:r w:rsidR="00562F26" w:rsidRPr="00ED6253">
        <w:rPr>
          <w:rFonts w:ascii="Angsana New" w:eastAsia="MS Mincho" w:hAnsi="Angsana New"/>
          <w:sz w:val="28"/>
          <w:szCs w:val="28"/>
          <w:lang w:val="en-US"/>
        </w:rPr>
        <w:t>5</w:t>
      </w:r>
      <w:r w:rsidR="00CB3B4E" w:rsidRPr="00ED6253">
        <w:rPr>
          <w:rFonts w:ascii="Angsana New" w:eastAsia="MS Mincho" w:hAnsi="Angsana New" w:hint="cs"/>
          <w:sz w:val="28"/>
          <w:szCs w:val="28"/>
          <w:lang w:val="en-US"/>
        </w:rPr>
        <w:tab/>
      </w:r>
      <w:r w:rsidR="00020390" w:rsidRPr="00ED6253">
        <w:rPr>
          <w:rFonts w:ascii="Angsana New" w:eastAsia="MS Mincho" w:hAnsi="Angsana New" w:hint="cs"/>
          <w:sz w:val="28"/>
          <w:szCs w:val="28"/>
          <w:cs/>
          <w:lang w:val="en-US"/>
        </w:rPr>
        <w:t>สัญญาเกี่ยวกับการซื้อธุรกิจ</w:t>
      </w:r>
    </w:p>
    <w:p w14:paraId="1591AA90" w14:textId="77777777" w:rsidR="005B4D2D" w:rsidRPr="00ED6253" w:rsidRDefault="005B4D2D" w:rsidP="008261A6">
      <w:pPr>
        <w:spacing w:line="240" w:lineRule="auto"/>
        <w:rPr>
          <w:rFonts w:ascii="Angsana New" w:hAnsi="Angsana New"/>
          <w:sz w:val="24"/>
          <w:szCs w:val="24"/>
          <w:lang w:eastAsia="x-none"/>
        </w:rPr>
      </w:pPr>
    </w:p>
    <w:p w14:paraId="104913AF" w14:textId="77777777" w:rsidR="006B2E0F" w:rsidRPr="00ED6253" w:rsidRDefault="006B2E0F" w:rsidP="00826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28"/>
          <w:szCs w:val="28"/>
        </w:rPr>
      </w:pPr>
      <w:r w:rsidRPr="00ED6253">
        <w:rPr>
          <w:rFonts w:ascii="Angsana New" w:hAnsi="Angsana New" w:hint="cs"/>
          <w:i/>
          <w:iCs/>
          <w:sz w:val="28"/>
          <w:szCs w:val="28"/>
          <w:cs/>
        </w:rPr>
        <w:t xml:space="preserve">สัญญาให้บริการตามสัญญาการโอนธุรกิจ </w:t>
      </w:r>
    </w:p>
    <w:p w14:paraId="5E84CAFB" w14:textId="77777777" w:rsidR="006B2E0F" w:rsidRPr="00ED6253" w:rsidRDefault="006B2E0F" w:rsidP="00826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76BF80B" w14:textId="77777777" w:rsidR="006B2E0F" w:rsidRPr="00ED6253" w:rsidRDefault="006B2E0F" w:rsidP="002472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28"/>
          <w:szCs w:val="28"/>
        </w:rPr>
      </w:pPr>
      <w:r w:rsidRPr="00ED6253">
        <w:rPr>
          <w:rFonts w:ascii="Angsana New" w:hAnsi="Angsana New" w:hint="cs"/>
          <w:spacing w:val="-4"/>
          <w:sz w:val="28"/>
          <w:szCs w:val="28"/>
          <w:cs/>
        </w:rPr>
        <w:t xml:space="preserve">จากการที่ บริษัท วีเซิร์ฟพลัส จำกัด ได้ซื้อส่วนงานธุรกิจบริการ </w:t>
      </w:r>
      <w:r w:rsidRPr="00ED6253">
        <w:rPr>
          <w:rFonts w:ascii="Angsana New" w:hAnsi="Angsana New" w:hint="cs"/>
          <w:spacing w:val="-4"/>
          <w:sz w:val="28"/>
          <w:szCs w:val="28"/>
        </w:rPr>
        <w:t xml:space="preserve">IT </w:t>
      </w:r>
      <w:r w:rsidRPr="00ED6253">
        <w:rPr>
          <w:rFonts w:ascii="Angsana New" w:hAnsi="Angsana New" w:hint="cs"/>
          <w:spacing w:val="-4"/>
          <w:sz w:val="28"/>
          <w:szCs w:val="28"/>
          <w:cs/>
        </w:rPr>
        <w:t>จาก บริษัท วีเอสที อีซีเอส (ประเทศไทย) จำกัด วันที่</w:t>
      </w:r>
      <w:r w:rsidR="00E970E5" w:rsidRPr="00ED6253">
        <w:rPr>
          <w:rFonts w:ascii="Angsana New" w:hAnsi="Angsana New"/>
          <w:spacing w:val="-4"/>
          <w:sz w:val="28"/>
          <w:szCs w:val="28"/>
        </w:rPr>
        <w:br/>
      </w:r>
      <w:r w:rsidR="00993E75" w:rsidRPr="00ED6253">
        <w:rPr>
          <w:rFonts w:ascii="Angsana New" w:hAnsi="Angsana New" w:hint="cs"/>
          <w:spacing w:val="-4"/>
          <w:sz w:val="28"/>
          <w:szCs w:val="28"/>
        </w:rPr>
        <w:t>23</w:t>
      </w:r>
      <w:r w:rsidR="00E970E5" w:rsidRPr="00ED6253">
        <w:rPr>
          <w:rFonts w:ascii="Angsana New" w:hAnsi="Angsana New"/>
          <w:spacing w:val="-4"/>
          <w:sz w:val="28"/>
          <w:szCs w:val="28"/>
        </w:rPr>
        <w:t xml:space="preserve"> </w:t>
      </w:r>
      <w:r w:rsidRPr="00ED6253">
        <w:rPr>
          <w:rFonts w:ascii="Angsana New" w:hAnsi="Angsana New" w:hint="cs"/>
          <w:spacing w:val="-4"/>
          <w:sz w:val="28"/>
          <w:szCs w:val="28"/>
          <w:cs/>
        </w:rPr>
        <w:t xml:space="preserve">สิงหาคม </w:t>
      </w:r>
      <w:r w:rsidR="00993E75" w:rsidRPr="00ED6253">
        <w:rPr>
          <w:rFonts w:ascii="Angsana New" w:hAnsi="Angsana New" w:hint="cs"/>
          <w:spacing w:val="-4"/>
          <w:sz w:val="28"/>
          <w:szCs w:val="28"/>
        </w:rPr>
        <w:t>2559</w:t>
      </w:r>
      <w:r w:rsidRPr="00ED6253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020390" w:rsidRPr="00ED6253">
        <w:rPr>
          <w:rFonts w:ascii="Angsana New" w:hAnsi="Angsana New" w:hint="cs"/>
          <w:spacing w:val="-4"/>
          <w:sz w:val="28"/>
          <w:szCs w:val="28"/>
          <w:cs/>
        </w:rPr>
        <w:t xml:space="preserve">จำนวน </w:t>
      </w:r>
      <w:r w:rsidR="00993E75" w:rsidRPr="00ED6253">
        <w:rPr>
          <w:rFonts w:ascii="Angsana New" w:hAnsi="Angsana New" w:hint="cs"/>
          <w:spacing w:val="-4"/>
          <w:sz w:val="28"/>
          <w:szCs w:val="28"/>
        </w:rPr>
        <w:t>14</w:t>
      </w:r>
      <w:r w:rsidR="00A76E8A" w:rsidRPr="00ED6253">
        <w:rPr>
          <w:rFonts w:ascii="Angsana New" w:hAnsi="Angsana New" w:hint="cs"/>
          <w:spacing w:val="-4"/>
          <w:sz w:val="28"/>
          <w:szCs w:val="28"/>
        </w:rPr>
        <w:t>.</w:t>
      </w:r>
      <w:r w:rsidR="00993E75" w:rsidRPr="00ED6253">
        <w:rPr>
          <w:rFonts w:ascii="Angsana New" w:hAnsi="Angsana New" w:hint="cs"/>
          <w:spacing w:val="-4"/>
          <w:sz w:val="28"/>
          <w:szCs w:val="28"/>
        </w:rPr>
        <w:t>91</w:t>
      </w:r>
      <w:r w:rsidR="003D0C69" w:rsidRPr="00ED6253">
        <w:rPr>
          <w:rFonts w:ascii="Angsana New" w:hAnsi="Angsana New" w:hint="cs"/>
          <w:spacing w:val="-4"/>
          <w:sz w:val="28"/>
          <w:szCs w:val="28"/>
        </w:rPr>
        <w:t xml:space="preserve"> </w:t>
      </w:r>
      <w:r w:rsidR="00020390" w:rsidRPr="00ED6253">
        <w:rPr>
          <w:rFonts w:ascii="Angsana New" w:hAnsi="Angsana New" w:hint="cs"/>
          <w:spacing w:val="-4"/>
          <w:sz w:val="28"/>
          <w:szCs w:val="28"/>
          <w:cs/>
        </w:rPr>
        <w:t>ล้านบาท ซึ่ง</w:t>
      </w:r>
      <w:r w:rsidR="001313C6" w:rsidRPr="00ED6253">
        <w:rPr>
          <w:rFonts w:ascii="Angsana New" w:hAnsi="Angsana New" w:hint="cs"/>
          <w:spacing w:val="-4"/>
          <w:sz w:val="28"/>
          <w:szCs w:val="28"/>
          <w:cs/>
        </w:rPr>
        <w:t>มีกำหนดชำระ</w:t>
      </w:r>
      <w:r w:rsidR="00020390" w:rsidRPr="00ED6253">
        <w:rPr>
          <w:rFonts w:ascii="Angsana New" w:hAnsi="Angsana New" w:hint="cs"/>
          <w:spacing w:val="-4"/>
          <w:sz w:val="28"/>
          <w:szCs w:val="28"/>
          <w:cs/>
        </w:rPr>
        <w:t xml:space="preserve">ในปี </w:t>
      </w:r>
      <w:r w:rsidR="00993E75" w:rsidRPr="00ED6253">
        <w:rPr>
          <w:rFonts w:ascii="Angsana New" w:hAnsi="Angsana New" w:hint="cs"/>
          <w:spacing w:val="-4"/>
          <w:sz w:val="28"/>
          <w:szCs w:val="28"/>
        </w:rPr>
        <w:t>2562</w:t>
      </w:r>
      <w:r w:rsidR="00020390" w:rsidRPr="00ED6253">
        <w:rPr>
          <w:rFonts w:ascii="Angsana New" w:hAnsi="Angsana New" w:hint="cs"/>
          <w:spacing w:val="-4"/>
          <w:sz w:val="28"/>
          <w:szCs w:val="28"/>
        </w:rPr>
        <w:t xml:space="preserve"> </w:t>
      </w:r>
      <w:r w:rsidRPr="00ED6253">
        <w:rPr>
          <w:rFonts w:ascii="Angsana New" w:hAnsi="Angsana New" w:hint="cs"/>
          <w:spacing w:val="-4"/>
          <w:sz w:val="28"/>
          <w:szCs w:val="28"/>
          <w:cs/>
        </w:rPr>
        <w:t>โดยรับโอนบุคลากร อุปกรณ์ และสัญญาในการดำเนินงานต่างๆ ภายใต้เงื่อนไขใน</w:t>
      </w:r>
      <w:r w:rsidRPr="00ED6253">
        <w:rPr>
          <w:rFonts w:ascii="Angsana New" w:hAnsi="Angsana New" w:hint="cs"/>
          <w:spacing w:val="-4"/>
          <w:sz w:val="28"/>
          <w:szCs w:val="28"/>
        </w:rPr>
        <w:t xml:space="preserve"> Business Transfer Agreement </w:t>
      </w:r>
      <w:r w:rsidRPr="00ED6253">
        <w:rPr>
          <w:rFonts w:ascii="Angsana New" w:hAnsi="Angsana New" w:hint="cs"/>
          <w:spacing w:val="-4"/>
          <w:sz w:val="28"/>
          <w:szCs w:val="28"/>
          <w:cs/>
        </w:rPr>
        <w:t xml:space="preserve">และ </w:t>
      </w:r>
      <w:r w:rsidRPr="00ED6253">
        <w:rPr>
          <w:rFonts w:ascii="Angsana New" w:hAnsi="Angsana New" w:hint="cs"/>
          <w:spacing w:val="-4"/>
          <w:sz w:val="28"/>
          <w:szCs w:val="28"/>
        </w:rPr>
        <w:t xml:space="preserve">Service Level Agreement </w:t>
      </w:r>
      <w:r w:rsidRPr="00ED6253">
        <w:rPr>
          <w:rFonts w:ascii="Angsana New" w:hAnsi="Angsana New" w:hint="cs"/>
          <w:spacing w:val="-4"/>
          <w:sz w:val="28"/>
          <w:szCs w:val="28"/>
          <w:cs/>
        </w:rPr>
        <w:t>บริษัท วีเอสที</w:t>
      </w:r>
      <w:r w:rsidRPr="00ED6253">
        <w:rPr>
          <w:rFonts w:ascii="Angsana New" w:hAnsi="Angsana New" w:hint="cs"/>
          <w:spacing w:val="-4"/>
          <w:sz w:val="28"/>
          <w:szCs w:val="28"/>
        </w:rPr>
        <w:t xml:space="preserve"> </w:t>
      </w:r>
      <w:r w:rsidRPr="00ED6253">
        <w:rPr>
          <w:rFonts w:ascii="Angsana New" w:hAnsi="Angsana New" w:hint="cs"/>
          <w:spacing w:val="-4"/>
          <w:sz w:val="28"/>
          <w:szCs w:val="28"/>
          <w:cs/>
        </w:rPr>
        <w:t>อีซีเอส (ประเทศ</w:t>
      </w:r>
      <w:r w:rsidR="00571F55" w:rsidRPr="00ED6253">
        <w:rPr>
          <w:rFonts w:ascii="Angsana New" w:hAnsi="Angsana New" w:hint="cs"/>
          <w:spacing w:val="-4"/>
          <w:sz w:val="28"/>
          <w:szCs w:val="28"/>
          <w:cs/>
        </w:rPr>
        <w:t>ไทย) จำกัด ได้มอบหมายให้ บริษัท</w:t>
      </w:r>
      <w:r w:rsidR="0024724B" w:rsidRPr="00ED6253">
        <w:rPr>
          <w:rFonts w:ascii="Angsana New" w:hAnsi="Angsana New" w:hint="cs"/>
          <w:spacing w:val="-4"/>
          <w:sz w:val="28"/>
          <w:szCs w:val="28"/>
        </w:rPr>
        <w:t xml:space="preserve"> </w:t>
      </w:r>
      <w:r w:rsidRPr="00ED6253">
        <w:rPr>
          <w:rFonts w:ascii="Angsana New" w:hAnsi="Angsana New" w:hint="cs"/>
          <w:spacing w:val="-4"/>
          <w:sz w:val="28"/>
          <w:szCs w:val="28"/>
          <w:cs/>
        </w:rPr>
        <w:t>วีเซิร์ฟพลัส จำกัด เป็นผู้</w:t>
      </w:r>
      <w:r w:rsidR="0024724B" w:rsidRPr="00ED6253">
        <w:rPr>
          <w:rFonts w:ascii="Angsana New" w:hAnsi="Angsana New" w:hint="cs"/>
          <w:spacing w:val="-4"/>
          <w:sz w:val="28"/>
          <w:szCs w:val="28"/>
          <w:cs/>
        </w:rPr>
        <w:t>ใ</w:t>
      </w:r>
      <w:r w:rsidRPr="00ED6253">
        <w:rPr>
          <w:rFonts w:ascii="Angsana New" w:hAnsi="Angsana New" w:hint="cs"/>
          <w:spacing w:val="-4"/>
          <w:sz w:val="28"/>
          <w:szCs w:val="28"/>
          <w:cs/>
        </w:rPr>
        <w:t>ห้บริการแก่ลูกค้า ซึ่งมีการแบ่งสัดส่วนรายได้กันใน</w:t>
      </w:r>
      <w:r w:rsidR="00E970E5" w:rsidRPr="00ED6253">
        <w:rPr>
          <w:rFonts w:ascii="Angsana New" w:hAnsi="Angsana New"/>
          <w:spacing w:val="-4"/>
          <w:sz w:val="28"/>
          <w:szCs w:val="28"/>
        </w:rPr>
        <w:br/>
      </w:r>
      <w:r w:rsidRPr="00ED6253">
        <w:rPr>
          <w:rFonts w:ascii="Angsana New" w:hAnsi="Angsana New" w:hint="cs"/>
          <w:spacing w:val="-4"/>
          <w:sz w:val="28"/>
          <w:szCs w:val="28"/>
          <w:cs/>
        </w:rPr>
        <w:t>แต่ละสัญญาของแต่ละประเภทในอัตราที่ตกลงกัน สัญญามีกำหนดระยะเวลาตั้งแต่วันที่</w:t>
      </w:r>
      <w:r w:rsidRPr="00ED6253">
        <w:rPr>
          <w:rFonts w:ascii="Angsana New" w:hAnsi="Angsana New" w:hint="cs"/>
          <w:spacing w:val="-4"/>
          <w:sz w:val="28"/>
          <w:szCs w:val="28"/>
        </w:rPr>
        <w:t xml:space="preserve"> </w:t>
      </w:r>
      <w:r w:rsidR="00993E75" w:rsidRPr="00ED6253">
        <w:rPr>
          <w:rFonts w:ascii="Angsana New" w:hAnsi="Angsana New" w:hint="cs"/>
          <w:spacing w:val="-4"/>
          <w:sz w:val="28"/>
          <w:szCs w:val="28"/>
        </w:rPr>
        <w:t>1</w:t>
      </w:r>
      <w:r w:rsidRPr="00ED6253">
        <w:rPr>
          <w:rFonts w:ascii="Angsana New" w:hAnsi="Angsana New" w:hint="cs"/>
          <w:spacing w:val="-4"/>
          <w:sz w:val="28"/>
          <w:szCs w:val="28"/>
        </w:rPr>
        <w:t xml:space="preserve"> </w:t>
      </w:r>
      <w:r w:rsidR="00AE4562" w:rsidRPr="00ED6253">
        <w:rPr>
          <w:rFonts w:ascii="Angsana New" w:hAnsi="Angsana New" w:hint="cs"/>
          <w:spacing w:val="-4"/>
          <w:sz w:val="28"/>
          <w:szCs w:val="28"/>
          <w:cs/>
        </w:rPr>
        <w:t>กันยายน</w:t>
      </w:r>
      <w:r w:rsidRPr="00ED6253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993E75" w:rsidRPr="00ED6253">
        <w:rPr>
          <w:rFonts w:ascii="Angsana New" w:hAnsi="Angsana New" w:hint="cs"/>
          <w:spacing w:val="-4"/>
          <w:sz w:val="28"/>
          <w:szCs w:val="28"/>
        </w:rPr>
        <w:t>2559</w:t>
      </w:r>
      <w:r w:rsidRPr="00ED6253">
        <w:rPr>
          <w:rFonts w:ascii="Angsana New" w:hAnsi="Angsana New" w:hint="cs"/>
          <w:spacing w:val="-4"/>
          <w:sz w:val="28"/>
          <w:szCs w:val="28"/>
        </w:rPr>
        <w:t xml:space="preserve"> </w:t>
      </w:r>
      <w:r w:rsidRPr="00ED6253">
        <w:rPr>
          <w:rFonts w:ascii="Angsana New" w:hAnsi="Angsana New" w:hint="cs"/>
          <w:spacing w:val="-4"/>
          <w:sz w:val="28"/>
          <w:szCs w:val="28"/>
          <w:cs/>
        </w:rPr>
        <w:t xml:space="preserve">ถึงวันที่ </w:t>
      </w:r>
      <w:r w:rsidR="00993E75" w:rsidRPr="00ED6253">
        <w:rPr>
          <w:rFonts w:ascii="Angsana New" w:hAnsi="Angsana New" w:hint="cs"/>
          <w:spacing w:val="-4"/>
          <w:sz w:val="28"/>
          <w:szCs w:val="28"/>
        </w:rPr>
        <w:t>31</w:t>
      </w:r>
      <w:r w:rsidRPr="00ED6253">
        <w:rPr>
          <w:rFonts w:ascii="Angsana New" w:hAnsi="Angsana New" w:hint="cs"/>
          <w:spacing w:val="-4"/>
          <w:sz w:val="28"/>
          <w:szCs w:val="28"/>
        </w:rPr>
        <w:t xml:space="preserve"> </w:t>
      </w:r>
      <w:r w:rsidRPr="00ED6253">
        <w:rPr>
          <w:rFonts w:ascii="Angsana New" w:hAnsi="Angsana New" w:hint="cs"/>
          <w:spacing w:val="-4"/>
          <w:sz w:val="28"/>
          <w:szCs w:val="28"/>
          <w:cs/>
        </w:rPr>
        <w:t xml:space="preserve">กรกฎาคม </w:t>
      </w:r>
      <w:r w:rsidR="00993E75" w:rsidRPr="00ED6253">
        <w:rPr>
          <w:rFonts w:ascii="Angsana New" w:hAnsi="Angsana New" w:hint="cs"/>
          <w:spacing w:val="-4"/>
          <w:sz w:val="28"/>
          <w:szCs w:val="28"/>
        </w:rPr>
        <w:t>2566</w:t>
      </w:r>
      <w:r w:rsidR="001313C6" w:rsidRPr="00ED6253">
        <w:rPr>
          <w:rFonts w:ascii="Angsana New" w:hAnsi="Angsana New" w:hint="cs"/>
          <w:spacing w:val="-4"/>
          <w:sz w:val="28"/>
          <w:szCs w:val="28"/>
          <w:cs/>
        </w:rPr>
        <w:t xml:space="preserve"> บริษัท วีเซิร์ฟพลัส จำกัด ได้ชำระเจ้าหนี้ค่าซื้อธุรกิจแล้วทั้งจำนวนในปี </w:t>
      </w:r>
      <w:r w:rsidR="00993E75" w:rsidRPr="00ED6253">
        <w:rPr>
          <w:rFonts w:ascii="Angsana New" w:hAnsi="Angsana New" w:hint="cs"/>
          <w:spacing w:val="-4"/>
          <w:sz w:val="28"/>
          <w:szCs w:val="28"/>
        </w:rPr>
        <w:t>2562</w:t>
      </w:r>
    </w:p>
    <w:p w14:paraId="7417974F" w14:textId="77777777" w:rsidR="006B2E0F" w:rsidRPr="00ED6253" w:rsidRDefault="006B2E0F" w:rsidP="00826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8149F52" w14:textId="77777777" w:rsidR="006B2E0F" w:rsidRPr="00ED6253" w:rsidRDefault="006B2E0F" w:rsidP="00826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pacing w:val="-4"/>
          <w:sz w:val="28"/>
          <w:szCs w:val="28"/>
        </w:rPr>
      </w:pPr>
      <w:r w:rsidRPr="00ED6253">
        <w:rPr>
          <w:rFonts w:ascii="Angsana New" w:hAnsi="Angsana New" w:hint="cs"/>
          <w:spacing w:val="-4"/>
          <w:sz w:val="28"/>
          <w:szCs w:val="28"/>
          <w:cs/>
        </w:rPr>
        <w:t xml:space="preserve">ในเดือนสิงหาคม </w:t>
      </w:r>
      <w:r w:rsidR="00993E75" w:rsidRPr="00ED6253">
        <w:rPr>
          <w:rFonts w:ascii="Angsana New" w:hAnsi="Angsana New" w:hint="cs"/>
          <w:spacing w:val="-4"/>
          <w:sz w:val="28"/>
          <w:szCs w:val="28"/>
        </w:rPr>
        <w:t>2560</w:t>
      </w:r>
      <w:r w:rsidRPr="00ED6253">
        <w:rPr>
          <w:rFonts w:ascii="Angsana New" w:hAnsi="Angsana New" w:hint="cs"/>
          <w:spacing w:val="-4"/>
          <w:sz w:val="28"/>
          <w:szCs w:val="28"/>
        </w:rPr>
        <w:t xml:space="preserve"> </w:t>
      </w:r>
      <w:r w:rsidRPr="00ED6253">
        <w:rPr>
          <w:rFonts w:ascii="Angsana New" w:hAnsi="Angsana New" w:hint="cs"/>
          <w:spacing w:val="-4"/>
          <w:sz w:val="28"/>
          <w:szCs w:val="28"/>
          <w:cs/>
        </w:rPr>
        <w:t xml:space="preserve">บริษัท วีเอสที อีซีเอส (ประเทศไทย) จำกัด เข้าทำสัญญาโอนสิทธิและหนี้สินภายใต้สัญญา </w:t>
      </w:r>
      <w:r w:rsidRPr="00ED6253">
        <w:rPr>
          <w:rFonts w:ascii="Angsana New" w:hAnsi="Angsana New" w:hint="cs"/>
          <w:spacing w:val="-4"/>
          <w:sz w:val="28"/>
          <w:szCs w:val="28"/>
        </w:rPr>
        <w:t>Business Transfer Agreement</w:t>
      </w:r>
      <w:r w:rsidRPr="00ED6253">
        <w:rPr>
          <w:rFonts w:ascii="Angsana New" w:hAnsi="Angsana New" w:hint="cs"/>
          <w:spacing w:val="-4"/>
          <w:sz w:val="28"/>
          <w:szCs w:val="28"/>
          <w:cs/>
        </w:rPr>
        <w:t xml:space="preserve"> ลงวันที่ </w:t>
      </w:r>
      <w:r w:rsidR="00993E75" w:rsidRPr="00ED6253">
        <w:rPr>
          <w:rFonts w:ascii="Angsana New" w:hAnsi="Angsana New" w:hint="cs"/>
          <w:spacing w:val="-4"/>
          <w:sz w:val="28"/>
          <w:szCs w:val="28"/>
        </w:rPr>
        <w:t>23</w:t>
      </w:r>
      <w:r w:rsidRPr="00ED6253">
        <w:rPr>
          <w:rFonts w:ascii="Angsana New" w:hAnsi="Angsana New" w:hint="cs"/>
          <w:spacing w:val="-4"/>
          <w:sz w:val="28"/>
          <w:szCs w:val="28"/>
          <w:cs/>
        </w:rPr>
        <w:t xml:space="preserve"> สิงหาคม </w:t>
      </w:r>
      <w:r w:rsidR="00993E75" w:rsidRPr="00ED6253">
        <w:rPr>
          <w:rFonts w:ascii="Angsana New" w:hAnsi="Angsana New" w:hint="cs"/>
          <w:spacing w:val="-4"/>
          <w:sz w:val="28"/>
          <w:szCs w:val="28"/>
        </w:rPr>
        <w:t>2559</w:t>
      </w:r>
      <w:r w:rsidRPr="00ED6253">
        <w:rPr>
          <w:rFonts w:ascii="Angsana New" w:hAnsi="Angsana New" w:hint="cs"/>
          <w:spacing w:val="-4"/>
          <w:sz w:val="28"/>
          <w:szCs w:val="28"/>
          <w:cs/>
        </w:rPr>
        <w:t xml:space="preserve"> ให้แก่บริษัท วีเอสที อีซีเอส เซอร์วิสเซส (ประเทศไทย) จำกัด ซึ่งเป็นบริษัทย่อยของ บริษัท วีเอสที อีซีเอส (ประเทศไทย) จำกัด</w:t>
      </w:r>
    </w:p>
    <w:p w14:paraId="5A30DCBC" w14:textId="77777777" w:rsidR="00AF13C8" w:rsidRPr="00ED6253" w:rsidRDefault="00AF13C8" w:rsidP="00D828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24"/>
          <w:szCs w:val="24"/>
        </w:rPr>
      </w:pPr>
      <w:bookmarkStart w:id="4" w:name="_Hlk24130628"/>
    </w:p>
    <w:p w14:paraId="1F91113C" w14:textId="77777777" w:rsidR="006B2E0F" w:rsidRPr="00ED6253" w:rsidRDefault="006B2E0F" w:rsidP="00D828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28"/>
          <w:szCs w:val="28"/>
        </w:rPr>
      </w:pPr>
      <w:r w:rsidRPr="00ED6253">
        <w:rPr>
          <w:rFonts w:ascii="Angsana New" w:hAnsi="Angsana New" w:hint="cs"/>
          <w:i/>
          <w:iCs/>
          <w:sz w:val="28"/>
          <w:szCs w:val="28"/>
        </w:rPr>
        <w:t>Service Level Agreement</w:t>
      </w:r>
    </w:p>
    <w:p w14:paraId="1B4EE4B8" w14:textId="77777777" w:rsidR="00B12345" w:rsidRPr="00ED6253" w:rsidRDefault="00B12345" w:rsidP="00826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24"/>
          <w:szCs w:val="24"/>
        </w:rPr>
      </w:pPr>
    </w:p>
    <w:p w14:paraId="3CA929FB" w14:textId="77777777" w:rsidR="006B2E0F" w:rsidRPr="00ED6253" w:rsidRDefault="006B2E0F" w:rsidP="006510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pacing w:val="-6"/>
          <w:sz w:val="28"/>
          <w:szCs w:val="28"/>
        </w:rPr>
      </w:pPr>
      <w:r w:rsidRPr="00ED6253">
        <w:rPr>
          <w:rFonts w:ascii="Angsana New" w:hAnsi="Angsana New" w:hint="cs"/>
          <w:spacing w:val="-6"/>
          <w:sz w:val="28"/>
          <w:szCs w:val="28"/>
          <w:cs/>
        </w:rPr>
        <w:t xml:space="preserve">บริษัท วีเซิร์ฟพลัส จำกัดเข้าทำสัญญา </w:t>
      </w:r>
      <w:r w:rsidRPr="00ED6253">
        <w:rPr>
          <w:rFonts w:ascii="Angsana New" w:hAnsi="Angsana New" w:hint="cs"/>
          <w:spacing w:val="-6"/>
          <w:sz w:val="28"/>
          <w:szCs w:val="28"/>
        </w:rPr>
        <w:t xml:space="preserve">Service Level Agreement </w:t>
      </w:r>
      <w:r w:rsidRPr="00ED6253">
        <w:rPr>
          <w:rFonts w:ascii="Angsana New" w:hAnsi="Angsana New" w:hint="cs"/>
          <w:spacing w:val="-6"/>
          <w:sz w:val="28"/>
          <w:szCs w:val="28"/>
          <w:cs/>
        </w:rPr>
        <w:t>กับบริษัท วีเอสที อีซีเอส เซอร์วิสเซส</w:t>
      </w:r>
      <w:r w:rsidRPr="00ED6253">
        <w:rPr>
          <w:rFonts w:ascii="Angsana New" w:hAnsi="Angsana New" w:hint="cs"/>
          <w:spacing w:val="-6"/>
          <w:sz w:val="28"/>
          <w:szCs w:val="28"/>
        </w:rPr>
        <w:t xml:space="preserve"> </w:t>
      </w:r>
      <w:r w:rsidRPr="00ED6253">
        <w:rPr>
          <w:rFonts w:ascii="Angsana New" w:hAnsi="Angsana New" w:hint="cs"/>
          <w:spacing w:val="-6"/>
          <w:sz w:val="28"/>
          <w:szCs w:val="28"/>
          <w:cs/>
        </w:rPr>
        <w:t>(ประเทศไทย) จำกัด</w:t>
      </w:r>
      <w:r w:rsidR="00993E75" w:rsidRPr="00ED6253">
        <w:rPr>
          <w:rFonts w:ascii="Angsana New" w:hAnsi="Angsana New"/>
          <w:spacing w:val="-6"/>
          <w:sz w:val="28"/>
          <w:szCs w:val="28"/>
        </w:rPr>
        <w:br/>
      </w:r>
      <w:r w:rsidRPr="00ED6253">
        <w:rPr>
          <w:rFonts w:ascii="Angsana New" w:hAnsi="Angsana New" w:hint="cs"/>
          <w:spacing w:val="-6"/>
          <w:sz w:val="28"/>
          <w:szCs w:val="28"/>
          <w:cs/>
        </w:rPr>
        <w:t>โดยให้สิทธิ</w:t>
      </w:r>
      <w:r w:rsidRPr="00ED6253">
        <w:rPr>
          <w:rFonts w:ascii="Angsana New" w:hAnsi="Angsana New" w:hint="cs"/>
          <w:spacing w:val="-6"/>
          <w:sz w:val="28"/>
          <w:szCs w:val="28"/>
        </w:rPr>
        <w:t xml:space="preserve"> </w:t>
      </w:r>
      <w:r w:rsidRPr="00ED6253">
        <w:rPr>
          <w:rFonts w:ascii="Angsana New" w:hAnsi="Angsana New" w:hint="cs"/>
          <w:spacing w:val="-6"/>
          <w:sz w:val="28"/>
          <w:szCs w:val="28"/>
          <w:cs/>
        </w:rPr>
        <w:t xml:space="preserve">บริษัท วีเซิร์ฟพลัส จำกัด ในการให้บริการแก่ บริษัท วีเอสที อีซีเอส เซอร์วิสเซส (ประเทศไทย) จำกัด ซึ่งมีการแบ่งสัดส่วนรายได้กันในแต่ละสัญญาของแต่ละประเภทในอัตราที่ตกลงกัน สัญญามีกำหนดระยะเวลาตั้งแต่วันที่ </w:t>
      </w:r>
      <w:r w:rsidR="00993E75" w:rsidRPr="00ED6253">
        <w:rPr>
          <w:rFonts w:ascii="Angsana New" w:hAnsi="Angsana New" w:hint="cs"/>
          <w:spacing w:val="-6"/>
          <w:sz w:val="28"/>
          <w:szCs w:val="28"/>
        </w:rPr>
        <w:t>1</w:t>
      </w:r>
      <w:r w:rsidRPr="00ED6253">
        <w:rPr>
          <w:rFonts w:ascii="Angsana New" w:hAnsi="Angsana New" w:hint="cs"/>
          <w:spacing w:val="-6"/>
          <w:sz w:val="28"/>
          <w:szCs w:val="28"/>
        </w:rPr>
        <w:t xml:space="preserve"> </w:t>
      </w:r>
      <w:r w:rsidR="00651003" w:rsidRPr="00ED6253">
        <w:rPr>
          <w:rFonts w:ascii="Angsana New" w:hAnsi="Angsana New" w:hint="cs"/>
          <w:spacing w:val="-6"/>
          <w:sz w:val="28"/>
          <w:szCs w:val="28"/>
          <w:cs/>
        </w:rPr>
        <w:t>มกราคม</w:t>
      </w:r>
      <w:r w:rsidRPr="00ED6253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993E75" w:rsidRPr="00ED6253">
        <w:rPr>
          <w:rFonts w:ascii="Angsana New" w:hAnsi="Angsana New" w:hint="cs"/>
          <w:spacing w:val="-6"/>
          <w:sz w:val="28"/>
          <w:szCs w:val="28"/>
        </w:rPr>
        <w:t>256</w:t>
      </w:r>
      <w:r w:rsidR="00993E75" w:rsidRPr="00ED6253">
        <w:rPr>
          <w:rFonts w:ascii="Angsana New" w:hAnsi="Angsana New"/>
          <w:spacing w:val="-6"/>
          <w:sz w:val="28"/>
          <w:szCs w:val="28"/>
        </w:rPr>
        <w:t>3</w:t>
      </w:r>
      <w:r w:rsidR="00993E75" w:rsidRPr="00ED6253">
        <w:rPr>
          <w:rFonts w:ascii="Angsana New" w:hAnsi="Angsana New"/>
          <w:spacing w:val="-6"/>
          <w:sz w:val="28"/>
          <w:szCs w:val="28"/>
        </w:rPr>
        <w:br/>
      </w:r>
      <w:r w:rsidRPr="00ED6253">
        <w:rPr>
          <w:rFonts w:ascii="Angsana New" w:hAnsi="Angsana New" w:hint="cs"/>
          <w:spacing w:val="-6"/>
          <w:sz w:val="28"/>
          <w:szCs w:val="28"/>
          <w:cs/>
        </w:rPr>
        <w:t xml:space="preserve">ถึงวันที่ </w:t>
      </w:r>
      <w:r w:rsidR="00993E75" w:rsidRPr="00ED6253">
        <w:rPr>
          <w:rFonts w:ascii="Angsana New" w:hAnsi="Angsana New" w:hint="cs"/>
          <w:spacing w:val="-6"/>
          <w:sz w:val="28"/>
          <w:szCs w:val="28"/>
        </w:rPr>
        <w:t>31</w:t>
      </w:r>
      <w:r w:rsidRPr="00ED6253">
        <w:rPr>
          <w:rFonts w:ascii="Angsana New" w:hAnsi="Angsana New" w:hint="cs"/>
          <w:spacing w:val="-6"/>
          <w:sz w:val="28"/>
          <w:szCs w:val="28"/>
        </w:rPr>
        <w:t xml:space="preserve"> </w:t>
      </w:r>
      <w:r w:rsidR="00651003" w:rsidRPr="00ED6253">
        <w:rPr>
          <w:rFonts w:ascii="Angsana New" w:hAnsi="Angsana New" w:hint="cs"/>
          <w:spacing w:val="-6"/>
          <w:sz w:val="28"/>
          <w:szCs w:val="28"/>
          <w:cs/>
        </w:rPr>
        <w:t>ธันวาคม</w:t>
      </w:r>
      <w:r w:rsidRPr="00ED6253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993E75" w:rsidRPr="00ED6253">
        <w:rPr>
          <w:rFonts w:ascii="Angsana New" w:hAnsi="Angsana New" w:hint="cs"/>
          <w:spacing w:val="-6"/>
          <w:sz w:val="28"/>
          <w:szCs w:val="28"/>
        </w:rPr>
        <w:t>256</w:t>
      </w:r>
      <w:r w:rsidR="00993E75" w:rsidRPr="00ED6253">
        <w:rPr>
          <w:rFonts w:ascii="Angsana New" w:hAnsi="Angsana New"/>
          <w:spacing w:val="-6"/>
          <w:sz w:val="28"/>
          <w:szCs w:val="28"/>
        </w:rPr>
        <w:t>5</w:t>
      </w:r>
      <w:r w:rsidR="00BE640B" w:rsidRPr="00ED6253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</w:p>
    <w:bookmarkEnd w:id="4"/>
    <w:p w14:paraId="40BC526F" w14:textId="77777777" w:rsidR="00CE2722" w:rsidRPr="00ED6253" w:rsidRDefault="00CE2722" w:rsidP="008261A6">
      <w:pPr>
        <w:pStyle w:val="BodyText2"/>
        <w:tabs>
          <w:tab w:val="left" w:pos="990"/>
        </w:tabs>
        <w:ind w:left="540"/>
        <w:jc w:val="thaiDistribute"/>
        <w:rPr>
          <w:sz w:val="24"/>
          <w:szCs w:val="24"/>
        </w:rPr>
      </w:pPr>
    </w:p>
    <w:p w14:paraId="13B33469" w14:textId="77777777" w:rsidR="001B7F00" w:rsidRPr="00ED6253" w:rsidRDefault="001B7F00" w:rsidP="008261A6">
      <w:pPr>
        <w:pStyle w:val="BodyText2"/>
        <w:tabs>
          <w:tab w:val="left" w:pos="990"/>
        </w:tabs>
        <w:ind w:left="540"/>
        <w:jc w:val="thaiDistribute"/>
        <w:rPr>
          <w:i/>
          <w:iCs/>
          <w:sz w:val="28"/>
          <w:szCs w:val="28"/>
          <w:cs/>
        </w:rPr>
      </w:pPr>
      <w:r w:rsidRPr="00ED6253">
        <w:rPr>
          <w:rFonts w:hint="cs"/>
          <w:i/>
          <w:iCs/>
          <w:sz w:val="28"/>
          <w:szCs w:val="28"/>
          <w:cs/>
        </w:rPr>
        <w:lastRenderedPageBreak/>
        <w:t>สัญญาการซื้อขายหุ้น</w:t>
      </w:r>
    </w:p>
    <w:p w14:paraId="5CEE4994" w14:textId="77777777" w:rsidR="001B7F00" w:rsidRPr="00ED6253" w:rsidRDefault="001B7F00" w:rsidP="008261A6">
      <w:pPr>
        <w:pStyle w:val="BodyText2"/>
        <w:tabs>
          <w:tab w:val="left" w:pos="990"/>
        </w:tabs>
        <w:ind w:left="540"/>
        <w:jc w:val="thaiDistribute"/>
        <w:rPr>
          <w:sz w:val="24"/>
          <w:szCs w:val="24"/>
          <w:cs/>
        </w:rPr>
      </w:pPr>
    </w:p>
    <w:p w14:paraId="3C899DC4" w14:textId="4A1A9B8C" w:rsidR="00CE2722" w:rsidRPr="00ED6253" w:rsidRDefault="00CE2722" w:rsidP="008261A6">
      <w:pPr>
        <w:pStyle w:val="BodyText2"/>
        <w:tabs>
          <w:tab w:val="left" w:pos="990"/>
        </w:tabs>
        <w:ind w:left="540"/>
        <w:jc w:val="thaiDistribute"/>
        <w:rPr>
          <w:spacing w:val="-2"/>
          <w:sz w:val="28"/>
          <w:szCs w:val="28"/>
          <w:lang w:val="en-US"/>
        </w:rPr>
      </w:pPr>
      <w:r w:rsidRPr="00ED6253">
        <w:rPr>
          <w:rFonts w:hint="cs"/>
          <w:spacing w:val="-2"/>
          <w:sz w:val="28"/>
          <w:szCs w:val="28"/>
          <w:cs/>
        </w:rPr>
        <w:t xml:space="preserve">เมื่อวันที่ </w:t>
      </w:r>
      <w:r w:rsidR="00993E75" w:rsidRPr="00ED6253">
        <w:rPr>
          <w:rFonts w:hint="cs"/>
          <w:spacing w:val="-2"/>
          <w:sz w:val="28"/>
          <w:szCs w:val="28"/>
          <w:lang w:val="en-US"/>
        </w:rPr>
        <w:t>17</w:t>
      </w:r>
      <w:r w:rsidRPr="00ED6253">
        <w:rPr>
          <w:rFonts w:hint="cs"/>
          <w:spacing w:val="-2"/>
          <w:sz w:val="28"/>
          <w:szCs w:val="28"/>
          <w:cs/>
        </w:rPr>
        <w:t xml:space="preserve"> ตุลาคม</w:t>
      </w:r>
      <w:r w:rsidRPr="00ED6253">
        <w:rPr>
          <w:rFonts w:hint="cs"/>
          <w:spacing w:val="-2"/>
          <w:sz w:val="28"/>
          <w:szCs w:val="28"/>
          <w:lang w:val="en-US"/>
        </w:rPr>
        <w:t xml:space="preserve"> </w:t>
      </w:r>
      <w:r w:rsidR="00993E75" w:rsidRPr="00ED6253">
        <w:rPr>
          <w:rFonts w:hint="cs"/>
          <w:spacing w:val="-2"/>
          <w:sz w:val="28"/>
          <w:szCs w:val="28"/>
          <w:lang w:val="en-US"/>
        </w:rPr>
        <w:t>2561</w:t>
      </w:r>
      <w:r w:rsidRPr="00ED6253">
        <w:rPr>
          <w:rFonts w:hint="cs"/>
          <w:spacing w:val="-2"/>
          <w:sz w:val="28"/>
          <w:szCs w:val="28"/>
          <w:lang w:val="en-US"/>
        </w:rPr>
        <w:t xml:space="preserve"> </w:t>
      </w:r>
      <w:r w:rsidRPr="00ED6253">
        <w:rPr>
          <w:rFonts w:hint="cs"/>
          <w:spacing w:val="-2"/>
          <w:sz w:val="28"/>
          <w:szCs w:val="28"/>
          <w:cs/>
        </w:rPr>
        <w:t>กลุ่มบริษัทได้มาซึ่งอำนาจควบคุมในบริษัท</w:t>
      </w:r>
      <w:r w:rsidRPr="00ED6253">
        <w:rPr>
          <w:rFonts w:hint="cs"/>
          <w:spacing w:val="-2"/>
          <w:sz w:val="28"/>
          <w:szCs w:val="28"/>
          <w:lang w:val="en-US"/>
        </w:rPr>
        <w:t xml:space="preserve"> </w:t>
      </w:r>
      <w:r w:rsidRPr="00ED6253">
        <w:rPr>
          <w:rFonts w:hint="cs"/>
          <w:spacing w:val="-2"/>
          <w:sz w:val="28"/>
          <w:szCs w:val="28"/>
          <w:cs/>
          <w:lang w:val="en-US"/>
        </w:rPr>
        <w:t>ไอ</w:t>
      </w:r>
      <w:r w:rsidRPr="00ED6253">
        <w:rPr>
          <w:rFonts w:hint="cs"/>
          <w:spacing w:val="-2"/>
          <w:sz w:val="28"/>
          <w:szCs w:val="28"/>
          <w:lang w:val="en-US"/>
        </w:rPr>
        <w:t>-</w:t>
      </w:r>
      <w:r w:rsidRPr="00ED6253">
        <w:rPr>
          <w:rFonts w:hint="cs"/>
          <w:spacing w:val="-2"/>
          <w:sz w:val="28"/>
          <w:szCs w:val="28"/>
          <w:cs/>
          <w:lang w:val="en-US"/>
        </w:rPr>
        <w:t>ซีเคียว</w:t>
      </w:r>
      <w:r w:rsidRPr="00ED6253">
        <w:rPr>
          <w:rFonts w:hint="cs"/>
          <w:spacing w:val="-2"/>
          <w:sz w:val="28"/>
          <w:szCs w:val="28"/>
          <w:cs/>
        </w:rPr>
        <w:t xml:space="preserve"> จำกัด ซึ่งเป็นผู้</w:t>
      </w:r>
      <w:r w:rsidRPr="00ED6253">
        <w:rPr>
          <w:rFonts w:hint="cs"/>
          <w:spacing w:val="-2"/>
          <w:sz w:val="28"/>
          <w:szCs w:val="28"/>
          <w:cs/>
          <w:lang w:val="en-US"/>
        </w:rPr>
        <w:t xml:space="preserve">ให้บริการเกี่ยวกับการเฝ้าระวังระบบรักษาความปลอดภัยทางคอมพิวเตอร์และระบบเครือข่าย </w:t>
      </w:r>
      <w:r w:rsidRPr="00ED6253">
        <w:rPr>
          <w:rFonts w:hint="cs"/>
          <w:spacing w:val="-2"/>
          <w:sz w:val="28"/>
          <w:szCs w:val="28"/>
          <w:lang w:val="en-US"/>
        </w:rPr>
        <w:t xml:space="preserve">(MSSP) </w:t>
      </w:r>
      <w:r w:rsidRPr="00ED6253">
        <w:rPr>
          <w:rFonts w:hint="cs"/>
          <w:spacing w:val="-2"/>
          <w:sz w:val="28"/>
          <w:szCs w:val="28"/>
          <w:cs/>
          <w:lang w:val="en-US"/>
        </w:rPr>
        <w:t xml:space="preserve">ให้บริการศูนย์เฝ้าระวังระบบรักษาความปลอดภัยทางคอมพิวเตอร์และระบบเครือข่าย </w:t>
      </w:r>
      <w:r w:rsidRPr="00ED6253">
        <w:rPr>
          <w:rFonts w:hint="cs"/>
          <w:spacing w:val="-2"/>
          <w:sz w:val="28"/>
          <w:szCs w:val="28"/>
          <w:lang w:val="en-US"/>
        </w:rPr>
        <w:t xml:space="preserve">(SOC) </w:t>
      </w:r>
      <w:r w:rsidRPr="00ED6253">
        <w:rPr>
          <w:rFonts w:hint="cs"/>
          <w:spacing w:val="-2"/>
          <w:sz w:val="28"/>
          <w:szCs w:val="28"/>
          <w:cs/>
          <w:lang w:val="en-US"/>
        </w:rPr>
        <w:t>และให้คำปรึกษาเกี่ยวกับระบบรักษาความปลอดภัย</w:t>
      </w:r>
      <w:r w:rsidRPr="00ED6253">
        <w:rPr>
          <w:rFonts w:hint="cs"/>
          <w:spacing w:val="-2"/>
          <w:sz w:val="28"/>
          <w:szCs w:val="28"/>
          <w:lang w:val="en-US"/>
        </w:rPr>
        <w:t xml:space="preserve"> </w:t>
      </w:r>
      <w:r w:rsidRPr="00ED6253">
        <w:rPr>
          <w:rFonts w:hint="cs"/>
          <w:spacing w:val="-2"/>
          <w:sz w:val="28"/>
          <w:szCs w:val="28"/>
          <w:cs/>
          <w:lang w:val="en-US"/>
        </w:rPr>
        <w:t>โดย</w:t>
      </w:r>
      <w:r w:rsidRPr="00ED6253">
        <w:rPr>
          <w:rFonts w:hint="cs"/>
          <w:spacing w:val="-2"/>
          <w:sz w:val="28"/>
          <w:szCs w:val="28"/>
          <w:cs/>
        </w:rPr>
        <w:t xml:space="preserve">การซื้อหุ้นทุนและสิทธิออกเสียงในบริษัทร้อยละ </w:t>
      </w:r>
      <w:r w:rsidR="00993E75" w:rsidRPr="00ED6253">
        <w:rPr>
          <w:rFonts w:hint="cs"/>
          <w:spacing w:val="-2"/>
          <w:sz w:val="28"/>
          <w:szCs w:val="28"/>
          <w:lang w:val="en-US"/>
        </w:rPr>
        <w:t>100</w:t>
      </w:r>
      <w:r w:rsidRPr="00ED6253">
        <w:rPr>
          <w:rFonts w:hint="cs"/>
          <w:spacing w:val="-2"/>
          <w:sz w:val="28"/>
          <w:szCs w:val="28"/>
          <w:cs/>
        </w:rPr>
        <w:t xml:space="preserve"> </w:t>
      </w:r>
      <w:r w:rsidRPr="00ED6253">
        <w:rPr>
          <w:rFonts w:hint="cs"/>
          <w:spacing w:val="-2"/>
          <w:sz w:val="28"/>
          <w:szCs w:val="28"/>
          <w:cs/>
          <w:lang w:val="en-US"/>
        </w:rPr>
        <w:t xml:space="preserve">จากบุคคลที่ไม่เกี่ยวโยงกันของบริษัท </w:t>
      </w:r>
      <w:r w:rsidRPr="00ED6253">
        <w:rPr>
          <w:rFonts w:hint="cs"/>
          <w:spacing w:val="-2"/>
          <w:sz w:val="28"/>
          <w:szCs w:val="28"/>
          <w:lang w:val="en-US"/>
        </w:rPr>
        <w:t>(“</w:t>
      </w:r>
      <w:r w:rsidRPr="00ED6253">
        <w:rPr>
          <w:rFonts w:hint="cs"/>
          <w:spacing w:val="-2"/>
          <w:sz w:val="28"/>
          <w:szCs w:val="28"/>
          <w:cs/>
          <w:lang w:val="en-US"/>
        </w:rPr>
        <w:t>ผู้ขาย</w:t>
      </w:r>
      <w:r w:rsidRPr="00ED6253">
        <w:rPr>
          <w:rFonts w:hint="cs"/>
          <w:spacing w:val="-2"/>
          <w:sz w:val="28"/>
          <w:szCs w:val="28"/>
          <w:lang w:val="en-US"/>
        </w:rPr>
        <w:t xml:space="preserve">”) </w:t>
      </w:r>
      <w:r w:rsidRPr="00ED6253">
        <w:rPr>
          <w:rFonts w:hint="cs"/>
          <w:spacing w:val="-2"/>
          <w:sz w:val="28"/>
          <w:szCs w:val="28"/>
          <w:cs/>
          <w:lang w:val="en-US"/>
        </w:rPr>
        <w:t xml:space="preserve">ด้วยเงินสดจำนวน </w:t>
      </w:r>
      <w:r w:rsidR="00993E75" w:rsidRPr="00ED6253">
        <w:rPr>
          <w:rFonts w:hint="cs"/>
          <w:spacing w:val="-2"/>
          <w:sz w:val="28"/>
          <w:szCs w:val="28"/>
          <w:lang w:val="en-US"/>
        </w:rPr>
        <w:t>115</w:t>
      </w:r>
      <w:r w:rsidRPr="00ED6253">
        <w:rPr>
          <w:rFonts w:hint="cs"/>
          <w:spacing w:val="-2"/>
          <w:sz w:val="28"/>
          <w:szCs w:val="28"/>
          <w:lang w:val="en-US"/>
        </w:rPr>
        <w:t xml:space="preserve"> </w:t>
      </w:r>
      <w:r w:rsidRPr="00ED6253">
        <w:rPr>
          <w:rFonts w:hint="cs"/>
          <w:spacing w:val="-2"/>
          <w:sz w:val="28"/>
          <w:szCs w:val="28"/>
          <w:cs/>
          <w:lang w:val="en-US"/>
        </w:rPr>
        <w:t>ล้านบาท นอกจากนี้ บริษัทยังมีภาระในการชำระ</w:t>
      </w:r>
      <w:r w:rsidRPr="00ED6253">
        <w:rPr>
          <w:rFonts w:hint="cs"/>
          <w:spacing w:val="-2"/>
          <w:sz w:val="28"/>
          <w:szCs w:val="28"/>
          <w:cs/>
        </w:rPr>
        <w:t xml:space="preserve">สิ่งตอบแทนที่คาดว่าจะต้องจ่ายตามเงื่อนไขที่ระบุไว้ในสัญญาจำนวน </w:t>
      </w:r>
      <w:r w:rsidR="008F49AC" w:rsidRPr="00ED6253">
        <w:rPr>
          <w:spacing w:val="-2"/>
          <w:sz w:val="28"/>
          <w:szCs w:val="28"/>
          <w:lang w:val="en-US"/>
        </w:rPr>
        <w:t>163</w:t>
      </w:r>
      <w:r w:rsidR="00F55745" w:rsidRPr="00ED6253">
        <w:rPr>
          <w:rFonts w:hint="cs"/>
          <w:spacing w:val="-2"/>
          <w:sz w:val="28"/>
          <w:szCs w:val="28"/>
          <w:cs/>
        </w:rPr>
        <w:t>.</w:t>
      </w:r>
      <w:r w:rsidR="00F55745" w:rsidRPr="00ED6253">
        <w:rPr>
          <w:spacing w:val="-2"/>
          <w:sz w:val="28"/>
          <w:szCs w:val="28"/>
          <w:lang w:val="en-US"/>
        </w:rPr>
        <w:t>89</w:t>
      </w:r>
      <w:r w:rsidRPr="00ED6253">
        <w:rPr>
          <w:rFonts w:hint="cs"/>
          <w:spacing w:val="-2"/>
          <w:sz w:val="28"/>
          <w:szCs w:val="28"/>
          <w:lang w:val="en-US"/>
        </w:rPr>
        <w:t xml:space="preserve"> </w:t>
      </w:r>
      <w:r w:rsidRPr="00ED6253">
        <w:rPr>
          <w:rFonts w:hint="cs"/>
          <w:spacing w:val="-2"/>
          <w:sz w:val="28"/>
          <w:szCs w:val="28"/>
          <w:cs/>
          <w:lang w:val="en-US"/>
        </w:rPr>
        <w:t>ล้านบาท</w:t>
      </w:r>
      <w:r w:rsidRPr="00ED6253">
        <w:rPr>
          <w:rFonts w:hint="cs"/>
          <w:spacing w:val="-2"/>
          <w:sz w:val="28"/>
          <w:szCs w:val="28"/>
          <w:lang w:val="en-US"/>
        </w:rPr>
        <w:t xml:space="preserve"> (</w:t>
      </w:r>
      <w:r w:rsidRPr="00ED6253">
        <w:rPr>
          <w:rFonts w:hint="cs"/>
          <w:spacing w:val="-2"/>
          <w:sz w:val="28"/>
          <w:szCs w:val="28"/>
          <w:cs/>
          <w:lang w:val="en-US"/>
        </w:rPr>
        <w:t>มูลค่า</w:t>
      </w:r>
      <w:r w:rsidR="001B7F00" w:rsidRPr="00ED6253">
        <w:rPr>
          <w:rFonts w:hint="cs"/>
          <w:spacing w:val="-2"/>
          <w:sz w:val="28"/>
          <w:szCs w:val="28"/>
          <w:cs/>
          <w:lang w:val="en-US"/>
        </w:rPr>
        <w:t>ตามบัญชี</w:t>
      </w:r>
      <w:r w:rsidRPr="00ED6253">
        <w:rPr>
          <w:rFonts w:hint="cs"/>
          <w:spacing w:val="-2"/>
          <w:sz w:val="28"/>
          <w:szCs w:val="28"/>
          <w:cs/>
          <w:lang w:val="en-US"/>
        </w:rPr>
        <w:t xml:space="preserve"> ณ วันที่</w:t>
      </w:r>
      <w:r w:rsidR="001B7F00" w:rsidRPr="00ED6253">
        <w:rPr>
          <w:rFonts w:hint="cs"/>
          <w:spacing w:val="-2"/>
          <w:sz w:val="28"/>
          <w:szCs w:val="28"/>
          <w:cs/>
          <w:lang w:val="en-US"/>
        </w:rPr>
        <w:t xml:space="preserve"> </w:t>
      </w:r>
      <w:r w:rsidR="00993E75" w:rsidRPr="00ED6253">
        <w:rPr>
          <w:rFonts w:hint="cs"/>
          <w:spacing w:val="-2"/>
          <w:sz w:val="28"/>
          <w:szCs w:val="28"/>
          <w:lang w:val="en-US"/>
        </w:rPr>
        <w:t>3</w:t>
      </w:r>
      <w:r w:rsidR="00EE0A78" w:rsidRPr="00ED6253">
        <w:rPr>
          <w:spacing w:val="-2"/>
          <w:sz w:val="28"/>
          <w:szCs w:val="28"/>
          <w:lang w:val="en-US"/>
        </w:rPr>
        <w:t>0</w:t>
      </w:r>
      <w:r w:rsidR="00173EC4" w:rsidRPr="00ED6253">
        <w:rPr>
          <w:rFonts w:hint="cs"/>
          <w:spacing w:val="-2"/>
          <w:sz w:val="28"/>
          <w:szCs w:val="28"/>
          <w:lang w:val="en-US"/>
        </w:rPr>
        <w:t xml:space="preserve"> </w:t>
      </w:r>
      <w:r w:rsidR="00234117" w:rsidRPr="00ED6253">
        <w:rPr>
          <w:rFonts w:hint="cs"/>
          <w:spacing w:val="-2"/>
          <w:sz w:val="28"/>
          <w:szCs w:val="28"/>
          <w:cs/>
          <w:lang w:val="en-US"/>
        </w:rPr>
        <w:t>กันย</w:t>
      </w:r>
      <w:r w:rsidR="00EE0A78" w:rsidRPr="00ED6253">
        <w:rPr>
          <w:rFonts w:hint="cs"/>
          <w:spacing w:val="-2"/>
          <w:sz w:val="28"/>
          <w:szCs w:val="28"/>
          <w:cs/>
          <w:lang w:val="en-US"/>
        </w:rPr>
        <w:t>ายน</w:t>
      </w:r>
      <w:r w:rsidR="001B7F00" w:rsidRPr="00ED6253">
        <w:rPr>
          <w:rFonts w:hint="cs"/>
          <w:spacing w:val="-2"/>
          <w:sz w:val="28"/>
          <w:szCs w:val="28"/>
          <w:cs/>
          <w:lang w:val="en-US"/>
        </w:rPr>
        <w:t xml:space="preserve"> </w:t>
      </w:r>
      <w:r w:rsidR="00993E75" w:rsidRPr="00ED6253">
        <w:rPr>
          <w:rFonts w:hint="cs"/>
          <w:spacing w:val="-2"/>
          <w:sz w:val="28"/>
          <w:szCs w:val="28"/>
          <w:lang w:val="en-US"/>
        </w:rPr>
        <w:t>256</w:t>
      </w:r>
      <w:r w:rsidR="00993E75" w:rsidRPr="00ED6253">
        <w:rPr>
          <w:spacing w:val="-2"/>
          <w:sz w:val="28"/>
          <w:szCs w:val="28"/>
          <w:lang w:val="en-US"/>
        </w:rPr>
        <w:t>3</w:t>
      </w:r>
      <w:r w:rsidRPr="00ED6253">
        <w:rPr>
          <w:rFonts w:hint="cs"/>
          <w:spacing w:val="-2"/>
          <w:sz w:val="28"/>
          <w:szCs w:val="28"/>
          <w:lang w:val="en-US"/>
        </w:rPr>
        <w:t xml:space="preserve">) </w:t>
      </w:r>
      <w:r w:rsidRPr="00ED6253">
        <w:rPr>
          <w:rFonts w:hint="cs"/>
          <w:spacing w:val="-2"/>
          <w:sz w:val="28"/>
          <w:szCs w:val="28"/>
          <w:cs/>
          <w:lang w:val="en-US"/>
        </w:rPr>
        <w:t xml:space="preserve">ซึ่งจะต้องจ่ายชำระภายในปี </w:t>
      </w:r>
      <w:r w:rsidR="00993E75" w:rsidRPr="00ED6253">
        <w:rPr>
          <w:rFonts w:hint="cs"/>
          <w:sz w:val="28"/>
          <w:szCs w:val="28"/>
          <w:lang w:val="en-US" w:eastAsia="en-US"/>
        </w:rPr>
        <w:t>2564</w:t>
      </w:r>
    </w:p>
    <w:p w14:paraId="06762A5E" w14:textId="77777777" w:rsidR="007F3FD8" w:rsidRPr="00ED6253" w:rsidRDefault="007F3FD8" w:rsidP="008261A6">
      <w:pPr>
        <w:pStyle w:val="BodyText2"/>
        <w:tabs>
          <w:tab w:val="left" w:pos="990"/>
        </w:tabs>
        <w:ind w:left="540"/>
        <w:jc w:val="thaiDistribute"/>
        <w:rPr>
          <w:spacing w:val="-2"/>
          <w:sz w:val="24"/>
          <w:szCs w:val="24"/>
          <w:cs/>
          <w:lang w:val="en-US"/>
        </w:rPr>
      </w:pPr>
    </w:p>
    <w:p w14:paraId="7E441A88" w14:textId="77777777" w:rsidR="007F3FD8" w:rsidRPr="00ED6253" w:rsidRDefault="00A648BD" w:rsidP="007F3F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28"/>
          <w:szCs w:val="28"/>
        </w:rPr>
      </w:pPr>
      <w:r w:rsidRPr="00ED6253">
        <w:rPr>
          <w:rFonts w:ascii="Angsana New" w:hAnsi="Angsana New" w:hint="cs"/>
          <w:spacing w:val="-6"/>
          <w:sz w:val="28"/>
          <w:szCs w:val="28"/>
          <w:cs/>
        </w:rPr>
        <w:t>กลุ่มบริษัทมี</w:t>
      </w:r>
      <w:r w:rsidR="007F3FD8" w:rsidRPr="00ED6253">
        <w:rPr>
          <w:rFonts w:ascii="Angsana New" w:hAnsi="Angsana New" w:hint="cs"/>
          <w:spacing w:val="-6"/>
          <w:sz w:val="28"/>
          <w:szCs w:val="28"/>
          <w:cs/>
        </w:rPr>
        <w:t>ค่าความนิยม</w:t>
      </w:r>
      <w:r w:rsidRPr="00ED6253">
        <w:rPr>
          <w:rFonts w:ascii="Angsana New" w:hAnsi="Angsana New" w:hint="cs"/>
          <w:spacing w:val="-6"/>
          <w:sz w:val="28"/>
          <w:szCs w:val="28"/>
          <w:cs/>
        </w:rPr>
        <w:t xml:space="preserve">จำนวน </w:t>
      </w:r>
      <w:r w:rsidRPr="00ED6253">
        <w:rPr>
          <w:rFonts w:ascii="Angsana New" w:hAnsi="Angsana New"/>
          <w:spacing w:val="-6"/>
          <w:sz w:val="28"/>
          <w:szCs w:val="28"/>
        </w:rPr>
        <w:t xml:space="preserve">210 </w:t>
      </w:r>
      <w:r w:rsidRPr="00ED6253">
        <w:rPr>
          <w:rFonts w:ascii="Angsana New" w:hAnsi="Angsana New" w:hint="cs"/>
          <w:spacing w:val="-6"/>
          <w:sz w:val="28"/>
          <w:szCs w:val="28"/>
          <w:cs/>
        </w:rPr>
        <w:t>ล้านบาทที่</w:t>
      </w:r>
      <w:r w:rsidR="007F3FD8" w:rsidRPr="00ED6253">
        <w:rPr>
          <w:rFonts w:ascii="Angsana New" w:hAnsi="Angsana New" w:hint="cs"/>
          <w:spacing w:val="-6"/>
          <w:sz w:val="28"/>
          <w:szCs w:val="28"/>
          <w:cs/>
        </w:rPr>
        <w:t xml:space="preserve">เกิดจากการที่บริษัทซื้อหุ้นในอัตราส่วนร้อยละ </w:t>
      </w:r>
      <w:r w:rsidR="007F3FD8" w:rsidRPr="00ED6253">
        <w:rPr>
          <w:rFonts w:ascii="Angsana New" w:hAnsi="Angsana New" w:hint="cs"/>
          <w:spacing w:val="-6"/>
          <w:sz w:val="28"/>
          <w:szCs w:val="28"/>
        </w:rPr>
        <w:t>100</w:t>
      </w:r>
      <w:r w:rsidR="007F3FD8" w:rsidRPr="00ED6253">
        <w:rPr>
          <w:rFonts w:ascii="Angsana New" w:hAnsi="Angsana New" w:hint="cs"/>
          <w:spacing w:val="-6"/>
          <w:sz w:val="28"/>
          <w:szCs w:val="28"/>
          <w:cs/>
        </w:rPr>
        <w:t xml:space="preserve"> ของบริษัท ไอ</w:t>
      </w:r>
      <w:r w:rsidR="007F3FD8" w:rsidRPr="00ED6253">
        <w:rPr>
          <w:rFonts w:ascii="Angsana New" w:hAnsi="Angsana New" w:hint="cs"/>
          <w:spacing w:val="-6"/>
          <w:sz w:val="28"/>
          <w:szCs w:val="28"/>
        </w:rPr>
        <w:t>-</w:t>
      </w:r>
      <w:r w:rsidR="007F3FD8" w:rsidRPr="00ED6253">
        <w:rPr>
          <w:rFonts w:ascii="Angsana New" w:hAnsi="Angsana New" w:hint="cs"/>
          <w:spacing w:val="-6"/>
          <w:sz w:val="28"/>
          <w:szCs w:val="28"/>
          <w:cs/>
        </w:rPr>
        <w:t xml:space="preserve">ซีเคียว จำกัด </w:t>
      </w:r>
    </w:p>
    <w:p w14:paraId="15BAD110" w14:textId="77777777" w:rsidR="00A01E72" w:rsidRPr="00ED6253" w:rsidRDefault="00A01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b/>
          <w:bCs/>
          <w:sz w:val="28"/>
          <w:szCs w:val="28"/>
          <w:lang w:eastAsia="x-none"/>
        </w:rPr>
      </w:pPr>
    </w:p>
    <w:p w14:paraId="3AF31DD1" w14:textId="77777777" w:rsidR="00820F68" w:rsidRPr="00ED6253" w:rsidRDefault="00993E75" w:rsidP="008261A6">
      <w:pPr>
        <w:pStyle w:val="Heading6"/>
        <w:ind w:left="540" w:right="-45" w:hanging="540"/>
        <w:jc w:val="thaiDistribute"/>
        <w:rPr>
          <w:rFonts w:ascii="Angsana New" w:eastAsia="MS Mincho" w:hAnsi="Angsana New"/>
          <w:sz w:val="28"/>
          <w:szCs w:val="28"/>
          <w:lang w:val="en-US"/>
        </w:rPr>
      </w:pPr>
      <w:r w:rsidRPr="00ED6253">
        <w:rPr>
          <w:rFonts w:ascii="Angsana New" w:eastAsia="MS Mincho" w:hAnsi="Angsana New" w:hint="cs"/>
          <w:sz w:val="28"/>
          <w:szCs w:val="28"/>
          <w:lang w:val="en-US"/>
        </w:rPr>
        <w:t>1</w:t>
      </w:r>
      <w:r w:rsidR="00562F26" w:rsidRPr="00ED6253">
        <w:rPr>
          <w:rFonts w:ascii="Angsana New" w:eastAsia="MS Mincho" w:hAnsi="Angsana New"/>
          <w:sz w:val="28"/>
          <w:szCs w:val="28"/>
          <w:lang w:val="en-US"/>
        </w:rPr>
        <w:t>6</w:t>
      </w:r>
      <w:r w:rsidR="00CB3B4E" w:rsidRPr="00ED6253">
        <w:rPr>
          <w:rFonts w:ascii="Angsana New" w:eastAsia="MS Mincho" w:hAnsi="Angsana New" w:hint="cs"/>
          <w:sz w:val="28"/>
          <w:szCs w:val="28"/>
          <w:lang w:val="en-US"/>
        </w:rPr>
        <w:tab/>
      </w:r>
      <w:r w:rsidR="00820F68" w:rsidRPr="00ED6253">
        <w:rPr>
          <w:rFonts w:ascii="Angsana New" w:eastAsia="MS Mincho" w:hAnsi="Angsana New" w:hint="cs"/>
          <w:sz w:val="28"/>
          <w:szCs w:val="28"/>
          <w:cs/>
          <w:lang w:val="en-US"/>
        </w:rPr>
        <w:t>ภาระผูกพันกับบุคคลหรือกิจการที่ไม่เกี่ยวข้องกัน</w:t>
      </w:r>
    </w:p>
    <w:p w14:paraId="1BCBADF3" w14:textId="77777777" w:rsidR="00D8286C" w:rsidRPr="00ED6253" w:rsidRDefault="00D8286C">
      <w:pPr>
        <w:rPr>
          <w:rFonts w:ascii="Angsana New" w:hAnsi="Angsana New"/>
          <w:sz w:val="24"/>
          <w:szCs w:val="24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0"/>
        <w:gridCol w:w="1867"/>
        <w:gridCol w:w="247"/>
        <w:gridCol w:w="1846"/>
      </w:tblGrid>
      <w:tr w:rsidR="00E970E5" w:rsidRPr="00ED6253" w14:paraId="731D49C0" w14:textId="77777777" w:rsidTr="007F3FD8">
        <w:trPr>
          <w:trHeight w:val="20"/>
          <w:tblHeader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D00A4" w14:textId="77777777" w:rsidR="00E970E5" w:rsidRPr="00ED6253" w:rsidRDefault="00E970E5" w:rsidP="007F3FD8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625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2C565E" w:rsidRPr="00ED625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234117" w:rsidRPr="00ED625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</w:t>
            </w:r>
            <w:r w:rsidR="00234117" w:rsidRPr="00ED625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ายน</w:t>
            </w:r>
            <w:r w:rsidR="002C565E" w:rsidRPr="00ED625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2C565E" w:rsidRPr="00ED625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E8AB8" w14:textId="77777777" w:rsidR="00E970E5" w:rsidRPr="00ED6253" w:rsidRDefault="00E970E5" w:rsidP="007F3FD8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7CC6121" w14:textId="77777777" w:rsidR="00E970E5" w:rsidRPr="00ED6253" w:rsidRDefault="00E970E5" w:rsidP="007F3FD8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14:paraId="46B6EFE0" w14:textId="77777777" w:rsidR="00E970E5" w:rsidRPr="00ED6253" w:rsidRDefault="00E970E5" w:rsidP="007F3FD8">
            <w:pPr>
              <w:tabs>
                <w:tab w:val="clear" w:pos="680"/>
                <w:tab w:val="clear" w:pos="1644"/>
                <w:tab w:val="left" w:pos="540"/>
              </w:tabs>
              <w:spacing w:line="240" w:lineRule="auto"/>
              <w:ind w:left="-85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970E5" w:rsidRPr="00ED6253" w14:paraId="4597A9E6" w14:textId="77777777" w:rsidTr="007F3FD8">
        <w:trPr>
          <w:trHeight w:val="20"/>
          <w:tblHeader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45A341BC" w14:textId="77777777" w:rsidR="00E970E5" w:rsidRPr="00ED6253" w:rsidRDefault="00E970E5" w:rsidP="007F3FD8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39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1DB439" w14:textId="77777777" w:rsidR="00E970E5" w:rsidRPr="00ED6253" w:rsidRDefault="00E970E5" w:rsidP="007F3FD8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D625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Pr="00ED6253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ED625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E970E5" w:rsidRPr="00ED6253" w14:paraId="71EE89E1" w14:textId="77777777" w:rsidTr="007F3FD8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DC96C" w14:textId="77777777" w:rsidR="00E970E5" w:rsidRPr="00ED6253" w:rsidRDefault="0019073A" w:rsidP="00E970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D625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37053184" w14:textId="77777777" w:rsidR="00E970E5" w:rsidRPr="00ED6253" w:rsidRDefault="00E970E5" w:rsidP="00E9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D496367" w14:textId="77777777" w:rsidR="00E970E5" w:rsidRPr="00ED6253" w:rsidRDefault="00E970E5" w:rsidP="00E970E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14:paraId="63774713" w14:textId="77777777" w:rsidR="00E970E5" w:rsidRPr="00ED6253" w:rsidRDefault="00E970E5" w:rsidP="00E9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19073A" w:rsidRPr="00ED6253" w14:paraId="01583CC0" w14:textId="77777777" w:rsidTr="0019073A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2C5EBE" w14:textId="77777777" w:rsidR="0019073A" w:rsidRPr="00ED6253" w:rsidRDefault="0019073A" w:rsidP="00E970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D625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ภายใต้สัญญาเช่า</w:t>
            </w:r>
            <w:r w:rsidR="00A648BD" w:rsidRPr="00ED625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2C3B8F58" w14:textId="77777777" w:rsidR="0019073A" w:rsidRPr="00ED6253" w:rsidRDefault="0019073A" w:rsidP="00E9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3F6E12A" w14:textId="77777777" w:rsidR="0019073A" w:rsidRPr="00ED6253" w:rsidRDefault="0019073A" w:rsidP="00E970E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14:paraId="3128B298" w14:textId="77777777" w:rsidR="0019073A" w:rsidRPr="00ED6253" w:rsidRDefault="0019073A" w:rsidP="00E9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19073A" w:rsidRPr="00ED6253" w14:paraId="61570904" w14:textId="77777777" w:rsidTr="0019073A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1F48D3" w14:textId="77777777" w:rsidR="0019073A" w:rsidRPr="00ED6253" w:rsidRDefault="0019073A" w:rsidP="00E970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ED6253">
              <w:rPr>
                <w:rFonts w:ascii="Angsana New" w:hAnsi="Angsana New" w:hint="cs"/>
                <w:sz w:val="28"/>
                <w:szCs w:val="28"/>
                <w:cs/>
              </w:rPr>
              <w:t xml:space="preserve">ภายใน </w:t>
            </w:r>
            <w:r w:rsidRPr="00ED6253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ED6253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86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8398D8A" w14:textId="77777777" w:rsidR="0019073A" w:rsidRPr="00ED6253" w:rsidRDefault="00056514" w:rsidP="00743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6253">
              <w:rPr>
                <w:rFonts w:ascii="Angsana New" w:hAnsi="Angsana New"/>
                <w:b/>
                <w:bCs/>
                <w:sz w:val="28"/>
                <w:szCs w:val="28"/>
              </w:rPr>
              <w:t>937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2F79FAA" w14:textId="77777777" w:rsidR="0019073A" w:rsidRPr="00ED6253" w:rsidRDefault="0019073A" w:rsidP="00E970E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0B52B9E" w14:textId="77777777" w:rsidR="0019073A" w:rsidRPr="00ED6253" w:rsidRDefault="00056514" w:rsidP="00743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6253">
              <w:rPr>
                <w:rFonts w:ascii="Angsana New" w:hAnsi="Angsana New"/>
                <w:b/>
                <w:bCs/>
                <w:sz w:val="28"/>
                <w:szCs w:val="28"/>
              </w:rPr>
              <w:t>289</w:t>
            </w:r>
          </w:p>
        </w:tc>
      </w:tr>
      <w:tr w:rsidR="0019073A" w:rsidRPr="00ED6253" w14:paraId="29CB39F8" w14:textId="77777777" w:rsidTr="0019073A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01B644" w14:textId="77777777" w:rsidR="0019073A" w:rsidRPr="00ED6253" w:rsidRDefault="0019073A" w:rsidP="00E970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6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3BA4A69" w14:textId="77777777" w:rsidR="0019073A" w:rsidRPr="00ED6253" w:rsidRDefault="0019073A" w:rsidP="00E9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CC573B7" w14:textId="77777777" w:rsidR="0019073A" w:rsidRPr="00ED6253" w:rsidRDefault="0019073A" w:rsidP="00E970E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DF4F797" w14:textId="77777777" w:rsidR="0019073A" w:rsidRPr="00ED6253" w:rsidRDefault="0019073A" w:rsidP="00E9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19073A" w:rsidRPr="00ED6253" w14:paraId="76391C3D" w14:textId="77777777" w:rsidTr="007F3FD8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B97F6" w14:textId="77777777" w:rsidR="0019073A" w:rsidRPr="00ED6253" w:rsidRDefault="0019073A" w:rsidP="00E970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D625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4481B366" w14:textId="77777777" w:rsidR="0019073A" w:rsidRPr="00ED6253" w:rsidRDefault="0019073A" w:rsidP="00E9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ECC33C9" w14:textId="77777777" w:rsidR="0019073A" w:rsidRPr="00ED6253" w:rsidRDefault="0019073A" w:rsidP="00E970E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14:paraId="3AEB76CB" w14:textId="77777777" w:rsidR="0019073A" w:rsidRPr="00ED6253" w:rsidRDefault="0019073A" w:rsidP="00E9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970E5" w:rsidRPr="00ED6253" w14:paraId="5532720A" w14:textId="77777777" w:rsidTr="007F3FD8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FD4FD7" w14:textId="77777777" w:rsidR="00E970E5" w:rsidRPr="00ED6253" w:rsidRDefault="00E970E5" w:rsidP="00E970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D6253">
              <w:rPr>
                <w:rFonts w:ascii="Angsana New" w:hAnsi="Angsana New" w:hint="cs"/>
                <w:sz w:val="28"/>
                <w:szCs w:val="28"/>
                <w:cs/>
              </w:rPr>
              <w:t>คำสั่งซื้อที่ผู้ขายสินค้าหรือบริการตกลงแล้ว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1BECB25D" w14:textId="40D5F59B" w:rsidR="00E970E5" w:rsidRPr="00ED6253" w:rsidRDefault="00056514" w:rsidP="00743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D6253">
              <w:rPr>
                <w:rFonts w:ascii="Angsana New" w:hAnsi="Angsana New"/>
                <w:sz w:val="28"/>
                <w:szCs w:val="28"/>
              </w:rPr>
              <w:t>1</w:t>
            </w:r>
            <w:r w:rsidR="002638A4" w:rsidRPr="00ED6253">
              <w:rPr>
                <w:rFonts w:ascii="Angsana New" w:hAnsi="Angsana New"/>
                <w:sz w:val="28"/>
                <w:szCs w:val="28"/>
              </w:rPr>
              <w:t>25</w:t>
            </w:r>
            <w:r w:rsidRPr="00ED6253">
              <w:rPr>
                <w:rFonts w:ascii="Angsana New" w:hAnsi="Angsana New"/>
                <w:sz w:val="28"/>
                <w:szCs w:val="28"/>
              </w:rPr>
              <w:t>,</w:t>
            </w:r>
            <w:r w:rsidR="002638A4" w:rsidRPr="00ED6253">
              <w:rPr>
                <w:rFonts w:ascii="Angsana New" w:hAnsi="Angsana New"/>
                <w:sz w:val="28"/>
                <w:szCs w:val="28"/>
              </w:rPr>
              <w:t>757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28369A8" w14:textId="77777777" w:rsidR="00E970E5" w:rsidRPr="00ED6253" w:rsidRDefault="00E970E5" w:rsidP="00E970E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14:paraId="667943FF" w14:textId="024601C0" w:rsidR="00E970E5" w:rsidRPr="00ED6253" w:rsidRDefault="00056514" w:rsidP="00E9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D6253">
              <w:rPr>
                <w:rFonts w:ascii="Angsana New" w:hAnsi="Angsana New"/>
                <w:sz w:val="28"/>
                <w:szCs w:val="28"/>
              </w:rPr>
              <w:t>7</w:t>
            </w:r>
            <w:r w:rsidR="00BC55E4" w:rsidRPr="00ED6253">
              <w:rPr>
                <w:rFonts w:ascii="Angsana New" w:hAnsi="Angsana New"/>
                <w:sz w:val="28"/>
                <w:szCs w:val="28"/>
              </w:rPr>
              <w:t>3</w:t>
            </w:r>
            <w:r w:rsidRPr="00ED6253">
              <w:rPr>
                <w:rFonts w:ascii="Angsana New" w:hAnsi="Angsana New"/>
                <w:sz w:val="28"/>
                <w:szCs w:val="28"/>
              </w:rPr>
              <w:t>,</w:t>
            </w:r>
            <w:r w:rsidR="00BC55E4" w:rsidRPr="00ED6253">
              <w:rPr>
                <w:rFonts w:ascii="Angsana New" w:hAnsi="Angsana New"/>
                <w:sz w:val="28"/>
                <w:szCs w:val="28"/>
              </w:rPr>
              <w:t>6</w:t>
            </w:r>
            <w:r w:rsidRPr="00ED6253">
              <w:rPr>
                <w:rFonts w:ascii="Angsana New" w:hAnsi="Angsana New"/>
                <w:sz w:val="28"/>
                <w:szCs w:val="28"/>
              </w:rPr>
              <w:t>2</w:t>
            </w:r>
            <w:r w:rsidR="00BC55E4" w:rsidRPr="00ED6253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E970E5" w:rsidRPr="00ED6253" w14:paraId="704232C1" w14:textId="77777777" w:rsidTr="007F3FD8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4DD2C3" w14:textId="77777777" w:rsidR="00E970E5" w:rsidRPr="00ED6253" w:rsidRDefault="00E970E5" w:rsidP="00E970E5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6253">
              <w:rPr>
                <w:rFonts w:ascii="Angsana New" w:hAnsi="Angsana New" w:hint="cs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439B303F" w14:textId="77777777" w:rsidR="00E970E5" w:rsidRPr="00ED6253" w:rsidRDefault="00056514" w:rsidP="00E9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D6253">
              <w:rPr>
                <w:rFonts w:ascii="Angsana New" w:hAnsi="Angsana New"/>
                <w:sz w:val="28"/>
                <w:szCs w:val="28"/>
              </w:rPr>
              <w:t>7,853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396BD93" w14:textId="77777777" w:rsidR="00E970E5" w:rsidRPr="00ED6253" w:rsidRDefault="00E970E5" w:rsidP="00E970E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14:paraId="38F37E54" w14:textId="77777777" w:rsidR="00E970E5" w:rsidRPr="00ED6253" w:rsidRDefault="00056514" w:rsidP="00E9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D6253">
              <w:rPr>
                <w:rFonts w:ascii="Angsana New" w:hAnsi="Angsana New"/>
                <w:sz w:val="28"/>
                <w:szCs w:val="28"/>
              </w:rPr>
              <w:t>893</w:t>
            </w:r>
          </w:p>
        </w:tc>
      </w:tr>
      <w:tr w:rsidR="00E970E5" w:rsidRPr="00ED6253" w14:paraId="6AD93025" w14:textId="77777777" w:rsidTr="007F3FD8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A218F0" w14:textId="77777777" w:rsidR="00E970E5" w:rsidRPr="00ED6253" w:rsidRDefault="00E970E5" w:rsidP="00E970E5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625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A38EBA" w14:textId="025415B0" w:rsidR="00E970E5" w:rsidRPr="00ED6253" w:rsidRDefault="00056514" w:rsidP="00E9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6253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2638A4" w:rsidRPr="00ED6253">
              <w:rPr>
                <w:rFonts w:ascii="Angsana New" w:hAnsi="Angsana New"/>
                <w:b/>
                <w:bCs/>
                <w:sz w:val="28"/>
                <w:szCs w:val="28"/>
              </w:rPr>
              <w:t>33</w:t>
            </w:r>
            <w:r w:rsidRPr="00ED625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2638A4" w:rsidRPr="00ED6253">
              <w:rPr>
                <w:rFonts w:ascii="Angsana New" w:hAnsi="Angsana New"/>
                <w:b/>
                <w:bCs/>
                <w:sz w:val="28"/>
                <w:szCs w:val="28"/>
              </w:rPr>
              <w:t>610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4A71963" w14:textId="77777777" w:rsidR="00E970E5" w:rsidRPr="00ED6253" w:rsidRDefault="00E970E5" w:rsidP="00E970E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85BE10" w14:textId="20FC7F5C" w:rsidR="00E970E5" w:rsidRPr="00ED6253" w:rsidRDefault="00BC55E4" w:rsidP="00E9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6253">
              <w:rPr>
                <w:rFonts w:ascii="Angsana New" w:hAnsi="Angsana New"/>
                <w:b/>
                <w:bCs/>
                <w:sz w:val="28"/>
                <w:szCs w:val="28"/>
              </w:rPr>
              <w:t>74</w:t>
            </w:r>
            <w:r w:rsidR="00056514" w:rsidRPr="00ED625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ED6253">
              <w:rPr>
                <w:rFonts w:ascii="Angsana New" w:hAnsi="Angsana New"/>
                <w:b/>
                <w:bCs/>
                <w:sz w:val="28"/>
                <w:szCs w:val="28"/>
              </w:rPr>
              <w:t>52</w:t>
            </w:r>
            <w:r w:rsidR="00056514" w:rsidRPr="00ED6253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</w:tr>
    </w:tbl>
    <w:p w14:paraId="2918EE75" w14:textId="77777777" w:rsidR="002C565E" w:rsidRPr="00ED6253" w:rsidRDefault="002C56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b/>
          <w:bCs/>
          <w:sz w:val="28"/>
          <w:szCs w:val="28"/>
        </w:rPr>
      </w:pPr>
      <w:bookmarkStart w:id="5" w:name="_Hlk15912718"/>
    </w:p>
    <w:p w14:paraId="3C80D173" w14:textId="77777777" w:rsidR="003A5D54" w:rsidRPr="00ED6253" w:rsidRDefault="003A5D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b/>
          <w:bCs/>
          <w:sz w:val="28"/>
          <w:szCs w:val="28"/>
        </w:rPr>
      </w:pPr>
      <w:r w:rsidRPr="00ED6253">
        <w:rPr>
          <w:rFonts w:ascii="Angsana New" w:eastAsia="MS Mincho" w:hAnsi="Angsana New"/>
          <w:b/>
          <w:bCs/>
          <w:sz w:val="28"/>
          <w:szCs w:val="28"/>
        </w:rPr>
        <w:br w:type="page"/>
      </w:r>
    </w:p>
    <w:p w14:paraId="34F0058A" w14:textId="77777777" w:rsidR="009B1177" w:rsidRPr="00ED6253" w:rsidRDefault="00993E75" w:rsidP="00826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eastAsia="MS Mincho" w:hAnsi="Angsana New"/>
          <w:b/>
          <w:bCs/>
          <w:sz w:val="28"/>
          <w:szCs w:val="28"/>
        </w:rPr>
      </w:pPr>
      <w:r w:rsidRPr="00ED6253">
        <w:rPr>
          <w:rFonts w:ascii="Angsana New" w:eastAsia="MS Mincho" w:hAnsi="Angsana New" w:hint="cs"/>
          <w:b/>
          <w:bCs/>
          <w:sz w:val="28"/>
          <w:szCs w:val="28"/>
        </w:rPr>
        <w:lastRenderedPageBreak/>
        <w:t>1</w:t>
      </w:r>
      <w:r w:rsidR="00562F26" w:rsidRPr="00ED6253">
        <w:rPr>
          <w:rFonts w:ascii="Angsana New" w:eastAsia="MS Mincho" w:hAnsi="Angsana New"/>
          <w:b/>
          <w:bCs/>
          <w:sz w:val="28"/>
          <w:szCs w:val="28"/>
        </w:rPr>
        <w:t>7</w:t>
      </w:r>
      <w:r w:rsidR="00CB3B4E" w:rsidRPr="00ED6253">
        <w:rPr>
          <w:rFonts w:ascii="Angsana New" w:eastAsia="MS Mincho" w:hAnsi="Angsana New" w:hint="cs"/>
          <w:b/>
          <w:bCs/>
          <w:sz w:val="28"/>
          <w:szCs w:val="28"/>
        </w:rPr>
        <w:tab/>
      </w:r>
      <w:r w:rsidR="00F3561A" w:rsidRPr="00ED6253">
        <w:rPr>
          <w:rFonts w:ascii="Angsana New" w:eastAsia="MS Mincho" w:hAnsi="Angsana New" w:hint="cs"/>
          <w:b/>
          <w:bCs/>
          <w:sz w:val="28"/>
          <w:szCs w:val="28"/>
          <w:cs/>
        </w:rPr>
        <w:t>หนี้สินที่อาจเกิดขึ้น</w:t>
      </w:r>
    </w:p>
    <w:p w14:paraId="77115406" w14:textId="77777777" w:rsidR="00F3561A" w:rsidRPr="00ED6253" w:rsidRDefault="00F3561A" w:rsidP="008261A6">
      <w:pPr>
        <w:tabs>
          <w:tab w:val="clear" w:pos="227"/>
          <w:tab w:val="clear" w:pos="454"/>
          <w:tab w:val="clear" w:pos="907"/>
          <w:tab w:val="left" w:pos="450"/>
        </w:tabs>
        <w:spacing w:line="240" w:lineRule="auto"/>
        <w:ind w:left="900"/>
        <w:rPr>
          <w:rFonts w:ascii="Angsana New" w:eastAsia="MS Mincho" w:hAnsi="Angsana New"/>
          <w:b/>
          <w:bCs/>
          <w:sz w:val="24"/>
          <w:szCs w:val="24"/>
        </w:rPr>
      </w:pPr>
    </w:p>
    <w:p w14:paraId="6ED162A9" w14:textId="77777777" w:rsidR="00C237FC" w:rsidRPr="00ED6253" w:rsidRDefault="00C90333" w:rsidP="008261A6">
      <w:pPr>
        <w:tabs>
          <w:tab w:val="clear" w:pos="454"/>
        </w:tabs>
        <w:spacing w:line="240" w:lineRule="auto"/>
        <w:ind w:left="540"/>
        <w:jc w:val="thaiDistribute"/>
        <w:rPr>
          <w:rFonts w:ascii="Angsana New" w:eastAsia="MS Mincho" w:hAnsi="Angsana New"/>
          <w:sz w:val="28"/>
          <w:szCs w:val="28"/>
          <w:lang w:val="x-none"/>
        </w:rPr>
      </w:pPr>
      <w:r w:rsidRPr="00ED6253">
        <w:rPr>
          <w:rFonts w:ascii="Angsana New" w:eastAsia="MS Mincho" w:hAnsi="Angsana New" w:hint="cs"/>
          <w:sz w:val="28"/>
          <w:szCs w:val="28"/>
          <w:cs/>
          <w:lang w:val="x-none"/>
        </w:rPr>
        <w:t xml:space="preserve">ในปี </w:t>
      </w:r>
      <w:r w:rsidR="00993E75" w:rsidRPr="00ED6253">
        <w:rPr>
          <w:rFonts w:ascii="Angsana New" w:eastAsia="MS Mincho" w:hAnsi="Angsana New" w:hint="cs"/>
          <w:sz w:val="28"/>
          <w:szCs w:val="28"/>
        </w:rPr>
        <w:t>2554</w:t>
      </w:r>
      <w:r w:rsidRPr="00ED6253">
        <w:rPr>
          <w:rFonts w:ascii="Angsana New" w:eastAsia="MS Mincho" w:hAnsi="Angsana New" w:hint="cs"/>
          <w:sz w:val="28"/>
          <w:szCs w:val="28"/>
        </w:rPr>
        <w:t xml:space="preserve"> </w:t>
      </w:r>
      <w:r w:rsidR="00C237FC" w:rsidRPr="00ED6253">
        <w:rPr>
          <w:rFonts w:ascii="Angsana New" w:eastAsia="MS Mincho" w:hAnsi="Angsana New" w:hint="cs"/>
          <w:sz w:val="28"/>
          <w:szCs w:val="28"/>
          <w:cs/>
          <w:lang w:val="x-none"/>
        </w:rPr>
        <w:t>บริษัทถูกบริษัทแห่งหนึ่งฟ้องร้องในคดีแพ่ง ละเมิดโดยเรียกค่าเสียหา</w:t>
      </w:r>
      <w:r w:rsidR="00440BBF" w:rsidRPr="00ED6253">
        <w:rPr>
          <w:rFonts w:ascii="Angsana New" w:eastAsia="MS Mincho" w:hAnsi="Angsana New" w:hint="cs"/>
          <w:sz w:val="28"/>
          <w:szCs w:val="28"/>
          <w:cs/>
          <w:lang w:val="x-none"/>
        </w:rPr>
        <w:t xml:space="preserve">ย </w:t>
      </w:r>
      <w:r w:rsidR="00993E75" w:rsidRPr="00ED6253">
        <w:rPr>
          <w:rFonts w:ascii="Angsana New" w:eastAsia="MS Mincho" w:hAnsi="Angsana New" w:hint="cs"/>
          <w:sz w:val="28"/>
          <w:szCs w:val="28"/>
        </w:rPr>
        <w:t>120</w:t>
      </w:r>
      <w:r w:rsidR="00440BBF" w:rsidRPr="00ED6253">
        <w:rPr>
          <w:rFonts w:ascii="Angsana New" w:eastAsia="MS Mincho" w:hAnsi="Angsana New" w:hint="cs"/>
          <w:sz w:val="28"/>
          <w:szCs w:val="28"/>
          <w:cs/>
          <w:lang w:val="x-none"/>
        </w:rPr>
        <w:t>.</w:t>
      </w:r>
      <w:r w:rsidR="00993E75" w:rsidRPr="00ED6253">
        <w:rPr>
          <w:rFonts w:ascii="Angsana New" w:eastAsia="MS Mincho" w:hAnsi="Angsana New" w:hint="cs"/>
          <w:sz w:val="28"/>
          <w:szCs w:val="28"/>
        </w:rPr>
        <w:t>12</w:t>
      </w:r>
      <w:r w:rsidR="00440BBF" w:rsidRPr="00ED6253">
        <w:rPr>
          <w:rFonts w:ascii="Angsana New" w:eastAsia="MS Mincho" w:hAnsi="Angsana New" w:hint="cs"/>
          <w:sz w:val="28"/>
          <w:szCs w:val="28"/>
          <w:cs/>
          <w:lang w:val="x-none"/>
        </w:rPr>
        <w:t xml:space="preserve"> ล้านบาท และในปี </w:t>
      </w:r>
      <w:r w:rsidR="00993E75" w:rsidRPr="00ED6253">
        <w:rPr>
          <w:rFonts w:ascii="Angsana New" w:eastAsia="MS Mincho" w:hAnsi="Angsana New" w:hint="cs"/>
          <w:sz w:val="28"/>
          <w:szCs w:val="28"/>
        </w:rPr>
        <w:t>2555</w:t>
      </w:r>
      <w:r w:rsidR="00440BBF" w:rsidRPr="00ED6253">
        <w:rPr>
          <w:rFonts w:ascii="Angsana New" w:eastAsia="MS Mincho" w:hAnsi="Angsana New" w:hint="cs"/>
          <w:sz w:val="28"/>
          <w:szCs w:val="28"/>
          <w:cs/>
          <w:lang w:val="x-none"/>
        </w:rPr>
        <w:t xml:space="preserve"> </w:t>
      </w:r>
      <w:r w:rsidR="00C237FC" w:rsidRPr="00ED6253">
        <w:rPr>
          <w:rFonts w:ascii="Angsana New" w:eastAsia="MS Mincho" w:hAnsi="Angsana New" w:hint="cs"/>
          <w:sz w:val="28"/>
          <w:szCs w:val="28"/>
          <w:cs/>
          <w:lang w:val="x-none"/>
        </w:rPr>
        <w:t>บริษัทดังกล่าวได้ยื่นฟ้องร้องบริษัทในคดีเดียวกันต่อศาลอาญา</w:t>
      </w:r>
    </w:p>
    <w:p w14:paraId="71C2F097" w14:textId="77777777" w:rsidR="00C237FC" w:rsidRPr="00ED6253" w:rsidRDefault="00C237FC" w:rsidP="008261A6">
      <w:pPr>
        <w:spacing w:line="240" w:lineRule="auto"/>
        <w:ind w:left="540" w:hanging="90"/>
        <w:jc w:val="thaiDistribute"/>
        <w:rPr>
          <w:rFonts w:ascii="Angsana New" w:eastAsia="MS Mincho" w:hAnsi="Angsana New"/>
          <w:sz w:val="24"/>
          <w:szCs w:val="24"/>
          <w:lang w:val="x-none"/>
        </w:rPr>
      </w:pPr>
    </w:p>
    <w:p w14:paraId="5E94D327" w14:textId="77777777" w:rsidR="0031469C" w:rsidRPr="00ED6253" w:rsidRDefault="00C90333" w:rsidP="008261A6">
      <w:pPr>
        <w:tabs>
          <w:tab w:val="clear" w:pos="454"/>
          <w:tab w:val="left" w:pos="270"/>
        </w:tabs>
        <w:spacing w:line="240" w:lineRule="auto"/>
        <w:ind w:left="540"/>
        <w:jc w:val="thaiDistribute"/>
        <w:rPr>
          <w:rFonts w:ascii="Angsana New" w:eastAsia="MS Mincho" w:hAnsi="Angsana New"/>
          <w:sz w:val="28"/>
          <w:szCs w:val="28"/>
          <w:lang w:val="x-none"/>
        </w:rPr>
      </w:pPr>
      <w:r w:rsidRPr="00ED6253">
        <w:rPr>
          <w:rFonts w:ascii="Angsana New" w:eastAsia="MS Mincho" w:hAnsi="Angsana New" w:hint="cs"/>
          <w:sz w:val="28"/>
          <w:szCs w:val="28"/>
          <w:cs/>
          <w:lang w:val="x-none"/>
        </w:rPr>
        <w:t xml:space="preserve">ในปี </w:t>
      </w:r>
      <w:r w:rsidR="00993E75" w:rsidRPr="00ED6253">
        <w:rPr>
          <w:rFonts w:ascii="Angsana New" w:eastAsia="MS Mincho" w:hAnsi="Angsana New" w:hint="cs"/>
          <w:sz w:val="28"/>
          <w:szCs w:val="28"/>
        </w:rPr>
        <w:t>2556</w:t>
      </w:r>
      <w:r w:rsidRPr="00ED6253">
        <w:rPr>
          <w:rFonts w:ascii="Angsana New" w:eastAsia="MS Mincho" w:hAnsi="Angsana New" w:hint="cs"/>
          <w:sz w:val="28"/>
          <w:szCs w:val="28"/>
          <w:cs/>
          <w:lang w:val="x-none"/>
        </w:rPr>
        <w:t xml:space="preserve"> </w:t>
      </w:r>
      <w:r w:rsidR="00C237FC" w:rsidRPr="00ED6253">
        <w:rPr>
          <w:rFonts w:ascii="Angsana New" w:eastAsia="MS Mincho" w:hAnsi="Angsana New" w:hint="cs"/>
          <w:sz w:val="28"/>
          <w:szCs w:val="28"/>
          <w:cs/>
          <w:lang w:val="x-none"/>
        </w:rPr>
        <w:t xml:space="preserve">บริษัทจึงได้ฟ้องกลับบริษัทดังกล่าวในคดีอาญาฐานฟ้องเท็จ และเรียกค่าเสียหายเป็นจำนวนเงินที่มากกว่า </w:t>
      </w:r>
      <w:r w:rsidR="001F5AB3" w:rsidRPr="00ED6253">
        <w:rPr>
          <w:rFonts w:ascii="Angsana New" w:eastAsia="MS Mincho" w:hAnsi="Angsana New"/>
          <w:sz w:val="28"/>
          <w:szCs w:val="28"/>
          <w:cs/>
          <w:lang w:val="x-none"/>
        </w:rPr>
        <w:br/>
      </w:r>
      <w:r w:rsidR="00C237FC" w:rsidRPr="00ED6253">
        <w:rPr>
          <w:rFonts w:ascii="Angsana New" w:eastAsia="MS Mincho" w:hAnsi="Angsana New" w:hint="cs"/>
          <w:sz w:val="28"/>
          <w:szCs w:val="28"/>
          <w:cs/>
          <w:lang w:val="x-none"/>
        </w:rPr>
        <w:t>ศาลอาญาและศาลแพ่งมีคำสั่งให้รอผลพิจารณาคดีอาญาที่บริษัทถูกฟ้อง ซึ่งอยู่ระหว่างการสืบพยาน</w:t>
      </w:r>
    </w:p>
    <w:p w14:paraId="0E757A94" w14:textId="77777777" w:rsidR="00094C02" w:rsidRPr="00ED6253" w:rsidRDefault="00094C02" w:rsidP="00826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sz w:val="24"/>
          <w:szCs w:val="24"/>
          <w:cs/>
          <w:lang w:val="x-none"/>
        </w:rPr>
      </w:pPr>
    </w:p>
    <w:p w14:paraId="4BEC3976" w14:textId="77777777" w:rsidR="00C237FC" w:rsidRPr="00ED6253" w:rsidRDefault="00C237FC" w:rsidP="008261A6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rPr>
          <w:rFonts w:ascii="Angsana New" w:eastAsia="MS Mincho" w:hAnsi="Angsana New"/>
          <w:sz w:val="28"/>
          <w:szCs w:val="28"/>
        </w:rPr>
      </w:pPr>
      <w:r w:rsidRPr="00ED6253">
        <w:rPr>
          <w:rFonts w:ascii="Angsana New" w:eastAsia="MS Mincho" w:hAnsi="Angsana New" w:hint="cs"/>
          <w:sz w:val="28"/>
          <w:szCs w:val="28"/>
          <w:cs/>
          <w:lang w:val="x-none"/>
        </w:rPr>
        <w:t xml:space="preserve">ในปี </w:t>
      </w:r>
      <w:r w:rsidR="00993E75" w:rsidRPr="00ED6253">
        <w:rPr>
          <w:rFonts w:ascii="Angsana New" w:eastAsia="MS Mincho" w:hAnsi="Angsana New" w:hint="cs"/>
          <w:sz w:val="28"/>
          <w:szCs w:val="28"/>
        </w:rPr>
        <w:t>2559</w:t>
      </w:r>
      <w:r w:rsidRPr="00ED6253">
        <w:rPr>
          <w:rFonts w:ascii="Angsana New" w:eastAsia="MS Mincho" w:hAnsi="Angsana New" w:hint="cs"/>
          <w:sz w:val="28"/>
          <w:szCs w:val="28"/>
          <w:cs/>
          <w:lang w:val="x-none"/>
        </w:rPr>
        <w:t xml:space="preserve"> ศาลอาญาได้มีคำพิพากษายกฟ้องโจทก์</w:t>
      </w:r>
      <w:r w:rsidRPr="00ED6253">
        <w:rPr>
          <w:rFonts w:ascii="Angsana New" w:eastAsia="MS Mincho" w:hAnsi="Angsana New" w:hint="cs"/>
          <w:sz w:val="28"/>
          <w:szCs w:val="28"/>
          <w:cs/>
        </w:rPr>
        <w:t>ในคดีอาญาที่บริษัทถูกฟ้อง</w:t>
      </w:r>
    </w:p>
    <w:p w14:paraId="40653876" w14:textId="77777777" w:rsidR="00D440C4" w:rsidRPr="00ED6253" w:rsidRDefault="00D440C4" w:rsidP="008261A6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rPr>
          <w:rFonts w:ascii="Angsana New" w:eastAsia="MS Mincho" w:hAnsi="Angsana New"/>
          <w:sz w:val="24"/>
          <w:szCs w:val="24"/>
        </w:rPr>
      </w:pPr>
    </w:p>
    <w:p w14:paraId="0633E37B" w14:textId="77777777" w:rsidR="00871D3E" w:rsidRPr="00ED6253" w:rsidRDefault="00871D3E" w:rsidP="008261A6">
      <w:pPr>
        <w:tabs>
          <w:tab w:val="clear" w:pos="227"/>
          <w:tab w:val="clear" w:pos="454"/>
          <w:tab w:val="clear" w:pos="907"/>
          <w:tab w:val="left" w:pos="450"/>
        </w:tabs>
        <w:spacing w:line="240" w:lineRule="auto"/>
        <w:ind w:left="540"/>
        <w:jc w:val="thaiDistribute"/>
        <w:rPr>
          <w:rFonts w:ascii="Angsana New" w:eastAsia="MS Mincho" w:hAnsi="Angsana New"/>
          <w:spacing w:val="-2"/>
          <w:sz w:val="28"/>
          <w:szCs w:val="28"/>
        </w:rPr>
      </w:pPr>
      <w:r w:rsidRPr="00ED6253">
        <w:rPr>
          <w:rFonts w:ascii="Angsana New" w:eastAsia="MS Mincho" w:hAnsi="Angsana New" w:hint="cs"/>
          <w:spacing w:val="-2"/>
          <w:sz w:val="28"/>
          <w:szCs w:val="28"/>
          <w:cs/>
          <w:lang w:val="x-none"/>
        </w:rPr>
        <w:t xml:space="preserve">ณ วันที่ </w:t>
      </w:r>
      <w:r w:rsidR="00993E75" w:rsidRPr="00ED6253">
        <w:rPr>
          <w:rFonts w:ascii="Angsana New" w:eastAsia="MS Mincho" w:hAnsi="Angsana New" w:hint="cs"/>
          <w:spacing w:val="-2"/>
          <w:sz w:val="28"/>
          <w:szCs w:val="28"/>
        </w:rPr>
        <w:t>27</w:t>
      </w:r>
      <w:r w:rsidRPr="00ED6253">
        <w:rPr>
          <w:rFonts w:ascii="Angsana New" w:eastAsia="MS Mincho" w:hAnsi="Angsana New" w:hint="cs"/>
          <w:spacing w:val="-2"/>
          <w:sz w:val="28"/>
          <w:szCs w:val="28"/>
          <w:cs/>
          <w:lang w:val="x-none"/>
        </w:rPr>
        <w:t xml:space="preserve"> มกราคม </w:t>
      </w:r>
      <w:r w:rsidR="00993E75" w:rsidRPr="00ED6253">
        <w:rPr>
          <w:rFonts w:ascii="Angsana New" w:eastAsia="MS Mincho" w:hAnsi="Angsana New" w:hint="cs"/>
          <w:spacing w:val="-2"/>
          <w:sz w:val="28"/>
          <w:szCs w:val="28"/>
        </w:rPr>
        <w:t>2560</w:t>
      </w:r>
      <w:r w:rsidRPr="00ED6253">
        <w:rPr>
          <w:rFonts w:ascii="Angsana New" w:eastAsia="MS Mincho" w:hAnsi="Angsana New" w:hint="cs"/>
          <w:spacing w:val="-2"/>
          <w:sz w:val="28"/>
          <w:szCs w:val="28"/>
          <w:cs/>
          <w:lang w:val="x-none"/>
        </w:rPr>
        <w:t xml:space="preserve"> โจทก์ได้ยื่นอุทธรณ์</w:t>
      </w:r>
      <w:r w:rsidRPr="00ED6253">
        <w:rPr>
          <w:rFonts w:ascii="Angsana New" w:eastAsia="MS Mincho" w:hAnsi="Angsana New" w:hint="cs"/>
          <w:spacing w:val="-2"/>
          <w:sz w:val="28"/>
          <w:szCs w:val="28"/>
        </w:rPr>
        <w:t xml:space="preserve"> </w:t>
      </w:r>
      <w:r w:rsidR="00E53A5C" w:rsidRPr="00ED6253">
        <w:rPr>
          <w:rFonts w:ascii="Angsana New" w:eastAsia="MS Mincho" w:hAnsi="Angsana New" w:hint="cs"/>
          <w:spacing w:val="-2"/>
          <w:sz w:val="28"/>
          <w:szCs w:val="28"/>
          <w:cs/>
        </w:rPr>
        <w:t>และบริษัทได้ยื่นคำแก้อุทธรณ์ต่อศา</w:t>
      </w:r>
      <w:r w:rsidR="00173EC4" w:rsidRPr="00ED6253">
        <w:rPr>
          <w:rFonts w:ascii="Angsana New" w:eastAsia="MS Mincho" w:hAnsi="Angsana New" w:hint="cs"/>
          <w:spacing w:val="-2"/>
          <w:sz w:val="28"/>
          <w:szCs w:val="28"/>
          <w:cs/>
        </w:rPr>
        <w:t>ล</w:t>
      </w:r>
      <w:r w:rsidR="00E53A5C" w:rsidRPr="00ED6253">
        <w:rPr>
          <w:rFonts w:ascii="Angsana New" w:eastAsia="MS Mincho" w:hAnsi="Angsana New" w:hint="cs"/>
          <w:spacing w:val="-2"/>
          <w:sz w:val="28"/>
          <w:szCs w:val="28"/>
          <w:cs/>
        </w:rPr>
        <w:t>อาญาแล้วเมื่อวันที่</w:t>
      </w:r>
      <w:r w:rsidR="00E970E5" w:rsidRPr="00ED6253">
        <w:rPr>
          <w:rFonts w:ascii="Angsana New" w:eastAsia="MS Mincho" w:hAnsi="Angsana New"/>
          <w:spacing w:val="-2"/>
          <w:sz w:val="28"/>
          <w:szCs w:val="28"/>
        </w:rPr>
        <w:t xml:space="preserve"> </w:t>
      </w:r>
      <w:r w:rsidR="00993E75" w:rsidRPr="00ED6253">
        <w:rPr>
          <w:rFonts w:ascii="Angsana New" w:eastAsia="MS Mincho" w:hAnsi="Angsana New" w:hint="cs"/>
          <w:spacing w:val="-2"/>
          <w:sz w:val="28"/>
          <w:szCs w:val="28"/>
        </w:rPr>
        <w:t>16</w:t>
      </w:r>
      <w:r w:rsidR="00007B63" w:rsidRPr="00ED6253">
        <w:rPr>
          <w:rFonts w:ascii="Angsana New" w:eastAsia="MS Mincho" w:hAnsi="Angsana New" w:hint="cs"/>
          <w:spacing w:val="-2"/>
          <w:sz w:val="28"/>
          <w:szCs w:val="28"/>
          <w:cs/>
        </w:rPr>
        <w:t xml:space="preserve"> พฤษภาคม </w:t>
      </w:r>
      <w:r w:rsidR="00993E75" w:rsidRPr="00ED6253">
        <w:rPr>
          <w:rFonts w:ascii="Angsana New" w:eastAsia="MS Mincho" w:hAnsi="Angsana New" w:hint="cs"/>
          <w:spacing w:val="-2"/>
          <w:sz w:val="28"/>
          <w:szCs w:val="28"/>
        </w:rPr>
        <w:t>2560</w:t>
      </w:r>
    </w:p>
    <w:p w14:paraId="0FAAACA5" w14:textId="77777777" w:rsidR="00007B63" w:rsidRPr="00ED6253" w:rsidRDefault="00007B63" w:rsidP="008261A6">
      <w:pPr>
        <w:tabs>
          <w:tab w:val="clear" w:pos="227"/>
          <w:tab w:val="clear" w:pos="454"/>
          <w:tab w:val="clear" w:pos="907"/>
          <w:tab w:val="left" w:pos="450"/>
        </w:tabs>
        <w:spacing w:line="240" w:lineRule="auto"/>
        <w:ind w:left="540"/>
        <w:jc w:val="thaiDistribute"/>
        <w:rPr>
          <w:rFonts w:ascii="Angsana New" w:eastAsia="MS Mincho" w:hAnsi="Angsana New"/>
          <w:sz w:val="24"/>
          <w:szCs w:val="24"/>
        </w:rPr>
      </w:pPr>
    </w:p>
    <w:p w14:paraId="21ADE9F2" w14:textId="77777777" w:rsidR="00BC77AC" w:rsidRPr="00ED6253" w:rsidRDefault="00BC77AC" w:rsidP="00BC77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eastAsia="MS Mincho" w:hAnsi="Angsana New"/>
          <w:spacing w:val="-2"/>
          <w:sz w:val="28"/>
          <w:szCs w:val="28"/>
        </w:rPr>
      </w:pPr>
      <w:bookmarkStart w:id="6" w:name="_Hlk24442154"/>
      <w:bookmarkEnd w:id="5"/>
      <w:r w:rsidRPr="00ED6253">
        <w:rPr>
          <w:rFonts w:ascii="Angsana New" w:eastAsia="MS Mincho" w:hAnsi="Angsana New" w:hint="cs"/>
          <w:spacing w:val="-2"/>
          <w:sz w:val="28"/>
          <w:szCs w:val="28"/>
          <w:cs/>
        </w:rPr>
        <w:t xml:space="preserve">ณ วันที่ </w:t>
      </w:r>
      <w:r w:rsidR="00993E75" w:rsidRPr="00ED6253">
        <w:rPr>
          <w:rFonts w:ascii="Angsana New" w:eastAsia="MS Mincho" w:hAnsi="Angsana New" w:hint="cs"/>
          <w:spacing w:val="-2"/>
          <w:sz w:val="28"/>
          <w:szCs w:val="28"/>
        </w:rPr>
        <w:t>15</w:t>
      </w:r>
      <w:r w:rsidRPr="00ED6253">
        <w:rPr>
          <w:rFonts w:ascii="Angsana New" w:eastAsia="MS Mincho" w:hAnsi="Angsana New" w:hint="cs"/>
          <w:spacing w:val="-2"/>
          <w:sz w:val="28"/>
          <w:szCs w:val="28"/>
          <w:cs/>
        </w:rPr>
        <w:t xml:space="preserve"> พฤศจิกายน </w:t>
      </w:r>
      <w:r w:rsidR="00993E75" w:rsidRPr="00ED6253">
        <w:rPr>
          <w:rFonts w:ascii="Angsana New" w:eastAsia="MS Mincho" w:hAnsi="Angsana New" w:hint="cs"/>
          <w:spacing w:val="-2"/>
          <w:sz w:val="28"/>
          <w:szCs w:val="28"/>
        </w:rPr>
        <w:t>2561</w:t>
      </w:r>
      <w:r w:rsidRPr="00ED6253">
        <w:rPr>
          <w:rFonts w:ascii="Angsana New" w:eastAsia="MS Mincho" w:hAnsi="Angsana New" w:hint="cs"/>
          <w:spacing w:val="-2"/>
          <w:sz w:val="28"/>
          <w:szCs w:val="28"/>
          <w:cs/>
        </w:rPr>
        <w:t xml:space="preserve"> ศาลอุทธรณ์ได้ตัดสินโดยมีคำสั่งยืนตามศาลชั้นต้น กล่าวคือ ยกฟ้องให้จำเลยทั้ง </w:t>
      </w:r>
      <w:r w:rsidR="00993E75" w:rsidRPr="00ED6253">
        <w:rPr>
          <w:rFonts w:ascii="Angsana New" w:eastAsia="MS Mincho" w:hAnsi="Angsana New" w:hint="cs"/>
          <w:spacing w:val="-2"/>
          <w:sz w:val="28"/>
          <w:szCs w:val="28"/>
        </w:rPr>
        <w:t>10</w:t>
      </w:r>
      <w:r w:rsidR="001F5AB3" w:rsidRPr="00ED6253">
        <w:rPr>
          <w:rFonts w:ascii="Angsana New" w:eastAsia="MS Mincho" w:hAnsi="Angsana New" w:hint="cs"/>
          <w:spacing w:val="-2"/>
          <w:sz w:val="28"/>
          <w:szCs w:val="28"/>
          <w:cs/>
        </w:rPr>
        <w:t xml:space="preserve"> </w:t>
      </w:r>
      <w:r w:rsidRPr="00ED6253">
        <w:rPr>
          <w:rFonts w:ascii="Angsana New" w:eastAsia="MS Mincho" w:hAnsi="Angsana New" w:hint="cs"/>
          <w:spacing w:val="-2"/>
          <w:sz w:val="28"/>
          <w:szCs w:val="28"/>
          <w:cs/>
        </w:rPr>
        <w:t>ไม่มีความผิด</w:t>
      </w:r>
    </w:p>
    <w:p w14:paraId="27F49EA4" w14:textId="77777777" w:rsidR="00BC77AC" w:rsidRPr="00ED6253" w:rsidRDefault="00BC77AC" w:rsidP="00BC77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eastAsia="MS Mincho" w:hAnsi="Angsana New"/>
          <w:sz w:val="24"/>
          <w:szCs w:val="24"/>
        </w:rPr>
      </w:pPr>
    </w:p>
    <w:p w14:paraId="6E76B61E" w14:textId="77777777" w:rsidR="006755A6" w:rsidRPr="00ED6253" w:rsidRDefault="00BC77AC" w:rsidP="004E45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eastAsia="MS Mincho" w:hAnsi="Angsana New"/>
          <w:sz w:val="28"/>
          <w:szCs w:val="28"/>
        </w:rPr>
      </w:pPr>
      <w:r w:rsidRPr="00ED6253">
        <w:rPr>
          <w:rFonts w:ascii="Angsana New" w:eastAsia="MS Mincho" w:hAnsi="Angsana New" w:hint="cs"/>
          <w:sz w:val="28"/>
          <w:szCs w:val="28"/>
          <w:cs/>
        </w:rPr>
        <w:t xml:space="preserve">ณ วันที่ </w:t>
      </w:r>
      <w:r w:rsidR="00993E75" w:rsidRPr="00ED6253">
        <w:rPr>
          <w:rFonts w:ascii="Angsana New" w:eastAsia="MS Mincho" w:hAnsi="Angsana New" w:hint="cs"/>
          <w:sz w:val="28"/>
          <w:szCs w:val="28"/>
        </w:rPr>
        <w:t>26</w:t>
      </w:r>
      <w:r w:rsidRPr="00ED6253">
        <w:rPr>
          <w:rFonts w:ascii="Angsana New" w:eastAsia="MS Mincho" w:hAnsi="Angsana New" w:hint="cs"/>
          <w:sz w:val="28"/>
          <w:szCs w:val="28"/>
          <w:cs/>
        </w:rPr>
        <w:t xml:space="preserve"> มิถุนายน </w:t>
      </w:r>
      <w:r w:rsidR="00993E75" w:rsidRPr="00ED6253">
        <w:rPr>
          <w:rFonts w:ascii="Angsana New" w:eastAsia="MS Mincho" w:hAnsi="Angsana New" w:hint="cs"/>
          <w:sz w:val="28"/>
          <w:szCs w:val="28"/>
        </w:rPr>
        <w:t>2562</w:t>
      </w:r>
      <w:r w:rsidRPr="00ED6253">
        <w:rPr>
          <w:rFonts w:ascii="Angsana New" w:eastAsia="MS Mincho" w:hAnsi="Angsana New" w:hint="cs"/>
          <w:sz w:val="28"/>
          <w:szCs w:val="28"/>
          <w:cs/>
        </w:rPr>
        <w:t xml:space="preserve"> คดีอาญาดังกล่าวได้ถึงที่สุดในชั้นศาลอุทธรณ์แล้ว </w:t>
      </w:r>
      <w:r w:rsidR="00A11778" w:rsidRPr="00ED6253">
        <w:rPr>
          <w:rFonts w:ascii="Angsana New" w:eastAsia="MS Mincho" w:hAnsi="Angsana New" w:hint="cs"/>
          <w:sz w:val="28"/>
          <w:szCs w:val="28"/>
          <w:cs/>
        </w:rPr>
        <w:t>โดยโจทก์</w:t>
      </w:r>
      <w:r w:rsidRPr="00ED6253">
        <w:rPr>
          <w:rFonts w:ascii="Angsana New" w:eastAsia="MS Mincho" w:hAnsi="Angsana New" w:hint="cs"/>
          <w:sz w:val="28"/>
          <w:szCs w:val="28"/>
          <w:cs/>
        </w:rPr>
        <w:t>ไม่ได้รับอนุญาตให้ฎีกา บริษัทได้นำผลคดีอาญาดังกล่าวยื่นต่อศาลแพ่งกรุงเทพใต้ในคดีแพ่ง เพื่อขอให้ศาลดำเนินกระบวนพิจารณาแล้ว</w:t>
      </w:r>
      <w:bookmarkEnd w:id="6"/>
      <w:r w:rsidR="004E45A0" w:rsidRPr="00ED6253">
        <w:rPr>
          <w:rFonts w:ascii="Angsana New" w:eastAsia="MS Mincho" w:hAnsi="Angsana New"/>
          <w:sz w:val="28"/>
          <w:szCs w:val="28"/>
        </w:rPr>
        <w:t xml:space="preserve"> </w:t>
      </w:r>
      <w:r w:rsidR="0086234C" w:rsidRPr="00ED6253">
        <w:rPr>
          <w:rFonts w:ascii="Angsana New" w:eastAsia="MS Mincho" w:hAnsi="Angsana New" w:hint="cs"/>
          <w:sz w:val="28"/>
          <w:szCs w:val="28"/>
          <w:cs/>
        </w:rPr>
        <w:t>อย่างไรก็ตาม</w:t>
      </w:r>
      <w:r w:rsidR="0086234C" w:rsidRPr="00ED6253">
        <w:rPr>
          <w:rFonts w:ascii="Angsana New" w:eastAsia="MS Mincho" w:hAnsi="Angsana New"/>
          <w:sz w:val="28"/>
          <w:szCs w:val="28"/>
          <w:cs/>
        </w:rPr>
        <w:t xml:space="preserve"> </w:t>
      </w:r>
      <w:r w:rsidR="0086234C" w:rsidRPr="00ED6253">
        <w:rPr>
          <w:rFonts w:ascii="Angsana New" w:eastAsia="MS Mincho" w:hAnsi="Angsana New" w:hint="cs"/>
          <w:sz w:val="28"/>
          <w:szCs w:val="28"/>
          <w:cs/>
        </w:rPr>
        <w:t>ศาลแพ่งกรุงเทพใต้มีหนังสือลงวันที่</w:t>
      </w:r>
      <w:r w:rsidR="0086234C" w:rsidRPr="00ED6253">
        <w:rPr>
          <w:rFonts w:ascii="Angsana New" w:eastAsia="MS Mincho" w:hAnsi="Angsana New"/>
          <w:sz w:val="28"/>
          <w:szCs w:val="28"/>
          <w:cs/>
        </w:rPr>
        <w:t xml:space="preserve"> </w:t>
      </w:r>
      <w:r w:rsidR="0086234C" w:rsidRPr="00ED6253">
        <w:rPr>
          <w:rFonts w:ascii="Angsana New" w:eastAsia="MS Mincho" w:hAnsi="Angsana New"/>
          <w:sz w:val="28"/>
          <w:szCs w:val="28"/>
        </w:rPr>
        <w:t>7</w:t>
      </w:r>
      <w:r w:rsidR="0086234C" w:rsidRPr="00ED6253">
        <w:rPr>
          <w:rFonts w:ascii="Angsana New" w:eastAsia="MS Mincho" w:hAnsi="Angsana New"/>
          <w:sz w:val="28"/>
          <w:szCs w:val="28"/>
          <w:cs/>
        </w:rPr>
        <w:t xml:space="preserve"> </w:t>
      </w:r>
      <w:r w:rsidR="0086234C" w:rsidRPr="00ED6253">
        <w:rPr>
          <w:rFonts w:ascii="Angsana New" w:eastAsia="MS Mincho" w:hAnsi="Angsana New" w:hint="cs"/>
          <w:sz w:val="28"/>
          <w:szCs w:val="28"/>
          <w:cs/>
        </w:rPr>
        <w:t>ตุลาคม</w:t>
      </w:r>
      <w:r w:rsidR="0086234C" w:rsidRPr="00ED6253">
        <w:rPr>
          <w:rFonts w:ascii="Angsana New" w:eastAsia="MS Mincho" w:hAnsi="Angsana New"/>
          <w:sz w:val="28"/>
          <w:szCs w:val="28"/>
        </w:rPr>
        <w:t xml:space="preserve"> 2562</w:t>
      </w:r>
      <w:r w:rsidR="0086234C" w:rsidRPr="00ED6253">
        <w:rPr>
          <w:rFonts w:ascii="Angsana New" w:eastAsia="MS Mincho" w:hAnsi="Angsana New"/>
          <w:sz w:val="28"/>
          <w:szCs w:val="28"/>
          <w:cs/>
        </w:rPr>
        <w:t xml:space="preserve"> </w:t>
      </w:r>
      <w:r w:rsidR="0086234C" w:rsidRPr="00ED6253">
        <w:rPr>
          <w:rFonts w:ascii="Angsana New" w:eastAsia="MS Mincho" w:hAnsi="Angsana New" w:hint="cs"/>
          <w:sz w:val="28"/>
          <w:szCs w:val="28"/>
          <w:cs/>
        </w:rPr>
        <w:t>ให้รอผลจากการพิจารณาในคดีของศาลปกครองกลาง</w:t>
      </w:r>
      <w:r w:rsidR="0086234C" w:rsidRPr="00ED6253">
        <w:rPr>
          <w:rFonts w:ascii="Angsana New" w:eastAsia="MS Mincho" w:hAnsi="Angsana New"/>
          <w:sz w:val="28"/>
          <w:szCs w:val="28"/>
          <w:cs/>
        </w:rPr>
        <w:t xml:space="preserve"> </w:t>
      </w:r>
      <w:r w:rsidR="0086234C" w:rsidRPr="00ED6253">
        <w:rPr>
          <w:rFonts w:ascii="Angsana New" w:eastAsia="MS Mincho" w:hAnsi="Angsana New" w:hint="cs"/>
          <w:sz w:val="28"/>
          <w:szCs w:val="28"/>
          <w:cs/>
        </w:rPr>
        <w:t>ซึ่งเป็นคดีของคู่กรณีอื่นซึ่งมีมูลคดีเป็นอย่างเดียวกันกับคดีนี้ก่อนที่จะดำเนินการพิจารณาต่อไป</w:t>
      </w:r>
      <w:r w:rsidR="00BC4EE1" w:rsidRPr="00ED6253">
        <w:rPr>
          <w:rFonts w:ascii="Angsana New" w:eastAsia="MS Mincho" w:hAnsi="Angsana New"/>
          <w:b/>
          <w:bCs/>
          <w:sz w:val="28"/>
          <w:szCs w:val="28"/>
        </w:rPr>
        <w:t xml:space="preserve"> </w:t>
      </w:r>
      <w:r w:rsidR="00BC4EE1" w:rsidRPr="00ED6253">
        <w:rPr>
          <w:rFonts w:ascii="Angsana New" w:eastAsia="MS Mincho" w:hAnsi="Angsana New" w:hint="cs"/>
          <w:sz w:val="28"/>
          <w:szCs w:val="28"/>
          <w:cs/>
        </w:rPr>
        <w:t xml:space="preserve"> </w:t>
      </w:r>
    </w:p>
    <w:p w14:paraId="5B35941C" w14:textId="77777777" w:rsidR="004E45A0" w:rsidRPr="00ED6253" w:rsidRDefault="004E45A0" w:rsidP="004E45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eastAsia="MS Mincho" w:hAnsi="Angsana New"/>
          <w:sz w:val="24"/>
          <w:szCs w:val="24"/>
          <w:cs/>
        </w:rPr>
      </w:pPr>
    </w:p>
    <w:p w14:paraId="317FCFB6" w14:textId="77777777" w:rsidR="004E45A0" w:rsidRPr="0076562C" w:rsidRDefault="0080362B" w:rsidP="004E45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eastAsia="MS Mincho" w:hAnsi="Angsana New"/>
          <w:sz w:val="28"/>
          <w:szCs w:val="28"/>
          <w:cs/>
        </w:rPr>
      </w:pPr>
      <w:r w:rsidRPr="00ED6253">
        <w:rPr>
          <w:rFonts w:ascii="Angsana New" w:eastAsia="MS Mincho" w:hAnsi="Angsana New" w:hint="cs"/>
          <w:sz w:val="28"/>
          <w:szCs w:val="28"/>
          <w:cs/>
        </w:rPr>
        <w:t>ณ</w:t>
      </w:r>
      <w:r w:rsidRPr="00ED6253">
        <w:rPr>
          <w:rFonts w:ascii="Angsana New" w:eastAsia="MS Mincho" w:hAnsi="Angsana New"/>
          <w:sz w:val="28"/>
          <w:szCs w:val="28"/>
          <w:cs/>
        </w:rPr>
        <w:t xml:space="preserve"> </w:t>
      </w:r>
      <w:r w:rsidRPr="00ED6253">
        <w:rPr>
          <w:rFonts w:ascii="Angsana New" w:eastAsia="MS Mincho" w:hAnsi="Angsana New" w:hint="cs"/>
          <w:sz w:val="28"/>
          <w:szCs w:val="28"/>
          <w:cs/>
        </w:rPr>
        <w:t>วันที่</w:t>
      </w:r>
      <w:r w:rsidR="00234117" w:rsidRPr="00ED6253">
        <w:rPr>
          <w:rFonts w:ascii="Angsana New" w:eastAsia="MS Mincho" w:hAnsi="Angsana New"/>
          <w:sz w:val="28"/>
          <w:szCs w:val="28"/>
        </w:rPr>
        <w:t xml:space="preserve"> 30</w:t>
      </w:r>
      <w:r w:rsidRPr="00ED6253">
        <w:rPr>
          <w:rFonts w:ascii="Angsana New" w:eastAsia="MS Mincho" w:hAnsi="Angsana New"/>
          <w:sz w:val="28"/>
          <w:szCs w:val="28"/>
          <w:cs/>
        </w:rPr>
        <w:t xml:space="preserve"> </w:t>
      </w:r>
      <w:r w:rsidR="00234117" w:rsidRPr="00ED6253">
        <w:rPr>
          <w:rFonts w:ascii="Angsana New" w:eastAsia="MS Mincho" w:hAnsi="Angsana New" w:hint="cs"/>
          <w:sz w:val="28"/>
          <w:szCs w:val="28"/>
          <w:cs/>
        </w:rPr>
        <w:t>กันย</w:t>
      </w:r>
      <w:r w:rsidRPr="00ED6253">
        <w:rPr>
          <w:rFonts w:ascii="Angsana New" w:eastAsia="MS Mincho" w:hAnsi="Angsana New" w:hint="cs"/>
          <w:sz w:val="28"/>
          <w:szCs w:val="28"/>
          <w:cs/>
        </w:rPr>
        <w:t>ายน</w:t>
      </w:r>
      <w:r w:rsidR="00234117" w:rsidRPr="00ED6253">
        <w:rPr>
          <w:rFonts w:ascii="Angsana New" w:eastAsia="MS Mincho" w:hAnsi="Angsana New"/>
          <w:sz w:val="28"/>
          <w:szCs w:val="28"/>
        </w:rPr>
        <w:t xml:space="preserve"> 2563</w:t>
      </w:r>
      <w:r w:rsidRPr="00ED6253">
        <w:rPr>
          <w:rFonts w:ascii="Angsana New" w:eastAsia="MS Mincho" w:hAnsi="Angsana New"/>
          <w:sz w:val="28"/>
          <w:szCs w:val="28"/>
          <w:cs/>
        </w:rPr>
        <w:t xml:space="preserve"> </w:t>
      </w:r>
      <w:r w:rsidRPr="00ED6253">
        <w:rPr>
          <w:rFonts w:ascii="Angsana New" w:eastAsia="MS Mincho" w:hAnsi="Angsana New" w:hint="cs"/>
          <w:sz w:val="28"/>
          <w:szCs w:val="28"/>
          <w:cs/>
        </w:rPr>
        <w:t>คดี</w:t>
      </w:r>
      <w:r w:rsidR="008025E2" w:rsidRPr="00ED6253">
        <w:rPr>
          <w:rFonts w:ascii="Angsana New" w:eastAsia="MS Mincho" w:hAnsi="Angsana New" w:hint="cs"/>
          <w:sz w:val="28"/>
          <w:szCs w:val="28"/>
          <w:cs/>
        </w:rPr>
        <w:t>แ</w:t>
      </w:r>
      <w:r w:rsidRPr="00ED6253">
        <w:rPr>
          <w:rFonts w:ascii="Angsana New" w:eastAsia="MS Mincho" w:hAnsi="Angsana New" w:hint="cs"/>
          <w:sz w:val="28"/>
          <w:szCs w:val="28"/>
          <w:cs/>
        </w:rPr>
        <w:t>พ่งยังอยู่ในการพิจารณาของศาลแพ่งกรุงเทพใต้</w:t>
      </w:r>
    </w:p>
    <w:p w14:paraId="0F505548" w14:textId="77777777" w:rsidR="006755A6" w:rsidRPr="0076562C" w:rsidRDefault="006755A6" w:rsidP="006755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sz w:val="28"/>
          <w:szCs w:val="28"/>
        </w:rPr>
      </w:pPr>
    </w:p>
    <w:p w14:paraId="25BAF8AC" w14:textId="77777777" w:rsidR="00C542E1" w:rsidRPr="00C542E1" w:rsidRDefault="00C542E1" w:rsidP="00B65805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MS Mincho" w:hAnsi="Angsana New"/>
          <w:sz w:val="28"/>
          <w:szCs w:val="28"/>
        </w:rPr>
      </w:pPr>
      <w:r>
        <w:rPr>
          <w:rFonts w:ascii="Angsana New" w:eastAsia="MS Mincho" w:hAnsi="Angsana New"/>
          <w:b/>
          <w:bCs/>
          <w:sz w:val="24"/>
          <w:szCs w:val="24"/>
          <w:cs/>
        </w:rPr>
        <w:tab/>
      </w:r>
    </w:p>
    <w:p w14:paraId="10E2B029" w14:textId="77777777" w:rsidR="003213FB" w:rsidRPr="00C542E1" w:rsidRDefault="003213FB" w:rsidP="00C542E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color w:val="000000"/>
          <w:sz w:val="28"/>
          <w:szCs w:val="28"/>
        </w:rPr>
      </w:pPr>
    </w:p>
    <w:p w14:paraId="638CC7EB" w14:textId="77777777" w:rsidR="006755A6" w:rsidRPr="006755A6" w:rsidRDefault="006755A6" w:rsidP="006755A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28"/>
          <w:szCs w:val="28"/>
        </w:rPr>
      </w:pPr>
    </w:p>
    <w:sectPr w:rsidR="006755A6" w:rsidRPr="006755A6" w:rsidSect="00E46D1E"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B920C5" w14:textId="77777777" w:rsidR="00281039" w:rsidRDefault="00281039" w:rsidP="00900EE2">
      <w:r>
        <w:separator/>
      </w:r>
    </w:p>
  </w:endnote>
  <w:endnote w:type="continuationSeparator" w:id="0">
    <w:p w14:paraId="34F54244" w14:textId="77777777" w:rsidR="00281039" w:rsidRDefault="00281039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FED07E" w14:textId="77777777" w:rsidR="00C8410F" w:rsidRPr="00211355" w:rsidRDefault="00C8410F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E6674">
      <w:rPr>
        <w:rStyle w:val="PageNumber"/>
        <w:rFonts w:ascii="Angsana New" w:hAnsi="Angsana New"/>
        <w:sz w:val="30"/>
        <w:szCs w:val="30"/>
      </w:rPr>
      <w:fldChar w:fldCharType="begin"/>
    </w:r>
    <w:r w:rsidRPr="009E667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E667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993E75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9E6674">
      <w:rPr>
        <w:rStyle w:val="PageNumber"/>
        <w:rFonts w:ascii="Angsana New" w:hAnsi="Angsana New"/>
        <w:sz w:val="30"/>
        <w:szCs w:val="30"/>
      </w:rPr>
      <w:fldChar w:fldCharType="end"/>
    </w:r>
  </w:p>
  <w:p w14:paraId="4A91283F" w14:textId="77777777" w:rsidR="00C8410F" w:rsidRDefault="00C8410F" w:rsidP="007C2D5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FFB41C" w14:textId="77777777" w:rsidR="00281039" w:rsidRDefault="00281039" w:rsidP="00900EE2">
      <w:r>
        <w:separator/>
      </w:r>
    </w:p>
  </w:footnote>
  <w:footnote w:type="continuationSeparator" w:id="0">
    <w:p w14:paraId="05DD753A" w14:textId="77777777" w:rsidR="00281039" w:rsidRDefault="00281039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267D8D" w14:textId="77777777" w:rsidR="00C8410F" w:rsidRDefault="00C8410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B55ED4" w14:textId="77777777" w:rsidR="00C8410F" w:rsidRPr="00E669A5" w:rsidRDefault="00C8410F" w:rsidP="00AF13C8">
    <w:pPr>
      <w:pStyle w:val="Heading6"/>
      <w:jc w:val="both"/>
      <w:rPr>
        <w:rFonts w:ascii="Angsana New" w:hAnsi="Angsana New"/>
        <w:sz w:val="32"/>
        <w:szCs w:val="32"/>
      </w:rPr>
    </w:pPr>
    <w:r w:rsidRPr="00E669A5">
      <w:rPr>
        <w:rFonts w:ascii="Angsana New" w:hAnsi="Angsana New" w:hint="cs"/>
        <w:sz w:val="32"/>
        <w:szCs w:val="32"/>
        <w:cs/>
      </w:rPr>
      <w:t>บริษัท</w:t>
    </w:r>
    <w:r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 w:hint="cs"/>
        <w:sz w:val="32"/>
        <w:szCs w:val="32"/>
        <w:cs/>
      </w:rPr>
      <w:t>วินท์คอม</w:t>
    </w:r>
    <w:r w:rsidRPr="00E669A5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 w:hint="cs"/>
        <w:sz w:val="32"/>
        <w:szCs w:val="32"/>
        <w:cs/>
      </w:rPr>
      <w:t>เทคโนโลยี</w:t>
    </w:r>
    <w:r w:rsidRPr="00E669A5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 w:hint="cs"/>
        <w:sz w:val="32"/>
        <w:szCs w:val="32"/>
        <w:cs/>
      </w:rPr>
      <w:t>จำกัด</w:t>
    </w:r>
    <w:r w:rsidRPr="00E669A5">
      <w:rPr>
        <w:rFonts w:ascii="Angsana New" w:hAnsi="Angsana New"/>
        <w:sz w:val="32"/>
        <w:szCs w:val="32"/>
        <w:cs/>
      </w:rPr>
      <w:t xml:space="preserve"> (</w:t>
    </w:r>
    <w:r w:rsidRPr="00E669A5">
      <w:rPr>
        <w:rFonts w:ascii="Angsana New" w:hAnsi="Angsana New" w:hint="cs"/>
        <w:sz w:val="32"/>
        <w:szCs w:val="32"/>
        <w:cs/>
      </w:rPr>
      <w:t>มหาชน</w:t>
    </w:r>
    <w:r w:rsidRPr="00E669A5">
      <w:rPr>
        <w:rFonts w:ascii="Angsana New" w:hAnsi="Angsana New"/>
        <w:sz w:val="32"/>
        <w:szCs w:val="32"/>
        <w:cs/>
      </w:rPr>
      <w:t xml:space="preserve">) </w:t>
    </w:r>
    <w:r w:rsidRPr="00E669A5">
      <w:rPr>
        <w:rFonts w:ascii="Angsana New" w:hAnsi="Angsana New" w:hint="cs"/>
        <w:sz w:val="32"/>
        <w:szCs w:val="32"/>
        <w:cs/>
      </w:rPr>
      <w:t>และบริษัทย่อย</w:t>
    </w:r>
  </w:p>
  <w:p w14:paraId="2003B6D8" w14:textId="77777777" w:rsidR="00C8410F" w:rsidRPr="00E669A5" w:rsidRDefault="00C8410F" w:rsidP="00AF13C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E669A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98A4F6A" w14:textId="77777777" w:rsidR="00C8410F" w:rsidRPr="00DF07CF" w:rsidRDefault="00C8410F" w:rsidP="00AF13C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และเก้าเดือน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สิ้นสุดวันที่ </w:t>
    </w:r>
    <w:r w:rsidRPr="00326CD2">
      <w:rPr>
        <w:rFonts w:ascii="Angsana New" w:hAnsi="Angsana New"/>
        <w:sz w:val="32"/>
        <w:szCs w:val="32"/>
        <w:lang w:val="en-US" w:bidi="th-TH"/>
      </w:rPr>
      <w:t>3</w:t>
    </w:r>
    <w:r w:rsidRPr="002A4510">
      <w:rPr>
        <w:rFonts w:ascii="Angsana New" w:hAnsi="Angsana New"/>
        <w:sz w:val="32"/>
        <w:szCs w:val="32"/>
        <w:lang w:val="en-US" w:bidi="th-TH"/>
      </w:rPr>
      <w:t>0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กันยายน </w:t>
    </w:r>
    <w:r w:rsidRPr="00993E75">
      <w:rPr>
        <w:rFonts w:ascii="Angsana New" w:hAnsi="Angsana New"/>
        <w:sz w:val="32"/>
        <w:szCs w:val="32"/>
        <w:lang w:val="en-US" w:bidi="th-TH"/>
      </w:rPr>
      <w:t>2563</w:t>
    </w:r>
    <w:r w:rsidRPr="00C7737C">
      <w:rPr>
        <w:rFonts w:ascii="Angsana New" w:hAnsi="Angsana New"/>
        <w:sz w:val="32"/>
        <w:szCs w:val="32"/>
        <w:lang w:val="en-US" w:bidi="th-TH"/>
      </w:rPr>
      <w:t xml:space="preserve"> (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C7737C">
      <w:rPr>
        <w:rFonts w:ascii="Angsana New" w:hAnsi="Angsana New"/>
        <w:sz w:val="32"/>
        <w:szCs w:val="32"/>
        <w:lang w:val="en-US" w:bidi="th-TH"/>
      </w:rPr>
      <w:t>)</w:t>
    </w:r>
  </w:p>
  <w:p w14:paraId="5A157245" w14:textId="77777777" w:rsidR="00C8410F" w:rsidRPr="004B3C0B" w:rsidRDefault="00C8410F" w:rsidP="00EB7364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BA337" w14:textId="77777777" w:rsidR="00C8410F" w:rsidRDefault="00C8410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4B10D" w14:textId="77777777" w:rsidR="00C8410F" w:rsidRPr="00E669A5" w:rsidRDefault="00C8410F" w:rsidP="00AF13C8">
    <w:pPr>
      <w:pStyle w:val="Heading6"/>
      <w:jc w:val="both"/>
      <w:rPr>
        <w:rFonts w:ascii="Angsana New" w:hAnsi="Angsana New"/>
        <w:sz w:val="32"/>
        <w:szCs w:val="32"/>
      </w:rPr>
    </w:pPr>
    <w:r w:rsidRPr="00E669A5">
      <w:rPr>
        <w:rFonts w:ascii="Angsana New" w:hAnsi="Angsana New" w:hint="cs"/>
        <w:sz w:val="32"/>
        <w:szCs w:val="32"/>
        <w:cs/>
      </w:rPr>
      <w:t>บริษัท</w:t>
    </w:r>
    <w:r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 w:hint="cs"/>
        <w:sz w:val="32"/>
        <w:szCs w:val="32"/>
        <w:cs/>
      </w:rPr>
      <w:t>วินท์คอม</w:t>
    </w:r>
    <w:r w:rsidRPr="00E669A5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 w:hint="cs"/>
        <w:sz w:val="32"/>
        <w:szCs w:val="32"/>
        <w:cs/>
      </w:rPr>
      <w:t>เทคโนโลยี</w:t>
    </w:r>
    <w:r w:rsidRPr="00E669A5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 w:hint="cs"/>
        <w:sz w:val="32"/>
        <w:szCs w:val="32"/>
        <w:cs/>
      </w:rPr>
      <w:t>จำกัด</w:t>
    </w:r>
    <w:r w:rsidRPr="00E669A5">
      <w:rPr>
        <w:rFonts w:ascii="Angsana New" w:hAnsi="Angsana New"/>
        <w:sz w:val="32"/>
        <w:szCs w:val="32"/>
        <w:cs/>
      </w:rPr>
      <w:t xml:space="preserve"> (</w:t>
    </w:r>
    <w:r w:rsidRPr="00E669A5">
      <w:rPr>
        <w:rFonts w:ascii="Angsana New" w:hAnsi="Angsana New" w:hint="cs"/>
        <w:sz w:val="32"/>
        <w:szCs w:val="32"/>
        <w:cs/>
      </w:rPr>
      <w:t>มหาชน</w:t>
    </w:r>
    <w:r w:rsidRPr="00E669A5">
      <w:rPr>
        <w:rFonts w:ascii="Angsana New" w:hAnsi="Angsana New"/>
        <w:sz w:val="32"/>
        <w:szCs w:val="32"/>
        <w:cs/>
      </w:rPr>
      <w:t xml:space="preserve">) </w:t>
    </w:r>
    <w:r w:rsidRPr="00E669A5">
      <w:rPr>
        <w:rFonts w:ascii="Angsana New" w:hAnsi="Angsana New" w:hint="cs"/>
        <w:sz w:val="32"/>
        <w:szCs w:val="32"/>
        <w:cs/>
      </w:rPr>
      <w:t>และบริษัทย่อย</w:t>
    </w:r>
  </w:p>
  <w:p w14:paraId="3458FB4B" w14:textId="77777777" w:rsidR="00C8410F" w:rsidRPr="00E669A5" w:rsidRDefault="00C8410F" w:rsidP="00AF13C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E669A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4AD2F3B" w14:textId="77777777" w:rsidR="00C8410F" w:rsidRPr="00DF07CF" w:rsidRDefault="00C8410F" w:rsidP="00AF13C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และเก้าเดือน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สิ้นสุดวันที่ </w:t>
    </w:r>
    <w:r w:rsidRPr="00326CD2">
      <w:rPr>
        <w:rFonts w:ascii="Angsana New" w:hAnsi="Angsana New"/>
        <w:sz w:val="32"/>
        <w:szCs w:val="32"/>
        <w:lang w:val="en-US" w:bidi="th-TH"/>
      </w:rPr>
      <w:t>3</w:t>
    </w:r>
    <w:r w:rsidRPr="002A4510">
      <w:rPr>
        <w:rFonts w:ascii="Angsana New" w:hAnsi="Angsana New"/>
        <w:sz w:val="32"/>
        <w:szCs w:val="32"/>
        <w:lang w:val="en-US" w:bidi="th-TH"/>
      </w:rPr>
      <w:t>0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กันยายน </w:t>
    </w:r>
    <w:r w:rsidRPr="00993E75">
      <w:rPr>
        <w:rFonts w:ascii="Angsana New" w:hAnsi="Angsana New"/>
        <w:sz w:val="32"/>
        <w:szCs w:val="32"/>
        <w:lang w:val="en-US" w:bidi="th-TH"/>
      </w:rPr>
      <w:t>2563</w:t>
    </w:r>
    <w:r w:rsidRPr="00C7737C">
      <w:rPr>
        <w:rFonts w:ascii="Angsana New" w:hAnsi="Angsana New"/>
        <w:sz w:val="32"/>
        <w:szCs w:val="32"/>
        <w:lang w:val="en-US" w:bidi="th-TH"/>
      </w:rPr>
      <w:t xml:space="preserve"> (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C7737C">
      <w:rPr>
        <w:rFonts w:ascii="Angsana New" w:hAnsi="Angsana New"/>
        <w:sz w:val="32"/>
        <w:szCs w:val="32"/>
        <w:lang w:val="en-US" w:bidi="th-TH"/>
      </w:rPr>
      <w:t>)</w:t>
    </w:r>
  </w:p>
  <w:p w14:paraId="12F9D31D" w14:textId="77777777" w:rsidR="00C8410F" w:rsidRPr="004B3C0B" w:rsidRDefault="00C8410F" w:rsidP="00EB7364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C30025"/>
    <w:multiLevelType w:val="hybridMultilevel"/>
    <w:tmpl w:val="74B607B2"/>
    <w:lvl w:ilvl="0" w:tplc="E58E268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AB2CAE"/>
    <w:multiLevelType w:val="hybridMultilevel"/>
    <w:tmpl w:val="F03E2538"/>
    <w:lvl w:ilvl="0" w:tplc="B1EA0256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34" w:hanging="360"/>
      </w:pPr>
    </w:lvl>
    <w:lvl w:ilvl="2" w:tplc="0409001B" w:tentative="1">
      <w:start w:val="1"/>
      <w:numFmt w:val="lowerRoman"/>
      <w:lvlText w:val="%3."/>
      <w:lvlJc w:val="right"/>
      <w:pPr>
        <w:ind w:left="2254" w:hanging="180"/>
      </w:pPr>
    </w:lvl>
    <w:lvl w:ilvl="3" w:tplc="0409000F" w:tentative="1">
      <w:start w:val="1"/>
      <w:numFmt w:val="decimal"/>
      <w:lvlText w:val="%4."/>
      <w:lvlJc w:val="left"/>
      <w:pPr>
        <w:ind w:left="2974" w:hanging="360"/>
      </w:pPr>
    </w:lvl>
    <w:lvl w:ilvl="4" w:tplc="04090019" w:tentative="1">
      <w:start w:val="1"/>
      <w:numFmt w:val="lowerLetter"/>
      <w:lvlText w:val="%5."/>
      <w:lvlJc w:val="left"/>
      <w:pPr>
        <w:ind w:left="3694" w:hanging="360"/>
      </w:pPr>
    </w:lvl>
    <w:lvl w:ilvl="5" w:tplc="0409001B" w:tentative="1">
      <w:start w:val="1"/>
      <w:numFmt w:val="lowerRoman"/>
      <w:lvlText w:val="%6."/>
      <w:lvlJc w:val="right"/>
      <w:pPr>
        <w:ind w:left="4414" w:hanging="180"/>
      </w:pPr>
    </w:lvl>
    <w:lvl w:ilvl="6" w:tplc="0409000F" w:tentative="1">
      <w:start w:val="1"/>
      <w:numFmt w:val="decimal"/>
      <w:lvlText w:val="%7."/>
      <w:lvlJc w:val="left"/>
      <w:pPr>
        <w:ind w:left="5134" w:hanging="360"/>
      </w:pPr>
    </w:lvl>
    <w:lvl w:ilvl="7" w:tplc="04090019" w:tentative="1">
      <w:start w:val="1"/>
      <w:numFmt w:val="lowerLetter"/>
      <w:lvlText w:val="%8."/>
      <w:lvlJc w:val="left"/>
      <w:pPr>
        <w:ind w:left="5854" w:hanging="360"/>
      </w:pPr>
    </w:lvl>
    <w:lvl w:ilvl="8" w:tplc="040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30F27317"/>
    <w:multiLevelType w:val="hybridMultilevel"/>
    <w:tmpl w:val="2DDA5908"/>
    <w:lvl w:ilvl="0" w:tplc="F1201774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6701D46"/>
    <w:multiLevelType w:val="hybridMultilevel"/>
    <w:tmpl w:val="F6501B8C"/>
    <w:lvl w:ilvl="0" w:tplc="1EBA2684">
      <w:start w:val="1"/>
      <w:numFmt w:val="decimal"/>
      <w:lvlText w:val="(%1)"/>
      <w:lvlJc w:val="left"/>
      <w:pPr>
        <w:ind w:left="72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D2628AC"/>
    <w:multiLevelType w:val="hybridMultilevel"/>
    <w:tmpl w:val="580A0590"/>
    <w:lvl w:ilvl="0" w:tplc="79AE6642">
      <w:start w:val="3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2090E6E"/>
    <w:multiLevelType w:val="hybridMultilevel"/>
    <w:tmpl w:val="A7F01F86"/>
    <w:lvl w:ilvl="0" w:tplc="9CE452D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884DCA"/>
    <w:multiLevelType w:val="hybridMultilevel"/>
    <w:tmpl w:val="E424CBBE"/>
    <w:lvl w:ilvl="0" w:tplc="8638855E">
      <w:start w:val="31"/>
      <w:numFmt w:val="decimal"/>
      <w:lvlText w:val="%1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9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51AE4E26"/>
    <w:multiLevelType w:val="hybridMultilevel"/>
    <w:tmpl w:val="D0B42930"/>
    <w:lvl w:ilvl="0" w:tplc="43CC59EE">
      <w:start w:val="2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F94948"/>
    <w:multiLevelType w:val="hybridMultilevel"/>
    <w:tmpl w:val="BAB2ED52"/>
    <w:lvl w:ilvl="0" w:tplc="A85EAAFA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6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9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1"/>
  </w:num>
  <w:num w:numId="12">
    <w:abstractNumId w:val="15"/>
  </w:num>
  <w:num w:numId="13">
    <w:abstractNumId w:val="35"/>
  </w:num>
  <w:num w:numId="14">
    <w:abstractNumId w:val="18"/>
  </w:num>
  <w:num w:numId="15">
    <w:abstractNumId w:val="25"/>
  </w:num>
  <w:num w:numId="16">
    <w:abstractNumId w:val="31"/>
  </w:num>
  <w:num w:numId="17">
    <w:abstractNumId w:val="19"/>
  </w:num>
  <w:num w:numId="18">
    <w:abstractNumId w:val="38"/>
  </w:num>
  <w:num w:numId="19">
    <w:abstractNumId w:val="33"/>
  </w:num>
  <w:num w:numId="20">
    <w:abstractNumId w:val="29"/>
  </w:num>
  <w:num w:numId="21">
    <w:abstractNumId w:val="13"/>
  </w:num>
  <w:num w:numId="22">
    <w:abstractNumId w:val="34"/>
  </w:num>
  <w:num w:numId="23">
    <w:abstractNumId w:val="37"/>
  </w:num>
  <w:num w:numId="24">
    <w:abstractNumId w:val="30"/>
  </w:num>
  <w:num w:numId="25">
    <w:abstractNumId w:val="28"/>
  </w:num>
  <w:num w:numId="26">
    <w:abstractNumId w:val="22"/>
  </w:num>
  <w:num w:numId="27">
    <w:abstractNumId w:val="17"/>
  </w:num>
  <w:num w:numId="28">
    <w:abstractNumId w:val="24"/>
  </w:num>
  <w:num w:numId="29">
    <w:abstractNumId w:val="26"/>
  </w:num>
  <w:num w:numId="30">
    <w:abstractNumId w:val="14"/>
  </w:num>
  <w:num w:numId="31">
    <w:abstractNumId w:val="27"/>
  </w:num>
  <w:num w:numId="32">
    <w:abstractNumId w:val="36"/>
  </w:num>
  <w:num w:numId="33">
    <w:abstractNumId w:val="10"/>
  </w:num>
  <w:num w:numId="34">
    <w:abstractNumId w:val="23"/>
  </w:num>
  <w:num w:numId="35">
    <w:abstractNumId w:val="32"/>
  </w:num>
  <w:num w:numId="36">
    <w:abstractNumId w:val="11"/>
  </w:num>
  <w:num w:numId="37">
    <w:abstractNumId w:val="16"/>
  </w:num>
  <w:num w:numId="38">
    <w:abstractNumId w:val="39"/>
  </w:num>
  <w:num w:numId="39">
    <w:abstractNumId w:val="12"/>
  </w:num>
  <w:num w:numId="40">
    <w:abstractNumId w:val="2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50C"/>
    <w:rsid w:val="00000519"/>
    <w:rsid w:val="00000DA9"/>
    <w:rsid w:val="00000F90"/>
    <w:rsid w:val="0000113A"/>
    <w:rsid w:val="000013E3"/>
    <w:rsid w:val="0000155D"/>
    <w:rsid w:val="000016CE"/>
    <w:rsid w:val="00001A22"/>
    <w:rsid w:val="00001F9D"/>
    <w:rsid w:val="000022B1"/>
    <w:rsid w:val="00002377"/>
    <w:rsid w:val="00002620"/>
    <w:rsid w:val="000027DB"/>
    <w:rsid w:val="0000291C"/>
    <w:rsid w:val="00002B1F"/>
    <w:rsid w:val="00002E24"/>
    <w:rsid w:val="000036F9"/>
    <w:rsid w:val="00003A8F"/>
    <w:rsid w:val="00003BFC"/>
    <w:rsid w:val="00003D90"/>
    <w:rsid w:val="00004681"/>
    <w:rsid w:val="00004F5F"/>
    <w:rsid w:val="00005193"/>
    <w:rsid w:val="00005444"/>
    <w:rsid w:val="00005497"/>
    <w:rsid w:val="000055B8"/>
    <w:rsid w:val="00005EA5"/>
    <w:rsid w:val="000065F2"/>
    <w:rsid w:val="00006838"/>
    <w:rsid w:val="0000690E"/>
    <w:rsid w:val="00006B43"/>
    <w:rsid w:val="00006BFA"/>
    <w:rsid w:val="00006C60"/>
    <w:rsid w:val="00006E4F"/>
    <w:rsid w:val="00006F01"/>
    <w:rsid w:val="0000721C"/>
    <w:rsid w:val="00007242"/>
    <w:rsid w:val="00007598"/>
    <w:rsid w:val="00007657"/>
    <w:rsid w:val="0000777D"/>
    <w:rsid w:val="000078C6"/>
    <w:rsid w:val="000079AB"/>
    <w:rsid w:val="00007B63"/>
    <w:rsid w:val="00007BC8"/>
    <w:rsid w:val="00007C5E"/>
    <w:rsid w:val="00007F2C"/>
    <w:rsid w:val="0001004E"/>
    <w:rsid w:val="0001035F"/>
    <w:rsid w:val="00010897"/>
    <w:rsid w:val="0001089D"/>
    <w:rsid w:val="000108FE"/>
    <w:rsid w:val="00010959"/>
    <w:rsid w:val="00010E30"/>
    <w:rsid w:val="00010FA3"/>
    <w:rsid w:val="00011134"/>
    <w:rsid w:val="00011219"/>
    <w:rsid w:val="000114BE"/>
    <w:rsid w:val="00011572"/>
    <w:rsid w:val="0001176F"/>
    <w:rsid w:val="00011A10"/>
    <w:rsid w:val="00011A4E"/>
    <w:rsid w:val="00011C53"/>
    <w:rsid w:val="00011EC4"/>
    <w:rsid w:val="00011EE9"/>
    <w:rsid w:val="00011FE4"/>
    <w:rsid w:val="0001209D"/>
    <w:rsid w:val="00012498"/>
    <w:rsid w:val="000124AB"/>
    <w:rsid w:val="000125B8"/>
    <w:rsid w:val="0001260E"/>
    <w:rsid w:val="0001268F"/>
    <w:rsid w:val="00012F16"/>
    <w:rsid w:val="00013278"/>
    <w:rsid w:val="000132ED"/>
    <w:rsid w:val="00013415"/>
    <w:rsid w:val="000134A8"/>
    <w:rsid w:val="00013792"/>
    <w:rsid w:val="00013B9E"/>
    <w:rsid w:val="00013C9D"/>
    <w:rsid w:val="00013D2E"/>
    <w:rsid w:val="0001445F"/>
    <w:rsid w:val="000146CB"/>
    <w:rsid w:val="00014733"/>
    <w:rsid w:val="00014BB5"/>
    <w:rsid w:val="00015022"/>
    <w:rsid w:val="000152F6"/>
    <w:rsid w:val="00015351"/>
    <w:rsid w:val="0001574B"/>
    <w:rsid w:val="000157B7"/>
    <w:rsid w:val="0001587F"/>
    <w:rsid w:val="00015C25"/>
    <w:rsid w:val="00015E87"/>
    <w:rsid w:val="0001622C"/>
    <w:rsid w:val="0001630E"/>
    <w:rsid w:val="00016437"/>
    <w:rsid w:val="00016576"/>
    <w:rsid w:val="00016D82"/>
    <w:rsid w:val="00017361"/>
    <w:rsid w:val="00017399"/>
    <w:rsid w:val="000174CB"/>
    <w:rsid w:val="00017622"/>
    <w:rsid w:val="0001769A"/>
    <w:rsid w:val="000176C6"/>
    <w:rsid w:val="000176D0"/>
    <w:rsid w:val="00017AED"/>
    <w:rsid w:val="00017F57"/>
    <w:rsid w:val="0002025E"/>
    <w:rsid w:val="00020316"/>
    <w:rsid w:val="00020346"/>
    <w:rsid w:val="00020390"/>
    <w:rsid w:val="00020696"/>
    <w:rsid w:val="000207DE"/>
    <w:rsid w:val="000210EB"/>
    <w:rsid w:val="00021364"/>
    <w:rsid w:val="000214E7"/>
    <w:rsid w:val="000216E8"/>
    <w:rsid w:val="000219FD"/>
    <w:rsid w:val="00021B0B"/>
    <w:rsid w:val="00022155"/>
    <w:rsid w:val="0002237F"/>
    <w:rsid w:val="000225D0"/>
    <w:rsid w:val="0002263F"/>
    <w:rsid w:val="000226BF"/>
    <w:rsid w:val="000228E5"/>
    <w:rsid w:val="0002294B"/>
    <w:rsid w:val="00022A1A"/>
    <w:rsid w:val="00022CA1"/>
    <w:rsid w:val="000233A3"/>
    <w:rsid w:val="000235ED"/>
    <w:rsid w:val="00023855"/>
    <w:rsid w:val="0002389C"/>
    <w:rsid w:val="000239AD"/>
    <w:rsid w:val="00023AA6"/>
    <w:rsid w:val="00023C68"/>
    <w:rsid w:val="00023E75"/>
    <w:rsid w:val="00024242"/>
    <w:rsid w:val="0002435A"/>
    <w:rsid w:val="000247AE"/>
    <w:rsid w:val="00024B77"/>
    <w:rsid w:val="00024F8B"/>
    <w:rsid w:val="0002524D"/>
    <w:rsid w:val="000256B1"/>
    <w:rsid w:val="0002578B"/>
    <w:rsid w:val="0002579F"/>
    <w:rsid w:val="00025AFC"/>
    <w:rsid w:val="00025B5E"/>
    <w:rsid w:val="00025BD4"/>
    <w:rsid w:val="00025D6A"/>
    <w:rsid w:val="00025E9F"/>
    <w:rsid w:val="00025FBF"/>
    <w:rsid w:val="00026178"/>
    <w:rsid w:val="00026206"/>
    <w:rsid w:val="0002629D"/>
    <w:rsid w:val="000262E0"/>
    <w:rsid w:val="000264D2"/>
    <w:rsid w:val="00026554"/>
    <w:rsid w:val="0002694E"/>
    <w:rsid w:val="00026BA9"/>
    <w:rsid w:val="00026BEF"/>
    <w:rsid w:val="00026C38"/>
    <w:rsid w:val="00027008"/>
    <w:rsid w:val="00027407"/>
    <w:rsid w:val="000275C7"/>
    <w:rsid w:val="000277BD"/>
    <w:rsid w:val="0002788B"/>
    <w:rsid w:val="00027C4A"/>
    <w:rsid w:val="00027DF9"/>
    <w:rsid w:val="00027EBF"/>
    <w:rsid w:val="00027F49"/>
    <w:rsid w:val="0003016A"/>
    <w:rsid w:val="00030199"/>
    <w:rsid w:val="00030443"/>
    <w:rsid w:val="000304DD"/>
    <w:rsid w:val="0003063B"/>
    <w:rsid w:val="00030661"/>
    <w:rsid w:val="00030ABC"/>
    <w:rsid w:val="00030D77"/>
    <w:rsid w:val="00030E00"/>
    <w:rsid w:val="00031270"/>
    <w:rsid w:val="000312F7"/>
    <w:rsid w:val="0003137A"/>
    <w:rsid w:val="000314FA"/>
    <w:rsid w:val="00031791"/>
    <w:rsid w:val="00031A0D"/>
    <w:rsid w:val="00031C46"/>
    <w:rsid w:val="00031CD2"/>
    <w:rsid w:val="0003241F"/>
    <w:rsid w:val="0003247B"/>
    <w:rsid w:val="000324CA"/>
    <w:rsid w:val="000324EF"/>
    <w:rsid w:val="000326C6"/>
    <w:rsid w:val="00032825"/>
    <w:rsid w:val="00032852"/>
    <w:rsid w:val="00032B8B"/>
    <w:rsid w:val="00032C93"/>
    <w:rsid w:val="000330D2"/>
    <w:rsid w:val="000330FE"/>
    <w:rsid w:val="00033183"/>
    <w:rsid w:val="000335B5"/>
    <w:rsid w:val="0003392B"/>
    <w:rsid w:val="00033B45"/>
    <w:rsid w:val="00033D66"/>
    <w:rsid w:val="00034195"/>
    <w:rsid w:val="000345E9"/>
    <w:rsid w:val="00034776"/>
    <w:rsid w:val="00034C7C"/>
    <w:rsid w:val="00034DB1"/>
    <w:rsid w:val="00034F14"/>
    <w:rsid w:val="000351F3"/>
    <w:rsid w:val="0003541D"/>
    <w:rsid w:val="000354ED"/>
    <w:rsid w:val="00035EF3"/>
    <w:rsid w:val="00036023"/>
    <w:rsid w:val="0003631F"/>
    <w:rsid w:val="00036333"/>
    <w:rsid w:val="00036A39"/>
    <w:rsid w:val="00036CA8"/>
    <w:rsid w:val="00036CBF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ACF"/>
    <w:rsid w:val="00037B93"/>
    <w:rsid w:val="00037FFB"/>
    <w:rsid w:val="00040241"/>
    <w:rsid w:val="000405BA"/>
    <w:rsid w:val="000407BA"/>
    <w:rsid w:val="00040B06"/>
    <w:rsid w:val="00040B37"/>
    <w:rsid w:val="00040C52"/>
    <w:rsid w:val="00040D8B"/>
    <w:rsid w:val="00041068"/>
    <w:rsid w:val="00041108"/>
    <w:rsid w:val="00041431"/>
    <w:rsid w:val="0004180A"/>
    <w:rsid w:val="0004185A"/>
    <w:rsid w:val="00041939"/>
    <w:rsid w:val="000419B7"/>
    <w:rsid w:val="000419E6"/>
    <w:rsid w:val="00041E6F"/>
    <w:rsid w:val="00042070"/>
    <w:rsid w:val="00042447"/>
    <w:rsid w:val="000425B7"/>
    <w:rsid w:val="0004262B"/>
    <w:rsid w:val="0004266B"/>
    <w:rsid w:val="00042674"/>
    <w:rsid w:val="00042863"/>
    <w:rsid w:val="00042A66"/>
    <w:rsid w:val="00042B68"/>
    <w:rsid w:val="00042B74"/>
    <w:rsid w:val="00043034"/>
    <w:rsid w:val="00043058"/>
    <w:rsid w:val="000434FE"/>
    <w:rsid w:val="000436D1"/>
    <w:rsid w:val="000438E8"/>
    <w:rsid w:val="00043918"/>
    <w:rsid w:val="00043982"/>
    <w:rsid w:val="00043A44"/>
    <w:rsid w:val="00043B35"/>
    <w:rsid w:val="00043CB9"/>
    <w:rsid w:val="00043ED8"/>
    <w:rsid w:val="000440BF"/>
    <w:rsid w:val="00044137"/>
    <w:rsid w:val="00044269"/>
    <w:rsid w:val="000447E8"/>
    <w:rsid w:val="00044817"/>
    <w:rsid w:val="000449F5"/>
    <w:rsid w:val="00044CBA"/>
    <w:rsid w:val="00044F70"/>
    <w:rsid w:val="00045091"/>
    <w:rsid w:val="00045178"/>
    <w:rsid w:val="000452BC"/>
    <w:rsid w:val="000454C9"/>
    <w:rsid w:val="00045556"/>
    <w:rsid w:val="000458EE"/>
    <w:rsid w:val="00045E3F"/>
    <w:rsid w:val="00045ECF"/>
    <w:rsid w:val="000460B9"/>
    <w:rsid w:val="000467C8"/>
    <w:rsid w:val="00046D70"/>
    <w:rsid w:val="00046D85"/>
    <w:rsid w:val="00046E6B"/>
    <w:rsid w:val="00046EE7"/>
    <w:rsid w:val="00046F93"/>
    <w:rsid w:val="0004733E"/>
    <w:rsid w:val="000477E5"/>
    <w:rsid w:val="00047A85"/>
    <w:rsid w:val="00047DB8"/>
    <w:rsid w:val="00047DF2"/>
    <w:rsid w:val="00047F60"/>
    <w:rsid w:val="0005022B"/>
    <w:rsid w:val="00050592"/>
    <w:rsid w:val="0005075E"/>
    <w:rsid w:val="000508BB"/>
    <w:rsid w:val="0005136E"/>
    <w:rsid w:val="000513E2"/>
    <w:rsid w:val="00051816"/>
    <w:rsid w:val="000518DA"/>
    <w:rsid w:val="00051920"/>
    <w:rsid w:val="0005196C"/>
    <w:rsid w:val="00051994"/>
    <w:rsid w:val="00051A41"/>
    <w:rsid w:val="00051BDE"/>
    <w:rsid w:val="00052547"/>
    <w:rsid w:val="00052C9F"/>
    <w:rsid w:val="00052E75"/>
    <w:rsid w:val="00053079"/>
    <w:rsid w:val="00053244"/>
    <w:rsid w:val="000534BE"/>
    <w:rsid w:val="00053938"/>
    <w:rsid w:val="00053D9E"/>
    <w:rsid w:val="0005457E"/>
    <w:rsid w:val="00054691"/>
    <w:rsid w:val="0005486F"/>
    <w:rsid w:val="00054896"/>
    <w:rsid w:val="00054B6D"/>
    <w:rsid w:val="00054C08"/>
    <w:rsid w:val="00054CF1"/>
    <w:rsid w:val="00054D73"/>
    <w:rsid w:val="000552C1"/>
    <w:rsid w:val="000554B1"/>
    <w:rsid w:val="000556FF"/>
    <w:rsid w:val="00055EBA"/>
    <w:rsid w:val="000560BA"/>
    <w:rsid w:val="0005650E"/>
    <w:rsid w:val="00056514"/>
    <w:rsid w:val="00056831"/>
    <w:rsid w:val="000569D6"/>
    <w:rsid w:val="00056BF6"/>
    <w:rsid w:val="00056FF4"/>
    <w:rsid w:val="00057179"/>
    <w:rsid w:val="000572B9"/>
    <w:rsid w:val="0005746E"/>
    <w:rsid w:val="000575A5"/>
    <w:rsid w:val="00057604"/>
    <w:rsid w:val="00057B71"/>
    <w:rsid w:val="00057C88"/>
    <w:rsid w:val="0006009D"/>
    <w:rsid w:val="000600D5"/>
    <w:rsid w:val="0006020C"/>
    <w:rsid w:val="00060696"/>
    <w:rsid w:val="000606AF"/>
    <w:rsid w:val="000609DE"/>
    <w:rsid w:val="00060F41"/>
    <w:rsid w:val="00061307"/>
    <w:rsid w:val="00061355"/>
    <w:rsid w:val="00061513"/>
    <w:rsid w:val="0006158D"/>
    <w:rsid w:val="00061DF6"/>
    <w:rsid w:val="00061E63"/>
    <w:rsid w:val="000621FA"/>
    <w:rsid w:val="000621FD"/>
    <w:rsid w:val="00062202"/>
    <w:rsid w:val="00062406"/>
    <w:rsid w:val="00062455"/>
    <w:rsid w:val="000624ED"/>
    <w:rsid w:val="00062794"/>
    <w:rsid w:val="00062ADC"/>
    <w:rsid w:val="00062B9A"/>
    <w:rsid w:val="00062D5F"/>
    <w:rsid w:val="00062EE1"/>
    <w:rsid w:val="00062F23"/>
    <w:rsid w:val="0006335F"/>
    <w:rsid w:val="0006367C"/>
    <w:rsid w:val="000637A9"/>
    <w:rsid w:val="000638DB"/>
    <w:rsid w:val="00063BD8"/>
    <w:rsid w:val="000640B7"/>
    <w:rsid w:val="0006448C"/>
    <w:rsid w:val="00064533"/>
    <w:rsid w:val="00064632"/>
    <w:rsid w:val="00064A31"/>
    <w:rsid w:val="00064B3F"/>
    <w:rsid w:val="00064F19"/>
    <w:rsid w:val="000652DA"/>
    <w:rsid w:val="00065508"/>
    <w:rsid w:val="00065841"/>
    <w:rsid w:val="00065CF3"/>
    <w:rsid w:val="00065F11"/>
    <w:rsid w:val="00065FAD"/>
    <w:rsid w:val="00066FC3"/>
    <w:rsid w:val="000670F6"/>
    <w:rsid w:val="00067580"/>
    <w:rsid w:val="00067752"/>
    <w:rsid w:val="000677CA"/>
    <w:rsid w:val="00067942"/>
    <w:rsid w:val="00067B91"/>
    <w:rsid w:val="00067D44"/>
    <w:rsid w:val="00067D8E"/>
    <w:rsid w:val="00067ED2"/>
    <w:rsid w:val="00067F1A"/>
    <w:rsid w:val="00067F25"/>
    <w:rsid w:val="000702C9"/>
    <w:rsid w:val="000708C1"/>
    <w:rsid w:val="00070A79"/>
    <w:rsid w:val="00070C24"/>
    <w:rsid w:val="0007104E"/>
    <w:rsid w:val="00071553"/>
    <w:rsid w:val="00071775"/>
    <w:rsid w:val="00071904"/>
    <w:rsid w:val="0007199D"/>
    <w:rsid w:val="00071E21"/>
    <w:rsid w:val="0007202F"/>
    <w:rsid w:val="00072261"/>
    <w:rsid w:val="00072310"/>
    <w:rsid w:val="00072311"/>
    <w:rsid w:val="000726C1"/>
    <w:rsid w:val="000728E7"/>
    <w:rsid w:val="00072C16"/>
    <w:rsid w:val="00072C70"/>
    <w:rsid w:val="00072D42"/>
    <w:rsid w:val="00072D9D"/>
    <w:rsid w:val="00072FDB"/>
    <w:rsid w:val="00073165"/>
    <w:rsid w:val="00073353"/>
    <w:rsid w:val="000733C7"/>
    <w:rsid w:val="0007353C"/>
    <w:rsid w:val="000736F4"/>
    <w:rsid w:val="00073A0F"/>
    <w:rsid w:val="00073B44"/>
    <w:rsid w:val="00073BB5"/>
    <w:rsid w:val="00073D91"/>
    <w:rsid w:val="00073FE1"/>
    <w:rsid w:val="00074247"/>
    <w:rsid w:val="0007432E"/>
    <w:rsid w:val="0007440F"/>
    <w:rsid w:val="000746A1"/>
    <w:rsid w:val="000746D0"/>
    <w:rsid w:val="0007477B"/>
    <w:rsid w:val="00074BDE"/>
    <w:rsid w:val="00074C0D"/>
    <w:rsid w:val="000756BA"/>
    <w:rsid w:val="00075C00"/>
    <w:rsid w:val="000761A3"/>
    <w:rsid w:val="000766B9"/>
    <w:rsid w:val="000768D2"/>
    <w:rsid w:val="000769EC"/>
    <w:rsid w:val="00076A80"/>
    <w:rsid w:val="00076B9B"/>
    <w:rsid w:val="00076F29"/>
    <w:rsid w:val="0007710E"/>
    <w:rsid w:val="00077132"/>
    <w:rsid w:val="0007721C"/>
    <w:rsid w:val="000772D4"/>
    <w:rsid w:val="000779B4"/>
    <w:rsid w:val="00077B8E"/>
    <w:rsid w:val="00077FB5"/>
    <w:rsid w:val="000802E6"/>
    <w:rsid w:val="0008040B"/>
    <w:rsid w:val="00080420"/>
    <w:rsid w:val="000804E9"/>
    <w:rsid w:val="00080544"/>
    <w:rsid w:val="000807D0"/>
    <w:rsid w:val="00080904"/>
    <w:rsid w:val="00080B09"/>
    <w:rsid w:val="00080E88"/>
    <w:rsid w:val="00080F30"/>
    <w:rsid w:val="00081212"/>
    <w:rsid w:val="000817C9"/>
    <w:rsid w:val="000817D7"/>
    <w:rsid w:val="00081898"/>
    <w:rsid w:val="00081BBB"/>
    <w:rsid w:val="00081CC7"/>
    <w:rsid w:val="0008214C"/>
    <w:rsid w:val="00082307"/>
    <w:rsid w:val="0008241A"/>
    <w:rsid w:val="00082A47"/>
    <w:rsid w:val="00082D5D"/>
    <w:rsid w:val="00082EFA"/>
    <w:rsid w:val="00082FBE"/>
    <w:rsid w:val="00083049"/>
    <w:rsid w:val="00083489"/>
    <w:rsid w:val="00083532"/>
    <w:rsid w:val="0008360C"/>
    <w:rsid w:val="00083B42"/>
    <w:rsid w:val="00083B65"/>
    <w:rsid w:val="00083E3E"/>
    <w:rsid w:val="0008412A"/>
    <w:rsid w:val="00084434"/>
    <w:rsid w:val="0008459C"/>
    <w:rsid w:val="00084866"/>
    <w:rsid w:val="00084A7D"/>
    <w:rsid w:val="00084D0B"/>
    <w:rsid w:val="00084ED8"/>
    <w:rsid w:val="0008520B"/>
    <w:rsid w:val="000853C5"/>
    <w:rsid w:val="00085A22"/>
    <w:rsid w:val="00085E61"/>
    <w:rsid w:val="00086678"/>
    <w:rsid w:val="00086792"/>
    <w:rsid w:val="00086840"/>
    <w:rsid w:val="000868ED"/>
    <w:rsid w:val="00086AB5"/>
    <w:rsid w:val="00086D91"/>
    <w:rsid w:val="00086E8C"/>
    <w:rsid w:val="000870D6"/>
    <w:rsid w:val="00087161"/>
    <w:rsid w:val="0008760C"/>
    <w:rsid w:val="00087B8A"/>
    <w:rsid w:val="00087C47"/>
    <w:rsid w:val="000901F2"/>
    <w:rsid w:val="0009032A"/>
    <w:rsid w:val="0009036C"/>
    <w:rsid w:val="000904CB"/>
    <w:rsid w:val="0009077F"/>
    <w:rsid w:val="0009079D"/>
    <w:rsid w:val="00090916"/>
    <w:rsid w:val="000909FC"/>
    <w:rsid w:val="00090AC3"/>
    <w:rsid w:val="00090B59"/>
    <w:rsid w:val="00090FDB"/>
    <w:rsid w:val="000912CF"/>
    <w:rsid w:val="0009140D"/>
    <w:rsid w:val="00091495"/>
    <w:rsid w:val="00091751"/>
    <w:rsid w:val="00091879"/>
    <w:rsid w:val="000919FC"/>
    <w:rsid w:val="00091AAB"/>
    <w:rsid w:val="0009260C"/>
    <w:rsid w:val="0009267B"/>
    <w:rsid w:val="000926A0"/>
    <w:rsid w:val="000926E8"/>
    <w:rsid w:val="0009299D"/>
    <w:rsid w:val="00092BA3"/>
    <w:rsid w:val="00092C0C"/>
    <w:rsid w:val="00092C9E"/>
    <w:rsid w:val="00092CF9"/>
    <w:rsid w:val="00093021"/>
    <w:rsid w:val="00093274"/>
    <w:rsid w:val="000932C3"/>
    <w:rsid w:val="000933BA"/>
    <w:rsid w:val="00093474"/>
    <w:rsid w:val="00093537"/>
    <w:rsid w:val="0009353E"/>
    <w:rsid w:val="000936A8"/>
    <w:rsid w:val="00093844"/>
    <w:rsid w:val="000938FB"/>
    <w:rsid w:val="00093912"/>
    <w:rsid w:val="00094502"/>
    <w:rsid w:val="00094772"/>
    <w:rsid w:val="00094B90"/>
    <w:rsid w:val="00094C02"/>
    <w:rsid w:val="00095228"/>
    <w:rsid w:val="00095238"/>
    <w:rsid w:val="00095354"/>
    <w:rsid w:val="00095444"/>
    <w:rsid w:val="00095510"/>
    <w:rsid w:val="0009569B"/>
    <w:rsid w:val="00095B11"/>
    <w:rsid w:val="00095CD4"/>
    <w:rsid w:val="00096015"/>
    <w:rsid w:val="00096028"/>
    <w:rsid w:val="00096286"/>
    <w:rsid w:val="00096630"/>
    <w:rsid w:val="000967BD"/>
    <w:rsid w:val="000968BA"/>
    <w:rsid w:val="00096A47"/>
    <w:rsid w:val="00096A5E"/>
    <w:rsid w:val="00096C9E"/>
    <w:rsid w:val="00096CEF"/>
    <w:rsid w:val="0009734D"/>
    <w:rsid w:val="00097413"/>
    <w:rsid w:val="000976FF"/>
    <w:rsid w:val="000979F9"/>
    <w:rsid w:val="00097B31"/>
    <w:rsid w:val="00097CFD"/>
    <w:rsid w:val="00097E01"/>
    <w:rsid w:val="00097FEF"/>
    <w:rsid w:val="000A0411"/>
    <w:rsid w:val="000A0432"/>
    <w:rsid w:val="000A0454"/>
    <w:rsid w:val="000A05AE"/>
    <w:rsid w:val="000A06B0"/>
    <w:rsid w:val="000A0D40"/>
    <w:rsid w:val="000A0F4D"/>
    <w:rsid w:val="000A117F"/>
    <w:rsid w:val="000A1486"/>
    <w:rsid w:val="000A163E"/>
    <w:rsid w:val="000A18A1"/>
    <w:rsid w:val="000A19F3"/>
    <w:rsid w:val="000A1BA6"/>
    <w:rsid w:val="000A1E55"/>
    <w:rsid w:val="000A2141"/>
    <w:rsid w:val="000A22B8"/>
    <w:rsid w:val="000A2516"/>
    <w:rsid w:val="000A2637"/>
    <w:rsid w:val="000A2683"/>
    <w:rsid w:val="000A2A21"/>
    <w:rsid w:val="000A2C8E"/>
    <w:rsid w:val="000A2CAE"/>
    <w:rsid w:val="000A2F64"/>
    <w:rsid w:val="000A3065"/>
    <w:rsid w:val="000A3104"/>
    <w:rsid w:val="000A31D7"/>
    <w:rsid w:val="000A3407"/>
    <w:rsid w:val="000A36C7"/>
    <w:rsid w:val="000A3970"/>
    <w:rsid w:val="000A3C04"/>
    <w:rsid w:val="000A3D75"/>
    <w:rsid w:val="000A3D90"/>
    <w:rsid w:val="000A3F0F"/>
    <w:rsid w:val="000A409E"/>
    <w:rsid w:val="000A44BB"/>
    <w:rsid w:val="000A44D6"/>
    <w:rsid w:val="000A45EB"/>
    <w:rsid w:val="000A4668"/>
    <w:rsid w:val="000A47A5"/>
    <w:rsid w:val="000A4A91"/>
    <w:rsid w:val="000A4C67"/>
    <w:rsid w:val="000A4DBC"/>
    <w:rsid w:val="000A504E"/>
    <w:rsid w:val="000A527F"/>
    <w:rsid w:val="000A5409"/>
    <w:rsid w:val="000A55BB"/>
    <w:rsid w:val="000A574D"/>
    <w:rsid w:val="000A5987"/>
    <w:rsid w:val="000A599A"/>
    <w:rsid w:val="000A5C7B"/>
    <w:rsid w:val="000A5D30"/>
    <w:rsid w:val="000A6270"/>
    <w:rsid w:val="000A665A"/>
    <w:rsid w:val="000A6913"/>
    <w:rsid w:val="000A6E37"/>
    <w:rsid w:val="000A711B"/>
    <w:rsid w:val="000A727E"/>
    <w:rsid w:val="000A7961"/>
    <w:rsid w:val="000A7C7D"/>
    <w:rsid w:val="000A7D6E"/>
    <w:rsid w:val="000A7E5A"/>
    <w:rsid w:val="000A7F7A"/>
    <w:rsid w:val="000A7F7F"/>
    <w:rsid w:val="000B0706"/>
    <w:rsid w:val="000B0B6E"/>
    <w:rsid w:val="000B10E5"/>
    <w:rsid w:val="000B1463"/>
    <w:rsid w:val="000B171F"/>
    <w:rsid w:val="000B1750"/>
    <w:rsid w:val="000B177F"/>
    <w:rsid w:val="000B1BC3"/>
    <w:rsid w:val="000B1C92"/>
    <w:rsid w:val="000B2444"/>
    <w:rsid w:val="000B2A77"/>
    <w:rsid w:val="000B30AE"/>
    <w:rsid w:val="000B30DC"/>
    <w:rsid w:val="000B3CFB"/>
    <w:rsid w:val="000B4141"/>
    <w:rsid w:val="000B4171"/>
    <w:rsid w:val="000B4410"/>
    <w:rsid w:val="000B4821"/>
    <w:rsid w:val="000B49DA"/>
    <w:rsid w:val="000B53DE"/>
    <w:rsid w:val="000B56C5"/>
    <w:rsid w:val="000B5955"/>
    <w:rsid w:val="000B5A72"/>
    <w:rsid w:val="000B5B72"/>
    <w:rsid w:val="000B5BEB"/>
    <w:rsid w:val="000B5BEC"/>
    <w:rsid w:val="000B5D80"/>
    <w:rsid w:val="000B5F86"/>
    <w:rsid w:val="000B62EA"/>
    <w:rsid w:val="000B64BB"/>
    <w:rsid w:val="000B67CE"/>
    <w:rsid w:val="000B67D1"/>
    <w:rsid w:val="000B681B"/>
    <w:rsid w:val="000B68B2"/>
    <w:rsid w:val="000B6B51"/>
    <w:rsid w:val="000B6E36"/>
    <w:rsid w:val="000B771B"/>
    <w:rsid w:val="000B78AA"/>
    <w:rsid w:val="000B79BF"/>
    <w:rsid w:val="000C005E"/>
    <w:rsid w:val="000C023C"/>
    <w:rsid w:val="000C024F"/>
    <w:rsid w:val="000C0279"/>
    <w:rsid w:val="000C028B"/>
    <w:rsid w:val="000C0983"/>
    <w:rsid w:val="000C09B2"/>
    <w:rsid w:val="000C0B99"/>
    <w:rsid w:val="000C0EFF"/>
    <w:rsid w:val="000C11B2"/>
    <w:rsid w:val="000C12A9"/>
    <w:rsid w:val="000C1746"/>
    <w:rsid w:val="000C1959"/>
    <w:rsid w:val="000C19F3"/>
    <w:rsid w:val="000C1CF8"/>
    <w:rsid w:val="000C1D28"/>
    <w:rsid w:val="000C1D94"/>
    <w:rsid w:val="000C21C9"/>
    <w:rsid w:val="000C259D"/>
    <w:rsid w:val="000C2603"/>
    <w:rsid w:val="000C26D8"/>
    <w:rsid w:val="000C29FB"/>
    <w:rsid w:val="000C2A19"/>
    <w:rsid w:val="000C2C29"/>
    <w:rsid w:val="000C2E60"/>
    <w:rsid w:val="000C318B"/>
    <w:rsid w:val="000C3898"/>
    <w:rsid w:val="000C39B3"/>
    <w:rsid w:val="000C3AD4"/>
    <w:rsid w:val="000C3BA8"/>
    <w:rsid w:val="000C4271"/>
    <w:rsid w:val="000C43CD"/>
    <w:rsid w:val="000C4506"/>
    <w:rsid w:val="000C55AB"/>
    <w:rsid w:val="000C5EF3"/>
    <w:rsid w:val="000C61BC"/>
    <w:rsid w:val="000C623A"/>
    <w:rsid w:val="000C64C2"/>
    <w:rsid w:val="000C64C9"/>
    <w:rsid w:val="000C6786"/>
    <w:rsid w:val="000C6DE9"/>
    <w:rsid w:val="000C6E70"/>
    <w:rsid w:val="000C6F6E"/>
    <w:rsid w:val="000C6FE9"/>
    <w:rsid w:val="000C77EB"/>
    <w:rsid w:val="000C7882"/>
    <w:rsid w:val="000C794F"/>
    <w:rsid w:val="000C7B47"/>
    <w:rsid w:val="000C7CFF"/>
    <w:rsid w:val="000D0245"/>
    <w:rsid w:val="000D0466"/>
    <w:rsid w:val="000D04C7"/>
    <w:rsid w:val="000D06C9"/>
    <w:rsid w:val="000D075B"/>
    <w:rsid w:val="000D0A81"/>
    <w:rsid w:val="000D0B19"/>
    <w:rsid w:val="000D0DA2"/>
    <w:rsid w:val="000D10EC"/>
    <w:rsid w:val="000D14B5"/>
    <w:rsid w:val="000D155D"/>
    <w:rsid w:val="000D1750"/>
    <w:rsid w:val="000D198F"/>
    <w:rsid w:val="000D1C3D"/>
    <w:rsid w:val="000D1C4D"/>
    <w:rsid w:val="000D1CCF"/>
    <w:rsid w:val="000D2162"/>
    <w:rsid w:val="000D23A5"/>
    <w:rsid w:val="000D2462"/>
    <w:rsid w:val="000D27CB"/>
    <w:rsid w:val="000D2A07"/>
    <w:rsid w:val="000D2B4F"/>
    <w:rsid w:val="000D2CD8"/>
    <w:rsid w:val="000D2E4F"/>
    <w:rsid w:val="000D2FC6"/>
    <w:rsid w:val="000D303F"/>
    <w:rsid w:val="000D3240"/>
    <w:rsid w:val="000D3393"/>
    <w:rsid w:val="000D340E"/>
    <w:rsid w:val="000D35EB"/>
    <w:rsid w:val="000D36FB"/>
    <w:rsid w:val="000D3919"/>
    <w:rsid w:val="000D3CE6"/>
    <w:rsid w:val="000D4190"/>
    <w:rsid w:val="000D43C2"/>
    <w:rsid w:val="000D48A0"/>
    <w:rsid w:val="000D4C41"/>
    <w:rsid w:val="000D5113"/>
    <w:rsid w:val="000D561E"/>
    <w:rsid w:val="000D580D"/>
    <w:rsid w:val="000D58A2"/>
    <w:rsid w:val="000D5AC3"/>
    <w:rsid w:val="000D5ADB"/>
    <w:rsid w:val="000D5D2D"/>
    <w:rsid w:val="000D5FDD"/>
    <w:rsid w:val="000D62FF"/>
    <w:rsid w:val="000D64EB"/>
    <w:rsid w:val="000D65F2"/>
    <w:rsid w:val="000D6ABB"/>
    <w:rsid w:val="000D6F7D"/>
    <w:rsid w:val="000D7378"/>
    <w:rsid w:val="000D769C"/>
    <w:rsid w:val="000D7BFE"/>
    <w:rsid w:val="000D7C4F"/>
    <w:rsid w:val="000D7C80"/>
    <w:rsid w:val="000D7D09"/>
    <w:rsid w:val="000D7FD2"/>
    <w:rsid w:val="000E00E0"/>
    <w:rsid w:val="000E0127"/>
    <w:rsid w:val="000E03F3"/>
    <w:rsid w:val="000E0555"/>
    <w:rsid w:val="000E0807"/>
    <w:rsid w:val="000E0E22"/>
    <w:rsid w:val="000E0F14"/>
    <w:rsid w:val="000E131E"/>
    <w:rsid w:val="000E1469"/>
    <w:rsid w:val="000E16A8"/>
    <w:rsid w:val="000E1C67"/>
    <w:rsid w:val="000E1E18"/>
    <w:rsid w:val="000E1FBA"/>
    <w:rsid w:val="000E1FE7"/>
    <w:rsid w:val="000E26EE"/>
    <w:rsid w:val="000E2B23"/>
    <w:rsid w:val="000E2B2A"/>
    <w:rsid w:val="000E2CD2"/>
    <w:rsid w:val="000E2E17"/>
    <w:rsid w:val="000E32C2"/>
    <w:rsid w:val="000E333A"/>
    <w:rsid w:val="000E3770"/>
    <w:rsid w:val="000E3D03"/>
    <w:rsid w:val="000E4058"/>
    <w:rsid w:val="000E4137"/>
    <w:rsid w:val="000E413D"/>
    <w:rsid w:val="000E415C"/>
    <w:rsid w:val="000E432E"/>
    <w:rsid w:val="000E4339"/>
    <w:rsid w:val="000E4512"/>
    <w:rsid w:val="000E48CD"/>
    <w:rsid w:val="000E4DBE"/>
    <w:rsid w:val="000E4E0B"/>
    <w:rsid w:val="000E4EBF"/>
    <w:rsid w:val="000E4F05"/>
    <w:rsid w:val="000E558D"/>
    <w:rsid w:val="000E5648"/>
    <w:rsid w:val="000E565B"/>
    <w:rsid w:val="000E58DB"/>
    <w:rsid w:val="000E5942"/>
    <w:rsid w:val="000E6186"/>
    <w:rsid w:val="000E6337"/>
    <w:rsid w:val="000E66A9"/>
    <w:rsid w:val="000E671D"/>
    <w:rsid w:val="000E6862"/>
    <w:rsid w:val="000E6B7D"/>
    <w:rsid w:val="000E6E2C"/>
    <w:rsid w:val="000E6F12"/>
    <w:rsid w:val="000E7219"/>
    <w:rsid w:val="000E7420"/>
    <w:rsid w:val="000E7AD9"/>
    <w:rsid w:val="000E7B40"/>
    <w:rsid w:val="000E7BB8"/>
    <w:rsid w:val="000E7BF5"/>
    <w:rsid w:val="000E7D89"/>
    <w:rsid w:val="000F001E"/>
    <w:rsid w:val="000F0021"/>
    <w:rsid w:val="000F06C7"/>
    <w:rsid w:val="000F0C14"/>
    <w:rsid w:val="000F0CBB"/>
    <w:rsid w:val="000F1208"/>
    <w:rsid w:val="000F12BE"/>
    <w:rsid w:val="000F17A7"/>
    <w:rsid w:val="000F1A4E"/>
    <w:rsid w:val="000F1C0A"/>
    <w:rsid w:val="000F1F5D"/>
    <w:rsid w:val="000F2363"/>
    <w:rsid w:val="000F24BC"/>
    <w:rsid w:val="000F25CD"/>
    <w:rsid w:val="000F2D19"/>
    <w:rsid w:val="000F2E48"/>
    <w:rsid w:val="000F2EC5"/>
    <w:rsid w:val="000F2F2E"/>
    <w:rsid w:val="000F3200"/>
    <w:rsid w:val="000F327B"/>
    <w:rsid w:val="000F34DC"/>
    <w:rsid w:val="000F35CB"/>
    <w:rsid w:val="000F35F1"/>
    <w:rsid w:val="000F37CA"/>
    <w:rsid w:val="000F3B00"/>
    <w:rsid w:val="000F3E09"/>
    <w:rsid w:val="000F4174"/>
    <w:rsid w:val="000F4448"/>
    <w:rsid w:val="000F4960"/>
    <w:rsid w:val="000F4DAF"/>
    <w:rsid w:val="000F4ED4"/>
    <w:rsid w:val="000F5155"/>
    <w:rsid w:val="000F522B"/>
    <w:rsid w:val="000F5626"/>
    <w:rsid w:val="000F5759"/>
    <w:rsid w:val="000F5D4C"/>
    <w:rsid w:val="000F5E2D"/>
    <w:rsid w:val="000F63E2"/>
    <w:rsid w:val="000F644E"/>
    <w:rsid w:val="000F6616"/>
    <w:rsid w:val="000F6776"/>
    <w:rsid w:val="000F680B"/>
    <w:rsid w:val="000F6FAE"/>
    <w:rsid w:val="000F7067"/>
    <w:rsid w:val="000F75D4"/>
    <w:rsid w:val="000F7F4A"/>
    <w:rsid w:val="00100100"/>
    <w:rsid w:val="001001C3"/>
    <w:rsid w:val="001004BD"/>
    <w:rsid w:val="00100804"/>
    <w:rsid w:val="00100866"/>
    <w:rsid w:val="00100A72"/>
    <w:rsid w:val="00100DCD"/>
    <w:rsid w:val="0010140E"/>
    <w:rsid w:val="00101513"/>
    <w:rsid w:val="00101739"/>
    <w:rsid w:val="00101DB0"/>
    <w:rsid w:val="00101E1F"/>
    <w:rsid w:val="0010204A"/>
    <w:rsid w:val="00102162"/>
    <w:rsid w:val="001021DB"/>
    <w:rsid w:val="0010263C"/>
    <w:rsid w:val="0010280E"/>
    <w:rsid w:val="001028B3"/>
    <w:rsid w:val="00102B00"/>
    <w:rsid w:val="00102B60"/>
    <w:rsid w:val="00103466"/>
    <w:rsid w:val="00103548"/>
    <w:rsid w:val="00103643"/>
    <w:rsid w:val="00103889"/>
    <w:rsid w:val="00103C3B"/>
    <w:rsid w:val="00103D0D"/>
    <w:rsid w:val="00103D70"/>
    <w:rsid w:val="00103DB7"/>
    <w:rsid w:val="0010412B"/>
    <w:rsid w:val="0010445E"/>
    <w:rsid w:val="001048F3"/>
    <w:rsid w:val="00104D62"/>
    <w:rsid w:val="00104D74"/>
    <w:rsid w:val="00104E62"/>
    <w:rsid w:val="00104FD4"/>
    <w:rsid w:val="0010507D"/>
    <w:rsid w:val="001050C3"/>
    <w:rsid w:val="0010531C"/>
    <w:rsid w:val="001054F2"/>
    <w:rsid w:val="00105653"/>
    <w:rsid w:val="001056B4"/>
    <w:rsid w:val="00105705"/>
    <w:rsid w:val="00105BB0"/>
    <w:rsid w:val="00105E19"/>
    <w:rsid w:val="00106847"/>
    <w:rsid w:val="00106C37"/>
    <w:rsid w:val="00106F3E"/>
    <w:rsid w:val="00107211"/>
    <w:rsid w:val="00107286"/>
    <w:rsid w:val="00107300"/>
    <w:rsid w:val="001073FD"/>
    <w:rsid w:val="0010741E"/>
    <w:rsid w:val="0010750E"/>
    <w:rsid w:val="001075BD"/>
    <w:rsid w:val="00107774"/>
    <w:rsid w:val="001078F4"/>
    <w:rsid w:val="00107999"/>
    <w:rsid w:val="00107AEB"/>
    <w:rsid w:val="00107B61"/>
    <w:rsid w:val="00107CCB"/>
    <w:rsid w:val="00107EF3"/>
    <w:rsid w:val="00107FC8"/>
    <w:rsid w:val="001102E4"/>
    <w:rsid w:val="00110357"/>
    <w:rsid w:val="0011042C"/>
    <w:rsid w:val="0011071B"/>
    <w:rsid w:val="0011079A"/>
    <w:rsid w:val="00110868"/>
    <w:rsid w:val="00110C73"/>
    <w:rsid w:val="00110CE7"/>
    <w:rsid w:val="00110D42"/>
    <w:rsid w:val="00111159"/>
    <w:rsid w:val="001114B4"/>
    <w:rsid w:val="00111532"/>
    <w:rsid w:val="0011156B"/>
    <w:rsid w:val="001115B9"/>
    <w:rsid w:val="001117F0"/>
    <w:rsid w:val="001118F6"/>
    <w:rsid w:val="00111C4C"/>
    <w:rsid w:val="00111CA6"/>
    <w:rsid w:val="001122B3"/>
    <w:rsid w:val="001123C4"/>
    <w:rsid w:val="00112751"/>
    <w:rsid w:val="00112802"/>
    <w:rsid w:val="00112A0D"/>
    <w:rsid w:val="00112A49"/>
    <w:rsid w:val="00112B86"/>
    <w:rsid w:val="00112E61"/>
    <w:rsid w:val="0011315E"/>
    <w:rsid w:val="001131F1"/>
    <w:rsid w:val="001133A1"/>
    <w:rsid w:val="001136D5"/>
    <w:rsid w:val="00113980"/>
    <w:rsid w:val="00113F4B"/>
    <w:rsid w:val="00113FF8"/>
    <w:rsid w:val="001142D8"/>
    <w:rsid w:val="0011445A"/>
    <w:rsid w:val="0011447D"/>
    <w:rsid w:val="001144A8"/>
    <w:rsid w:val="001148F9"/>
    <w:rsid w:val="00114C93"/>
    <w:rsid w:val="00114CF3"/>
    <w:rsid w:val="00114FC0"/>
    <w:rsid w:val="00115384"/>
    <w:rsid w:val="0011547B"/>
    <w:rsid w:val="00115817"/>
    <w:rsid w:val="00115990"/>
    <w:rsid w:val="00115A91"/>
    <w:rsid w:val="00115D12"/>
    <w:rsid w:val="00115D8E"/>
    <w:rsid w:val="0011640E"/>
    <w:rsid w:val="00116475"/>
    <w:rsid w:val="00116583"/>
    <w:rsid w:val="00116838"/>
    <w:rsid w:val="00116A17"/>
    <w:rsid w:val="00116BFD"/>
    <w:rsid w:val="00116E8E"/>
    <w:rsid w:val="00116F8D"/>
    <w:rsid w:val="00116FDC"/>
    <w:rsid w:val="001171F4"/>
    <w:rsid w:val="00117290"/>
    <w:rsid w:val="001174EA"/>
    <w:rsid w:val="00117716"/>
    <w:rsid w:val="00117776"/>
    <w:rsid w:val="00117797"/>
    <w:rsid w:val="001177A4"/>
    <w:rsid w:val="00117D16"/>
    <w:rsid w:val="00117D98"/>
    <w:rsid w:val="00117DF1"/>
    <w:rsid w:val="00120083"/>
    <w:rsid w:val="001203BF"/>
    <w:rsid w:val="001203DF"/>
    <w:rsid w:val="00120434"/>
    <w:rsid w:val="00120ABB"/>
    <w:rsid w:val="00120CF4"/>
    <w:rsid w:val="00120D8A"/>
    <w:rsid w:val="00120E21"/>
    <w:rsid w:val="00120FF3"/>
    <w:rsid w:val="0012107D"/>
    <w:rsid w:val="0012156E"/>
    <w:rsid w:val="001217BA"/>
    <w:rsid w:val="00121986"/>
    <w:rsid w:val="00121E58"/>
    <w:rsid w:val="001221E7"/>
    <w:rsid w:val="0012298A"/>
    <w:rsid w:val="001229B2"/>
    <w:rsid w:val="00122C0A"/>
    <w:rsid w:val="00122DCA"/>
    <w:rsid w:val="00122F49"/>
    <w:rsid w:val="0012315E"/>
    <w:rsid w:val="00123264"/>
    <w:rsid w:val="00123411"/>
    <w:rsid w:val="00123577"/>
    <w:rsid w:val="00123B93"/>
    <w:rsid w:val="00123E86"/>
    <w:rsid w:val="00123F38"/>
    <w:rsid w:val="0012423F"/>
    <w:rsid w:val="001244D4"/>
    <w:rsid w:val="00124517"/>
    <w:rsid w:val="001246F6"/>
    <w:rsid w:val="0012472F"/>
    <w:rsid w:val="0012487E"/>
    <w:rsid w:val="001249FE"/>
    <w:rsid w:val="00124E81"/>
    <w:rsid w:val="00125355"/>
    <w:rsid w:val="00125487"/>
    <w:rsid w:val="00125908"/>
    <w:rsid w:val="0012591F"/>
    <w:rsid w:val="00125B9F"/>
    <w:rsid w:val="00125BA5"/>
    <w:rsid w:val="00125BC2"/>
    <w:rsid w:val="00125C7D"/>
    <w:rsid w:val="00125CE4"/>
    <w:rsid w:val="00125F8A"/>
    <w:rsid w:val="00125FEE"/>
    <w:rsid w:val="001260C3"/>
    <w:rsid w:val="00126190"/>
    <w:rsid w:val="00126413"/>
    <w:rsid w:val="00126860"/>
    <w:rsid w:val="00126B0C"/>
    <w:rsid w:val="00126C38"/>
    <w:rsid w:val="00126C96"/>
    <w:rsid w:val="0012774C"/>
    <w:rsid w:val="00127B2C"/>
    <w:rsid w:val="0013000F"/>
    <w:rsid w:val="00130207"/>
    <w:rsid w:val="00130241"/>
    <w:rsid w:val="0013031B"/>
    <w:rsid w:val="0013034C"/>
    <w:rsid w:val="00130975"/>
    <w:rsid w:val="001309B4"/>
    <w:rsid w:val="00130CDA"/>
    <w:rsid w:val="001310ED"/>
    <w:rsid w:val="001313C6"/>
    <w:rsid w:val="001313ED"/>
    <w:rsid w:val="001316C2"/>
    <w:rsid w:val="0013175C"/>
    <w:rsid w:val="00131B11"/>
    <w:rsid w:val="00132040"/>
    <w:rsid w:val="001322EF"/>
    <w:rsid w:val="0013292F"/>
    <w:rsid w:val="0013293B"/>
    <w:rsid w:val="00132A52"/>
    <w:rsid w:val="00132E4A"/>
    <w:rsid w:val="00132E9B"/>
    <w:rsid w:val="0013311E"/>
    <w:rsid w:val="001331D2"/>
    <w:rsid w:val="0013358D"/>
    <w:rsid w:val="00133721"/>
    <w:rsid w:val="00133850"/>
    <w:rsid w:val="00133A97"/>
    <w:rsid w:val="00133A9C"/>
    <w:rsid w:val="00133C46"/>
    <w:rsid w:val="001342CB"/>
    <w:rsid w:val="00134413"/>
    <w:rsid w:val="00134537"/>
    <w:rsid w:val="0013464F"/>
    <w:rsid w:val="00134DD7"/>
    <w:rsid w:val="0013518D"/>
    <w:rsid w:val="001352AD"/>
    <w:rsid w:val="001352C2"/>
    <w:rsid w:val="0013608B"/>
    <w:rsid w:val="00136112"/>
    <w:rsid w:val="0013637D"/>
    <w:rsid w:val="00136554"/>
    <w:rsid w:val="00136AC0"/>
    <w:rsid w:val="00136D47"/>
    <w:rsid w:val="00136DC2"/>
    <w:rsid w:val="00136F73"/>
    <w:rsid w:val="00137605"/>
    <w:rsid w:val="001377D7"/>
    <w:rsid w:val="00137B74"/>
    <w:rsid w:val="00137BBA"/>
    <w:rsid w:val="00137BF6"/>
    <w:rsid w:val="00140077"/>
    <w:rsid w:val="001403D1"/>
    <w:rsid w:val="0014040D"/>
    <w:rsid w:val="00140526"/>
    <w:rsid w:val="00140670"/>
    <w:rsid w:val="001407B8"/>
    <w:rsid w:val="00140BF0"/>
    <w:rsid w:val="00140D56"/>
    <w:rsid w:val="00141215"/>
    <w:rsid w:val="001413B0"/>
    <w:rsid w:val="00141626"/>
    <w:rsid w:val="00141773"/>
    <w:rsid w:val="0014190E"/>
    <w:rsid w:val="00141954"/>
    <w:rsid w:val="00141B55"/>
    <w:rsid w:val="00141BC6"/>
    <w:rsid w:val="00141CD5"/>
    <w:rsid w:val="00141CEB"/>
    <w:rsid w:val="00141FB5"/>
    <w:rsid w:val="00141FE0"/>
    <w:rsid w:val="001422E6"/>
    <w:rsid w:val="001431ED"/>
    <w:rsid w:val="00143563"/>
    <w:rsid w:val="001437E2"/>
    <w:rsid w:val="001437F6"/>
    <w:rsid w:val="00143866"/>
    <w:rsid w:val="00143A19"/>
    <w:rsid w:val="00143C88"/>
    <w:rsid w:val="00143D25"/>
    <w:rsid w:val="0014419E"/>
    <w:rsid w:val="00144413"/>
    <w:rsid w:val="00144D9D"/>
    <w:rsid w:val="00144E77"/>
    <w:rsid w:val="00144F3C"/>
    <w:rsid w:val="00145062"/>
    <w:rsid w:val="0014564F"/>
    <w:rsid w:val="00145B81"/>
    <w:rsid w:val="00145BB9"/>
    <w:rsid w:val="00145E40"/>
    <w:rsid w:val="0014630F"/>
    <w:rsid w:val="00146D3C"/>
    <w:rsid w:val="00146F37"/>
    <w:rsid w:val="0014707D"/>
    <w:rsid w:val="001474B1"/>
    <w:rsid w:val="00147506"/>
    <w:rsid w:val="0014776C"/>
    <w:rsid w:val="001477AD"/>
    <w:rsid w:val="00147858"/>
    <w:rsid w:val="00147AF2"/>
    <w:rsid w:val="00147C1C"/>
    <w:rsid w:val="00147C86"/>
    <w:rsid w:val="00147EED"/>
    <w:rsid w:val="001506B9"/>
    <w:rsid w:val="001509EE"/>
    <w:rsid w:val="00150CED"/>
    <w:rsid w:val="00150D96"/>
    <w:rsid w:val="00150D9B"/>
    <w:rsid w:val="001511D6"/>
    <w:rsid w:val="0015126D"/>
    <w:rsid w:val="0015174A"/>
    <w:rsid w:val="001517DF"/>
    <w:rsid w:val="00151A6D"/>
    <w:rsid w:val="00151D3C"/>
    <w:rsid w:val="00151E4C"/>
    <w:rsid w:val="001521A1"/>
    <w:rsid w:val="00152455"/>
    <w:rsid w:val="00152B5D"/>
    <w:rsid w:val="00152EED"/>
    <w:rsid w:val="00153013"/>
    <w:rsid w:val="0015340B"/>
    <w:rsid w:val="00153553"/>
    <w:rsid w:val="0015358B"/>
    <w:rsid w:val="00153830"/>
    <w:rsid w:val="00153A79"/>
    <w:rsid w:val="00153BFE"/>
    <w:rsid w:val="00153C82"/>
    <w:rsid w:val="001540A4"/>
    <w:rsid w:val="001540AA"/>
    <w:rsid w:val="001541F8"/>
    <w:rsid w:val="0015422A"/>
    <w:rsid w:val="00154978"/>
    <w:rsid w:val="00154BDB"/>
    <w:rsid w:val="00154F49"/>
    <w:rsid w:val="00155554"/>
    <w:rsid w:val="00155906"/>
    <w:rsid w:val="00155A52"/>
    <w:rsid w:val="00155AD9"/>
    <w:rsid w:val="00155D0A"/>
    <w:rsid w:val="00155E23"/>
    <w:rsid w:val="00156162"/>
    <w:rsid w:val="001565E1"/>
    <w:rsid w:val="00156746"/>
    <w:rsid w:val="00156C48"/>
    <w:rsid w:val="00156D0F"/>
    <w:rsid w:val="00156E71"/>
    <w:rsid w:val="00156E80"/>
    <w:rsid w:val="00156F20"/>
    <w:rsid w:val="00156F97"/>
    <w:rsid w:val="00157044"/>
    <w:rsid w:val="001570BC"/>
    <w:rsid w:val="0015785B"/>
    <w:rsid w:val="001579DB"/>
    <w:rsid w:val="00157A82"/>
    <w:rsid w:val="00157EB3"/>
    <w:rsid w:val="00160058"/>
    <w:rsid w:val="001600F2"/>
    <w:rsid w:val="0016027D"/>
    <w:rsid w:val="001602D2"/>
    <w:rsid w:val="001603F3"/>
    <w:rsid w:val="00160A62"/>
    <w:rsid w:val="00160A78"/>
    <w:rsid w:val="00160CBB"/>
    <w:rsid w:val="00160F08"/>
    <w:rsid w:val="001612F6"/>
    <w:rsid w:val="00161304"/>
    <w:rsid w:val="00161415"/>
    <w:rsid w:val="00161436"/>
    <w:rsid w:val="00161439"/>
    <w:rsid w:val="0016168B"/>
    <w:rsid w:val="001618A0"/>
    <w:rsid w:val="0016196B"/>
    <w:rsid w:val="00161C39"/>
    <w:rsid w:val="00161EEF"/>
    <w:rsid w:val="00161FED"/>
    <w:rsid w:val="00162B9C"/>
    <w:rsid w:val="00162BC2"/>
    <w:rsid w:val="00162CA4"/>
    <w:rsid w:val="00162D58"/>
    <w:rsid w:val="00162DBC"/>
    <w:rsid w:val="00162F49"/>
    <w:rsid w:val="00162F82"/>
    <w:rsid w:val="00162FC5"/>
    <w:rsid w:val="00163196"/>
    <w:rsid w:val="00163200"/>
    <w:rsid w:val="00163735"/>
    <w:rsid w:val="001637C0"/>
    <w:rsid w:val="00163811"/>
    <w:rsid w:val="00163960"/>
    <w:rsid w:val="00163AA6"/>
    <w:rsid w:val="00163BB2"/>
    <w:rsid w:val="00163FF3"/>
    <w:rsid w:val="00164237"/>
    <w:rsid w:val="001642F4"/>
    <w:rsid w:val="00164364"/>
    <w:rsid w:val="0016461E"/>
    <w:rsid w:val="001647FC"/>
    <w:rsid w:val="00164A66"/>
    <w:rsid w:val="00164D16"/>
    <w:rsid w:val="00164E37"/>
    <w:rsid w:val="00164E55"/>
    <w:rsid w:val="001652A3"/>
    <w:rsid w:val="00165330"/>
    <w:rsid w:val="00165593"/>
    <w:rsid w:val="00165745"/>
    <w:rsid w:val="001657F4"/>
    <w:rsid w:val="00165AFE"/>
    <w:rsid w:val="00165C43"/>
    <w:rsid w:val="00165C5D"/>
    <w:rsid w:val="0016607F"/>
    <w:rsid w:val="0016610F"/>
    <w:rsid w:val="00166559"/>
    <w:rsid w:val="00166567"/>
    <w:rsid w:val="0016656E"/>
    <w:rsid w:val="001668DB"/>
    <w:rsid w:val="00166CA9"/>
    <w:rsid w:val="00166F45"/>
    <w:rsid w:val="00167072"/>
    <w:rsid w:val="001673D2"/>
    <w:rsid w:val="00167649"/>
    <w:rsid w:val="00167C2B"/>
    <w:rsid w:val="00167CF1"/>
    <w:rsid w:val="00167EEC"/>
    <w:rsid w:val="001702F3"/>
    <w:rsid w:val="00170772"/>
    <w:rsid w:val="00170A9C"/>
    <w:rsid w:val="00170B23"/>
    <w:rsid w:val="00170C90"/>
    <w:rsid w:val="00170CB8"/>
    <w:rsid w:val="00171218"/>
    <w:rsid w:val="0017160C"/>
    <w:rsid w:val="00171765"/>
    <w:rsid w:val="0017176A"/>
    <w:rsid w:val="00171D9E"/>
    <w:rsid w:val="00171EC4"/>
    <w:rsid w:val="00171F8C"/>
    <w:rsid w:val="00172030"/>
    <w:rsid w:val="00172067"/>
    <w:rsid w:val="001721C5"/>
    <w:rsid w:val="001723F1"/>
    <w:rsid w:val="00172489"/>
    <w:rsid w:val="00172544"/>
    <w:rsid w:val="001727C0"/>
    <w:rsid w:val="001729EC"/>
    <w:rsid w:val="00172CC6"/>
    <w:rsid w:val="00172DDF"/>
    <w:rsid w:val="001736DD"/>
    <w:rsid w:val="00173766"/>
    <w:rsid w:val="00173B5C"/>
    <w:rsid w:val="00173CAA"/>
    <w:rsid w:val="00173EC4"/>
    <w:rsid w:val="00174085"/>
    <w:rsid w:val="00174137"/>
    <w:rsid w:val="00174497"/>
    <w:rsid w:val="00174701"/>
    <w:rsid w:val="0017490B"/>
    <w:rsid w:val="0017495D"/>
    <w:rsid w:val="00174A73"/>
    <w:rsid w:val="00174D69"/>
    <w:rsid w:val="00175464"/>
    <w:rsid w:val="00175509"/>
    <w:rsid w:val="00175774"/>
    <w:rsid w:val="00175A42"/>
    <w:rsid w:val="001760FB"/>
    <w:rsid w:val="00176149"/>
    <w:rsid w:val="001763C2"/>
    <w:rsid w:val="001765A6"/>
    <w:rsid w:val="0017668B"/>
    <w:rsid w:val="00176CFE"/>
    <w:rsid w:val="00176D1B"/>
    <w:rsid w:val="00176D8F"/>
    <w:rsid w:val="00176DB6"/>
    <w:rsid w:val="0017724C"/>
    <w:rsid w:val="00177636"/>
    <w:rsid w:val="001776CC"/>
    <w:rsid w:val="0017788F"/>
    <w:rsid w:val="00177A58"/>
    <w:rsid w:val="00177AD1"/>
    <w:rsid w:val="00177C02"/>
    <w:rsid w:val="00177E1E"/>
    <w:rsid w:val="00180024"/>
    <w:rsid w:val="001803BC"/>
    <w:rsid w:val="00180583"/>
    <w:rsid w:val="001809BE"/>
    <w:rsid w:val="00181107"/>
    <w:rsid w:val="001813DE"/>
    <w:rsid w:val="00182057"/>
    <w:rsid w:val="0018223A"/>
    <w:rsid w:val="001823F9"/>
    <w:rsid w:val="00182473"/>
    <w:rsid w:val="001825DB"/>
    <w:rsid w:val="00182697"/>
    <w:rsid w:val="00182710"/>
    <w:rsid w:val="00182766"/>
    <w:rsid w:val="001830EB"/>
    <w:rsid w:val="0018312F"/>
    <w:rsid w:val="001831B4"/>
    <w:rsid w:val="00183AB4"/>
    <w:rsid w:val="00183DC0"/>
    <w:rsid w:val="00184086"/>
    <w:rsid w:val="001841EB"/>
    <w:rsid w:val="001844D5"/>
    <w:rsid w:val="001845DE"/>
    <w:rsid w:val="001849FB"/>
    <w:rsid w:val="00184F8D"/>
    <w:rsid w:val="00185397"/>
    <w:rsid w:val="001854CE"/>
    <w:rsid w:val="00185871"/>
    <w:rsid w:val="00185C16"/>
    <w:rsid w:val="00185DFD"/>
    <w:rsid w:val="001866F1"/>
    <w:rsid w:val="00186B8B"/>
    <w:rsid w:val="00186EC7"/>
    <w:rsid w:val="00187056"/>
    <w:rsid w:val="0018727B"/>
    <w:rsid w:val="00187307"/>
    <w:rsid w:val="00187387"/>
    <w:rsid w:val="001873D4"/>
    <w:rsid w:val="001875A7"/>
    <w:rsid w:val="0018765C"/>
    <w:rsid w:val="00187E54"/>
    <w:rsid w:val="00190182"/>
    <w:rsid w:val="0019073A"/>
    <w:rsid w:val="00190783"/>
    <w:rsid w:val="001907F0"/>
    <w:rsid w:val="00190E97"/>
    <w:rsid w:val="00191321"/>
    <w:rsid w:val="0019132F"/>
    <w:rsid w:val="00191591"/>
    <w:rsid w:val="00191661"/>
    <w:rsid w:val="00191692"/>
    <w:rsid w:val="00191801"/>
    <w:rsid w:val="00191C63"/>
    <w:rsid w:val="00191D93"/>
    <w:rsid w:val="00191F31"/>
    <w:rsid w:val="00192259"/>
    <w:rsid w:val="0019240C"/>
    <w:rsid w:val="00192548"/>
    <w:rsid w:val="00192D1C"/>
    <w:rsid w:val="00192F3A"/>
    <w:rsid w:val="00192F42"/>
    <w:rsid w:val="00193420"/>
    <w:rsid w:val="00193C23"/>
    <w:rsid w:val="00193C7B"/>
    <w:rsid w:val="00193E9B"/>
    <w:rsid w:val="00193F97"/>
    <w:rsid w:val="00193FA8"/>
    <w:rsid w:val="001945BC"/>
    <w:rsid w:val="001947FC"/>
    <w:rsid w:val="00194845"/>
    <w:rsid w:val="0019489D"/>
    <w:rsid w:val="00194E69"/>
    <w:rsid w:val="001958EF"/>
    <w:rsid w:val="00195A31"/>
    <w:rsid w:val="00195CDD"/>
    <w:rsid w:val="00195E66"/>
    <w:rsid w:val="00195E78"/>
    <w:rsid w:val="00195F31"/>
    <w:rsid w:val="00196012"/>
    <w:rsid w:val="00196A61"/>
    <w:rsid w:val="00196AC6"/>
    <w:rsid w:val="00196DF5"/>
    <w:rsid w:val="001973A5"/>
    <w:rsid w:val="0019787D"/>
    <w:rsid w:val="00197A5C"/>
    <w:rsid w:val="00197C91"/>
    <w:rsid w:val="00197D55"/>
    <w:rsid w:val="00197DFA"/>
    <w:rsid w:val="00197F6B"/>
    <w:rsid w:val="001A0164"/>
    <w:rsid w:val="001A01E3"/>
    <w:rsid w:val="001A021D"/>
    <w:rsid w:val="001A02AC"/>
    <w:rsid w:val="001A0532"/>
    <w:rsid w:val="001A057B"/>
    <w:rsid w:val="001A0754"/>
    <w:rsid w:val="001A0E1F"/>
    <w:rsid w:val="001A11D9"/>
    <w:rsid w:val="001A1311"/>
    <w:rsid w:val="001A1B2B"/>
    <w:rsid w:val="001A1BB1"/>
    <w:rsid w:val="001A1F27"/>
    <w:rsid w:val="001A226A"/>
    <w:rsid w:val="001A2271"/>
    <w:rsid w:val="001A2291"/>
    <w:rsid w:val="001A24B0"/>
    <w:rsid w:val="001A2C88"/>
    <w:rsid w:val="001A3398"/>
    <w:rsid w:val="001A3491"/>
    <w:rsid w:val="001A3BEE"/>
    <w:rsid w:val="001A4036"/>
    <w:rsid w:val="001A487D"/>
    <w:rsid w:val="001A4C5B"/>
    <w:rsid w:val="001A4DEF"/>
    <w:rsid w:val="001A5071"/>
    <w:rsid w:val="001A50AE"/>
    <w:rsid w:val="001A5430"/>
    <w:rsid w:val="001A549F"/>
    <w:rsid w:val="001A57CB"/>
    <w:rsid w:val="001A592E"/>
    <w:rsid w:val="001A6090"/>
    <w:rsid w:val="001A613A"/>
    <w:rsid w:val="001A61D7"/>
    <w:rsid w:val="001A626A"/>
    <w:rsid w:val="001A64A8"/>
    <w:rsid w:val="001A65F0"/>
    <w:rsid w:val="001A6697"/>
    <w:rsid w:val="001A66D8"/>
    <w:rsid w:val="001A67DE"/>
    <w:rsid w:val="001A6869"/>
    <w:rsid w:val="001A69C6"/>
    <w:rsid w:val="001A69FD"/>
    <w:rsid w:val="001A6D47"/>
    <w:rsid w:val="001A6E8F"/>
    <w:rsid w:val="001A7510"/>
    <w:rsid w:val="001A76CE"/>
    <w:rsid w:val="001A79E5"/>
    <w:rsid w:val="001A7D31"/>
    <w:rsid w:val="001A7DAB"/>
    <w:rsid w:val="001B0099"/>
    <w:rsid w:val="001B03ED"/>
    <w:rsid w:val="001B0491"/>
    <w:rsid w:val="001B0716"/>
    <w:rsid w:val="001B08FF"/>
    <w:rsid w:val="001B0974"/>
    <w:rsid w:val="001B097C"/>
    <w:rsid w:val="001B0FD8"/>
    <w:rsid w:val="001B155D"/>
    <w:rsid w:val="001B1992"/>
    <w:rsid w:val="001B1E3F"/>
    <w:rsid w:val="001B1F6B"/>
    <w:rsid w:val="001B1FCF"/>
    <w:rsid w:val="001B1FF7"/>
    <w:rsid w:val="001B20F9"/>
    <w:rsid w:val="001B27AD"/>
    <w:rsid w:val="001B2955"/>
    <w:rsid w:val="001B2A32"/>
    <w:rsid w:val="001B2E69"/>
    <w:rsid w:val="001B308F"/>
    <w:rsid w:val="001B313F"/>
    <w:rsid w:val="001B3925"/>
    <w:rsid w:val="001B451C"/>
    <w:rsid w:val="001B4605"/>
    <w:rsid w:val="001B47A2"/>
    <w:rsid w:val="001B487C"/>
    <w:rsid w:val="001B491A"/>
    <w:rsid w:val="001B5022"/>
    <w:rsid w:val="001B529F"/>
    <w:rsid w:val="001B5591"/>
    <w:rsid w:val="001B568B"/>
    <w:rsid w:val="001B56F9"/>
    <w:rsid w:val="001B5752"/>
    <w:rsid w:val="001B5CAC"/>
    <w:rsid w:val="001B6170"/>
    <w:rsid w:val="001B6200"/>
    <w:rsid w:val="001B626E"/>
    <w:rsid w:val="001B6542"/>
    <w:rsid w:val="001B687C"/>
    <w:rsid w:val="001B6DF0"/>
    <w:rsid w:val="001B6FBC"/>
    <w:rsid w:val="001B70D2"/>
    <w:rsid w:val="001B7A8D"/>
    <w:rsid w:val="001B7B8B"/>
    <w:rsid w:val="001B7CF7"/>
    <w:rsid w:val="001B7F00"/>
    <w:rsid w:val="001C0094"/>
    <w:rsid w:val="001C00C0"/>
    <w:rsid w:val="001C02CF"/>
    <w:rsid w:val="001C045C"/>
    <w:rsid w:val="001C0872"/>
    <w:rsid w:val="001C0A2E"/>
    <w:rsid w:val="001C0BB4"/>
    <w:rsid w:val="001C0BDB"/>
    <w:rsid w:val="001C0D86"/>
    <w:rsid w:val="001C0F69"/>
    <w:rsid w:val="001C138F"/>
    <w:rsid w:val="001C1568"/>
    <w:rsid w:val="001C1A27"/>
    <w:rsid w:val="001C1C1E"/>
    <w:rsid w:val="001C1F46"/>
    <w:rsid w:val="001C1F52"/>
    <w:rsid w:val="001C224B"/>
    <w:rsid w:val="001C2306"/>
    <w:rsid w:val="001C23E4"/>
    <w:rsid w:val="001C2541"/>
    <w:rsid w:val="001C258D"/>
    <w:rsid w:val="001C2A69"/>
    <w:rsid w:val="001C2CD0"/>
    <w:rsid w:val="001C2CDF"/>
    <w:rsid w:val="001C30D3"/>
    <w:rsid w:val="001C34F9"/>
    <w:rsid w:val="001C37EF"/>
    <w:rsid w:val="001C3AEE"/>
    <w:rsid w:val="001C3B54"/>
    <w:rsid w:val="001C3D07"/>
    <w:rsid w:val="001C3D50"/>
    <w:rsid w:val="001C3DE6"/>
    <w:rsid w:val="001C40BD"/>
    <w:rsid w:val="001C43AB"/>
    <w:rsid w:val="001C4445"/>
    <w:rsid w:val="001C44BC"/>
    <w:rsid w:val="001C4647"/>
    <w:rsid w:val="001C48C6"/>
    <w:rsid w:val="001C4C2D"/>
    <w:rsid w:val="001C555B"/>
    <w:rsid w:val="001C5EFB"/>
    <w:rsid w:val="001C6451"/>
    <w:rsid w:val="001C6A29"/>
    <w:rsid w:val="001C6AE4"/>
    <w:rsid w:val="001C6B04"/>
    <w:rsid w:val="001C6C55"/>
    <w:rsid w:val="001C6D65"/>
    <w:rsid w:val="001C6F1E"/>
    <w:rsid w:val="001C6FFD"/>
    <w:rsid w:val="001C71F2"/>
    <w:rsid w:val="001C77F9"/>
    <w:rsid w:val="001C7804"/>
    <w:rsid w:val="001C7950"/>
    <w:rsid w:val="001C79B9"/>
    <w:rsid w:val="001C7D4B"/>
    <w:rsid w:val="001C7D99"/>
    <w:rsid w:val="001D0146"/>
    <w:rsid w:val="001D0842"/>
    <w:rsid w:val="001D0EEB"/>
    <w:rsid w:val="001D10F3"/>
    <w:rsid w:val="001D1102"/>
    <w:rsid w:val="001D11D1"/>
    <w:rsid w:val="001D1609"/>
    <w:rsid w:val="001D1A07"/>
    <w:rsid w:val="001D1BD8"/>
    <w:rsid w:val="001D1FB6"/>
    <w:rsid w:val="001D2061"/>
    <w:rsid w:val="001D28CD"/>
    <w:rsid w:val="001D2A44"/>
    <w:rsid w:val="001D2D65"/>
    <w:rsid w:val="001D2D6D"/>
    <w:rsid w:val="001D3145"/>
    <w:rsid w:val="001D334D"/>
    <w:rsid w:val="001D3808"/>
    <w:rsid w:val="001D4025"/>
    <w:rsid w:val="001D40A9"/>
    <w:rsid w:val="001D475D"/>
    <w:rsid w:val="001D4C8D"/>
    <w:rsid w:val="001D4DE5"/>
    <w:rsid w:val="001D5002"/>
    <w:rsid w:val="001D544A"/>
    <w:rsid w:val="001D55FB"/>
    <w:rsid w:val="001D5683"/>
    <w:rsid w:val="001D5CBD"/>
    <w:rsid w:val="001D5E9E"/>
    <w:rsid w:val="001D5EAF"/>
    <w:rsid w:val="001D6022"/>
    <w:rsid w:val="001D69B1"/>
    <w:rsid w:val="001D6A98"/>
    <w:rsid w:val="001D6D6F"/>
    <w:rsid w:val="001D6D75"/>
    <w:rsid w:val="001D721F"/>
    <w:rsid w:val="001D72DE"/>
    <w:rsid w:val="001D7354"/>
    <w:rsid w:val="001D7454"/>
    <w:rsid w:val="001D7598"/>
    <w:rsid w:val="001D78D8"/>
    <w:rsid w:val="001D7B14"/>
    <w:rsid w:val="001E0285"/>
    <w:rsid w:val="001E0466"/>
    <w:rsid w:val="001E0744"/>
    <w:rsid w:val="001E092F"/>
    <w:rsid w:val="001E0A58"/>
    <w:rsid w:val="001E0BD5"/>
    <w:rsid w:val="001E11A9"/>
    <w:rsid w:val="001E124F"/>
    <w:rsid w:val="001E13E0"/>
    <w:rsid w:val="001E1706"/>
    <w:rsid w:val="001E18EA"/>
    <w:rsid w:val="001E19A1"/>
    <w:rsid w:val="001E19CE"/>
    <w:rsid w:val="001E1A5D"/>
    <w:rsid w:val="001E1AEC"/>
    <w:rsid w:val="001E1C96"/>
    <w:rsid w:val="001E1E02"/>
    <w:rsid w:val="001E2319"/>
    <w:rsid w:val="001E261D"/>
    <w:rsid w:val="001E2867"/>
    <w:rsid w:val="001E298F"/>
    <w:rsid w:val="001E2AFE"/>
    <w:rsid w:val="001E33FE"/>
    <w:rsid w:val="001E34C8"/>
    <w:rsid w:val="001E367A"/>
    <w:rsid w:val="001E3842"/>
    <w:rsid w:val="001E3A29"/>
    <w:rsid w:val="001E3CCE"/>
    <w:rsid w:val="001E3EE6"/>
    <w:rsid w:val="001E445C"/>
    <w:rsid w:val="001E46F4"/>
    <w:rsid w:val="001E4A12"/>
    <w:rsid w:val="001E4B4F"/>
    <w:rsid w:val="001E4B62"/>
    <w:rsid w:val="001E4EAF"/>
    <w:rsid w:val="001E4F1C"/>
    <w:rsid w:val="001E506F"/>
    <w:rsid w:val="001E538C"/>
    <w:rsid w:val="001E59DC"/>
    <w:rsid w:val="001E59EB"/>
    <w:rsid w:val="001E5AD9"/>
    <w:rsid w:val="001E5B8E"/>
    <w:rsid w:val="001E5BAE"/>
    <w:rsid w:val="001E5BDA"/>
    <w:rsid w:val="001E5D9B"/>
    <w:rsid w:val="001E6451"/>
    <w:rsid w:val="001E6E00"/>
    <w:rsid w:val="001E6EAC"/>
    <w:rsid w:val="001E6EC0"/>
    <w:rsid w:val="001E7089"/>
    <w:rsid w:val="001E74C5"/>
    <w:rsid w:val="001E76AB"/>
    <w:rsid w:val="001E7833"/>
    <w:rsid w:val="001E7956"/>
    <w:rsid w:val="001E7986"/>
    <w:rsid w:val="001E79C7"/>
    <w:rsid w:val="001E7A1B"/>
    <w:rsid w:val="001E7DE8"/>
    <w:rsid w:val="001E7E41"/>
    <w:rsid w:val="001F0240"/>
    <w:rsid w:val="001F06BF"/>
    <w:rsid w:val="001F07D0"/>
    <w:rsid w:val="001F0845"/>
    <w:rsid w:val="001F0AF2"/>
    <w:rsid w:val="001F0BD7"/>
    <w:rsid w:val="001F0EB6"/>
    <w:rsid w:val="001F1581"/>
    <w:rsid w:val="001F158E"/>
    <w:rsid w:val="001F1615"/>
    <w:rsid w:val="001F1AD5"/>
    <w:rsid w:val="001F1E37"/>
    <w:rsid w:val="001F1E89"/>
    <w:rsid w:val="001F204B"/>
    <w:rsid w:val="001F20FE"/>
    <w:rsid w:val="001F228C"/>
    <w:rsid w:val="001F2577"/>
    <w:rsid w:val="001F2743"/>
    <w:rsid w:val="001F2F27"/>
    <w:rsid w:val="001F31D7"/>
    <w:rsid w:val="001F3229"/>
    <w:rsid w:val="001F3370"/>
    <w:rsid w:val="001F3372"/>
    <w:rsid w:val="001F3466"/>
    <w:rsid w:val="001F3565"/>
    <w:rsid w:val="001F35F3"/>
    <w:rsid w:val="001F379F"/>
    <w:rsid w:val="001F38DB"/>
    <w:rsid w:val="001F3FA7"/>
    <w:rsid w:val="001F42B8"/>
    <w:rsid w:val="001F44A1"/>
    <w:rsid w:val="001F4584"/>
    <w:rsid w:val="001F46F1"/>
    <w:rsid w:val="001F48C3"/>
    <w:rsid w:val="001F49B1"/>
    <w:rsid w:val="001F57FF"/>
    <w:rsid w:val="001F592C"/>
    <w:rsid w:val="001F5AB3"/>
    <w:rsid w:val="001F5D01"/>
    <w:rsid w:val="001F5E0C"/>
    <w:rsid w:val="001F6225"/>
    <w:rsid w:val="001F6284"/>
    <w:rsid w:val="001F63AB"/>
    <w:rsid w:val="001F65C8"/>
    <w:rsid w:val="001F6613"/>
    <w:rsid w:val="001F69CD"/>
    <w:rsid w:val="001F6BD6"/>
    <w:rsid w:val="001F715E"/>
    <w:rsid w:val="001F75D4"/>
    <w:rsid w:val="001F76BC"/>
    <w:rsid w:val="001F78CE"/>
    <w:rsid w:val="001F7949"/>
    <w:rsid w:val="001F7D44"/>
    <w:rsid w:val="00200173"/>
    <w:rsid w:val="00200511"/>
    <w:rsid w:val="00200537"/>
    <w:rsid w:val="00200603"/>
    <w:rsid w:val="00200B90"/>
    <w:rsid w:val="00200FA4"/>
    <w:rsid w:val="002012A1"/>
    <w:rsid w:val="0020131D"/>
    <w:rsid w:val="002013A1"/>
    <w:rsid w:val="002014CA"/>
    <w:rsid w:val="00201976"/>
    <w:rsid w:val="00201A13"/>
    <w:rsid w:val="00201BD7"/>
    <w:rsid w:val="00201E33"/>
    <w:rsid w:val="00201E60"/>
    <w:rsid w:val="00201F86"/>
    <w:rsid w:val="00201F96"/>
    <w:rsid w:val="002020B5"/>
    <w:rsid w:val="00202357"/>
    <w:rsid w:val="00202602"/>
    <w:rsid w:val="0020266B"/>
    <w:rsid w:val="00202BB3"/>
    <w:rsid w:val="002030C1"/>
    <w:rsid w:val="00203176"/>
    <w:rsid w:val="002031AA"/>
    <w:rsid w:val="0020331B"/>
    <w:rsid w:val="0020360F"/>
    <w:rsid w:val="002041EC"/>
    <w:rsid w:val="00204366"/>
    <w:rsid w:val="002044A4"/>
    <w:rsid w:val="002046B0"/>
    <w:rsid w:val="00204804"/>
    <w:rsid w:val="00204914"/>
    <w:rsid w:val="00204C43"/>
    <w:rsid w:val="00204C7B"/>
    <w:rsid w:val="00204E57"/>
    <w:rsid w:val="00204E99"/>
    <w:rsid w:val="00205051"/>
    <w:rsid w:val="002050FA"/>
    <w:rsid w:val="002054AB"/>
    <w:rsid w:val="00205637"/>
    <w:rsid w:val="002058DE"/>
    <w:rsid w:val="00205B13"/>
    <w:rsid w:val="00205EFD"/>
    <w:rsid w:val="002064F5"/>
    <w:rsid w:val="002065A7"/>
    <w:rsid w:val="002066D8"/>
    <w:rsid w:val="00206750"/>
    <w:rsid w:val="0020696D"/>
    <w:rsid w:val="00206A08"/>
    <w:rsid w:val="00206FB3"/>
    <w:rsid w:val="00206FC1"/>
    <w:rsid w:val="0020701D"/>
    <w:rsid w:val="002070A4"/>
    <w:rsid w:val="002073BD"/>
    <w:rsid w:val="00207916"/>
    <w:rsid w:val="00207D75"/>
    <w:rsid w:val="00210396"/>
    <w:rsid w:val="002105D2"/>
    <w:rsid w:val="0021091D"/>
    <w:rsid w:val="00210A96"/>
    <w:rsid w:val="00210B08"/>
    <w:rsid w:val="0021113B"/>
    <w:rsid w:val="002112AA"/>
    <w:rsid w:val="00211355"/>
    <w:rsid w:val="00211500"/>
    <w:rsid w:val="00211939"/>
    <w:rsid w:val="00211AC7"/>
    <w:rsid w:val="00211B52"/>
    <w:rsid w:val="00211BF0"/>
    <w:rsid w:val="00211C3A"/>
    <w:rsid w:val="00211C99"/>
    <w:rsid w:val="00211CD1"/>
    <w:rsid w:val="00211E9E"/>
    <w:rsid w:val="00211EED"/>
    <w:rsid w:val="00211F20"/>
    <w:rsid w:val="002120C1"/>
    <w:rsid w:val="0021211B"/>
    <w:rsid w:val="00212590"/>
    <w:rsid w:val="002125C8"/>
    <w:rsid w:val="002129A2"/>
    <w:rsid w:val="0021301D"/>
    <w:rsid w:val="00213146"/>
    <w:rsid w:val="00213188"/>
    <w:rsid w:val="0021333C"/>
    <w:rsid w:val="002133CA"/>
    <w:rsid w:val="00213649"/>
    <w:rsid w:val="002137A4"/>
    <w:rsid w:val="0021388A"/>
    <w:rsid w:val="002138B0"/>
    <w:rsid w:val="0021390D"/>
    <w:rsid w:val="00213DDC"/>
    <w:rsid w:val="00213E81"/>
    <w:rsid w:val="0021417A"/>
    <w:rsid w:val="002141AF"/>
    <w:rsid w:val="0021425A"/>
    <w:rsid w:val="0021454A"/>
    <w:rsid w:val="00214665"/>
    <w:rsid w:val="00214B3A"/>
    <w:rsid w:val="002150FF"/>
    <w:rsid w:val="0021515B"/>
    <w:rsid w:val="002153D2"/>
    <w:rsid w:val="00215567"/>
    <w:rsid w:val="002157EB"/>
    <w:rsid w:val="00215ADE"/>
    <w:rsid w:val="00215DF7"/>
    <w:rsid w:val="00216258"/>
    <w:rsid w:val="002164D2"/>
    <w:rsid w:val="00216598"/>
    <w:rsid w:val="00216622"/>
    <w:rsid w:val="002166C0"/>
    <w:rsid w:val="00216773"/>
    <w:rsid w:val="00217034"/>
    <w:rsid w:val="002176E2"/>
    <w:rsid w:val="00217C08"/>
    <w:rsid w:val="00220869"/>
    <w:rsid w:val="00220AAB"/>
    <w:rsid w:val="00220DEF"/>
    <w:rsid w:val="00220ED1"/>
    <w:rsid w:val="00220F11"/>
    <w:rsid w:val="0022101F"/>
    <w:rsid w:val="002212F4"/>
    <w:rsid w:val="002213D3"/>
    <w:rsid w:val="0022194A"/>
    <w:rsid w:val="00221DF0"/>
    <w:rsid w:val="00221F2D"/>
    <w:rsid w:val="002220FC"/>
    <w:rsid w:val="00222140"/>
    <w:rsid w:val="00222154"/>
    <w:rsid w:val="00222544"/>
    <w:rsid w:val="00222976"/>
    <w:rsid w:val="00222AEC"/>
    <w:rsid w:val="00222D03"/>
    <w:rsid w:val="002232C9"/>
    <w:rsid w:val="0022343D"/>
    <w:rsid w:val="00223BE0"/>
    <w:rsid w:val="00223CE6"/>
    <w:rsid w:val="00223F02"/>
    <w:rsid w:val="00223F08"/>
    <w:rsid w:val="00223F6A"/>
    <w:rsid w:val="0022416A"/>
    <w:rsid w:val="00224232"/>
    <w:rsid w:val="00224342"/>
    <w:rsid w:val="00224448"/>
    <w:rsid w:val="0022464D"/>
    <w:rsid w:val="00224B94"/>
    <w:rsid w:val="00224BB5"/>
    <w:rsid w:val="00224CB1"/>
    <w:rsid w:val="00224DEC"/>
    <w:rsid w:val="00225280"/>
    <w:rsid w:val="0022538C"/>
    <w:rsid w:val="002255F7"/>
    <w:rsid w:val="00225EEC"/>
    <w:rsid w:val="002262DC"/>
    <w:rsid w:val="0022647F"/>
    <w:rsid w:val="0022656E"/>
    <w:rsid w:val="002267A8"/>
    <w:rsid w:val="002267F6"/>
    <w:rsid w:val="00226B70"/>
    <w:rsid w:val="00226BDA"/>
    <w:rsid w:val="00226F80"/>
    <w:rsid w:val="00226F98"/>
    <w:rsid w:val="00227201"/>
    <w:rsid w:val="002276BF"/>
    <w:rsid w:val="002278B1"/>
    <w:rsid w:val="00227D3B"/>
    <w:rsid w:val="00227F69"/>
    <w:rsid w:val="002303A6"/>
    <w:rsid w:val="00230544"/>
    <w:rsid w:val="002305EC"/>
    <w:rsid w:val="0023086E"/>
    <w:rsid w:val="00230AA3"/>
    <w:rsid w:val="00230F67"/>
    <w:rsid w:val="002317FB"/>
    <w:rsid w:val="00231919"/>
    <w:rsid w:val="00231A48"/>
    <w:rsid w:val="00231B41"/>
    <w:rsid w:val="00231CC7"/>
    <w:rsid w:val="00231DDB"/>
    <w:rsid w:val="00231F31"/>
    <w:rsid w:val="00231F90"/>
    <w:rsid w:val="00231FC0"/>
    <w:rsid w:val="00232732"/>
    <w:rsid w:val="002327B5"/>
    <w:rsid w:val="00232863"/>
    <w:rsid w:val="00232D2A"/>
    <w:rsid w:val="00232E63"/>
    <w:rsid w:val="00232EF9"/>
    <w:rsid w:val="0023320D"/>
    <w:rsid w:val="002335B1"/>
    <w:rsid w:val="002335FE"/>
    <w:rsid w:val="0023366D"/>
    <w:rsid w:val="002337C3"/>
    <w:rsid w:val="00233806"/>
    <w:rsid w:val="0023386E"/>
    <w:rsid w:val="002339F3"/>
    <w:rsid w:val="00233B76"/>
    <w:rsid w:val="00233E71"/>
    <w:rsid w:val="00234018"/>
    <w:rsid w:val="00234117"/>
    <w:rsid w:val="00234835"/>
    <w:rsid w:val="0023489F"/>
    <w:rsid w:val="0023495C"/>
    <w:rsid w:val="00234A7A"/>
    <w:rsid w:val="00234B79"/>
    <w:rsid w:val="00234CB7"/>
    <w:rsid w:val="00234EF0"/>
    <w:rsid w:val="00234F47"/>
    <w:rsid w:val="002353EC"/>
    <w:rsid w:val="00235840"/>
    <w:rsid w:val="00235C3E"/>
    <w:rsid w:val="00235C4B"/>
    <w:rsid w:val="00235D1A"/>
    <w:rsid w:val="00235F36"/>
    <w:rsid w:val="0023610A"/>
    <w:rsid w:val="0023636D"/>
    <w:rsid w:val="00236442"/>
    <w:rsid w:val="002366A9"/>
    <w:rsid w:val="00236832"/>
    <w:rsid w:val="00236834"/>
    <w:rsid w:val="002369C8"/>
    <w:rsid w:val="00236F1A"/>
    <w:rsid w:val="0023721F"/>
    <w:rsid w:val="00237620"/>
    <w:rsid w:val="00237B6C"/>
    <w:rsid w:val="00237CE9"/>
    <w:rsid w:val="00237E65"/>
    <w:rsid w:val="002400F0"/>
    <w:rsid w:val="00240179"/>
    <w:rsid w:val="00240628"/>
    <w:rsid w:val="002406BE"/>
    <w:rsid w:val="00240739"/>
    <w:rsid w:val="00240783"/>
    <w:rsid w:val="00240D72"/>
    <w:rsid w:val="00240DB9"/>
    <w:rsid w:val="002410B0"/>
    <w:rsid w:val="002415C2"/>
    <w:rsid w:val="00241625"/>
    <w:rsid w:val="00241681"/>
    <w:rsid w:val="00241862"/>
    <w:rsid w:val="00241D66"/>
    <w:rsid w:val="0024204E"/>
    <w:rsid w:val="002420F4"/>
    <w:rsid w:val="00242226"/>
    <w:rsid w:val="0024223C"/>
    <w:rsid w:val="002425CD"/>
    <w:rsid w:val="002427C6"/>
    <w:rsid w:val="00242998"/>
    <w:rsid w:val="00242C5A"/>
    <w:rsid w:val="00242DBD"/>
    <w:rsid w:val="00243203"/>
    <w:rsid w:val="0024390E"/>
    <w:rsid w:val="00243E02"/>
    <w:rsid w:val="00243E96"/>
    <w:rsid w:val="00244179"/>
    <w:rsid w:val="00244291"/>
    <w:rsid w:val="002445A8"/>
    <w:rsid w:val="0024462F"/>
    <w:rsid w:val="0024491F"/>
    <w:rsid w:val="00244A4C"/>
    <w:rsid w:val="00244D1B"/>
    <w:rsid w:val="00244EF0"/>
    <w:rsid w:val="002452F0"/>
    <w:rsid w:val="002453AC"/>
    <w:rsid w:val="002453BF"/>
    <w:rsid w:val="00245743"/>
    <w:rsid w:val="00245C03"/>
    <w:rsid w:val="00245CF8"/>
    <w:rsid w:val="00245DC2"/>
    <w:rsid w:val="002462CB"/>
    <w:rsid w:val="00246426"/>
    <w:rsid w:val="0024724B"/>
    <w:rsid w:val="002477B2"/>
    <w:rsid w:val="002479AF"/>
    <w:rsid w:val="00247AB0"/>
    <w:rsid w:val="00247BCC"/>
    <w:rsid w:val="00247E7D"/>
    <w:rsid w:val="00247F2D"/>
    <w:rsid w:val="00247F9E"/>
    <w:rsid w:val="00247FD4"/>
    <w:rsid w:val="00247FDD"/>
    <w:rsid w:val="00247FE0"/>
    <w:rsid w:val="0025000F"/>
    <w:rsid w:val="0025024B"/>
    <w:rsid w:val="002502D4"/>
    <w:rsid w:val="0025036C"/>
    <w:rsid w:val="002503DE"/>
    <w:rsid w:val="002503F7"/>
    <w:rsid w:val="0025088C"/>
    <w:rsid w:val="00250FE3"/>
    <w:rsid w:val="002511E1"/>
    <w:rsid w:val="002511FB"/>
    <w:rsid w:val="00251241"/>
    <w:rsid w:val="0025133F"/>
    <w:rsid w:val="00251444"/>
    <w:rsid w:val="00251615"/>
    <w:rsid w:val="00251657"/>
    <w:rsid w:val="0025170E"/>
    <w:rsid w:val="00251916"/>
    <w:rsid w:val="00251CA4"/>
    <w:rsid w:val="00251D50"/>
    <w:rsid w:val="00251F6C"/>
    <w:rsid w:val="00252082"/>
    <w:rsid w:val="00252102"/>
    <w:rsid w:val="00252625"/>
    <w:rsid w:val="002526AF"/>
    <w:rsid w:val="002526BD"/>
    <w:rsid w:val="002526D9"/>
    <w:rsid w:val="00252738"/>
    <w:rsid w:val="002527C3"/>
    <w:rsid w:val="002528C3"/>
    <w:rsid w:val="002528DD"/>
    <w:rsid w:val="00252AF1"/>
    <w:rsid w:val="00252CE0"/>
    <w:rsid w:val="00252E9A"/>
    <w:rsid w:val="0025313C"/>
    <w:rsid w:val="00253238"/>
    <w:rsid w:val="00253677"/>
    <w:rsid w:val="00253761"/>
    <w:rsid w:val="0025379D"/>
    <w:rsid w:val="0025393E"/>
    <w:rsid w:val="00253B32"/>
    <w:rsid w:val="00253BA5"/>
    <w:rsid w:val="00253EB9"/>
    <w:rsid w:val="00254669"/>
    <w:rsid w:val="00254785"/>
    <w:rsid w:val="0025598F"/>
    <w:rsid w:val="00255B60"/>
    <w:rsid w:val="00255F13"/>
    <w:rsid w:val="00255F69"/>
    <w:rsid w:val="00255FCB"/>
    <w:rsid w:val="002565F8"/>
    <w:rsid w:val="00256646"/>
    <w:rsid w:val="002568BC"/>
    <w:rsid w:val="00256B02"/>
    <w:rsid w:val="00256BE1"/>
    <w:rsid w:val="00256DE1"/>
    <w:rsid w:val="002571A3"/>
    <w:rsid w:val="002571D8"/>
    <w:rsid w:val="0025730C"/>
    <w:rsid w:val="0025738C"/>
    <w:rsid w:val="002574EB"/>
    <w:rsid w:val="002575D3"/>
    <w:rsid w:val="0025792D"/>
    <w:rsid w:val="00257C12"/>
    <w:rsid w:val="0026001A"/>
    <w:rsid w:val="0026020D"/>
    <w:rsid w:val="002607FD"/>
    <w:rsid w:val="002609A8"/>
    <w:rsid w:val="0026109F"/>
    <w:rsid w:val="00261280"/>
    <w:rsid w:val="00261326"/>
    <w:rsid w:val="002615EC"/>
    <w:rsid w:val="0026186A"/>
    <w:rsid w:val="00261A0A"/>
    <w:rsid w:val="00262A58"/>
    <w:rsid w:val="00263103"/>
    <w:rsid w:val="0026347D"/>
    <w:rsid w:val="0026350B"/>
    <w:rsid w:val="00263699"/>
    <w:rsid w:val="002636E0"/>
    <w:rsid w:val="002638A4"/>
    <w:rsid w:val="00263C1E"/>
    <w:rsid w:val="00263F95"/>
    <w:rsid w:val="0026411C"/>
    <w:rsid w:val="00264297"/>
    <w:rsid w:val="00264A04"/>
    <w:rsid w:val="00264A4B"/>
    <w:rsid w:val="00264B45"/>
    <w:rsid w:val="00264CF9"/>
    <w:rsid w:val="00264D81"/>
    <w:rsid w:val="00264DA4"/>
    <w:rsid w:val="00265012"/>
    <w:rsid w:val="002651F2"/>
    <w:rsid w:val="002654D9"/>
    <w:rsid w:val="002657EF"/>
    <w:rsid w:val="00266066"/>
    <w:rsid w:val="00266299"/>
    <w:rsid w:val="0026630F"/>
    <w:rsid w:val="002663A0"/>
    <w:rsid w:val="002667DE"/>
    <w:rsid w:val="00266A78"/>
    <w:rsid w:val="00266A8D"/>
    <w:rsid w:val="00266D72"/>
    <w:rsid w:val="00266DEE"/>
    <w:rsid w:val="00267197"/>
    <w:rsid w:val="002671AC"/>
    <w:rsid w:val="002671B8"/>
    <w:rsid w:val="0026741A"/>
    <w:rsid w:val="00267C55"/>
    <w:rsid w:val="00267F95"/>
    <w:rsid w:val="0027021D"/>
    <w:rsid w:val="00270301"/>
    <w:rsid w:val="00270663"/>
    <w:rsid w:val="00270781"/>
    <w:rsid w:val="00270820"/>
    <w:rsid w:val="00270CA7"/>
    <w:rsid w:val="002710F7"/>
    <w:rsid w:val="002715F0"/>
    <w:rsid w:val="002718B3"/>
    <w:rsid w:val="00271948"/>
    <w:rsid w:val="002719AF"/>
    <w:rsid w:val="00271A16"/>
    <w:rsid w:val="00271C4B"/>
    <w:rsid w:val="00271DD9"/>
    <w:rsid w:val="0027212B"/>
    <w:rsid w:val="0027221B"/>
    <w:rsid w:val="002724DF"/>
    <w:rsid w:val="00272A86"/>
    <w:rsid w:val="00272E03"/>
    <w:rsid w:val="00272EB5"/>
    <w:rsid w:val="002730DE"/>
    <w:rsid w:val="00273691"/>
    <w:rsid w:val="002736DB"/>
    <w:rsid w:val="002738A9"/>
    <w:rsid w:val="00273D90"/>
    <w:rsid w:val="00273EE9"/>
    <w:rsid w:val="00273F92"/>
    <w:rsid w:val="002743E2"/>
    <w:rsid w:val="0027479D"/>
    <w:rsid w:val="0027483A"/>
    <w:rsid w:val="00274928"/>
    <w:rsid w:val="00274A55"/>
    <w:rsid w:val="00274CAD"/>
    <w:rsid w:val="00274DF5"/>
    <w:rsid w:val="00275258"/>
    <w:rsid w:val="002754AE"/>
    <w:rsid w:val="00275527"/>
    <w:rsid w:val="002758E5"/>
    <w:rsid w:val="00276613"/>
    <w:rsid w:val="00276712"/>
    <w:rsid w:val="002767E6"/>
    <w:rsid w:val="002768B0"/>
    <w:rsid w:val="00276A7C"/>
    <w:rsid w:val="00276AA7"/>
    <w:rsid w:val="00276AFC"/>
    <w:rsid w:val="00276DAA"/>
    <w:rsid w:val="00276DE6"/>
    <w:rsid w:val="0027704B"/>
    <w:rsid w:val="00277778"/>
    <w:rsid w:val="00277C8A"/>
    <w:rsid w:val="00277E3C"/>
    <w:rsid w:val="00277F65"/>
    <w:rsid w:val="0028071B"/>
    <w:rsid w:val="002808A5"/>
    <w:rsid w:val="002808E9"/>
    <w:rsid w:val="002809AE"/>
    <w:rsid w:val="00280F69"/>
    <w:rsid w:val="00281039"/>
    <w:rsid w:val="002812AB"/>
    <w:rsid w:val="0028185C"/>
    <w:rsid w:val="002818A7"/>
    <w:rsid w:val="00281978"/>
    <w:rsid w:val="0028198E"/>
    <w:rsid w:val="00281AF4"/>
    <w:rsid w:val="0028225E"/>
    <w:rsid w:val="002824A7"/>
    <w:rsid w:val="002827AE"/>
    <w:rsid w:val="002827DB"/>
    <w:rsid w:val="00282BF5"/>
    <w:rsid w:val="00282D74"/>
    <w:rsid w:val="002834CA"/>
    <w:rsid w:val="0028353A"/>
    <w:rsid w:val="00283688"/>
    <w:rsid w:val="00283BF2"/>
    <w:rsid w:val="00283D49"/>
    <w:rsid w:val="00284099"/>
    <w:rsid w:val="00284F54"/>
    <w:rsid w:val="0028522D"/>
    <w:rsid w:val="002852B0"/>
    <w:rsid w:val="0028554F"/>
    <w:rsid w:val="002856C4"/>
    <w:rsid w:val="00285A30"/>
    <w:rsid w:val="00285A5C"/>
    <w:rsid w:val="00285DA0"/>
    <w:rsid w:val="00285E2C"/>
    <w:rsid w:val="002860DA"/>
    <w:rsid w:val="002860F4"/>
    <w:rsid w:val="00286379"/>
    <w:rsid w:val="00287028"/>
    <w:rsid w:val="0028722D"/>
    <w:rsid w:val="00287288"/>
    <w:rsid w:val="00287507"/>
    <w:rsid w:val="00287667"/>
    <w:rsid w:val="00287790"/>
    <w:rsid w:val="002878D4"/>
    <w:rsid w:val="00287BB1"/>
    <w:rsid w:val="00287CFE"/>
    <w:rsid w:val="00287D64"/>
    <w:rsid w:val="002900B7"/>
    <w:rsid w:val="002906E3"/>
    <w:rsid w:val="002908D5"/>
    <w:rsid w:val="002908EF"/>
    <w:rsid w:val="00290C76"/>
    <w:rsid w:val="00290DD9"/>
    <w:rsid w:val="00291238"/>
    <w:rsid w:val="00291337"/>
    <w:rsid w:val="002914DE"/>
    <w:rsid w:val="002915E0"/>
    <w:rsid w:val="002916A5"/>
    <w:rsid w:val="00291D01"/>
    <w:rsid w:val="00291F3B"/>
    <w:rsid w:val="00291FF4"/>
    <w:rsid w:val="00292064"/>
    <w:rsid w:val="002923C0"/>
    <w:rsid w:val="00292460"/>
    <w:rsid w:val="00292495"/>
    <w:rsid w:val="002924DE"/>
    <w:rsid w:val="0029274E"/>
    <w:rsid w:val="0029278F"/>
    <w:rsid w:val="00292ABE"/>
    <w:rsid w:val="00292BDD"/>
    <w:rsid w:val="00292C4E"/>
    <w:rsid w:val="0029323A"/>
    <w:rsid w:val="002933E0"/>
    <w:rsid w:val="002934D1"/>
    <w:rsid w:val="002934E0"/>
    <w:rsid w:val="0029361D"/>
    <w:rsid w:val="0029391B"/>
    <w:rsid w:val="00293961"/>
    <w:rsid w:val="00293D68"/>
    <w:rsid w:val="00293D6E"/>
    <w:rsid w:val="00293F9F"/>
    <w:rsid w:val="00294018"/>
    <w:rsid w:val="002940FB"/>
    <w:rsid w:val="00294496"/>
    <w:rsid w:val="0029459B"/>
    <w:rsid w:val="00294DCA"/>
    <w:rsid w:val="00294EB0"/>
    <w:rsid w:val="0029549E"/>
    <w:rsid w:val="00295555"/>
    <w:rsid w:val="0029560F"/>
    <w:rsid w:val="00295ACD"/>
    <w:rsid w:val="00295CF0"/>
    <w:rsid w:val="0029607F"/>
    <w:rsid w:val="0029654D"/>
    <w:rsid w:val="00296B2D"/>
    <w:rsid w:val="00296CAE"/>
    <w:rsid w:val="00296D2A"/>
    <w:rsid w:val="00297356"/>
    <w:rsid w:val="0029788A"/>
    <w:rsid w:val="002979A7"/>
    <w:rsid w:val="00297AA5"/>
    <w:rsid w:val="00297C96"/>
    <w:rsid w:val="00297E63"/>
    <w:rsid w:val="002A030F"/>
    <w:rsid w:val="002A0336"/>
    <w:rsid w:val="002A0530"/>
    <w:rsid w:val="002A0754"/>
    <w:rsid w:val="002A0928"/>
    <w:rsid w:val="002A0954"/>
    <w:rsid w:val="002A0B2C"/>
    <w:rsid w:val="002A11A3"/>
    <w:rsid w:val="002A1249"/>
    <w:rsid w:val="002A16B1"/>
    <w:rsid w:val="002A16C4"/>
    <w:rsid w:val="002A18EE"/>
    <w:rsid w:val="002A1A59"/>
    <w:rsid w:val="002A1C89"/>
    <w:rsid w:val="002A232A"/>
    <w:rsid w:val="002A24DC"/>
    <w:rsid w:val="002A25CC"/>
    <w:rsid w:val="002A2729"/>
    <w:rsid w:val="002A2C5A"/>
    <w:rsid w:val="002A2C7B"/>
    <w:rsid w:val="002A2DA1"/>
    <w:rsid w:val="002A2FAF"/>
    <w:rsid w:val="002A30E8"/>
    <w:rsid w:val="002A33A1"/>
    <w:rsid w:val="002A346D"/>
    <w:rsid w:val="002A384B"/>
    <w:rsid w:val="002A391D"/>
    <w:rsid w:val="002A3B27"/>
    <w:rsid w:val="002A3B95"/>
    <w:rsid w:val="002A424B"/>
    <w:rsid w:val="002A43AF"/>
    <w:rsid w:val="002A4602"/>
    <w:rsid w:val="002A4A92"/>
    <w:rsid w:val="002A4B37"/>
    <w:rsid w:val="002A4CC6"/>
    <w:rsid w:val="002A4ED6"/>
    <w:rsid w:val="002A5046"/>
    <w:rsid w:val="002A5145"/>
    <w:rsid w:val="002A5365"/>
    <w:rsid w:val="002A58CA"/>
    <w:rsid w:val="002A5B56"/>
    <w:rsid w:val="002A5C3E"/>
    <w:rsid w:val="002A5F0B"/>
    <w:rsid w:val="002A61BF"/>
    <w:rsid w:val="002A6581"/>
    <w:rsid w:val="002A6C19"/>
    <w:rsid w:val="002A6CBB"/>
    <w:rsid w:val="002A718B"/>
    <w:rsid w:val="002A726E"/>
    <w:rsid w:val="002A72F3"/>
    <w:rsid w:val="002A75BD"/>
    <w:rsid w:val="002A763C"/>
    <w:rsid w:val="002A7EEA"/>
    <w:rsid w:val="002B0C69"/>
    <w:rsid w:val="002B0E7A"/>
    <w:rsid w:val="002B1284"/>
    <w:rsid w:val="002B155B"/>
    <w:rsid w:val="002B180C"/>
    <w:rsid w:val="002B1812"/>
    <w:rsid w:val="002B19D2"/>
    <w:rsid w:val="002B1B9B"/>
    <w:rsid w:val="002B1C79"/>
    <w:rsid w:val="002B1D98"/>
    <w:rsid w:val="002B1F5E"/>
    <w:rsid w:val="002B1FC7"/>
    <w:rsid w:val="002B2046"/>
    <w:rsid w:val="002B23D1"/>
    <w:rsid w:val="002B24DB"/>
    <w:rsid w:val="002B29E8"/>
    <w:rsid w:val="002B2B30"/>
    <w:rsid w:val="002B2E0E"/>
    <w:rsid w:val="002B30B9"/>
    <w:rsid w:val="002B3138"/>
    <w:rsid w:val="002B321B"/>
    <w:rsid w:val="002B3818"/>
    <w:rsid w:val="002B38BE"/>
    <w:rsid w:val="002B3DBB"/>
    <w:rsid w:val="002B3FF5"/>
    <w:rsid w:val="002B43D8"/>
    <w:rsid w:val="002B483B"/>
    <w:rsid w:val="002B4941"/>
    <w:rsid w:val="002B4BB5"/>
    <w:rsid w:val="002B4C7B"/>
    <w:rsid w:val="002B4DF6"/>
    <w:rsid w:val="002B5003"/>
    <w:rsid w:val="002B5186"/>
    <w:rsid w:val="002B526B"/>
    <w:rsid w:val="002B55ED"/>
    <w:rsid w:val="002B5AF3"/>
    <w:rsid w:val="002B5E80"/>
    <w:rsid w:val="002B6389"/>
    <w:rsid w:val="002B6450"/>
    <w:rsid w:val="002B650A"/>
    <w:rsid w:val="002B6DF5"/>
    <w:rsid w:val="002B6FAD"/>
    <w:rsid w:val="002B780A"/>
    <w:rsid w:val="002B7E72"/>
    <w:rsid w:val="002B7FA5"/>
    <w:rsid w:val="002C0243"/>
    <w:rsid w:val="002C035E"/>
    <w:rsid w:val="002C0520"/>
    <w:rsid w:val="002C0738"/>
    <w:rsid w:val="002C080B"/>
    <w:rsid w:val="002C0B87"/>
    <w:rsid w:val="002C0DF3"/>
    <w:rsid w:val="002C17D3"/>
    <w:rsid w:val="002C1A74"/>
    <w:rsid w:val="002C1D9E"/>
    <w:rsid w:val="002C233B"/>
    <w:rsid w:val="002C298E"/>
    <w:rsid w:val="002C299E"/>
    <w:rsid w:val="002C320F"/>
    <w:rsid w:val="002C340D"/>
    <w:rsid w:val="002C3534"/>
    <w:rsid w:val="002C3A00"/>
    <w:rsid w:val="002C3CAC"/>
    <w:rsid w:val="002C3CDC"/>
    <w:rsid w:val="002C3EAD"/>
    <w:rsid w:val="002C3EC5"/>
    <w:rsid w:val="002C3F43"/>
    <w:rsid w:val="002C4252"/>
    <w:rsid w:val="002C4421"/>
    <w:rsid w:val="002C4446"/>
    <w:rsid w:val="002C49AF"/>
    <w:rsid w:val="002C51DF"/>
    <w:rsid w:val="002C5224"/>
    <w:rsid w:val="002C52CD"/>
    <w:rsid w:val="002C5476"/>
    <w:rsid w:val="002C54D2"/>
    <w:rsid w:val="002C54F6"/>
    <w:rsid w:val="002C565E"/>
    <w:rsid w:val="002C59C4"/>
    <w:rsid w:val="002C5A97"/>
    <w:rsid w:val="002C5BC1"/>
    <w:rsid w:val="002C5F8E"/>
    <w:rsid w:val="002C6424"/>
    <w:rsid w:val="002C648C"/>
    <w:rsid w:val="002C64C4"/>
    <w:rsid w:val="002C65BC"/>
    <w:rsid w:val="002C691D"/>
    <w:rsid w:val="002C6946"/>
    <w:rsid w:val="002C6A93"/>
    <w:rsid w:val="002C6BB1"/>
    <w:rsid w:val="002C6C3B"/>
    <w:rsid w:val="002C72CE"/>
    <w:rsid w:val="002C7A38"/>
    <w:rsid w:val="002C7DAC"/>
    <w:rsid w:val="002C7DF7"/>
    <w:rsid w:val="002C7E3D"/>
    <w:rsid w:val="002D022E"/>
    <w:rsid w:val="002D0520"/>
    <w:rsid w:val="002D06B5"/>
    <w:rsid w:val="002D07DE"/>
    <w:rsid w:val="002D0819"/>
    <w:rsid w:val="002D08D5"/>
    <w:rsid w:val="002D09EA"/>
    <w:rsid w:val="002D0C28"/>
    <w:rsid w:val="002D106A"/>
    <w:rsid w:val="002D14C7"/>
    <w:rsid w:val="002D1590"/>
    <w:rsid w:val="002D1FEB"/>
    <w:rsid w:val="002D2218"/>
    <w:rsid w:val="002D2414"/>
    <w:rsid w:val="002D2975"/>
    <w:rsid w:val="002D2A92"/>
    <w:rsid w:val="002D2F2D"/>
    <w:rsid w:val="002D2F9D"/>
    <w:rsid w:val="002D332D"/>
    <w:rsid w:val="002D3633"/>
    <w:rsid w:val="002D3711"/>
    <w:rsid w:val="002D37FF"/>
    <w:rsid w:val="002D3A4D"/>
    <w:rsid w:val="002D3F6F"/>
    <w:rsid w:val="002D4307"/>
    <w:rsid w:val="002D4450"/>
    <w:rsid w:val="002D450D"/>
    <w:rsid w:val="002D4554"/>
    <w:rsid w:val="002D4EBD"/>
    <w:rsid w:val="002D507E"/>
    <w:rsid w:val="002D50DC"/>
    <w:rsid w:val="002D5325"/>
    <w:rsid w:val="002D533D"/>
    <w:rsid w:val="002D552B"/>
    <w:rsid w:val="002D55E9"/>
    <w:rsid w:val="002D5D70"/>
    <w:rsid w:val="002D5F34"/>
    <w:rsid w:val="002D6847"/>
    <w:rsid w:val="002D6854"/>
    <w:rsid w:val="002D6DAB"/>
    <w:rsid w:val="002D76C1"/>
    <w:rsid w:val="002D77ED"/>
    <w:rsid w:val="002D7B97"/>
    <w:rsid w:val="002D7D64"/>
    <w:rsid w:val="002D7E53"/>
    <w:rsid w:val="002E00DA"/>
    <w:rsid w:val="002E0145"/>
    <w:rsid w:val="002E0697"/>
    <w:rsid w:val="002E08F6"/>
    <w:rsid w:val="002E0C96"/>
    <w:rsid w:val="002E1016"/>
    <w:rsid w:val="002E153B"/>
    <w:rsid w:val="002E1695"/>
    <w:rsid w:val="002E1767"/>
    <w:rsid w:val="002E1778"/>
    <w:rsid w:val="002E1CCB"/>
    <w:rsid w:val="002E1D37"/>
    <w:rsid w:val="002E211E"/>
    <w:rsid w:val="002E23E3"/>
    <w:rsid w:val="002E24E3"/>
    <w:rsid w:val="002E254F"/>
    <w:rsid w:val="002E2692"/>
    <w:rsid w:val="002E27C5"/>
    <w:rsid w:val="002E2840"/>
    <w:rsid w:val="002E2A77"/>
    <w:rsid w:val="002E2CCB"/>
    <w:rsid w:val="002E2E13"/>
    <w:rsid w:val="002E34F1"/>
    <w:rsid w:val="002E3511"/>
    <w:rsid w:val="002E3696"/>
    <w:rsid w:val="002E3AFC"/>
    <w:rsid w:val="002E3CE0"/>
    <w:rsid w:val="002E3CF0"/>
    <w:rsid w:val="002E3E86"/>
    <w:rsid w:val="002E3F8C"/>
    <w:rsid w:val="002E4167"/>
    <w:rsid w:val="002E4273"/>
    <w:rsid w:val="002E42E3"/>
    <w:rsid w:val="002E4355"/>
    <w:rsid w:val="002E49DC"/>
    <w:rsid w:val="002E4C05"/>
    <w:rsid w:val="002E4EF2"/>
    <w:rsid w:val="002E5524"/>
    <w:rsid w:val="002E55CD"/>
    <w:rsid w:val="002E5709"/>
    <w:rsid w:val="002E5937"/>
    <w:rsid w:val="002E595D"/>
    <w:rsid w:val="002E5B75"/>
    <w:rsid w:val="002E5C8F"/>
    <w:rsid w:val="002E5D02"/>
    <w:rsid w:val="002E5E6C"/>
    <w:rsid w:val="002E6057"/>
    <w:rsid w:val="002E6121"/>
    <w:rsid w:val="002E631A"/>
    <w:rsid w:val="002E64DF"/>
    <w:rsid w:val="002E688F"/>
    <w:rsid w:val="002E696D"/>
    <w:rsid w:val="002E69A7"/>
    <w:rsid w:val="002E6CF9"/>
    <w:rsid w:val="002E6EC1"/>
    <w:rsid w:val="002E6FE2"/>
    <w:rsid w:val="002E7759"/>
    <w:rsid w:val="002E788A"/>
    <w:rsid w:val="002E7A48"/>
    <w:rsid w:val="002E7D83"/>
    <w:rsid w:val="002E7F7E"/>
    <w:rsid w:val="002F008F"/>
    <w:rsid w:val="002F04D7"/>
    <w:rsid w:val="002F055E"/>
    <w:rsid w:val="002F07A1"/>
    <w:rsid w:val="002F08B5"/>
    <w:rsid w:val="002F0AA8"/>
    <w:rsid w:val="002F0BA9"/>
    <w:rsid w:val="002F0F12"/>
    <w:rsid w:val="002F11D8"/>
    <w:rsid w:val="002F1235"/>
    <w:rsid w:val="002F124B"/>
    <w:rsid w:val="002F1339"/>
    <w:rsid w:val="002F18AA"/>
    <w:rsid w:val="002F1DAF"/>
    <w:rsid w:val="002F1E1D"/>
    <w:rsid w:val="002F248E"/>
    <w:rsid w:val="002F264F"/>
    <w:rsid w:val="002F2CFB"/>
    <w:rsid w:val="002F2DFC"/>
    <w:rsid w:val="002F3033"/>
    <w:rsid w:val="002F3187"/>
    <w:rsid w:val="002F32A9"/>
    <w:rsid w:val="002F3317"/>
    <w:rsid w:val="002F3724"/>
    <w:rsid w:val="002F381C"/>
    <w:rsid w:val="002F391A"/>
    <w:rsid w:val="002F3CAD"/>
    <w:rsid w:val="002F3F2E"/>
    <w:rsid w:val="002F449C"/>
    <w:rsid w:val="002F4814"/>
    <w:rsid w:val="002F497A"/>
    <w:rsid w:val="002F4DAB"/>
    <w:rsid w:val="002F5C6A"/>
    <w:rsid w:val="002F5EBE"/>
    <w:rsid w:val="002F60A5"/>
    <w:rsid w:val="002F624F"/>
    <w:rsid w:val="002F62A2"/>
    <w:rsid w:val="002F62DA"/>
    <w:rsid w:val="002F66E7"/>
    <w:rsid w:val="002F6919"/>
    <w:rsid w:val="002F6B9A"/>
    <w:rsid w:val="002F6E41"/>
    <w:rsid w:val="002F6EBD"/>
    <w:rsid w:val="002F6FB0"/>
    <w:rsid w:val="002F72CB"/>
    <w:rsid w:val="002F77AC"/>
    <w:rsid w:val="00300183"/>
    <w:rsid w:val="00300362"/>
    <w:rsid w:val="003005C3"/>
    <w:rsid w:val="00300630"/>
    <w:rsid w:val="00300938"/>
    <w:rsid w:val="00300F20"/>
    <w:rsid w:val="003013F6"/>
    <w:rsid w:val="003017D0"/>
    <w:rsid w:val="00301B58"/>
    <w:rsid w:val="00302124"/>
    <w:rsid w:val="0030254C"/>
    <w:rsid w:val="00302649"/>
    <w:rsid w:val="003026E3"/>
    <w:rsid w:val="00302767"/>
    <w:rsid w:val="00302A28"/>
    <w:rsid w:val="00302B69"/>
    <w:rsid w:val="00302C22"/>
    <w:rsid w:val="00302D67"/>
    <w:rsid w:val="003032A7"/>
    <w:rsid w:val="0030386D"/>
    <w:rsid w:val="003039F5"/>
    <w:rsid w:val="003043DF"/>
    <w:rsid w:val="00304481"/>
    <w:rsid w:val="00304678"/>
    <w:rsid w:val="00304772"/>
    <w:rsid w:val="003047BD"/>
    <w:rsid w:val="00304873"/>
    <w:rsid w:val="003049B8"/>
    <w:rsid w:val="003049E5"/>
    <w:rsid w:val="00304ADE"/>
    <w:rsid w:val="00304AE8"/>
    <w:rsid w:val="00304C60"/>
    <w:rsid w:val="00304E04"/>
    <w:rsid w:val="00305007"/>
    <w:rsid w:val="003050A9"/>
    <w:rsid w:val="003051EC"/>
    <w:rsid w:val="00305315"/>
    <w:rsid w:val="0030541B"/>
    <w:rsid w:val="00305B8F"/>
    <w:rsid w:val="00305D5F"/>
    <w:rsid w:val="00306066"/>
    <w:rsid w:val="00306272"/>
    <w:rsid w:val="003064AB"/>
    <w:rsid w:val="00306BC5"/>
    <w:rsid w:val="00306CE8"/>
    <w:rsid w:val="003070E8"/>
    <w:rsid w:val="003075DB"/>
    <w:rsid w:val="0030765C"/>
    <w:rsid w:val="00307965"/>
    <w:rsid w:val="00307DA4"/>
    <w:rsid w:val="00307DD8"/>
    <w:rsid w:val="00307ED5"/>
    <w:rsid w:val="00310313"/>
    <w:rsid w:val="003105E5"/>
    <w:rsid w:val="0031083E"/>
    <w:rsid w:val="00310BED"/>
    <w:rsid w:val="00310DBE"/>
    <w:rsid w:val="00310ECD"/>
    <w:rsid w:val="00310EE4"/>
    <w:rsid w:val="003111CA"/>
    <w:rsid w:val="0031161B"/>
    <w:rsid w:val="00311808"/>
    <w:rsid w:val="00311B0D"/>
    <w:rsid w:val="00311DCA"/>
    <w:rsid w:val="00311E52"/>
    <w:rsid w:val="003120AE"/>
    <w:rsid w:val="00312284"/>
    <w:rsid w:val="00312963"/>
    <w:rsid w:val="00312BC4"/>
    <w:rsid w:val="003133AD"/>
    <w:rsid w:val="00313742"/>
    <w:rsid w:val="0031396A"/>
    <w:rsid w:val="00314192"/>
    <w:rsid w:val="003144E0"/>
    <w:rsid w:val="00314542"/>
    <w:rsid w:val="0031469C"/>
    <w:rsid w:val="0031483C"/>
    <w:rsid w:val="00314E0A"/>
    <w:rsid w:val="003154F8"/>
    <w:rsid w:val="003155DC"/>
    <w:rsid w:val="00315607"/>
    <w:rsid w:val="003159FC"/>
    <w:rsid w:val="00315C55"/>
    <w:rsid w:val="00315C62"/>
    <w:rsid w:val="00315D63"/>
    <w:rsid w:val="00316093"/>
    <w:rsid w:val="003160A2"/>
    <w:rsid w:val="00316126"/>
    <w:rsid w:val="00316272"/>
    <w:rsid w:val="00316396"/>
    <w:rsid w:val="003168A9"/>
    <w:rsid w:val="00316903"/>
    <w:rsid w:val="00316A42"/>
    <w:rsid w:val="00316FE3"/>
    <w:rsid w:val="00317110"/>
    <w:rsid w:val="0031725C"/>
    <w:rsid w:val="003176BE"/>
    <w:rsid w:val="003178F8"/>
    <w:rsid w:val="00317946"/>
    <w:rsid w:val="00317BED"/>
    <w:rsid w:val="00317F00"/>
    <w:rsid w:val="00317F09"/>
    <w:rsid w:val="00320189"/>
    <w:rsid w:val="0032025C"/>
    <w:rsid w:val="00320448"/>
    <w:rsid w:val="0032050F"/>
    <w:rsid w:val="00320CCE"/>
    <w:rsid w:val="00320F19"/>
    <w:rsid w:val="003212AD"/>
    <w:rsid w:val="003212C4"/>
    <w:rsid w:val="003213FB"/>
    <w:rsid w:val="003215EF"/>
    <w:rsid w:val="0032188E"/>
    <w:rsid w:val="00321A64"/>
    <w:rsid w:val="00321BEF"/>
    <w:rsid w:val="00321C3C"/>
    <w:rsid w:val="00322008"/>
    <w:rsid w:val="003224E8"/>
    <w:rsid w:val="00322588"/>
    <w:rsid w:val="00322795"/>
    <w:rsid w:val="00322984"/>
    <w:rsid w:val="00322AA1"/>
    <w:rsid w:val="00322B2E"/>
    <w:rsid w:val="00322CDF"/>
    <w:rsid w:val="00322D25"/>
    <w:rsid w:val="00323335"/>
    <w:rsid w:val="00323430"/>
    <w:rsid w:val="00323451"/>
    <w:rsid w:val="00323741"/>
    <w:rsid w:val="0032385D"/>
    <w:rsid w:val="00323A66"/>
    <w:rsid w:val="00323ACD"/>
    <w:rsid w:val="00323E03"/>
    <w:rsid w:val="00323E24"/>
    <w:rsid w:val="00323F30"/>
    <w:rsid w:val="00324130"/>
    <w:rsid w:val="00324262"/>
    <w:rsid w:val="00324371"/>
    <w:rsid w:val="00324397"/>
    <w:rsid w:val="003246B6"/>
    <w:rsid w:val="00324B10"/>
    <w:rsid w:val="00324BC0"/>
    <w:rsid w:val="00324FFE"/>
    <w:rsid w:val="003250E9"/>
    <w:rsid w:val="0032541D"/>
    <w:rsid w:val="003255DF"/>
    <w:rsid w:val="00325725"/>
    <w:rsid w:val="00325A78"/>
    <w:rsid w:val="00325BB9"/>
    <w:rsid w:val="00325C26"/>
    <w:rsid w:val="00325ED1"/>
    <w:rsid w:val="003263B6"/>
    <w:rsid w:val="00326500"/>
    <w:rsid w:val="00326588"/>
    <w:rsid w:val="00326656"/>
    <w:rsid w:val="00326823"/>
    <w:rsid w:val="00326B02"/>
    <w:rsid w:val="00326C6C"/>
    <w:rsid w:val="00326CD2"/>
    <w:rsid w:val="00327002"/>
    <w:rsid w:val="00327081"/>
    <w:rsid w:val="00327396"/>
    <w:rsid w:val="003277CA"/>
    <w:rsid w:val="00327985"/>
    <w:rsid w:val="00327A89"/>
    <w:rsid w:val="00327FDE"/>
    <w:rsid w:val="00330407"/>
    <w:rsid w:val="003304E7"/>
    <w:rsid w:val="0033097F"/>
    <w:rsid w:val="00330A47"/>
    <w:rsid w:val="00330CF2"/>
    <w:rsid w:val="00330E82"/>
    <w:rsid w:val="00331292"/>
    <w:rsid w:val="003312F3"/>
    <w:rsid w:val="00331624"/>
    <w:rsid w:val="0033162B"/>
    <w:rsid w:val="00331E29"/>
    <w:rsid w:val="0033265B"/>
    <w:rsid w:val="00332D1B"/>
    <w:rsid w:val="00332EE3"/>
    <w:rsid w:val="003332F7"/>
    <w:rsid w:val="003333C1"/>
    <w:rsid w:val="0033353A"/>
    <w:rsid w:val="00333601"/>
    <w:rsid w:val="00333607"/>
    <w:rsid w:val="00333824"/>
    <w:rsid w:val="00333B1F"/>
    <w:rsid w:val="00333CD4"/>
    <w:rsid w:val="00333CEB"/>
    <w:rsid w:val="00333DF6"/>
    <w:rsid w:val="003341A8"/>
    <w:rsid w:val="00334259"/>
    <w:rsid w:val="0033436E"/>
    <w:rsid w:val="003345FE"/>
    <w:rsid w:val="003348C0"/>
    <w:rsid w:val="00334D1C"/>
    <w:rsid w:val="00334F1F"/>
    <w:rsid w:val="00335314"/>
    <w:rsid w:val="003353DF"/>
    <w:rsid w:val="003358B4"/>
    <w:rsid w:val="00335CF7"/>
    <w:rsid w:val="003363AA"/>
    <w:rsid w:val="0033644F"/>
    <w:rsid w:val="00336A4A"/>
    <w:rsid w:val="00336C0C"/>
    <w:rsid w:val="00336F55"/>
    <w:rsid w:val="0033718F"/>
    <w:rsid w:val="003372D8"/>
    <w:rsid w:val="003375E6"/>
    <w:rsid w:val="003376A1"/>
    <w:rsid w:val="00337F4C"/>
    <w:rsid w:val="0034041A"/>
    <w:rsid w:val="003405BC"/>
    <w:rsid w:val="003407EA"/>
    <w:rsid w:val="003409A1"/>
    <w:rsid w:val="00340C07"/>
    <w:rsid w:val="00340C8D"/>
    <w:rsid w:val="00341058"/>
    <w:rsid w:val="003410FB"/>
    <w:rsid w:val="00341190"/>
    <w:rsid w:val="003411C0"/>
    <w:rsid w:val="0034131F"/>
    <w:rsid w:val="0034133D"/>
    <w:rsid w:val="00341401"/>
    <w:rsid w:val="00341991"/>
    <w:rsid w:val="00341BC8"/>
    <w:rsid w:val="00341CE6"/>
    <w:rsid w:val="003425E0"/>
    <w:rsid w:val="00342627"/>
    <w:rsid w:val="0034268B"/>
    <w:rsid w:val="003427EC"/>
    <w:rsid w:val="00342B12"/>
    <w:rsid w:val="00342BCD"/>
    <w:rsid w:val="00342BD6"/>
    <w:rsid w:val="00342CEA"/>
    <w:rsid w:val="003434F9"/>
    <w:rsid w:val="00343675"/>
    <w:rsid w:val="003438BA"/>
    <w:rsid w:val="00343972"/>
    <w:rsid w:val="00343D4F"/>
    <w:rsid w:val="00344282"/>
    <w:rsid w:val="003445E9"/>
    <w:rsid w:val="00344689"/>
    <w:rsid w:val="00344C5B"/>
    <w:rsid w:val="00344E54"/>
    <w:rsid w:val="003450A7"/>
    <w:rsid w:val="00345224"/>
    <w:rsid w:val="00345626"/>
    <w:rsid w:val="00345717"/>
    <w:rsid w:val="00345873"/>
    <w:rsid w:val="0034590B"/>
    <w:rsid w:val="00345939"/>
    <w:rsid w:val="00345A12"/>
    <w:rsid w:val="00345A88"/>
    <w:rsid w:val="00345C6B"/>
    <w:rsid w:val="00346081"/>
    <w:rsid w:val="003460AE"/>
    <w:rsid w:val="00346124"/>
    <w:rsid w:val="0034626B"/>
    <w:rsid w:val="00346505"/>
    <w:rsid w:val="0034652E"/>
    <w:rsid w:val="003467EE"/>
    <w:rsid w:val="00346863"/>
    <w:rsid w:val="00346D15"/>
    <w:rsid w:val="00346EA2"/>
    <w:rsid w:val="00346F33"/>
    <w:rsid w:val="0034733B"/>
    <w:rsid w:val="00347558"/>
    <w:rsid w:val="003475DC"/>
    <w:rsid w:val="003477F6"/>
    <w:rsid w:val="003478C8"/>
    <w:rsid w:val="00347917"/>
    <w:rsid w:val="00347CE9"/>
    <w:rsid w:val="00347E91"/>
    <w:rsid w:val="00350058"/>
    <w:rsid w:val="00350310"/>
    <w:rsid w:val="0035042B"/>
    <w:rsid w:val="0035049C"/>
    <w:rsid w:val="00350BEC"/>
    <w:rsid w:val="00350D5E"/>
    <w:rsid w:val="00350E27"/>
    <w:rsid w:val="00350F80"/>
    <w:rsid w:val="00350F83"/>
    <w:rsid w:val="003510AC"/>
    <w:rsid w:val="003510E7"/>
    <w:rsid w:val="003511B6"/>
    <w:rsid w:val="00351402"/>
    <w:rsid w:val="00351770"/>
    <w:rsid w:val="003519D7"/>
    <w:rsid w:val="00351FF3"/>
    <w:rsid w:val="00352506"/>
    <w:rsid w:val="003526B4"/>
    <w:rsid w:val="003527BA"/>
    <w:rsid w:val="003527BF"/>
    <w:rsid w:val="003527D4"/>
    <w:rsid w:val="00352848"/>
    <w:rsid w:val="00352888"/>
    <w:rsid w:val="003528AE"/>
    <w:rsid w:val="003529EE"/>
    <w:rsid w:val="00352CC4"/>
    <w:rsid w:val="00352D17"/>
    <w:rsid w:val="00353128"/>
    <w:rsid w:val="0035318A"/>
    <w:rsid w:val="0035330B"/>
    <w:rsid w:val="003535A0"/>
    <w:rsid w:val="00353780"/>
    <w:rsid w:val="00353782"/>
    <w:rsid w:val="0035384C"/>
    <w:rsid w:val="003538FD"/>
    <w:rsid w:val="0035391B"/>
    <w:rsid w:val="00354097"/>
    <w:rsid w:val="003541BE"/>
    <w:rsid w:val="003541C0"/>
    <w:rsid w:val="0035433F"/>
    <w:rsid w:val="00354407"/>
    <w:rsid w:val="003544F1"/>
    <w:rsid w:val="00354579"/>
    <w:rsid w:val="00354B61"/>
    <w:rsid w:val="00354C79"/>
    <w:rsid w:val="00354FAD"/>
    <w:rsid w:val="003551D0"/>
    <w:rsid w:val="003556E4"/>
    <w:rsid w:val="00355771"/>
    <w:rsid w:val="0035593B"/>
    <w:rsid w:val="00355A85"/>
    <w:rsid w:val="00355CFC"/>
    <w:rsid w:val="00355DF8"/>
    <w:rsid w:val="00355F56"/>
    <w:rsid w:val="00356252"/>
    <w:rsid w:val="00356821"/>
    <w:rsid w:val="00356A25"/>
    <w:rsid w:val="00356BBB"/>
    <w:rsid w:val="003570FB"/>
    <w:rsid w:val="00357320"/>
    <w:rsid w:val="003577A2"/>
    <w:rsid w:val="00357BFA"/>
    <w:rsid w:val="00357DB7"/>
    <w:rsid w:val="00360237"/>
    <w:rsid w:val="0036075B"/>
    <w:rsid w:val="003608BA"/>
    <w:rsid w:val="00360BB2"/>
    <w:rsid w:val="00360BE3"/>
    <w:rsid w:val="003618D9"/>
    <w:rsid w:val="00361A20"/>
    <w:rsid w:val="00361AB8"/>
    <w:rsid w:val="00361D1C"/>
    <w:rsid w:val="00361DCD"/>
    <w:rsid w:val="00361E60"/>
    <w:rsid w:val="00361FC8"/>
    <w:rsid w:val="003625B1"/>
    <w:rsid w:val="00362614"/>
    <w:rsid w:val="00362683"/>
    <w:rsid w:val="0036279F"/>
    <w:rsid w:val="00362D10"/>
    <w:rsid w:val="00362DD8"/>
    <w:rsid w:val="0036313E"/>
    <w:rsid w:val="0036327B"/>
    <w:rsid w:val="00363518"/>
    <w:rsid w:val="00363535"/>
    <w:rsid w:val="00363537"/>
    <w:rsid w:val="00363EF2"/>
    <w:rsid w:val="0036410B"/>
    <w:rsid w:val="00364215"/>
    <w:rsid w:val="00364621"/>
    <w:rsid w:val="00364E51"/>
    <w:rsid w:val="003650E4"/>
    <w:rsid w:val="00365231"/>
    <w:rsid w:val="0036531D"/>
    <w:rsid w:val="003655FB"/>
    <w:rsid w:val="00365A64"/>
    <w:rsid w:val="00365A8B"/>
    <w:rsid w:val="00365FA7"/>
    <w:rsid w:val="00365FED"/>
    <w:rsid w:val="003660EC"/>
    <w:rsid w:val="0036619B"/>
    <w:rsid w:val="003661D8"/>
    <w:rsid w:val="00366460"/>
    <w:rsid w:val="003665FD"/>
    <w:rsid w:val="003666C2"/>
    <w:rsid w:val="00366935"/>
    <w:rsid w:val="00366A2C"/>
    <w:rsid w:val="00366B3F"/>
    <w:rsid w:val="00366C19"/>
    <w:rsid w:val="00366D41"/>
    <w:rsid w:val="00366DA4"/>
    <w:rsid w:val="00366ECA"/>
    <w:rsid w:val="003671C5"/>
    <w:rsid w:val="00367979"/>
    <w:rsid w:val="00367AA5"/>
    <w:rsid w:val="00367C5F"/>
    <w:rsid w:val="00367ED2"/>
    <w:rsid w:val="00367EDF"/>
    <w:rsid w:val="00370147"/>
    <w:rsid w:val="00370561"/>
    <w:rsid w:val="00370857"/>
    <w:rsid w:val="00370A8E"/>
    <w:rsid w:val="00370BB4"/>
    <w:rsid w:val="00370BF2"/>
    <w:rsid w:val="00370CED"/>
    <w:rsid w:val="00370E9A"/>
    <w:rsid w:val="00370F3D"/>
    <w:rsid w:val="00371357"/>
    <w:rsid w:val="003715D6"/>
    <w:rsid w:val="00371800"/>
    <w:rsid w:val="0037191D"/>
    <w:rsid w:val="00371CE2"/>
    <w:rsid w:val="00372002"/>
    <w:rsid w:val="003723D0"/>
    <w:rsid w:val="0037258B"/>
    <w:rsid w:val="00372684"/>
    <w:rsid w:val="003729F6"/>
    <w:rsid w:val="00372BF3"/>
    <w:rsid w:val="0037313F"/>
    <w:rsid w:val="0037340C"/>
    <w:rsid w:val="003736ED"/>
    <w:rsid w:val="00374031"/>
    <w:rsid w:val="00374327"/>
    <w:rsid w:val="003746AC"/>
    <w:rsid w:val="0037476F"/>
    <w:rsid w:val="00374AB4"/>
    <w:rsid w:val="00374C23"/>
    <w:rsid w:val="00374CAD"/>
    <w:rsid w:val="00374D16"/>
    <w:rsid w:val="00374FA1"/>
    <w:rsid w:val="003751D8"/>
    <w:rsid w:val="00375249"/>
    <w:rsid w:val="003752F5"/>
    <w:rsid w:val="00375414"/>
    <w:rsid w:val="0037564C"/>
    <w:rsid w:val="00375797"/>
    <w:rsid w:val="0037585C"/>
    <w:rsid w:val="00375A52"/>
    <w:rsid w:val="00375FA8"/>
    <w:rsid w:val="00375FBA"/>
    <w:rsid w:val="00376257"/>
    <w:rsid w:val="003762DC"/>
    <w:rsid w:val="00376502"/>
    <w:rsid w:val="003765E7"/>
    <w:rsid w:val="003767F1"/>
    <w:rsid w:val="003768F8"/>
    <w:rsid w:val="00376A9B"/>
    <w:rsid w:val="00376DA0"/>
    <w:rsid w:val="00377153"/>
    <w:rsid w:val="003772DD"/>
    <w:rsid w:val="00377556"/>
    <w:rsid w:val="00377788"/>
    <w:rsid w:val="00377A11"/>
    <w:rsid w:val="00377B15"/>
    <w:rsid w:val="00377B9B"/>
    <w:rsid w:val="00377DDA"/>
    <w:rsid w:val="00377F43"/>
    <w:rsid w:val="00377F75"/>
    <w:rsid w:val="00377FBC"/>
    <w:rsid w:val="00380242"/>
    <w:rsid w:val="00380339"/>
    <w:rsid w:val="00380369"/>
    <w:rsid w:val="003804E8"/>
    <w:rsid w:val="00380F06"/>
    <w:rsid w:val="0038105E"/>
    <w:rsid w:val="00381189"/>
    <w:rsid w:val="0038141B"/>
    <w:rsid w:val="003816A6"/>
    <w:rsid w:val="00381A47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D5A"/>
    <w:rsid w:val="00383F50"/>
    <w:rsid w:val="00383FDF"/>
    <w:rsid w:val="00384002"/>
    <w:rsid w:val="0038405A"/>
    <w:rsid w:val="0038407E"/>
    <w:rsid w:val="0038409D"/>
    <w:rsid w:val="003840A9"/>
    <w:rsid w:val="0038430D"/>
    <w:rsid w:val="00384A92"/>
    <w:rsid w:val="00384C10"/>
    <w:rsid w:val="00384E71"/>
    <w:rsid w:val="00384F64"/>
    <w:rsid w:val="0038501F"/>
    <w:rsid w:val="00385432"/>
    <w:rsid w:val="00385959"/>
    <w:rsid w:val="00385BAA"/>
    <w:rsid w:val="00385F11"/>
    <w:rsid w:val="00385F4F"/>
    <w:rsid w:val="00386B84"/>
    <w:rsid w:val="00386BBE"/>
    <w:rsid w:val="00386CCC"/>
    <w:rsid w:val="00386DF4"/>
    <w:rsid w:val="00386DF6"/>
    <w:rsid w:val="00386E3A"/>
    <w:rsid w:val="00386E9C"/>
    <w:rsid w:val="003870CB"/>
    <w:rsid w:val="00387855"/>
    <w:rsid w:val="00387985"/>
    <w:rsid w:val="00387B1E"/>
    <w:rsid w:val="00390440"/>
    <w:rsid w:val="00390474"/>
    <w:rsid w:val="003904C2"/>
    <w:rsid w:val="00390FDA"/>
    <w:rsid w:val="0039113E"/>
    <w:rsid w:val="00391301"/>
    <w:rsid w:val="003913B1"/>
    <w:rsid w:val="00391515"/>
    <w:rsid w:val="00391EE1"/>
    <w:rsid w:val="00391F9D"/>
    <w:rsid w:val="00392370"/>
    <w:rsid w:val="00392631"/>
    <w:rsid w:val="003927A1"/>
    <w:rsid w:val="00392A52"/>
    <w:rsid w:val="00392B37"/>
    <w:rsid w:val="00392D12"/>
    <w:rsid w:val="00392E9D"/>
    <w:rsid w:val="00392F5F"/>
    <w:rsid w:val="0039343F"/>
    <w:rsid w:val="00393609"/>
    <w:rsid w:val="003938AD"/>
    <w:rsid w:val="00393E4F"/>
    <w:rsid w:val="0039478D"/>
    <w:rsid w:val="00394B4B"/>
    <w:rsid w:val="00394E83"/>
    <w:rsid w:val="00394EE6"/>
    <w:rsid w:val="0039510E"/>
    <w:rsid w:val="00395AEF"/>
    <w:rsid w:val="00395DAA"/>
    <w:rsid w:val="003968F9"/>
    <w:rsid w:val="00396C69"/>
    <w:rsid w:val="00396C97"/>
    <w:rsid w:val="00396EC5"/>
    <w:rsid w:val="00397040"/>
    <w:rsid w:val="00397496"/>
    <w:rsid w:val="003976D1"/>
    <w:rsid w:val="0039795F"/>
    <w:rsid w:val="00397A31"/>
    <w:rsid w:val="00397A50"/>
    <w:rsid w:val="00397D7D"/>
    <w:rsid w:val="00397F32"/>
    <w:rsid w:val="003A0430"/>
    <w:rsid w:val="003A0450"/>
    <w:rsid w:val="003A0662"/>
    <w:rsid w:val="003A1646"/>
    <w:rsid w:val="003A16B3"/>
    <w:rsid w:val="003A1C55"/>
    <w:rsid w:val="003A1C59"/>
    <w:rsid w:val="003A219B"/>
    <w:rsid w:val="003A2388"/>
    <w:rsid w:val="003A245A"/>
    <w:rsid w:val="003A252C"/>
    <w:rsid w:val="003A2B2F"/>
    <w:rsid w:val="003A2BAA"/>
    <w:rsid w:val="003A2C9A"/>
    <w:rsid w:val="003A2E9C"/>
    <w:rsid w:val="003A30BF"/>
    <w:rsid w:val="003A30D2"/>
    <w:rsid w:val="003A33D9"/>
    <w:rsid w:val="003A3556"/>
    <w:rsid w:val="003A3682"/>
    <w:rsid w:val="003A369D"/>
    <w:rsid w:val="003A379A"/>
    <w:rsid w:val="003A3964"/>
    <w:rsid w:val="003A3C37"/>
    <w:rsid w:val="003A3C60"/>
    <w:rsid w:val="003A3EE6"/>
    <w:rsid w:val="003A43B1"/>
    <w:rsid w:val="003A4953"/>
    <w:rsid w:val="003A4975"/>
    <w:rsid w:val="003A499D"/>
    <w:rsid w:val="003A49FC"/>
    <w:rsid w:val="003A4B4B"/>
    <w:rsid w:val="003A4ECC"/>
    <w:rsid w:val="003A4FB8"/>
    <w:rsid w:val="003A50FF"/>
    <w:rsid w:val="003A517B"/>
    <w:rsid w:val="003A51B8"/>
    <w:rsid w:val="003A52DF"/>
    <w:rsid w:val="003A5542"/>
    <w:rsid w:val="003A5CD5"/>
    <w:rsid w:val="003A5D54"/>
    <w:rsid w:val="003A5EE0"/>
    <w:rsid w:val="003A610C"/>
    <w:rsid w:val="003A62D9"/>
    <w:rsid w:val="003A6457"/>
    <w:rsid w:val="003A6626"/>
    <w:rsid w:val="003A66C1"/>
    <w:rsid w:val="003A6D0F"/>
    <w:rsid w:val="003A7544"/>
    <w:rsid w:val="003A75C6"/>
    <w:rsid w:val="003A7770"/>
    <w:rsid w:val="003A7994"/>
    <w:rsid w:val="003A7D9F"/>
    <w:rsid w:val="003A7E0D"/>
    <w:rsid w:val="003B00C2"/>
    <w:rsid w:val="003B0118"/>
    <w:rsid w:val="003B017D"/>
    <w:rsid w:val="003B029E"/>
    <w:rsid w:val="003B04E3"/>
    <w:rsid w:val="003B0527"/>
    <w:rsid w:val="003B0568"/>
    <w:rsid w:val="003B0B01"/>
    <w:rsid w:val="003B0B96"/>
    <w:rsid w:val="003B0BC6"/>
    <w:rsid w:val="003B0CFB"/>
    <w:rsid w:val="003B0D44"/>
    <w:rsid w:val="003B0DC3"/>
    <w:rsid w:val="003B0F52"/>
    <w:rsid w:val="003B1196"/>
    <w:rsid w:val="003B192A"/>
    <w:rsid w:val="003B1A8B"/>
    <w:rsid w:val="003B1CFF"/>
    <w:rsid w:val="003B1E53"/>
    <w:rsid w:val="003B2093"/>
    <w:rsid w:val="003B21EA"/>
    <w:rsid w:val="003B22F2"/>
    <w:rsid w:val="003B2390"/>
    <w:rsid w:val="003B23A9"/>
    <w:rsid w:val="003B2790"/>
    <w:rsid w:val="003B28DB"/>
    <w:rsid w:val="003B2ADD"/>
    <w:rsid w:val="003B2E28"/>
    <w:rsid w:val="003B2EA1"/>
    <w:rsid w:val="003B31CF"/>
    <w:rsid w:val="003B332E"/>
    <w:rsid w:val="003B35C9"/>
    <w:rsid w:val="003B3808"/>
    <w:rsid w:val="003B3A45"/>
    <w:rsid w:val="003B3F91"/>
    <w:rsid w:val="003B4045"/>
    <w:rsid w:val="003B427D"/>
    <w:rsid w:val="003B4663"/>
    <w:rsid w:val="003B494E"/>
    <w:rsid w:val="003B4A77"/>
    <w:rsid w:val="003B4AE7"/>
    <w:rsid w:val="003B4BAD"/>
    <w:rsid w:val="003B4D74"/>
    <w:rsid w:val="003B4E51"/>
    <w:rsid w:val="003B4FB7"/>
    <w:rsid w:val="003B50BA"/>
    <w:rsid w:val="003B51E6"/>
    <w:rsid w:val="003B54C7"/>
    <w:rsid w:val="003B55D7"/>
    <w:rsid w:val="003B55DA"/>
    <w:rsid w:val="003B564F"/>
    <w:rsid w:val="003B569B"/>
    <w:rsid w:val="003B5884"/>
    <w:rsid w:val="003B594E"/>
    <w:rsid w:val="003B5A88"/>
    <w:rsid w:val="003B5B10"/>
    <w:rsid w:val="003B5E10"/>
    <w:rsid w:val="003B5F22"/>
    <w:rsid w:val="003B600C"/>
    <w:rsid w:val="003B601E"/>
    <w:rsid w:val="003B6134"/>
    <w:rsid w:val="003B644E"/>
    <w:rsid w:val="003B67BE"/>
    <w:rsid w:val="003B67F7"/>
    <w:rsid w:val="003B6966"/>
    <w:rsid w:val="003B6AE1"/>
    <w:rsid w:val="003B6B9D"/>
    <w:rsid w:val="003B6BA0"/>
    <w:rsid w:val="003B6CAF"/>
    <w:rsid w:val="003B7238"/>
    <w:rsid w:val="003B7327"/>
    <w:rsid w:val="003B7458"/>
    <w:rsid w:val="003B7469"/>
    <w:rsid w:val="003B7539"/>
    <w:rsid w:val="003B7775"/>
    <w:rsid w:val="003B778F"/>
    <w:rsid w:val="003B78DA"/>
    <w:rsid w:val="003B7945"/>
    <w:rsid w:val="003B7DAD"/>
    <w:rsid w:val="003B7F9F"/>
    <w:rsid w:val="003C0034"/>
    <w:rsid w:val="003C0128"/>
    <w:rsid w:val="003C02D7"/>
    <w:rsid w:val="003C0492"/>
    <w:rsid w:val="003C04CA"/>
    <w:rsid w:val="003C0794"/>
    <w:rsid w:val="003C1074"/>
    <w:rsid w:val="003C1155"/>
    <w:rsid w:val="003C13FB"/>
    <w:rsid w:val="003C14EF"/>
    <w:rsid w:val="003C15D1"/>
    <w:rsid w:val="003C15D8"/>
    <w:rsid w:val="003C18C6"/>
    <w:rsid w:val="003C1909"/>
    <w:rsid w:val="003C19D1"/>
    <w:rsid w:val="003C1AFF"/>
    <w:rsid w:val="003C1BA0"/>
    <w:rsid w:val="003C1E76"/>
    <w:rsid w:val="003C1EA8"/>
    <w:rsid w:val="003C1F57"/>
    <w:rsid w:val="003C242A"/>
    <w:rsid w:val="003C242C"/>
    <w:rsid w:val="003C245F"/>
    <w:rsid w:val="003C26BD"/>
    <w:rsid w:val="003C26F0"/>
    <w:rsid w:val="003C2A89"/>
    <w:rsid w:val="003C2BE8"/>
    <w:rsid w:val="003C2DBD"/>
    <w:rsid w:val="003C307C"/>
    <w:rsid w:val="003C3378"/>
    <w:rsid w:val="003C35D1"/>
    <w:rsid w:val="003C3854"/>
    <w:rsid w:val="003C3920"/>
    <w:rsid w:val="003C3981"/>
    <w:rsid w:val="003C3B50"/>
    <w:rsid w:val="003C3C0C"/>
    <w:rsid w:val="003C3CCA"/>
    <w:rsid w:val="003C4267"/>
    <w:rsid w:val="003C4386"/>
    <w:rsid w:val="003C45CB"/>
    <w:rsid w:val="003C482D"/>
    <w:rsid w:val="003C49D6"/>
    <w:rsid w:val="003C4B79"/>
    <w:rsid w:val="003C4F7D"/>
    <w:rsid w:val="003C50F5"/>
    <w:rsid w:val="003C5132"/>
    <w:rsid w:val="003C5797"/>
    <w:rsid w:val="003C5DE7"/>
    <w:rsid w:val="003C6178"/>
    <w:rsid w:val="003C630D"/>
    <w:rsid w:val="003C6509"/>
    <w:rsid w:val="003C65AF"/>
    <w:rsid w:val="003C69E5"/>
    <w:rsid w:val="003C7270"/>
    <w:rsid w:val="003C74DA"/>
    <w:rsid w:val="003C76F6"/>
    <w:rsid w:val="003C79D5"/>
    <w:rsid w:val="003D01F8"/>
    <w:rsid w:val="003D03EB"/>
    <w:rsid w:val="003D05E3"/>
    <w:rsid w:val="003D05F0"/>
    <w:rsid w:val="003D0689"/>
    <w:rsid w:val="003D0737"/>
    <w:rsid w:val="003D0A1F"/>
    <w:rsid w:val="003D0A99"/>
    <w:rsid w:val="003D0C69"/>
    <w:rsid w:val="003D0FFE"/>
    <w:rsid w:val="003D1170"/>
    <w:rsid w:val="003D1649"/>
    <w:rsid w:val="003D167C"/>
    <w:rsid w:val="003D17BA"/>
    <w:rsid w:val="003D18C7"/>
    <w:rsid w:val="003D1C50"/>
    <w:rsid w:val="003D21AD"/>
    <w:rsid w:val="003D229A"/>
    <w:rsid w:val="003D2F28"/>
    <w:rsid w:val="003D2F59"/>
    <w:rsid w:val="003D3150"/>
    <w:rsid w:val="003D31F4"/>
    <w:rsid w:val="003D3350"/>
    <w:rsid w:val="003D34E9"/>
    <w:rsid w:val="003D38F3"/>
    <w:rsid w:val="003D3C68"/>
    <w:rsid w:val="003D41F9"/>
    <w:rsid w:val="003D433C"/>
    <w:rsid w:val="003D45B5"/>
    <w:rsid w:val="003D48EC"/>
    <w:rsid w:val="003D4D1E"/>
    <w:rsid w:val="003D4E1F"/>
    <w:rsid w:val="003D50E5"/>
    <w:rsid w:val="003D51E8"/>
    <w:rsid w:val="003D5271"/>
    <w:rsid w:val="003D53C9"/>
    <w:rsid w:val="003D57F0"/>
    <w:rsid w:val="003D5972"/>
    <w:rsid w:val="003D5A59"/>
    <w:rsid w:val="003D5A65"/>
    <w:rsid w:val="003D5D3F"/>
    <w:rsid w:val="003D5FAE"/>
    <w:rsid w:val="003D6377"/>
    <w:rsid w:val="003D685D"/>
    <w:rsid w:val="003D690D"/>
    <w:rsid w:val="003D6EF5"/>
    <w:rsid w:val="003D730F"/>
    <w:rsid w:val="003D74A8"/>
    <w:rsid w:val="003D7AB2"/>
    <w:rsid w:val="003D7BC9"/>
    <w:rsid w:val="003D7D18"/>
    <w:rsid w:val="003E0335"/>
    <w:rsid w:val="003E06DD"/>
    <w:rsid w:val="003E07AF"/>
    <w:rsid w:val="003E09A1"/>
    <w:rsid w:val="003E0CE5"/>
    <w:rsid w:val="003E0DCB"/>
    <w:rsid w:val="003E1060"/>
    <w:rsid w:val="003E128F"/>
    <w:rsid w:val="003E14C2"/>
    <w:rsid w:val="003E1A0B"/>
    <w:rsid w:val="003E1BAB"/>
    <w:rsid w:val="003E1EF8"/>
    <w:rsid w:val="003E2153"/>
    <w:rsid w:val="003E217F"/>
    <w:rsid w:val="003E26E9"/>
    <w:rsid w:val="003E28A3"/>
    <w:rsid w:val="003E2964"/>
    <w:rsid w:val="003E2ABA"/>
    <w:rsid w:val="003E2C27"/>
    <w:rsid w:val="003E2DE9"/>
    <w:rsid w:val="003E2E30"/>
    <w:rsid w:val="003E2EDB"/>
    <w:rsid w:val="003E34CA"/>
    <w:rsid w:val="003E3772"/>
    <w:rsid w:val="003E379C"/>
    <w:rsid w:val="003E3A2A"/>
    <w:rsid w:val="003E3CAE"/>
    <w:rsid w:val="003E3FA6"/>
    <w:rsid w:val="003E41D2"/>
    <w:rsid w:val="003E42FF"/>
    <w:rsid w:val="003E44EA"/>
    <w:rsid w:val="003E45B9"/>
    <w:rsid w:val="003E469F"/>
    <w:rsid w:val="003E46C5"/>
    <w:rsid w:val="003E4891"/>
    <w:rsid w:val="003E4BF0"/>
    <w:rsid w:val="003E4F53"/>
    <w:rsid w:val="003E5268"/>
    <w:rsid w:val="003E535E"/>
    <w:rsid w:val="003E53E0"/>
    <w:rsid w:val="003E55AC"/>
    <w:rsid w:val="003E575F"/>
    <w:rsid w:val="003E589F"/>
    <w:rsid w:val="003E5A64"/>
    <w:rsid w:val="003E5B9C"/>
    <w:rsid w:val="003E5C0D"/>
    <w:rsid w:val="003E5CA8"/>
    <w:rsid w:val="003E627D"/>
    <w:rsid w:val="003E6417"/>
    <w:rsid w:val="003E6676"/>
    <w:rsid w:val="003E6764"/>
    <w:rsid w:val="003E6955"/>
    <w:rsid w:val="003E697F"/>
    <w:rsid w:val="003E69F5"/>
    <w:rsid w:val="003E6C8C"/>
    <w:rsid w:val="003E6E25"/>
    <w:rsid w:val="003E71DA"/>
    <w:rsid w:val="003E7386"/>
    <w:rsid w:val="003E73D9"/>
    <w:rsid w:val="003E75AE"/>
    <w:rsid w:val="003E77DE"/>
    <w:rsid w:val="003E782A"/>
    <w:rsid w:val="003E7AEA"/>
    <w:rsid w:val="003E7B74"/>
    <w:rsid w:val="003E7D7F"/>
    <w:rsid w:val="003E7DC9"/>
    <w:rsid w:val="003F0016"/>
    <w:rsid w:val="003F01C7"/>
    <w:rsid w:val="003F04A9"/>
    <w:rsid w:val="003F055C"/>
    <w:rsid w:val="003F0A0E"/>
    <w:rsid w:val="003F0DBE"/>
    <w:rsid w:val="003F0ED6"/>
    <w:rsid w:val="003F0FE1"/>
    <w:rsid w:val="003F1319"/>
    <w:rsid w:val="003F133B"/>
    <w:rsid w:val="003F1713"/>
    <w:rsid w:val="003F19E4"/>
    <w:rsid w:val="003F1E80"/>
    <w:rsid w:val="003F1F94"/>
    <w:rsid w:val="003F283C"/>
    <w:rsid w:val="003F29EB"/>
    <w:rsid w:val="003F2A86"/>
    <w:rsid w:val="003F2C55"/>
    <w:rsid w:val="003F319D"/>
    <w:rsid w:val="003F3205"/>
    <w:rsid w:val="003F3648"/>
    <w:rsid w:val="003F3661"/>
    <w:rsid w:val="003F36EA"/>
    <w:rsid w:val="003F37E1"/>
    <w:rsid w:val="003F387B"/>
    <w:rsid w:val="003F3914"/>
    <w:rsid w:val="003F3A2E"/>
    <w:rsid w:val="003F3A3D"/>
    <w:rsid w:val="003F3DD2"/>
    <w:rsid w:val="003F40CC"/>
    <w:rsid w:val="003F42C5"/>
    <w:rsid w:val="003F457C"/>
    <w:rsid w:val="003F48DA"/>
    <w:rsid w:val="003F4A63"/>
    <w:rsid w:val="003F4C50"/>
    <w:rsid w:val="003F4D90"/>
    <w:rsid w:val="003F4E96"/>
    <w:rsid w:val="003F4EE6"/>
    <w:rsid w:val="003F4F48"/>
    <w:rsid w:val="003F5352"/>
    <w:rsid w:val="003F550F"/>
    <w:rsid w:val="003F5708"/>
    <w:rsid w:val="003F5724"/>
    <w:rsid w:val="003F5960"/>
    <w:rsid w:val="003F5999"/>
    <w:rsid w:val="003F62EB"/>
    <w:rsid w:val="003F65E8"/>
    <w:rsid w:val="003F68B8"/>
    <w:rsid w:val="003F6955"/>
    <w:rsid w:val="003F6B4C"/>
    <w:rsid w:val="003F6D92"/>
    <w:rsid w:val="003F6F81"/>
    <w:rsid w:val="003F734C"/>
    <w:rsid w:val="003F7592"/>
    <w:rsid w:val="003F7A19"/>
    <w:rsid w:val="003F7D2D"/>
    <w:rsid w:val="003F7F4B"/>
    <w:rsid w:val="0040053D"/>
    <w:rsid w:val="004008E7"/>
    <w:rsid w:val="00400AFE"/>
    <w:rsid w:val="0040139E"/>
    <w:rsid w:val="00401753"/>
    <w:rsid w:val="00402250"/>
    <w:rsid w:val="004024B3"/>
    <w:rsid w:val="0040279E"/>
    <w:rsid w:val="0040290A"/>
    <w:rsid w:val="00402A71"/>
    <w:rsid w:val="00402AEB"/>
    <w:rsid w:val="00402D07"/>
    <w:rsid w:val="00403158"/>
    <w:rsid w:val="00403465"/>
    <w:rsid w:val="004037C5"/>
    <w:rsid w:val="00403839"/>
    <w:rsid w:val="0040397B"/>
    <w:rsid w:val="00403CB3"/>
    <w:rsid w:val="00403F83"/>
    <w:rsid w:val="004040B9"/>
    <w:rsid w:val="004040C9"/>
    <w:rsid w:val="00404167"/>
    <w:rsid w:val="004042FC"/>
    <w:rsid w:val="0040486E"/>
    <w:rsid w:val="00404C43"/>
    <w:rsid w:val="00404D72"/>
    <w:rsid w:val="00405174"/>
    <w:rsid w:val="004052A8"/>
    <w:rsid w:val="00405513"/>
    <w:rsid w:val="004057A6"/>
    <w:rsid w:val="00405928"/>
    <w:rsid w:val="004059B8"/>
    <w:rsid w:val="004059D4"/>
    <w:rsid w:val="004061DA"/>
    <w:rsid w:val="004063A5"/>
    <w:rsid w:val="0040671A"/>
    <w:rsid w:val="00406806"/>
    <w:rsid w:val="00406BCA"/>
    <w:rsid w:val="00406CC6"/>
    <w:rsid w:val="00406E06"/>
    <w:rsid w:val="00407276"/>
    <w:rsid w:val="0040739A"/>
    <w:rsid w:val="004073E3"/>
    <w:rsid w:val="00407513"/>
    <w:rsid w:val="004078F6"/>
    <w:rsid w:val="00407C74"/>
    <w:rsid w:val="00407CD5"/>
    <w:rsid w:val="00407E56"/>
    <w:rsid w:val="004100B4"/>
    <w:rsid w:val="004102F7"/>
    <w:rsid w:val="00410BED"/>
    <w:rsid w:val="0041102D"/>
    <w:rsid w:val="00411095"/>
    <w:rsid w:val="004110CD"/>
    <w:rsid w:val="00411661"/>
    <w:rsid w:val="004119C4"/>
    <w:rsid w:val="00411ABA"/>
    <w:rsid w:val="00411B1D"/>
    <w:rsid w:val="00411C41"/>
    <w:rsid w:val="00412274"/>
    <w:rsid w:val="004124D5"/>
    <w:rsid w:val="004124E7"/>
    <w:rsid w:val="00412844"/>
    <w:rsid w:val="00412B18"/>
    <w:rsid w:val="00412B7C"/>
    <w:rsid w:val="00412E6D"/>
    <w:rsid w:val="00413098"/>
    <w:rsid w:val="00413D7D"/>
    <w:rsid w:val="004140BE"/>
    <w:rsid w:val="004146BA"/>
    <w:rsid w:val="004147C8"/>
    <w:rsid w:val="00414B30"/>
    <w:rsid w:val="00414F10"/>
    <w:rsid w:val="0041513D"/>
    <w:rsid w:val="0041526F"/>
    <w:rsid w:val="004152FA"/>
    <w:rsid w:val="00415356"/>
    <w:rsid w:val="00415CB6"/>
    <w:rsid w:val="00415D98"/>
    <w:rsid w:val="00415DC3"/>
    <w:rsid w:val="00415E85"/>
    <w:rsid w:val="00416009"/>
    <w:rsid w:val="00416076"/>
    <w:rsid w:val="0041626A"/>
    <w:rsid w:val="00416890"/>
    <w:rsid w:val="00416EF7"/>
    <w:rsid w:val="00417411"/>
    <w:rsid w:val="0041742F"/>
    <w:rsid w:val="00417869"/>
    <w:rsid w:val="00420065"/>
    <w:rsid w:val="0042028F"/>
    <w:rsid w:val="00420E38"/>
    <w:rsid w:val="0042124F"/>
    <w:rsid w:val="00421720"/>
    <w:rsid w:val="00421C12"/>
    <w:rsid w:val="00421C1F"/>
    <w:rsid w:val="00421DEC"/>
    <w:rsid w:val="00421E2B"/>
    <w:rsid w:val="00421EC4"/>
    <w:rsid w:val="00421F22"/>
    <w:rsid w:val="00422443"/>
    <w:rsid w:val="004226D9"/>
    <w:rsid w:val="004227A6"/>
    <w:rsid w:val="004228B0"/>
    <w:rsid w:val="00422C18"/>
    <w:rsid w:val="00422CB0"/>
    <w:rsid w:val="0042314B"/>
    <w:rsid w:val="00423278"/>
    <w:rsid w:val="0042336B"/>
    <w:rsid w:val="00423383"/>
    <w:rsid w:val="00423467"/>
    <w:rsid w:val="00423919"/>
    <w:rsid w:val="00423967"/>
    <w:rsid w:val="00423A99"/>
    <w:rsid w:val="00423D93"/>
    <w:rsid w:val="00424207"/>
    <w:rsid w:val="0042436E"/>
    <w:rsid w:val="00424878"/>
    <w:rsid w:val="00424C79"/>
    <w:rsid w:val="00424CDC"/>
    <w:rsid w:val="00424CE5"/>
    <w:rsid w:val="00424EE6"/>
    <w:rsid w:val="00424F8D"/>
    <w:rsid w:val="00425549"/>
    <w:rsid w:val="00425963"/>
    <w:rsid w:val="00425A56"/>
    <w:rsid w:val="00425B5A"/>
    <w:rsid w:val="00425D16"/>
    <w:rsid w:val="00426107"/>
    <w:rsid w:val="00426414"/>
    <w:rsid w:val="00426468"/>
    <w:rsid w:val="004264EA"/>
    <w:rsid w:val="00426730"/>
    <w:rsid w:val="0042684A"/>
    <w:rsid w:val="0042699C"/>
    <w:rsid w:val="00426B90"/>
    <w:rsid w:val="00426CE9"/>
    <w:rsid w:val="00426D08"/>
    <w:rsid w:val="00426DD0"/>
    <w:rsid w:val="00426E0A"/>
    <w:rsid w:val="00427011"/>
    <w:rsid w:val="0042707C"/>
    <w:rsid w:val="00427398"/>
    <w:rsid w:val="004273BB"/>
    <w:rsid w:val="00427806"/>
    <w:rsid w:val="004278D2"/>
    <w:rsid w:val="004279FC"/>
    <w:rsid w:val="00427C10"/>
    <w:rsid w:val="00427D29"/>
    <w:rsid w:val="00427F85"/>
    <w:rsid w:val="00427FA5"/>
    <w:rsid w:val="00430174"/>
    <w:rsid w:val="00430259"/>
    <w:rsid w:val="00430356"/>
    <w:rsid w:val="0043048F"/>
    <w:rsid w:val="0043055F"/>
    <w:rsid w:val="00430711"/>
    <w:rsid w:val="00430840"/>
    <w:rsid w:val="0043090E"/>
    <w:rsid w:val="00430BD6"/>
    <w:rsid w:val="00430D2F"/>
    <w:rsid w:val="00430F5D"/>
    <w:rsid w:val="00430F6C"/>
    <w:rsid w:val="0043102C"/>
    <w:rsid w:val="00431211"/>
    <w:rsid w:val="00431304"/>
    <w:rsid w:val="00431325"/>
    <w:rsid w:val="004318A2"/>
    <w:rsid w:val="00431A6C"/>
    <w:rsid w:val="00431F50"/>
    <w:rsid w:val="0043256B"/>
    <w:rsid w:val="004327DB"/>
    <w:rsid w:val="00432AC9"/>
    <w:rsid w:val="00432C9B"/>
    <w:rsid w:val="00432FC4"/>
    <w:rsid w:val="004330BA"/>
    <w:rsid w:val="004330E7"/>
    <w:rsid w:val="00433423"/>
    <w:rsid w:val="004335CD"/>
    <w:rsid w:val="00433668"/>
    <w:rsid w:val="0043380D"/>
    <w:rsid w:val="00433941"/>
    <w:rsid w:val="00433E19"/>
    <w:rsid w:val="004346B0"/>
    <w:rsid w:val="00434A38"/>
    <w:rsid w:val="00434B6C"/>
    <w:rsid w:val="00434B8A"/>
    <w:rsid w:val="00434D0C"/>
    <w:rsid w:val="00435103"/>
    <w:rsid w:val="0043517C"/>
    <w:rsid w:val="0043549E"/>
    <w:rsid w:val="00435A08"/>
    <w:rsid w:val="00435D51"/>
    <w:rsid w:val="00435D65"/>
    <w:rsid w:val="00436E06"/>
    <w:rsid w:val="0043709E"/>
    <w:rsid w:val="004370B5"/>
    <w:rsid w:val="004370E4"/>
    <w:rsid w:val="004373D1"/>
    <w:rsid w:val="00437568"/>
    <w:rsid w:val="0043756B"/>
    <w:rsid w:val="004379E9"/>
    <w:rsid w:val="00437A1E"/>
    <w:rsid w:val="00437D3E"/>
    <w:rsid w:val="004402E8"/>
    <w:rsid w:val="0044045D"/>
    <w:rsid w:val="0044065B"/>
    <w:rsid w:val="00440676"/>
    <w:rsid w:val="00440864"/>
    <w:rsid w:val="004409CD"/>
    <w:rsid w:val="00440BBF"/>
    <w:rsid w:val="00440C52"/>
    <w:rsid w:val="00440FEC"/>
    <w:rsid w:val="00441126"/>
    <w:rsid w:val="004411C4"/>
    <w:rsid w:val="00441265"/>
    <w:rsid w:val="00441571"/>
    <w:rsid w:val="004415ED"/>
    <w:rsid w:val="004417B8"/>
    <w:rsid w:val="00441981"/>
    <w:rsid w:val="00441AA6"/>
    <w:rsid w:val="00441B0C"/>
    <w:rsid w:val="00441BDF"/>
    <w:rsid w:val="00441D83"/>
    <w:rsid w:val="00442079"/>
    <w:rsid w:val="0044207B"/>
    <w:rsid w:val="004420E1"/>
    <w:rsid w:val="00442156"/>
    <w:rsid w:val="0044220F"/>
    <w:rsid w:val="0044234D"/>
    <w:rsid w:val="004423E5"/>
    <w:rsid w:val="00442557"/>
    <w:rsid w:val="004425BD"/>
    <w:rsid w:val="004425EE"/>
    <w:rsid w:val="00442AB6"/>
    <w:rsid w:val="00443331"/>
    <w:rsid w:val="00443530"/>
    <w:rsid w:val="00443BAE"/>
    <w:rsid w:val="00443BB5"/>
    <w:rsid w:val="00443C17"/>
    <w:rsid w:val="00443F79"/>
    <w:rsid w:val="00443FEE"/>
    <w:rsid w:val="0044428C"/>
    <w:rsid w:val="00444468"/>
    <w:rsid w:val="004446A6"/>
    <w:rsid w:val="004446A7"/>
    <w:rsid w:val="00444D6B"/>
    <w:rsid w:val="00445467"/>
    <w:rsid w:val="00445591"/>
    <w:rsid w:val="00445602"/>
    <w:rsid w:val="004457BB"/>
    <w:rsid w:val="0044581A"/>
    <w:rsid w:val="00445A01"/>
    <w:rsid w:val="00445A3E"/>
    <w:rsid w:val="00445D0C"/>
    <w:rsid w:val="00445E7E"/>
    <w:rsid w:val="00446165"/>
    <w:rsid w:val="0044641B"/>
    <w:rsid w:val="0044674A"/>
    <w:rsid w:val="004467F1"/>
    <w:rsid w:val="00446E19"/>
    <w:rsid w:val="00447051"/>
    <w:rsid w:val="004470E2"/>
    <w:rsid w:val="0044730B"/>
    <w:rsid w:val="00447388"/>
    <w:rsid w:val="0044747B"/>
    <w:rsid w:val="00447612"/>
    <w:rsid w:val="00447B45"/>
    <w:rsid w:val="00447E08"/>
    <w:rsid w:val="00447EF3"/>
    <w:rsid w:val="00450261"/>
    <w:rsid w:val="00450319"/>
    <w:rsid w:val="0045042D"/>
    <w:rsid w:val="0045108C"/>
    <w:rsid w:val="004511A8"/>
    <w:rsid w:val="004512CC"/>
    <w:rsid w:val="004512CF"/>
    <w:rsid w:val="00451582"/>
    <w:rsid w:val="004515CB"/>
    <w:rsid w:val="004518C0"/>
    <w:rsid w:val="00451CEC"/>
    <w:rsid w:val="00451E31"/>
    <w:rsid w:val="00451E8F"/>
    <w:rsid w:val="004520D6"/>
    <w:rsid w:val="0045229A"/>
    <w:rsid w:val="00452362"/>
    <w:rsid w:val="0045250E"/>
    <w:rsid w:val="004526BF"/>
    <w:rsid w:val="004529F7"/>
    <w:rsid w:val="00452D15"/>
    <w:rsid w:val="00452E59"/>
    <w:rsid w:val="00452FB4"/>
    <w:rsid w:val="00453020"/>
    <w:rsid w:val="00453131"/>
    <w:rsid w:val="004537C3"/>
    <w:rsid w:val="00453F19"/>
    <w:rsid w:val="00453F89"/>
    <w:rsid w:val="00454107"/>
    <w:rsid w:val="00454300"/>
    <w:rsid w:val="00454847"/>
    <w:rsid w:val="00454A60"/>
    <w:rsid w:val="00454A63"/>
    <w:rsid w:val="00454A74"/>
    <w:rsid w:val="00454DBB"/>
    <w:rsid w:val="00454E16"/>
    <w:rsid w:val="00454EAD"/>
    <w:rsid w:val="004550D3"/>
    <w:rsid w:val="00455148"/>
    <w:rsid w:val="004551DF"/>
    <w:rsid w:val="0045528B"/>
    <w:rsid w:val="004557EA"/>
    <w:rsid w:val="004558CA"/>
    <w:rsid w:val="00455A40"/>
    <w:rsid w:val="00455AE3"/>
    <w:rsid w:val="004562A2"/>
    <w:rsid w:val="00456422"/>
    <w:rsid w:val="0045653F"/>
    <w:rsid w:val="004565B7"/>
    <w:rsid w:val="00456F57"/>
    <w:rsid w:val="00457586"/>
    <w:rsid w:val="004577CB"/>
    <w:rsid w:val="00457E1C"/>
    <w:rsid w:val="00457ECC"/>
    <w:rsid w:val="00460049"/>
    <w:rsid w:val="004604EC"/>
    <w:rsid w:val="0046054B"/>
    <w:rsid w:val="00460841"/>
    <w:rsid w:val="004610A8"/>
    <w:rsid w:val="00461743"/>
    <w:rsid w:val="004619E3"/>
    <w:rsid w:val="00461CCB"/>
    <w:rsid w:val="00461D9B"/>
    <w:rsid w:val="00462472"/>
    <w:rsid w:val="00462650"/>
    <w:rsid w:val="004626E4"/>
    <w:rsid w:val="0046296D"/>
    <w:rsid w:val="00462A98"/>
    <w:rsid w:val="00462E13"/>
    <w:rsid w:val="00462E36"/>
    <w:rsid w:val="00462E94"/>
    <w:rsid w:val="00462F90"/>
    <w:rsid w:val="00463038"/>
    <w:rsid w:val="00463209"/>
    <w:rsid w:val="00463335"/>
    <w:rsid w:val="0046345A"/>
    <w:rsid w:val="00463546"/>
    <w:rsid w:val="004638E6"/>
    <w:rsid w:val="00463A33"/>
    <w:rsid w:val="00463B22"/>
    <w:rsid w:val="00463C95"/>
    <w:rsid w:val="00463DC0"/>
    <w:rsid w:val="004643CE"/>
    <w:rsid w:val="0046454B"/>
    <w:rsid w:val="00464630"/>
    <w:rsid w:val="00464BF6"/>
    <w:rsid w:val="00464C36"/>
    <w:rsid w:val="00464CE3"/>
    <w:rsid w:val="00464DAB"/>
    <w:rsid w:val="00464EB4"/>
    <w:rsid w:val="00465440"/>
    <w:rsid w:val="0046553B"/>
    <w:rsid w:val="004655CA"/>
    <w:rsid w:val="004659C9"/>
    <w:rsid w:val="00465A6E"/>
    <w:rsid w:val="00465CE1"/>
    <w:rsid w:val="00465EAC"/>
    <w:rsid w:val="00465F17"/>
    <w:rsid w:val="00465FF6"/>
    <w:rsid w:val="00466048"/>
    <w:rsid w:val="004661E0"/>
    <w:rsid w:val="004662C0"/>
    <w:rsid w:val="004663A4"/>
    <w:rsid w:val="004663C1"/>
    <w:rsid w:val="00466A29"/>
    <w:rsid w:val="00466CEF"/>
    <w:rsid w:val="00466D9D"/>
    <w:rsid w:val="00466EDE"/>
    <w:rsid w:val="00466F14"/>
    <w:rsid w:val="0046700D"/>
    <w:rsid w:val="00467029"/>
    <w:rsid w:val="0046738C"/>
    <w:rsid w:val="004673E6"/>
    <w:rsid w:val="004676A6"/>
    <w:rsid w:val="004677B0"/>
    <w:rsid w:val="00467A79"/>
    <w:rsid w:val="00467AB7"/>
    <w:rsid w:val="00467DB9"/>
    <w:rsid w:val="004701A5"/>
    <w:rsid w:val="00470391"/>
    <w:rsid w:val="00470470"/>
    <w:rsid w:val="004704A1"/>
    <w:rsid w:val="00470585"/>
    <w:rsid w:val="00470599"/>
    <w:rsid w:val="00470B6B"/>
    <w:rsid w:val="00470E0A"/>
    <w:rsid w:val="00471061"/>
    <w:rsid w:val="0047113B"/>
    <w:rsid w:val="00471169"/>
    <w:rsid w:val="0047142E"/>
    <w:rsid w:val="004716BE"/>
    <w:rsid w:val="00471714"/>
    <w:rsid w:val="004717E3"/>
    <w:rsid w:val="00471864"/>
    <w:rsid w:val="00471A38"/>
    <w:rsid w:val="00471F6E"/>
    <w:rsid w:val="004722DC"/>
    <w:rsid w:val="004727C6"/>
    <w:rsid w:val="00472808"/>
    <w:rsid w:val="00472946"/>
    <w:rsid w:val="00472A2B"/>
    <w:rsid w:val="0047309D"/>
    <w:rsid w:val="004730D4"/>
    <w:rsid w:val="0047322D"/>
    <w:rsid w:val="00473F5A"/>
    <w:rsid w:val="00474069"/>
    <w:rsid w:val="004745C8"/>
    <w:rsid w:val="0047477B"/>
    <w:rsid w:val="00474881"/>
    <w:rsid w:val="00474A21"/>
    <w:rsid w:val="00474B5F"/>
    <w:rsid w:val="00474B89"/>
    <w:rsid w:val="00474D08"/>
    <w:rsid w:val="00474F67"/>
    <w:rsid w:val="00475227"/>
    <w:rsid w:val="004752A5"/>
    <w:rsid w:val="00475361"/>
    <w:rsid w:val="00475827"/>
    <w:rsid w:val="00475A4A"/>
    <w:rsid w:val="00475B27"/>
    <w:rsid w:val="00475DC4"/>
    <w:rsid w:val="00475DF9"/>
    <w:rsid w:val="004760D0"/>
    <w:rsid w:val="00476423"/>
    <w:rsid w:val="004765C6"/>
    <w:rsid w:val="0047675A"/>
    <w:rsid w:val="00476A60"/>
    <w:rsid w:val="00476D31"/>
    <w:rsid w:val="00476E1C"/>
    <w:rsid w:val="00477398"/>
    <w:rsid w:val="00477C6E"/>
    <w:rsid w:val="0048018C"/>
    <w:rsid w:val="004807AA"/>
    <w:rsid w:val="00480890"/>
    <w:rsid w:val="004808E2"/>
    <w:rsid w:val="00480AE1"/>
    <w:rsid w:val="00480C37"/>
    <w:rsid w:val="00480F3A"/>
    <w:rsid w:val="004810BB"/>
    <w:rsid w:val="00481274"/>
    <w:rsid w:val="00481375"/>
    <w:rsid w:val="004819F3"/>
    <w:rsid w:val="00481D22"/>
    <w:rsid w:val="00481DC0"/>
    <w:rsid w:val="004822B4"/>
    <w:rsid w:val="00482401"/>
    <w:rsid w:val="004825C5"/>
    <w:rsid w:val="00482A65"/>
    <w:rsid w:val="00482D18"/>
    <w:rsid w:val="00482F86"/>
    <w:rsid w:val="00483240"/>
    <w:rsid w:val="0048353F"/>
    <w:rsid w:val="0048378C"/>
    <w:rsid w:val="00483917"/>
    <w:rsid w:val="00483B76"/>
    <w:rsid w:val="00483B81"/>
    <w:rsid w:val="00483CEA"/>
    <w:rsid w:val="00483F57"/>
    <w:rsid w:val="00484076"/>
    <w:rsid w:val="004840C6"/>
    <w:rsid w:val="0048423E"/>
    <w:rsid w:val="00484316"/>
    <w:rsid w:val="0048470D"/>
    <w:rsid w:val="00484A02"/>
    <w:rsid w:val="00484BA0"/>
    <w:rsid w:val="00484BBF"/>
    <w:rsid w:val="00484F15"/>
    <w:rsid w:val="004850DC"/>
    <w:rsid w:val="004855C9"/>
    <w:rsid w:val="0048568C"/>
    <w:rsid w:val="0048610C"/>
    <w:rsid w:val="00486747"/>
    <w:rsid w:val="004867F8"/>
    <w:rsid w:val="0048680D"/>
    <w:rsid w:val="00486CEF"/>
    <w:rsid w:val="004870D9"/>
    <w:rsid w:val="0048752D"/>
    <w:rsid w:val="0048779E"/>
    <w:rsid w:val="004878DB"/>
    <w:rsid w:val="00487ABC"/>
    <w:rsid w:val="00487F3C"/>
    <w:rsid w:val="00490064"/>
    <w:rsid w:val="004900D0"/>
    <w:rsid w:val="00491045"/>
    <w:rsid w:val="00491276"/>
    <w:rsid w:val="004913A4"/>
    <w:rsid w:val="00491824"/>
    <w:rsid w:val="004918A2"/>
    <w:rsid w:val="00491B82"/>
    <w:rsid w:val="00491BE1"/>
    <w:rsid w:val="00491CEF"/>
    <w:rsid w:val="0049217A"/>
    <w:rsid w:val="00492280"/>
    <w:rsid w:val="004923FD"/>
    <w:rsid w:val="00492C06"/>
    <w:rsid w:val="004930FF"/>
    <w:rsid w:val="004931EA"/>
    <w:rsid w:val="004932AC"/>
    <w:rsid w:val="00493521"/>
    <w:rsid w:val="00493626"/>
    <w:rsid w:val="00493707"/>
    <w:rsid w:val="00493AA4"/>
    <w:rsid w:val="00493B4F"/>
    <w:rsid w:val="00493D22"/>
    <w:rsid w:val="0049411A"/>
    <w:rsid w:val="00494505"/>
    <w:rsid w:val="00494C88"/>
    <w:rsid w:val="004951B6"/>
    <w:rsid w:val="00495251"/>
    <w:rsid w:val="00495625"/>
    <w:rsid w:val="0049598F"/>
    <w:rsid w:val="00495B19"/>
    <w:rsid w:val="00496034"/>
    <w:rsid w:val="00496068"/>
    <w:rsid w:val="0049629B"/>
    <w:rsid w:val="004963B9"/>
    <w:rsid w:val="00496433"/>
    <w:rsid w:val="0049679F"/>
    <w:rsid w:val="004968A2"/>
    <w:rsid w:val="004968A9"/>
    <w:rsid w:val="00496A86"/>
    <w:rsid w:val="00496C7A"/>
    <w:rsid w:val="004973B7"/>
    <w:rsid w:val="004975F5"/>
    <w:rsid w:val="00497721"/>
    <w:rsid w:val="004978A3"/>
    <w:rsid w:val="00497A97"/>
    <w:rsid w:val="00497BD5"/>
    <w:rsid w:val="00497DF4"/>
    <w:rsid w:val="00497EB7"/>
    <w:rsid w:val="00497EF1"/>
    <w:rsid w:val="00497F23"/>
    <w:rsid w:val="004A0021"/>
    <w:rsid w:val="004A0054"/>
    <w:rsid w:val="004A0413"/>
    <w:rsid w:val="004A0419"/>
    <w:rsid w:val="004A0B5A"/>
    <w:rsid w:val="004A0BEF"/>
    <w:rsid w:val="004A0EB9"/>
    <w:rsid w:val="004A1066"/>
    <w:rsid w:val="004A12F8"/>
    <w:rsid w:val="004A1333"/>
    <w:rsid w:val="004A139A"/>
    <w:rsid w:val="004A13CC"/>
    <w:rsid w:val="004A14A8"/>
    <w:rsid w:val="004A161F"/>
    <w:rsid w:val="004A1A4B"/>
    <w:rsid w:val="004A1B4E"/>
    <w:rsid w:val="004A1B60"/>
    <w:rsid w:val="004A2069"/>
    <w:rsid w:val="004A247D"/>
    <w:rsid w:val="004A2488"/>
    <w:rsid w:val="004A2819"/>
    <w:rsid w:val="004A2846"/>
    <w:rsid w:val="004A28E3"/>
    <w:rsid w:val="004A29DC"/>
    <w:rsid w:val="004A29F1"/>
    <w:rsid w:val="004A32B5"/>
    <w:rsid w:val="004A338D"/>
    <w:rsid w:val="004A3432"/>
    <w:rsid w:val="004A35FE"/>
    <w:rsid w:val="004A3895"/>
    <w:rsid w:val="004A3AEB"/>
    <w:rsid w:val="004A3AF3"/>
    <w:rsid w:val="004A3E83"/>
    <w:rsid w:val="004A46C1"/>
    <w:rsid w:val="004A485D"/>
    <w:rsid w:val="004A4AB4"/>
    <w:rsid w:val="004A4B73"/>
    <w:rsid w:val="004A4D55"/>
    <w:rsid w:val="004A51B8"/>
    <w:rsid w:val="004A51E9"/>
    <w:rsid w:val="004A549D"/>
    <w:rsid w:val="004A570B"/>
    <w:rsid w:val="004A5A58"/>
    <w:rsid w:val="004A5AE5"/>
    <w:rsid w:val="004A5DDE"/>
    <w:rsid w:val="004A64E8"/>
    <w:rsid w:val="004A65EE"/>
    <w:rsid w:val="004A69D8"/>
    <w:rsid w:val="004A6A14"/>
    <w:rsid w:val="004A70FC"/>
    <w:rsid w:val="004A790F"/>
    <w:rsid w:val="004A7989"/>
    <w:rsid w:val="004A7A0B"/>
    <w:rsid w:val="004B02B5"/>
    <w:rsid w:val="004B0308"/>
    <w:rsid w:val="004B0459"/>
    <w:rsid w:val="004B0720"/>
    <w:rsid w:val="004B0A65"/>
    <w:rsid w:val="004B0CEA"/>
    <w:rsid w:val="004B0E1F"/>
    <w:rsid w:val="004B118E"/>
    <w:rsid w:val="004B1318"/>
    <w:rsid w:val="004B1356"/>
    <w:rsid w:val="004B1773"/>
    <w:rsid w:val="004B1792"/>
    <w:rsid w:val="004B1A3F"/>
    <w:rsid w:val="004B1B98"/>
    <w:rsid w:val="004B1F2E"/>
    <w:rsid w:val="004B20CA"/>
    <w:rsid w:val="004B22B7"/>
    <w:rsid w:val="004B2310"/>
    <w:rsid w:val="004B25C6"/>
    <w:rsid w:val="004B2835"/>
    <w:rsid w:val="004B28A0"/>
    <w:rsid w:val="004B2AC0"/>
    <w:rsid w:val="004B2C8C"/>
    <w:rsid w:val="004B3197"/>
    <w:rsid w:val="004B3403"/>
    <w:rsid w:val="004B3534"/>
    <w:rsid w:val="004B3904"/>
    <w:rsid w:val="004B3AA4"/>
    <w:rsid w:val="004B3C0B"/>
    <w:rsid w:val="004B3D3E"/>
    <w:rsid w:val="004B3E82"/>
    <w:rsid w:val="004B4068"/>
    <w:rsid w:val="004B44E6"/>
    <w:rsid w:val="004B4869"/>
    <w:rsid w:val="004B4892"/>
    <w:rsid w:val="004B4A96"/>
    <w:rsid w:val="004B4D23"/>
    <w:rsid w:val="004B4F5E"/>
    <w:rsid w:val="004B508F"/>
    <w:rsid w:val="004B514A"/>
    <w:rsid w:val="004B5358"/>
    <w:rsid w:val="004B57D2"/>
    <w:rsid w:val="004B58AE"/>
    <w:rsid w:val="004B5A51"/>
    <w:rsid w:val="004B5DF2"/>
    <w:rsid w:val="004B5F43"/>
    <w:rsid w:val="004B5F66"/>
    <w:rsid w:val="004B623B"/>
    <w:rsid w:val="004B6253"/>
    <w:rsid w:val="004B62DB"/>
    <w:rsid w:val="004B64F9"/>
    <w:rsid w:val="004B66CF"/>
    <w:rsid w:val="004B6F4C"/>
    <w:rsid w:val="004B7199"/>
    <w:rsid w:val="004B71C1"/>
    <w:rsid w:val="004B753A"/>
    <w:rsid w:val="004B7752"/>
    <w:rsid w:val="004B77D5"/>
    <w:rsid w:val="004B7B18"/>
    <w:rsid w:val="004B7B65"/>
    <w:rsid w:val="004B7BDE"/>
    <w:rsid w:val="004B7CAD"/>
    <w:rsid w:val="004B7CD0"/>
    <w:rsid w:val="004B7DB2"/>
    <w:rsid w:val="004B7E9F"/>
    <w:rsid w:val="004C00F5"/>
    <w:rsid w:val="004C0251"/>
    <w:rsid w:val="004C0990"/>
    <w:rsid w:val="004C0A6C"/>
    <w:rsid w:val="004C0A9A"/>
    <w:rsid w:val="004C0CD8"/>
    <w:rsid w:val="004C12D2"/>
    <w:rsid w:val="004C13C1"/>
    <w:rsid w:val="004C1544"/>
    <w:rsid w:val="004C1811"/>
    <w:rsid w:val="004C1973"/>
    <w:rsid w:val="004C1AC6"/>
    <w:rsid w:val="004C1AFF"/>
    <w:rsid w:val="004C1B21"/>
    <w:rsid w:val="004C21A8"/>
    <w:rsid w:val="004C21F9"/>
    <w:rsid w:val="004C241E"/>
    <w:rsid w:val="004C2556"/>
    <w:rsid w:val="004C26C4"/>
    <w:rsid w:val="004C27E7"/>
    <w:rsid w:val="004C28AA"/>
    <w:rsid w:val="004C2DEC"/>
    <w:rsid w:val="004C2E0D"/>
    <w:rsid w:val="004C2EDF"/>
    <w:rsid w:val="004C31F0"/>
    <w:rsid w:val="004C3A24"/>
    <w:rsid w:val="004C4389"/>
    <w:rsid w:val="004C4642"/>
    <w:rsid w:val="004C4B1E"/>
    <w:rsid w:val="004C4B45"/>
    <w:rsid w:val="004C4E09"/>
    <w:rsid w:val="004C4E59"/>
    <w:rsid w:val="004C5289"/>
    <w:rsid w:val="004C532C"/>
    <w:rsid w:val="004C54C0"/>
    <w:rsid w:val="004C559B"/>
    <w:rsid w:val="004C670F"/>
    <w:rsid w:val="004C6742"/>
    <w:rsid w:val="004C6755"/>
    <w:rsid w:val="004C6795"/>
    <w:rsid w:val="004C67B0"/>
    <w:rsid w:val="004C68B2"/>
    <w:rsid w:val="004C68C1"/>
    <w:rsid w:val="004C6CD4"/>
    <w:rsid w:val="004C6E78"/>
    <w:rsid w:val="004C747A"/>
    <w:rsid w:val="004C7BD4"/>
    <w:rsid w:val="004C7C2C"/>
    <w:rsid w:val="004C7EF0"/>
    <w:rsid w:val="004C7F65"/>
    <w:rsid w:val="004D008D"/>
    <w:rsid w:val="004D00C3"/>
    <w:rsid w:val="004D04D1"/>
    <w:rsid w:val="004D04F7"/>
    <w:rsid w:val="004D0A84"/>
    <w:rsid w:val="004D0AA8"/>
    <w:rsid w:val="004D0BA0"/>
    <w:rsid w:val="004D0F18"/>
    <w:rsid w:val="004D1090"/>
    <w:rsid w:val="004D11E5"/>
    <w:rsid w:val="004D12C8"/>
    <w:rsid w:val="004D14BA"/>
    <w:rsid w:val="004D1824"/>
    <w:rsid w:val="004D1851"/>
    <w:rsid w:val="004D194C"/>
    <w:rsid w:val="004D1A01"/>
    <w:rsid w:val="004D1A6D"/>
    <w:rsid w:val="004D1BC4"/>
    <w:rsid w:val="004D1C53"/>
    <w:rsid w:val="004D1CCD"/>
    <w:rsid w:val="004D20AB"/>
    <w:rsid w:val="004D20C4"/>
    <w:rsid w:val="004D213F"/>
    <w:rsid w:val="004D22C8"/>
    <w:rsid w:val="004D2582"/>
    <w:rsid w:val="004D28C9"/>
    <w:rsid w:val="004D2A6C"/>
    <w:rsid w:val="004D3163"/>
    <w:rsid w:val="004D32A7"/>
    <w:rsid w:val="004D336C"/>
    <w:rsid w:val="004D33BB"/>
    <w:rsid w:val="004D3408"/>
    <w:rsid w:val="004D4308"/>
    <w:rsid w:val="004D441F"/>
    <w:rsid w:val="004D44AC"/>
    <w:rsid w:val="004D4505"/>
    <w:rsid w:val="004D45F7"/>
    <w:rsid w:val="004D469A"/>
    <w:rsid w:val="004D4A54"/>
    <w:rsid w:val="004D522E"/>
    <w:rsid w:val="004D52D5"/>
    <w:rsid w:val="004D57BA"/>
    <w:rsid w:val="004D57F4"/>
    <w:rsid w:val="004D5CF8"/>
    <w:rsid w:val="004D5DC2"/>
    <w:rsid w:val="004D5FED"/>
    <w:rsid w:val="004D6442"/>
    <w:rsid w:val="004D6528"/>
    <w:rsid w:val="004D6720"/>
    <w:rsid w:val="004D68C3"/>
    <w:rsid w:val="004D721D"/>
    <w:rsid w:val="004D7A53"/>
    <w:rsid w:val="004D7A6D"/>
    <w:rsid w:val="004D7AAE"/>
    <w:rsid w:val="004D7CCA"/>
    <w:rsid w:val="004D7EBF"/>
    <w:rsid w:val="004E0082"/>
    <w:rsid w:val="004E05F5"/>
    <w:rsid w:val="004E0A43"/>
    <w:rsid w:val="004E0FF8"/>
    <w:rsid w:val="004E1252"/>
    <w:rsid w:val="004E14A3"/>
    <w:rsid w:val="004E163A"/>
    <w:rsid w:val="004E1A3B"/>
    <w:rsid w:val="004E1C01"/>
    <w:rsid w:val="004E20D0"/>
    <w:rsid w:val="004E2513"/>
    <w:rsid w:val="004E2558"/>
    <w:rsid w:val="004E27DE"/>
    <w:rsid w:val="004E2941"/>
    <w:rsid w:val="004E2DCB"/>
    <w:rsid w:val="004E2DF7"/>
    <w:rsid w:val="004E2F90"/>
    <w:rsid w:val="004E3264"/>
    <w:rsid w:val="004E33D5"/>
    <w:rsid w:val="004E3580"/>
    <w:rsid w:val="004E362B"/>
    <w:rsid w:val="004E3983"/>
    <w:rsid w:val="004E3A91"/>
    <w:rsid w:val="004E3B3E"/>
    <w:rsid w:val="004E3C14"/>
    <w:rsid w:val="004E3F07"/>
    <w:rsid w:val="004E4257"/>
    <w:rsid w:val="004E42D4"/>
    <w:rsid w:val="004E45A0"/>
    <w:rsid w:val="004E468D"/>
    <w:rsid w:val="004E4726"/>
    <w:rsid w:val="004E499A"/>
    <w:rsid w:val="004E546E"/>
    <w:rsid w:val="004E55EE"/>
    <w:rsid w:val="004E58EE"/>
    <w:rsid w:val="004E5959"/>
    <w:rsid w:val="004E59C0"/>
    <w:rsid w:val="004E5A7D"/>
    <w:rsid w:val="004E5B44"/>
    <w:rsid w:val="004E5D6A"/>
    <w:rsid w:val="004E5DDB"/>
    <w:rsid w:val="004E5ECE"/>
    <w:rsid w:val="004E62C6"/>
    <w:rsid w:val="004E6419"/>
    <w:rsid w:val="004E6720"/>
    <w:rsid w:val="004E6877"/>
    <w:rsid w:val="004E6B4A"/>
    <w:rsid w:val="004E6D5A"/>
    <w:rsid w:val="004E70B9"/>
    <w:rsid w:val="004E722A"/>
    <w:rsid w:val="004E72D8"/>
    <w:rsid w:val="004E7383"/>
    <w:rsid w:val="004E7505"/>
    <w:rsid w:val="004E7810"/>
    <w:rsid w:val="004E7BF4"/>
    <w:rsid w:val="004E7D9E"/>
    <w:rsid w:val="004F001A"/>
    <w:rsid w:val="004F00CF"/>
    <w:rsid w:val="004F0151"/>
    <w:rsid w:val="004F02A1"/>
    <w:rsid w:val="004F039F"/>
    <w:rsid w:val="004F04BB"/>
    <w:rsid w:val="004F06D8"/>
    <w:rsid w:val="004F0AD2"/>
    <w:rsid w:val="004F0DEA"/>
    <w:rsid w:val="004F0E22"/>
    <w:rsid w:val="004F0E69"/>
    <w:rsid w:val="004F1090"/>
    <w:rsid w:val="004F117D"/>
    <w:rsid w:val="004F12D6"/>
    <w:rsid w:val="004F1551"/>
    <w:rsid w:val="004F162B"/>
    <w:rsid w:val="004F1846"/>
    <w:rsid w:val="004F1D64"/>
    <w:rsid w:val="004F2186"/>
    <w:rsid w:val="004F21A5"/>
    <w:rsid w:val="004F2233"/>
    <w:rsid w:val="004F23B0"/>
    <w:rsid w:val="004F2500"/>
    <w:rsid w:val="004F39A9"/>
    <w:rsid w:val="004F39F8"/>
    <w:rsid w:val="004F3A04"/>
    <w:rsid w:val="004F3A2A"/>
    <w:rsid w:val="004F3A54"/>
    <w:rsid w:val="004F3DA0"/>
    <w:rsid w:val="004F44DC"/>
    <w:rsid w:val="004F4913"/>
    <w:rsid w:val="004F4B59"/>
    <w:rsid w:val="004F4BC6"/>
    <w:rsid w:val="004F4C38"/>
    <w:rsid w:val="004F4C3E"/>
    <w:rsid w:val="004F4C65"/>
    <w:rsid w:val="004F4F2D"/>
    <w:rsid w:val="004F51DD"/>
    <w:rsid w:val="004F5216"/>
    <w:rsid w:val="004F5557"/>
    <w:rsid w:val="004F55E4"/>
    <w:rsid w:val="004F5C4F"/>
    <w:rsid w:val="004F5CA4"/>
    <w:rsid w:val="004F5CEE"/>
    <w:rsid w:val="004F6633"/>
    <w:rsid w:val="004F6646"/>
    <w:rsid w:val="004F6A91"/>
    <w:rsid w:val="004F6BC3"/>
    <w:rsid w:val="004F6BFC"/>
    <w:rsid w:val="004F7170"/>
    <w:rsid w:val="004F736C"/>
    <w:rsid w:val="004F756C"/>
    <w:rsid w:val="004F7928"/>
    <w:rsid w:val="004F79BA"/>
    <w:rsid w:val="004F79F5"/>
    <w:rsid w:val="004F7B5C"/>
    <w:rsid w:val="004F7BFD"/>
    <w:rsid w:val="004F7C94"/>
    <w:rsid w:val="00500247"/>
    <w:rsid w:val="0050045D"/>
    <w:rsid w:val="00500C42"/>
    <w:rsid w:val="005011E3"/>
    <w:rsid w:val="005018F6"/>
    <w:rsid w:val="00501D3A"/>
    <w:rsid w:val="00501E23"/>
    <w:rsid w:val="005026E7"/>
    <w:rsid w:val="00502BAC"/>
    <w:rsid w:val="00502CA0"/>
    <w:rsid w:val="00502ED5"/>
    <w:rsid w:val="005032A3"/>
    <w:rsid w:val="00503389"/>
    <w:rsid w:val="0050346D"/>
    <w:rsid w:val="005035C5"/>
    <w:rsid w:val="00503666"/>
    <w:rsid w:val="0050367E"/>
    <w:rsid w:val="00503D30"/>
    <w:rsid w:val="00503F22"/>
    <w:rsid w:val="00504167"/>
    <w:rsid w:val="0050422F"/>
    <w:rsid w:val="00504517"/>
    <w:rsid w:val="0050475B"/>
    <w:rsid w:val="005048E4"/>
    <w:rsid w:val="0050490A"/>
    <w:rsid w:val="00504E4C"/>
    <w:rsid w:val="00504FED"/>
    <w:rsid w:val="0050522B"/>
    <w:rsid w:val="00505250"/>
    <w:rsid w:val="00505266"/>
    <w:rsid w:val="0050537B"/>
    <w:rsid w:val="0050581A"/>
    <w:rsid w:val="005059D9"/>
    <w:rsid w:val="005059ED"/>
    <w:rsid w:val="00505A55"/>
    <w:rsid w:val="00505A8F"/>
    <w:rsid w:val="00505B55"/>
    <w:rsid w:val="00506060"/>
    <w:rsid w:val="005060C2"/>
    <w:rsid w:val="0050619F"/>
    <w:rsid w:val="00506211"/>
    <w:rsid w:val="005062F4"/>
    <w:rsid w:val="0050635B"/>
    <w:rsid w:val="005063D5"/>
    <w:rsid w:val="005067BE"/>
    <w:rsid w:val="005067CB"/>
    <w:rsid w:val="00506BB4"/>
    <w:rsid w:val="00506C92"/>
    <w:rsid w:val="00507039"/>
    <w:rsid w:val="0050718E"/>
    <w:rsid w:val="005071E6"/>
    <w:rsid w:val="00507385"/>
    <w:rsid w:val="005073E7"/>
    <w:rsid w:val="0050799E"/>
    <w:rsid w:val="00507B39"/>
    <w:rsid w:val="00507BD9"/>
    <w:rsid w:val="00507D3E"/>
    <w:rsid w:val="00507FB6"/>
    <w:rsid w:val="005100EB"/>
    <w:rsid w:val="005104B3"/>
    <w:rsid w:val="0051072B"/>
    <w:rsid w:val="005114B8"/>
    <w:rsid w:val="00511561"/>
    <w:rsid w:val="005116FF"/>
    <w:rsid w:val="00511846"/>
    <w:rsid w:val="0051196C"/>
    <w:rsid w:val="00511CDF"/>
    <w:rsid w:val="00511D25"/>
    <w:rsid w:val="00511E5C"/>
    <w:rsid w:val="005120BB"/>
    <w:rsid w:val="00512904"/>
    <w:rsid w:val="00512C25"/>
    <w:rsid w:val="00512D8D"/>
    <w:rsid w:val="00513228"/>
    <w:rsid w:val="00513252"/>
    <w:rsid w:val="005135D9"/>
    <w:rsid w:val="00513A58"/>
    <w:rsid w:val="00513D9E"/>
    <w:rsid w:val="00514253"/>
    <w:rsid w:val="00514372"/>
    <w:rsid w:val="005143F3"/>
    <w:rsid w:val="00514699"/>
    <w:rsid w:val="0051481B"/>
    <w:rsid w:val="00514AE5"/>
    <w:rsid w:val="00514B35"/>
    <w:rsid w:val="00514BC5"/>
    <w:rsid w:val="00514C31"/>
    <w:rsid w:val="005150DD"/>
    <w:rsid w:val="00515104"/>
    <w:rsid w:val="00515380"/>
    <w:rsid w:val="00515AFE"/>
    <w:rsid w:val="00515E21"/>
    <w:rsid w:val="00515E7F"/>
    <w:rsid w:val="005161D4"/>
    <w:rsid w:val="005168AA"/>
    <w:rsid w:val="00516AC3"/>
    <w:rsid w:val="00516AED"/>
    <w:rsid w:val="00516BE4"/>
    <w:rsid w:val="00516D4A"/>
    <w:rsid w:val="00516F1D"/>
    <w:rsid w:val="005171FC"/>
    <w:rsid w:val="00517521"/>
    <w:rsid w:val="005175C9"/>
    <w:rsid w:val="005204B3"/>
    <w:rsid w:val="005208F2"/>
    <w:rsid w:val="00520B9D"/>
    <w:rsid w:val="00520BB6"/>
    <w:rsid w:val="00520BEF"/>
    <w:rsid w:val="00520EA3"/>
    <w:rsid w:val="00520F92"/>
    <w:rsid w:val="00521266"/>
    <w:rsid w:val="005213E6"/>
    <w:rsid w:val="00521517"/>
    <w:rsid w:val="00521575"/>
    <w:rsid w:val="00521781"/>
    <w:rsid w:val="00521BDA"/>
    <w:rsid w:val="00521CBF"/>
    <w:rsid w:val="005222E9"/>
    <w:rsid w:val="005223F7"/>
    <w:rsid w:val="005226F7"/>
    <w:rsid w:val="005226FB"/>
    <w:rsid w:val="00522C6C"/>
    <w:rsid w:val="00522D31"/>
    <w:rsid w:val="0052310C"/>
    <w:rsid w:val="0052324C"/>
    <w:rsid w:val="00523423"/>
    <w:rsid w:val="00523B2A"/>
    <w:rsid w:val="00523BCA"/>
    <w:rsid w:val="00523E22"/>
    <w:rsid w:val="00524043"/>
    <w:rsid w:val="00524200"/>
    <w:rsid w:val="0052440D"/>
    <w:rsid w:val="00524632"/>
    <w:rsid w:val="0052486E"/>
    <w:rsid w:val="00524CBD"/>
    <w:rsid w:val="00524D24"/>
    <w:rsid w:val="00525025"/>
    <w:rsid w:val="00525038"/>
    <w:rsid w:val="00525062"/>
    <w:rsid w:val="0052525F"/>
    <w:rsid w:val="00525405"/>
    <w:rsid w:val="00525780"/>
    <w:rsid w:val="0052590A"/>
    <w:rsid w:val="00525AAF"/>
    <w:rsid w:val="00525DE3"/>
    <w:rsid w:val="0052614B"/>
    <w:rsid w:val="00526536"/>
    <w:rsid w:val="00526F76"/>
    <w:rsid w:val="0052735B"/>
    <w:rsid w:val="0052740B"/>
    <w:rsid w:val="005277A2"/>
    <w:rsid w:val="00527A52"/>
    <w:rsid w:val="00527CCB"/>
    <w:rsid w:val="00527D55"/>
    <w:rsid w:val="00530266"/>
    <w:rsid w:val="00530717"/>
    <w:rsid w:val="00531478"/>
    <w:rsid w:val="00531671"/>
    <w:rsid w:val="00531E5B"/>
    <w:rsid w:val="00532276"/>
    <w:rsid w:val="0053271F"/>
    <w:rsid w:val="00532872"/>
    <w:rsid w:val="0053288B"/>
    <w:rsid w:val="00532C77"/>
    <w:rsid w:val="005332DD"/>
    <w:rsid w:val="00533349"/>
    <w:rsid w:val="005335B1"/>
    <w:rsid w:val="00533AE5"/>
    <w:rsid w:val="00533BC7"/>
    <w:rsid w:val="00533CB8"/>
    <w:rsid w:val="00533CDF"/>
    <w:rsid w:val="0053412E"/>
    <w:rsid w:val="00534299"/>
    <w:rsid w:val="0053469A"/>
    <w:rsid w:val="00534C56"/>
    <w:rsid w:val="00534D4D"/>
    <w:rsid w:val="00534EC4"/>
    <w:rsid w:val="005350F1"/>
    <w:rsid w:val="005353D7"/>
    <w:rsid w:val="00535722"/>
    <w:rsid w:val="00535CB2"/>
    <w:rsid w:val="00535D94"/>
    <w:rsid w:val="00535FB1"/>
    <w:rsid w:val="0053612E"/>
    <w:rsid w:val="005367F4"/>
    <w:rsid w:val="0053680F"/>
    <w:rsid w:val="005369FF"/>
    <w:rsid w:val="00536A00"/>
    <w:rsid w:val="005370EA"/>
    <w:rsid w:val="00537199"/>
    <w:rsid w:val="005373EF"/>
    <w:rsid w:val="00537A54"/>
    <w:rsid w:val="00537A63"/>
    <w:rsid w:val="005403B8"/>
    <w:rsid w:val="00540491"/>
    <w:rsid w:val="00540620"/>
    <w:rsid w:val="005408F0"/>
    <w:rsid w:val="00540B63"/>
    <w:rsid w:val="00540B82"/>
    <w:rsid w:val="00540B8D"/>
    <w:rsid w:val="0054134C"/>
    <w:rsid w:val="005415A4"/>
    <w:rsid w:val="00541F96"/>
    <w:rsid w:val="00541FDE"/>
    <w:rsid w:val="00542221"/>
    <w:rsid w:val="00542B96"/>
    <w:rsid w:val="00542FF0"/>
    <w:rsid w:val="00543B61"/>
    <w:rsid w:val="00543C6F"/>
    <w:rsid w:val="00543D82"/>
    <w:rsid w:val="00543E6A"/>
    <w:rsid w:val="00544228"/>
    <w:rsid w:val="00544C4E"/>
    <w:rsid w:val="00544E72"/>
    <w:rsid w:val="00544FCA"/>
    <w:rsid w:val="0054517C"/>
    <w:rsid w:val="00545548"/>
    <w:rsid w:val="005457D6"/>
    <w:rsid w:val="00545926"/>
    <w:rsid w:val="00545E8F"/>
    <w:rsid w:val="005460D7"/>
    <w:rsid w:val="005460D9"/>
    <w:rsid w:val="005461BE"/>
    <w:rsid w:val="005469D2"/>
    <w:rsid w:val="00546A7A"/>
    <w:rsid w:val="00546B01"/>
    <w:rsid w:val="00546E10"/>
    <w:rsid w:val="00546EF2"/>
    <w:rsid w:val="00546FA6"/>
    <w:rsid w:val="0054744A"/>
    <w:rsid w:val="005474BE"/>
    <w:rsid w:val="00547A35"/>
    <w:rsid w:val="00547AC7"/>
    <w:rsid w:val="00547ACE"/>
    <w:rsid w:val="00547E38"/>
    <w:rsid w:val="00550038"/>
    <w:rsid w:val="00550189"/>
    <w:rsid w:val="0055048B"/>
    <w:rsid w:val="0055049F"/>
    <w:rsid w:val="005504AB"/>
    <w:rsid w:val="00550637"/>
    <w:rsid w:val="0055097E"/>
    <w:rsid w:val="00550B1E"/>
    <w:rsid w:val="00550EE8"/>
    <w:rsid w:val="00551135"/>
    <w:rsid w:val="0055119D"/>
    <w:rsid w:val="005511B2"/>
    <w:rsid w:val="00551380"/>
    <w:rsid w:val="0055158D"/>
    <w:rsid w:val="00551725"/>
    <w:rsid w:val="00551DA8"/>
    <w:rsid w:val="00551F1E"/>
    <w:rsid w:val="00551F35"/>
    <w:rsid w:val="00552820"/>
    <w:rsid w:val="0055286B"/>
    <w:rsid w:val="00552C5E"/>
    <w:rsid w:val="00552FCE"/>
    <w:rsid w:val="0055300C"/>
    <w:rsid w:val="00553019"/>
    <w:rsid w:val="005530BD"/>
    <w:rsid w:val="005536D5"/>
    <w:rsid w:val="00553A55"/>
    <w:rsid w:val="00553D84"/>
    <w:rsid w:val="005546A3"/>
    <w:rsid w:val="00554B23"/>
    <w:rsid w:val="00554EA8"/>
    <w:rsid w:val="005556AB"/>
    <w:rsid w:val="00555ACA"/>
    <w:rsid w:val="00555B9A"/>
    <w:rsid w:val="00555D17"/>
    <w:rsid w:val="00555DCE"/>
    <w:rsid w:val="00556317"/>
    <w:rsid w:val="005564E5"/>
    <w:rsid w:val="0055665D"/>
    <w:rsid w:val="0055690E"/>
    <w:rsid w:val="005569D2"/>
    <w:rsid w:val="00556B9F"/>
    <w:rsid w:val="00556C2C"/>
    <w:rsid w:val="00556CBD"/>
    <w:rsid w:val="00556EF2"/>
    <w:rsid w:val="00556FDB"/>
    <w:rsid w:val="00557399"/>
    <w:rsid w:val="00557530"/>
    <w:rsid w:val="0055784C"/>
    <w:rsid w:val="00557872"/>
    <w:rsid w:val="00557B04"/>
    <w:rsid w:val="00557F57"/>
    <w:rsid w:val="00560135"/>
    <w:rsid w:val="00560194"/>
    <w:rsid w:val="00560288"/>
    <w:rsid w:val="00560860"/>
    <w:rsid w:val="00560899"/>
    <w:rsid w:val="00560AF0"/>
    <w:rsid w:val="00560C8D"/>
    <w:rsid w:val="00560E43"/>
    <w:rsid w:val="0056111B"/>
    <w:rsid w:val="00561226"/>
    <w:rsid w:val="0056169C"/>
    <w:rsid w:val="005618D9"/>
    <w:rsid w:val="00561928"/>
    <w:rsid w:val="00561B99"/>
    <w:rsid w:val="00561C3A"/>
    <w:rsid w:val="005620E3"/>
    <w:rsid w:val="005626E9"/>
    <w:rsid w:val="0056289E"/>
    <w:rsid w:val="005628F0"/>
    <w:rsid w:val="00562F26"/>
    <w:rsid w:val="0056329F"/>
    <w:rsid w:val="005633B9"/>
    <w:rsid w:val="0056347E"/>
    <w:rsid w:val="005637BC"/>
    <w:rsid w:val="00563928"/>
    <w:rsid w:val="00563A39"/>
    <w:rsid w:val="00563D30"/>
    <w:rsid w:val="005641F3"/>
    <w:rsid w:val="0056427C"/>
    <w:rsid w:val="00564343"/>
    <w:rsid w:val="0056458D"/>
    <w:rsid w:val="00564C67"/>
    <w:rsid w:val="00564D20"/>
    <w:rsid w:val="00564D34"/>
    <w:rsid w:val="00564F21"/>
    <w:rsid w:val="00565260"/>
    <w:rsid w:val="005652DD"/>
    <w:rsid w:val="00565851"/>
    <w:rsid w:val="00565E76"/>
    <w:rsid w:val="005663AE"/>
    <w:rsid w:val="00566525"/>
    <w:rsid w:val="0056659C"/>
    <w:rsid w:val="00566A1F"/>
    <w:rsid w:val="00566BBE"/>
    <w:rsid w:val="00566DDE"/>
    <w:rsid w:val="0056722E"/>
    <w:rsid w:val="00567307"/>
    <w:rsid w:val="00567703"/>
    <w:rsid w:val="00567E5F"/>
    <w:rsid w:val="00567F3C"/>
    <w:rsid w:val="005700CD"/>
    <w:rsid w:val="00570198"/>
    <w:rsid w:val="0057022E"/>
    <w:rsid w:val="005703A0"/>
    <w:rsid w:val="005703D9"/>
    <w:rsid w:val="00570797"/>
    <w:rsid w:val="005708F5"/>
    <w:rsid w:val="005710F5"/>
    <w:rsid w:val="0057116E"/>
    <w:rsid w:val="00571192"/>
    <w:rsid w:val="00571304"/>
    <w:rsid w:val="005714B6"/>
    <w:rsid w:val="005716D0"/>
    <w:rsid w:val="005718E8"/>
    <w:rsid w:val="00571C7E"/>
    <w:rsid w:val="00571C95"/>
    <w:rsid w:val="00571F55"/>
    <w:rsid w:val="005721DA"/>
    <w:rsid w:val="00572549"/>
    <w:rsid w:val="005727AF"/>
    <w:rsid w:val="0057281E"/>
    <w:rsid w:val="00572998"/>
    <w:rsid w:val="00572C14"/>
    <w:rsid w:val="00572D6F"/>
    <w:rsid w:val="00572F0D"/>
    <w:rsid w:val="005730A6"/>
    <w:rsid w:val="0057322B"/>
    <w:rsid w:val="005732E6"/>
    <w:rsid w:val="00573827"/>
    <w:rsid w:val="00573AAE"/>
    <w:rsid w:val="00573C97"/>
    <w:rsid w:val="00574087"/>
    <w:rsid w:val="0057421A"/>
    <w:rsid w:val="00574282"/>
    <w:rsid w:val="00574309"/>
    <w:rsid w:val="0057463F"/>
    <w:rsid w:val="005747F7"/>
    <w:rsid w:val="0057520F"/>
    <w:rsid w:val="005752D8"/>
    <w:rsid w:val="00575341"/>
    <w:rsid w:val="005756D0"/>
    <w:rsid w:val="0057585F"/>
    <w:rsid w:val="00575972"/>
    <w:rsid w:val="005761D8"/>
    <w:rsid w:val="005764D0"/>
    <w:rsid w:val="00576639"/>
    <w:rsid w:val="005767C8"/>
    <w:rsid w:val="00576FF9"/>
    <w:rsid w:val="005777F5"/>
    <w:rsid w:val="00577866"/>
    <w:rsid w:val="005778C8"/>
    <w:rsid w:val="00577998"/>
    <w:rsid w:val="00577A05"/>
    <w:rsid w:val="00577FCD"/>
    <w:rsid w:val="00580814"/>
    <w:rsid w:val="005810D1"/>
    <w:rsid w:val="0058110F"/>
    <w:rsid w:val="005812AB"/>
    <w:rsid w:val="0058138A"/>
    <w:rsid w:val="0058156E"/>
    <w:rsid w:val="00581705"/>
    <w:rsid w:val="005817C6"/>
    <w:rsid w:val="00581840"/>
    <w:rsid w:val="00581CC5"/>
    <w:rsid w:val="00581E99"/>
    <w:rsid w:val="00581F88"/>
    <w:rsid w:val="00582E29"/>
    <w:rsid w:val="00582ECC"/>
    <w:rsid w:val="0058301D"/>
    <w:rsid w:val="0058305C"/>
    <w:rsid w:val="00583181"/>
    <w:rsid w:val="00583663"/>
    <w:rsid w:val="005836A7"/>
    <w:rsid w:val="00583722"/>
    <w:rsid w:val="005837AF"/>
    <w:rsid w:val="005837FE"/>
    <w:rsid w:val="0058382E"/>
    <w:rsid w:val="00583D11"/>
    <w:rsid w:val="00583DAF"/>
    <w:rsid w:val="00583E36"/>
    <w:rsid w:val="00583F19"/>
    <w:rsid w:val="00583FFE"/>
    <w:rsid w:val="005841B9"/>
    <w:rsid w:val="005842F0"/>
    <w:rsid w:val="005844B6"/>
    <w:rsid w:val="00584793"/>
    <w:rsid w:val="00584908"/>
    <w:rsid w:val="00584B04"/>
    <w:rsid w:val="00584BBC"/>
    <w:rsid w:val="00584BD1"/>
    <w:rsid w:val="00584D23"/>
    <w:rsid w:val="00584E75"/>
    <w:rsid w:val="00584FF8"/>
    <w:rsid w:val="0058518B"/>
    <w:rsid w:val="0058552D"/>
    <w:rsid w:val="0058554A"/>
    <w:rsid w:val="005857E0"/>
    <w:rsid w:val="0058580D"/>
    <w:rsid w:val="00585B52"/>
    <w:rsid w:val="00585FED"/>
    <w:rsid w:val="0058623D"/>
    <w:rsid w:val="005862BD"/>
    <w:rsid w:val="00586404"/>
    <w:rsid w:val="00586417"/>
    <w:rsid w:val="00586632"/>
    <w:rsid w:val="00586BBC"/>
    <w:rsid w:val="00587177"/>
    <w:rsid w:val="0058753A"/>
    <w:rsid w:val="0059049C"/>
    <w:rsid w:val="00590A2B"/>
    <w:rsid w:val="00590CA1"/>
    <w:rsid w:val="00590E4E"/>
    <w:rsid w:val="00590F76"/>
    <w:rsid w:val="005912B1"/>
    <w:rsid w:val="005915CB"/>
    <w:rsid w:val="005917B1"/>
    <w:rsid w:val="0059193F"/>
    <w:rsid w:val="00591F09"/>
    <w:rsid w:val="00592583"/>
    <w:rsid w:val="005925EE"/>
    <w:rsid w:val="00592659"/>
    <w:rsid w:val="00592AEA"/>
    <w:rsid w:val="00592C27"/>
    <w:rsid w:val="00592E0A"/>
    <w:rsid w:val="00592ED8"/>
    <w:rsid w:val="00592EEB"/>
    <w:rsid w:val="00593225"/>
    <w:rsid w:val="005938E5"/>
    <w:rsid w:val="00593A29"/>
    <w:rsid w:val="00593A74"/>
    <w:rsid w:val="00593CF2"/>
    <w:rsid w:val="00593F42"/>
    <w:rsid w:val="00593FC5"/>
    <w:rsid w:val="00594125"/>
    <w:rsid w:val="00594698"/>
    <w:rsid w:val="005946A1"/>
    <w:rsid w:val="00594917"/>
    <w:rsid w:val="0059496C"/>
    <w:rsid w:val="00594C3E"/>
    <w:rsid w:val="00594CC6"/>
    <w:rsid w:val="0059505C"/>
    <w:rsid w:val="00595082"/>
    <w:rsid w:val="0059514E"/>
    <w:rsid w:val="005952B7"/>
    <w:rsid w:val="00595313"/>
    <w:rsid w:val="00595444"/>
    <w:rsid w:val="00595851"/>
    <w:rsid w:val="0059593A"/>
    <w:rsid w:val="00595CF7"/>
    <w:rsid w:val="00595D3E"/>
    <w:rsid w:val="00595D64"/>
    <w:rsid w:val="005960EE"/>
    <w:rsid w:val="005961AF"/>
    <w:rsid w:val="005961FA"/>
    <w:rsid w:val="0059624E"/>
    <w:rsid w:val="005963A4"/>
    <w:rsid w:val="00596421"/>
    <w:rsid w:val="00596537"/>
    <w:rsid w:val="005966F4"/>
    <w:rsid w:val="00596A2B"/>
    <w:rsid w:val="00596CC5"/>
    <w:rsid w:val="00596DBF"/>
    <w:rsid w:val="00596E9A"/>
    <w:rsid w:val="00596F39"/>
    <w:rsid w:val="00597032"/>
    <w:rsid w:val="0059711A"/>
    <w:rsid w:val="00597156"/>
    <w:rsid w:val="0059754B"/>
    <w:rsid w:val="00597798"/>
    <w:rsid w:val="005977AE"/>
    <w:rsid w:val="00597959"/>
    <w:rsid w:val="005979C6"/>
    <w:rsid w:val="00597BAA"/>
    <w:rsid w:val="00597D14"/>
    <w:rsid w:val="00597D2F"/>
    <w:rsid w:val="00597DB5"/>
    <w:rsid w:val="00597E8D"/>
    <w:rsid w:val="00597FC5"/>
    <w:rsid w:val="005A0505"/>
    <w:rsid w:val="005A0623"/>
    <w:rsid w:val="005A0978"/>
    <w:rsid w:val="005A0ECB"/>
    <w:rsid w:val="005A0EDE"/>
    <w:rsid w:val="005A10D5"/>
    <w:rsid w:val="005A14B0"/>
    <w:rsid w:val="005A16B9"/>
    <w:rsid w:val="005A1701"/>
    <w:rsid w:val="005A1848"/>
    <w:rsid w:val="005A1AF1"/>
    <w:rsid w:val="005A1F1D"/>
    <w:rsid w:val="005A222C"/>
    <w:rsid w:val="005A2C8F"/>
    <w:rsid w:val="005A2D4A"/>
    <w:rsid w:val="005A2D6E"/>
    <w:rsid w:val="005A2E5A"/>
    <w:rsid w:val="005A3140"/>
    <w:rsid w:val="005A31D4"/>
    <w:rsid w:val="005A3363"/>
    <w:rsid w:val="005A3444"/>
    <w:rsid w:val="005A368C"/>
    <w:rsid w:val="005A380D"/>
    <w:rsid w:val="005A3972"/>
    <w:rsid w:val="005A42E6"/>
    <w:rsid w:val="005A45CD"/>
    <w:rsid w:val="005A481E"/>
    <w:rsid w:val="005A4A68"/>
    <w:rsid w:val="005A4B28"/>
    <w:rsid w:val="005A4BE2"/>
    <w:rsid w:val="005A4D01"/>
    <w:rsid w:val="005A4D2C"/>
    <w:rsid w:val="005A50B9"/>
    <w:rsid w:val="005A50CB"/>
    <w:rsid w:val="005A50F8"/>
    <w:rsid w:val="005A5377"/>
    <w:rsid w:val="005A5411"/>
    <w:rsid w:val="005A54B2"/>
    <w:rsid w:val="005A54EA"/>
    <w:rsid w:val="005A5A69"/>
    <w:rsid w:val="005A5AAB"/>
    <w:rsid w:val="005A5BCE"/>
    <w:rsid w:val="005A5DBC"/>
    <w:rsid w:val="005A6203"/>
    <w:rsid w:val="005A6F16"/>
    <w:rsid w:val="005A7386"/>
    <w:rsid w:val="005A7593"/>
    <w:rsid w:val="005A7680"/>
    <w:rsid w:val="005A7B0F"/>
    <w:rsid w:val="005A7C76"/>
    <w:rsid w:val="005B03BD"/>
    <w:rsid w:val="005B0444"/>
    <w:rsid w:val="005B0599"/>
    <w:rsid w:val="005B0664"/>
    <w:rsid w:val="005B07F4"/>
    <w:rsid w:val="005B0837"/>
    <w:rsid w:val="005B095F"/>
    <w:rsid w:val="005B0A78"/>
    <w:rsid w:val="005B0BB4"/>
    <w:rsid w:val="005B0BF6"/>
    <w:rsid w:val="005B0CB7"/>
    <w:rsid w:val="005B0F81"/>
    <w:rsid w:val="005B111D"/>
    <w:rsid w:val="005B11E9"/>
    <w:rsid w:val="005B146F"/>
    <w:rsid w:val="005B16D3"/>
    <w:rsid w:val="005B181D"/>
    <w:rsid w:val="005B1976"/>
    <w:rsid w:val="005B1B34"/>
    <w:rsid w:val="005B1E21"/>
    <w:rsid w:val="005B1EB8"/>
    <w:rsid w:val="005B25EA"/>
    <w:rsid w:val="005B27E6"/>
    <w:rsid w:val="005B2807"/>
    <w:rsid w:val="005B2BEE"/>
    <w:rsid w:val="005B2CE5"/>
    <w:rsid w:val="005B2D9E"/>
    <w:rsid w:val="005B2DF5"/>
    <w:rsid w:val="005B2E3C"/>
    <w:rsid w:val="005B2EC1"/>
    <w:rsid w:val="005B2FE2"/>
    <w:rsid w:val="005B36A4"/>
    <w:rsid w:val="005B373D"/>
    <w:rsid w:val="005B3BB0"/>
    <w:rsid w:val="005B3E98"/>
    <w:rsid w:val="005B44B7"/>
    <w:rsid w:val="005B4842"/>
    <w:rsid w:val="005B48AB"/>
    <w:rsid w:val="005B4A73"/>
    <w:rsid w:val="005B4C9C"/>
    <w:rsid w:val="005B4D2D"/>
    <w:rsid w:val="005B4FB5"/>
    <w:rsid w:val="005B54C3"/>
    <w:rsid w:val="005B561B"/>
    <w:rsid w:val="005B5EC8"/>
    <w:rsid w:val="005B6007"/>
    <w:rsid w:val="005B63DC"/>
    <w:rsid w:val="005B64CD"/>
    <w:rsid w:val="005B686C"/>
    <w:rsid w:val="005B6AAB"/>
    <w:rsid w:val="005B6D60"/>
    <w:rsid w:val="005B6F64"/>
    <w:rsid w:val="005B70FB"/>
    <w:rsid w:val="005B722E"/>
    <w:rsid w:val="005B72D9"/>
    <w:rsid w:val="005B73F5"/>
    <w:rsid w:val="005B7526"/>
    <w:rsid w:val="005B7AA0"/>
    <w:rsid w:val="005B7BD7"/>
    <w:rsid w:val="005C012E"/>
    <w:rsid w:val="005C047C"/>
    <w:rsid w:val="005C04E6"/>
    <w:rsid w:val="005C0A50"/>
    <w:rsid w:val="005C0A99"/>
    <w:rsid w:val="005C0B5D"/>
    <w:rsid w:val="005C0F2E"/>
    <w:rsid w:val="005C1101"/>
    <w:rsid w:val="005C123C"/>
    <w:rsid w:val="005C1626"/>
    <w:rsid w:val="005C18B3"/>
    <w:rsid w:val="005C1D53"/>
    <w:rsid w:val="005C1FC8"/>
    <w:rsid w:val="005C1FF4"/>
    <w:rsid w:val="005C21F9"/>
    <w:rsid w:val="005C2309"/>
    <w:rsid w:val="005C24CE"/>
    <w:rsid w:val="005C25DA"/>
    <w:rsid w:val="005C2B18"/>
    <w:rsid w:val="005C2F05"/>
    <w:rsid w:val="005C2F25"/>
    <w:rsid w:val="005C3413"/>
    <w:rsid w:val="005C3430"/>
    <w:rsid w:val="005C3443"/>
    <w:rsid w:val="005C3EB2"/>
    <w:rsid w:val="005C43FE"/>
    <w:rsid w:val="005C44E2"/>
    <w:rsid w:val="005C4965"/>
    <w:rsid w:val="005C49EE"/>
    <w:rsid w:val="005C4CCC"/>
    <w:rsid w:val="005C4DC5"/>
    <w:rsid w:val="005C4FB1"/>
    <w:rsid w:val="005C515F"/>
    <w:rsid w:val="005C529C"/>
    <w:rsid w:val="005C5415"/>
    <w:rsid w:val="005C5B94"/>
    <w:rsid w:val="005C5DF6"/>
    <w:rsid w:val="005C5F22"/>
    <w:rsid w:val="005C5F52"/>
    <w:rsid w:val="005C649C"/>
    <w:rsid w:val="005C66A3"/>
    <w:rsid w:val="005C673F"/>
    <w:rsid w:val="005C67EC"/>
    <w:rsid w:val="005C6EE1"/>
    <w:rsid w:val="005C73E0"/>
    <w:rsid w:val="005C7531"/>
    <w:rsid w:val="005C789B"/>
    <w:rsid w:val="005D0044"/>
    <w:rsid w:val="005D00C4"/>
    <w:rsid w:val="005D0196"/>
    <w:rsid w:val="005D0449"/>
    <w:rsid w:val="005D059E"/>
    <w:rsid w:val="005D0635"/>
    <w:rsid w:val="005D0772"/>
    <w:rsid w:val="005D08A2"/>
    <w:rsid w:val="005D0A9C"/>
    <w:rsid w:val="005D0F53"/>
    <w:rsid w:val="005D0F9A"/>
    <w:rsid w:val="005D1AB0"/>
    <w:rsid w:val="005D1CDA"/>
    <w:rsid w:val="005D1EA0"/>
    <w:rsid w:val="005D218D"/>
    <w:rsid w:val="005D2969"/>
    <w:rsid w:val="005D2ABC"/>
    <w:rsid w:val="005D2D75"/>
    <w:rsid w:val="005D2F2A"/>
    <w:rsid w:val="005D31E9"/>
    <w:rsid w:val="005D3B48"/>
    <w:rsid w:val="005D4000"/>
    <w:rsid w:val="005D4406"/>
    <w:rsid w:val="005D4661"/>
    <w:rsid w:val="005D4B0A"/>
    <w:rsid w:val="005D5004"/>
    <w:rsid w:val="005D50B3"/>
    <w:rsid w:val="005D52B7"/>
    <w:rsid w:val="005D53C0"/>
    <w:rsid w:val="005D57A4"/>
    <w:rsid w:val="005D58B7"/>
    <w:rsid w:val="005D5961"/>
    <w:rsid w:val="005D5A05"/>
    <w:rsid w:val="005D5F93"/>
    <w:rsid w:val="005D6099"/>
    <w:rsid w:val="005D6317"/>
    <w:rsid w:val="005D63D6"/>
    <w:rsid w:val="005D6419"/>
    <w:rsid w:val="005D6615"/>
    <w:rsid w:val="005D6887"/>
    <w:rsid w:val="005D6AA9"/>
    <w:rsid w:val="005D72D6"/>
    <w:rsid w:val="005D73FE"/>
    <w:rsid w:val="005D772E"/>
    <w:rsid w:val="005D7912"/>
    <w:rsid w:val="005D7C96"/>
    <w:rsid w:val="005D7CD3"/>
    <w:rsid w:val="005E0080"/>
    <w:rsid w:val="005E0223"/>
    <w:rsid w:val="005E02AC"/>
    <w:rsid w:val="005E02C8"/>
    <w:rsid w:val="005E0313"/>
    <w:rsid w:val="005E03ED"/>
    <w:rsid w:val="005E04C4"/>
    <w:rsid w:val="005E06E8"/>
    <w:rsid w:val="005E0773"/>
    <w:rsid w:val="005E09C8"/>
    <w:rsid w:val="005E09EF"/>
    <w:rsid w:val="005E0A63"/>
    <w:rsid w:val="005E0F2D"/>
    <w:rsid w:val="005E0F5E"/>
    <w:rsid w:val="005E135F"/>
    <w:rsid w:val="005E1538"/>
    <w:rsid w:val="005E15DB"/>
    <w:rsid w:val="005E1770"/>
    <w:rsid w:val="005E18CA"/>
    <w:rsid w:val="005E1C2B"/>
    <w:rsid w:val="005E1C36"/>
    <w:rsid w:val="005E1E2E"/>
    <w:rsid w:val="005E1E39"/>
    <w:rsid w:val="005E21C7"/>
    <w:rsid w:val="005E23DD"/>
    <w:rsid w:val="005E28D8"/>
    <w:rsid w:val="005E2D89"/>
    <w:rsid w:val="005E3092"/>
    <w:rsid w:val="005E3309"/>
    <w:rsid w:val="005E39B2"/>
    <w:rsid w:val="005E3ECA"/>
    <w:rsid w:val="005E40DA"/>
    <w:rsid w:val="005E4204"/>
    <w:rsid w:val="005E4415"/>
    <w:rsid w:val="005E44E8"/>
    <w:rsid w:val="005E4815"/>
    <w:rsid w:val="005E4943"/>
    <w:rsid w:val="005E4964"/>
    <w:rsid w:val="005E49C2"/>
    <w:rsid w:val="005E4A74"/>
    <w:rsid w:val="005E4B27"/>
    <w:rsid w:val="005E4EB4"/>
    <w:rsid w:val="005E4EC6"/>
    <w:rsid w:val="005E5282"/>
    <w:rsid w:val="005E58E1"/>
    <w:rsid w:val="005E5981"/>
    <w:rsid w:val="005E5A53"/>
    <w:rsid w:val="005E5EC9"/>
    <w:rsid w:val="005E6043"/>
    <w:rsid w:val="005E6A76"/>
    <w:rsid w:val="005E6BC2"/>
    <w:rsid w:val="005E6EF6"/>
    <w:rsid w:val="005E7265"/>
    <w:rsid w:val="005E736A"/>
    <w:rsid w:val="005E73C0"/>
    <w:rsid w:val="005E744D"/>
    <w:rsid w:val="005E747D"/>
    <w:rsid w:val="005E7856"/>
    <w:rsid w:val="005E78C2"/>
    <w:rsid w:val="005E79A3"/>
    <w:rsid w:val="005E7ADC"/>
    <w:rsid w:val="005E7B14"/>
    <w:rsid w:val="005F0A60"/>
    <w:rsid w:val="005F0C22"/>
    <w:rsid w:val="005F0CCA"/>
    <w:rsid w:val="005F0D48"/>
    <w:rsid w:val="005F0E51"/>
    <w:rsid w:val="005F0E92"/>
    <w:rsid w:val="005F128E"/>
    <w:rsid w:val="005F1823"/>
    <w:rsid w:val="005F1855"/>
    <w:rsid w:val="005F18A9"/>
    <w:rsid w:val="005F1FB6"/>
    <w:rsid w:val="005F20D3"/>
    <w:rsid w:val="005F2426"/>
    <w:rsid w:val="005F25EB"/>
    <w:rsid w:val="005F29D1"/>
    <w:rsid w:val="005F2C2E"/>
    <w:rsid w:val="005F2EEF"/>
    <w:rsid w:val="005F30F9"/>
    <w:rsid w:val="005F398B"/>
    <w:rsid w:val="005F3B54"/>
    <w:rsid w:val="005F3BA7"/>
    <w:rsid w:val="005F4000"/>
    <w:rsid w:val="005F4110"/>
    <w:rsid w:val="005F44FD"/>
    <w:rsid w:val="005F460D"/>
    <w:rsid w:val="005F4736"/>
    <w:rsid w:val="005F497A"/>
    <w:rsid w:val="005F4D03"/>
    <w:rsid w:val="005F5227"/>
    <w:rsid w:val="005F52B8"/>
    <w:rsid w:val="005F5419"/>
    <w:rsid w:val="005F58FE"/>
    <w:rsid w:val="005F5F19"/>
    <w:rsid w:val="005F61F1"/>
    <w:rsid w:val="005F628D"/>
    <w:rsid w:val="005F642C"/>
    <w:rsid w:val="005F6483"/>
    <w:rsid w:val="005F64EB"/>
    <w:rsid w:val="005F64F6"/>
    <w:rsid w:val="005F6911"/>
    <w:rsid w:val="005F6B47"/>
    <w:rsid w:val="005F6C36"/>
    <w:rsid w:val="005F6D3D"/>
    <w:rsid w:val="005F703C"/>
    <w:rsid w:val="005F79DA"/>
    <w:rsid w:val="005F7BB3"/>
    <w:rsid w:val="005F7EFF"/>
    <w:rsid w:val="00600279"/>
    <w:rsid w:val="0060040D"/>
    <w:rsid w:val="006005E3"/>
    <w:rsid w:val="00600CB8"/>
    <w:rsid w:val="00600CEB"/>
    <w:rsid w:val="00600E2C"/>
    <w:rsid w:val="00600F3F"/>
    <w:rsid w:val="00600FD5"/>
    <w:rsid w:val="00601086"/>
    <w:rsid w:val="006010B9"/>
    <w:rsid w:val="006011FF"/>
    <w:rsid w:val="006013A4"/>
    <w:rsid w:val="0060164B"/>
    <w:rsid w:val="0060171F"/>
    <w:rsid w:val="006018D4"/>
    <w:rsid w:val="00601919"/>
    <w:rsid w:val="0060194E"/>
    <w:rsid w:val="00601982"/>
    <w:rsid w:val="006019D1"/>
    <w:rsid w:val="00601ABE"/>
    <w:rsid w:val="00601E2A"/>
    <w:rsid w:val="00601ED1"/>
    <w:rsid w:val="00602222"/>
    <w:rsid w:val="00602464"/>
    <w:rsid w:val="0060266A"/>
    <w:rsid w:val="00602D97"/>
    <w:rsid w:val="00602F6D"/>
    <w:rsid w:val="00602FC6"/>
    <w:rsid w:val="00603315"/>
    <w:rsid w:val="006035CE"/>
    <w:rsid w:val="006037C2"/>
    <w:rsid w:val="00603BEE"/>
    <w:rsid w:val="00603E38"/>
    <w:rsid w:val="006040B6"/>
    <w:rsid w:val="006041A7"/>
    <w:rsid w:val="0060420B"/>
    <w:rsid w:val="006043AA"/>
    <w:rsid w:val="00604837"/>
    <w:rsid w:val="00604B75"/>
    <w:rsid w:val="00604C5D"/>
    <w:rsid w:val="006050E5"/>
    <w:rsid w:val="0060520C"/>
    <w:rsid w:val="006053A6"/>
    <w:rsid w:val="00605674"/>
    <w:rsid w:val="006058DD"/>
    <w:rsid w:val="00605BC9"/>
    <w:rsid w:val="00605EF6"/>
    <w:rsid w:val="00606182"/>
    <w:rsid w:val="0060662F"/>
    <w:rsid w:val="00606852"/>
    <w:rsid w:val="00606B6E"/>
    <w:rsid w:val="00607107"/>
    <w:rsid w:val="00607699"/>
    <w:rsid w:val="006076BA"/>
    <w:rsid w:val="00607BFE"/>
    <w:rsid w:val="00607D12"/>
    <w:rsid w:val="006104B2"/>
    <w:rsid w:val="00610609"/>
    <w:rsid w:val="0061077C"/>
    <w:rsid w:val="006109BF"/>
    <w:rsid w:val="00610A03"/>
    <w:rsid w:val="00610E64"/>
    <w:rsid w:val="00610F7C"/>
    <w:rsid w:val="006111C6"/>
    <w:rsid w:val="006116A5"/>
    <w:rsid w:val="0061173F"/>
    <w:rsid w:val="00611E17"/>
    <w:rsid w:val="00611F79"/>
    <w:rsid w:val="00612027"/>
    <w:rsid w:val="00612045"/>
    <w:rsid w:val="006121A3"/>
    <w:rsid w:val="0061264B"/>
    <w:rsid w:val="006126B3"/>
    <w:rsid w:val="00612B23"/>
    <w:rsid w:val="006131CD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80"/>
    <w:rsid w:val="00614098"/>
    <w:rsid w:val="006140FB"/>
    <w:rsid w:val="00614104"/>
    <w:rsid w:val="00614982"/>
    <w:rsid w:val="00614BF5"/>
    <w:rsid w:val="00614C02"/>
    <w:rsid w:val="00614D10"/>
    <w:rsid w:val="0061500A"/>
    <w:rsid w:val="00615712"/>
    <w:rsid w:val="00615775"/>
    <w:rsid w:val="00615B0D"/>
    <w:rsid w:val="00615E48"/>
    <w:rsid w:val="00615F42"/>
    <w:rsid w:val="00616070"/>
    <w:rsid w:val="00616303"/>
    <w:rsid w:val="006168C6"/>
    <w:rsid w:val="006179D4"/>
    <w:rsid w:val="00620198"/>
    <w:rsid w:val="00620463"/>
    <w:rsid w:val="00620B96"/>
    <w:rsid w:val="00620D3B"/>
    <w:rsid w:val="00620EC1"/>
    <w:rsid w:val="00620F03"/>
    <w:rsid w:val="00621446"/>
    <w:rsid w:val="0062158E"/>
    <w:rsid w:val="006216EA"/>
    <w:rsid w:val="0062181F"/>
    <w:rsid w:val="00621AC3"/>
    <w:rsid w:val="00622061"/>
    <w:rsid w:val="00622339"/>
    <w:rsid w:val="0062236F"/>
    <w:rsid w:val="00622A1F"/>
    <w:rsid w:val="00622B8B"/>
    <w:rsid w:val="00622C21"/>
    <w:rsid w:val="0062301A"/>
    <w:rsid w:val="0062314E"/>
    <w:rsid w:val="006235F0"/>
    <w:rsid w:val="0062360F"/>
    <w:rsid w:val="00623BED"/>
    <w:rsid w:val="0062400E"/>
    <w:rsid w:val="006246B3"/>
    <w:rsid w:val="0062470A"/>
    <w:rsid w:val="00624812"/>
    <w:rsid w:val="00624932"/>
    <w:rsid w:val="00624CB1"/>
    <w:rsid w:val="00624F8E"/>
    <w:rsid w:val="00625032"/>
    <w:rsid w:val="0062524C"/>
    <w:rsid w:val="006252B0"/>
    <w:rsid w:val="0062544F"/>
    <w:rsid w:val="006258F5"/>
    <w:rsid w:val="00625B5F"/>
    <w:rsid w:val="00625C6F"/>
    <w:rsid w:val="00625EB1"/>
    <w:rsid w:val="00625F95"/>
    <w:rsid w:val="00626088"/>
    <w:rsid w:val="006267AC"/>
    <w:rsid w:val="00626B35"/>
    <w:rsid w:val="00627019"/>
    <w:rsid w:val="00627184"/>
    <w:rsid w:val="0062742D"/>
    <w:rsid w:val="0062746A"/>
    <w:rsid w:val="006276B0"/>
    <w:rsid w:val="00627CED"/>
    <w:rsid w:val="00627D64"/>
    <w:rsid w:val="00627DBF"/>
    <w:rsid w:val="00627E16"/>
    <w:rsid w:val="00627FF7"/>
    <w:rsid w:val="0063000F"/>
    <w:rsid w:val="00630010"/>
    <w:rsid w:val="006304C0"/>
    <w:rsid w:val="00630639"/>
    <w:rsid w:val="00630675"/>
    <w:rsid w:val="006306B4"/>
    <w:rsid w:val="00630A50"/>
    <w:rsid w:val="00630B33"/>
    <w:rsid w:val="00630CB1"/>
    <w:rsid w:val="00630ECC"/>
    <w:rsid w:val="0063105A"/>
    <w:rsid w:val="006312FC"/>
    <w:rsid w:val="0063148B"/>
    <w:rsid w:val="006316B3"/>
    <w:rsid w:val="0063179C"/>
    <w:rsid w:val="00631861"/>
    <w:rsid w:val="006318AF"/>
    <w:rsid w:val="006320AB"/>
    <w:rsid w:val="006320FC"/>
    <w:rsid w:val="00632358"/>
    <w:rsid w:val="0063244F"/>
    <w:rsid w:val="00632611"/>
    <w:rsid w:val="00632645"/>
    <w:rsid w:val="00632818"/>
    <w:rsid w:val="0063299B"/>
    <w:rsid w:val="00632A69"/>
    <w:rsid w:val="00632D78"/>
    <w:rsid w:val="00632E84"/>
    <w:rsid w:val="0063334F"/>
    <w:rsid w:val="006334E1"/>
    <w:rsid w:val="00633744"/>
    <w:rsid w:val="00633A5F"/>
    <w:rsid w:val="006343B8"/>
    <w:rsid w:val="00634943"/>
    <w:rsid w:val="00634A89"/>
    <w:rsid w:val="00634DB7"/>
    <w:rsid w:val="00634E34"/>
    <w:rsid w:val="00634E48"/>
    <w:rsid w:val="00634F52"/>
    <w:rsid w:val="00634FFE"/>
    <w:rsid w:val="0063509C"/>
    <w:rsid w:val="00635531"/>
    <w:rsid w:val="00635923"/>
    <w:rsid w:val="00635958"/>
    <w:rsid w:val="00635CFC"/>
    <w:rsid w:val="00636511"/>
    <w:rsid w:val="0063698E"/>
    <w:rsid w:val="00636BC1"/>
    <w:rsid w:val="00636F16"/>
    <w:rsid w:val="00637007"/>
    <w:rsid w:val="006374E8"/>
    <w:rsid w:val="00637780"/>
    <w:rsid w:val="0063789F"/>
    <w:rsid w:val="00637A60"/>
    <w:rsid w:val="00637D19"/>
    <w:rsid w:val="00637FB0"/>
    <w:rsid w:val="006402CC"/>
    <w:rsid w:val="00640358"/>
    <w:rsid w:val="0064051A"/>
    <w:rsid w:val="00640569"/>
    <w:rsid w:val="006407AC"/>
    <w:rsid w:val="00640B18"/>
    <w:rsid w:val="00640C2C"/>
    <w:rsid w:val="00640E90"/>
    <w:rsid w:val="00640EBD"/>
    <w:rsid w:val="00640F9A"/>
    <w:rsid w:val="00641125"/>
    <w:rsid w:val="00641135"/>
    <w:rsid w:val="00641224"/>
    <w:rsid w:val="00641637"/>
    <w:rsid w:val="006417DA"/>
    <w:rsid w:val="00641ED2"/>
    <w:rsid w:val="00641F13"/>
    <w:rsid w:val="00642436"/>
    <w:rsid w:val="00642790"/>
    <w:rsid w:val="0064293E"/>
    <w:rsid w:val="006429DC"/>
    <w:rsid w:val="00642AA0"/>
    <w:rsid w:val="006430B4"/>
    <w:rsid w:val="0064328E"/>
    <w:rsid w:val="006433EB"/>
    <w:rsid w:val="00643892"/>
    <w:rsid w:val="00643F60"/>
    <w:rsid w:val="006443A2"/>
    <w:rsid w:val="006445CC"/>
    <w:rsid w:val="006445FB"/>
    <w:rsid w:val="0064466E"/>
    <w:rsid w:val="0064475F"/>
    <w:rsid w:val="006447BB"/>
    <w:rsid w:val="006447E1"/>
    <w:rsid w:val="006448B7"/>
    <w:rsid w:val="006448D5"/>
    <w:rsid w:val="00644A2D"/>
    <w:rsid w:val="00644BA2"/>
    <w:rsid w:val="00644C6E"/>
    <w:rsid w:val="00644C8B"/>
    <w:rsid w:val="00644ECD"/>
    <w:rsid w:val="00645156"/>
    <w:rsid w:val="0064540A"/>
    <w:rsid w:val="0064575B"/>
    <w:rsid w:val="00645AA9"/>
    <w:rsid w:val="00645B28"/>
    <w:rsid w:val="006460AA"/>
    <w:rsid w:val="00646CD0"/>
    <w:rsid w:val="00646EBA"/>
    <w:rsid w:val="0064721F"/>
    <w:rsid w:val="006473BE"/>
    <w:rsid w:val="0064762D"/>
    <w:rsid w:val="006477DB"/>
    <w:rsid w:val="00647B83"/>
    <w:rsid w:val="00647D84"/>
    <w:rsid w:val="00647F21"/>
    <w:rsid w:val="00647FA7"/>
    <w:rsid w:val="006500F4"/>
    <w:rsid w:val="006501B7"/>
    <w:rsid w:val="00650651"/>
    <w:rsid w:val="0065077C"/>
    <w:rsid w:val="00650783"/>
    <w:rsid w:val="00650A9B"/>
    <w:rsid w:val="00650E47"/>
    <w:rsid w:val="00650E68"/>
    <w:rsid w:val="00650F80"/>
    <w:rsid w:val="00651003"/>
    <w:rsid w:val="0065112F"/>
    <w:rsid w:val="006514C9"/>
    <w:rsid w:val="0065171D"/>
    <w:rsid w:val="0065175E"/>
    <w:rsid w:val="00651771"/>
    <w:rsid w:val="00651858"/>
    <w:rsid w:val="00651B7A"/>
    <w:rsid w:val="00651FD6"/>
    <w:rsid w:val="00652173"/>
    <w:rsid w:val="006524DA"/>
    <w:rsid w:val="006528C9"/>
    <w:rsid w:val="00652A8F"/>
    <w:rsid w:val="00652C4F"/>
    <w:rsid w:val="00652D1F"/>
    <w:rsid w:val="00652D89"/>
    <w:rsid w:val="00652D8B"/>
    <w:rsid w:val="00652F93"/>
    <w:rsid w:val="00653281"/>
    <w:rsid w:val="0065394C"/>
    <w:rsid w:val="00653F5F"/>
    <w:rsid w:val="006544FD"/>
    <w:rsid w:val="006547F5"/>
    <w:rsid w:val="006548E6"/>
    <w:rsid w:val="006552DD"/>
    <w:rsid w:val="00655436"/>
    <w:rsid w:val="00655A48"/>
    <w:rsid w:val="006560D9"/>
    <w:rsid w:val="00656154"/>
    <w:rsid w:val="0065645E"/>
    <w:rsid w:val="006564AF"/>
    <w:rsid w:val="0065654F"/>
    <w:rsid w:val="0065665B"/>
    <w:rsid w:val="006566E0"/>
    <w:rsid w:val="00656765"/>
    <w:rsid w:val="00656A0E"/>
    <w:rsid w:val="00656AE1"/>
    <w:rsid w:val="00656D93"/>
    <w:rsid w:val="00657336"/>
    <w:rsid w:val="006574AD"/>
    <w:rsid w:val="006579F7"/>
    <w:rsid w:val="00657D7C"/>
    <w:rsid w:val="00657EA2"/>
    <w:rsid w:val="00657FC4"/>
    <w:rsid w:val="006601E3"/>
    <w:rsid w:val="00660472"/>
    <w:rsid w:val="0066063C"/>
    <w:rsid w:val="00660684"/>
    <w:rsid w:val="0066069C"/>
    <w:rsid w:val="006610A4"/>
    <w:rsid w:val="006613CB"/>
    <w:rsid w:val="006613EC"/>
    <w:rsid w:val="006618D6"/>
    <w:rsid w:val="006619C1"/>
    <w:rsid w:val="00661E85"/>
    <w:rsid w:val="00661EF6"/>
    <w:rsid w:val="00662043"/>
    <w:rsid w:val="006620E8"/>
    <w:rsid w:val="006622AE"/>
    <w:rsid w:val="006623CC"/>
    <w:rsid w:val="00662423"/>
    <w:rsid w:val="006626D2"/>
    <w:rsid w:val="00662774"/>
    <w:rsid w:val="00662C7C"/>
    <w:rsid w:val="00662F7A"/>
    <w:rsid w:val="0066335A"/>
    <w:rsid w:val="006637CE"/>
    <w:rsid w:val="006640F9"/>
    <w:rsid w:val="00664499"/>
    <w:rsid w:val="006646DC"/>
    <w:rsid w:val="00664A92"/>
    <w:rsid w:val="00664B24"/>
    <w:rsid w:val="00664C2D"/>
    <w:rsid w:val="00664E99"/>
    <w:rsid w:val="0066512F"/>
    <w:rsid w:val="006652D0"/>
    <w:rsid w:val="006655C0"/>
    <w:rsid w:val="00665817"/>
    <w:rsid w:val="00665878"/>
    <w:rsid w:val="006664C5"/>
    <w:rsid w:val="00666578"/>
    <w:rsid w:val="006667F8"/>
    <w:rsid w:val="006669B4"/>
    <w:rsid w:val="00666CA7"/>
    <w:rsid w:val="006676BA"/>
    <w:rsid w:val="0066795D"/>
    <w:rsid w:val="00667B0D"/>
    <w:rsid w:val="00667BA7"/>
    <w:rsid w:val="006701A6"/>
    <w:rsid w:val="0067055E"/>
    <w:rsid w:val="006706F0"/>
    <w:rsid w:val="0067084D"/>
    <w:rsid w:val="006709C7"/>
    <w:rsid w:val="006709CA"/>
    <w:rsid w:val="00670A9E"/>
    <w:rsid w:val="00670B00"/>
    <w:rsid w:val="00670F4C"/>
    <w:rsid w:val="00670F8B"/>
    <w:rsid w:val="006711E2"/>
    <w:rsid w:val="006711EA"/>
    <w:rsid w:val="00671748"/>
    <w:rsid w:val="0067178C"/>
    <w:rsid w:val="006717E2"/>
    <w:rsid w:val="006718EE"/>
    <w:rsid w:val="00671A79"/>
    <w:rsid w:val="00671B42"/>
    <w:rsid w:val="00671CD2"/>
    <w:rsid w:val="006722CE"/>
    <w:rsid w:val="00672420"/>
    <w:rsid w:val="0067251A"/>
    <w:rsid w:val="006726E2"/>
    <w:rsid w:val="00672D3E"/>
    <w:rsid w:val="00673141"/>
    <w:rsid w:val="0067394C"/>
    <w:rsid w:val="00673AAB"/>
    <w:rsid w:val="00673C50"/>
    <w:rsid w:val="00673C92"/>
    <w:rsid w:val="00673F36"/>
    <w:rsid w:val="0067436E"/>
    <w:rsid w:val="00674979"/>
    <w:rsid w:val="00674A8D"/>
    <w:rsid w:val="00674D5B"/>
    <w:rsid w:val="00674E1B"/>
    <w:rsid w:val="00674F01"/>
    <w:rsid w:val="0067532C"/>
    <w:rsid w:val="006755A6"/>
    <w:rsid w:val="006758B0"/>
    <w:rsid w:val="006761F9"/>
    <w:rsid w:val="006769A7"/>
    <w:rsid w:val="00676A7F"/>
    <w:rsid w:val="00676AED"/>
    <w:rsid w:val="00676E8F"/>
    <w:rsid w:val="00676EF6"/>
    <w:rsid w:val="00676FCF"/>
    <w:rsid w:val="00677112"/>
    <w:rsid w:val="00677288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800C3"/>
    <w:rsid w:val="0068012D"/>
    <w:rsid w:val="00680292"/>
    <w:rsid w:val="006805AD"/>
    <w:rsid w:val="00680623"/>
    <w:rsid w:val="0068068C"/>
    <w:rsid w:val="006808ED"/>
    <w:rsid w:val="006809F5"/>
    <w:rsid w:val="00680A8A"/>
    <w:rsid w:val="00680B84"/>
    <w:rsid w:val="00680C33"/>
    <w:rsid w:val="00680E41"/>
    <w:rsid w:val="006812C0"/>
    <w:rsid w:val="006817C0"/>
    <w:rsid w:val="00681B8F"/>
    <w:rsid w:val="00681D02"/>
    <w:rsid w:val="00681D98"/>
    <w:rsid w:val="006821C2"/>
    <w:rsid w:val="00682A66"/>
    <w:rsid w:val="00683070"/>
    <w:rsid w:val="006834ED"/>
    <w:rsid w:val="00683570"/>
    <w:rsid w:val="00683607"/>
    <w:rsid w:val="00683D3B"/>
    <w:rsid w:val="00684A96"/>
    <w:rsid w:val="00684D17"/>
    <w:rsid w:val="00684E60"/>
    <w:rsid w:val="006851D4"/>
    <w:rsid w:val="006851F8"/>
    <w:rsid w:val="00685335"/>
    <w:rsid w:val="006858A6"/>
    <w:rsid w:val="0068597E"/>
    <w:rsid w:val="00685AF0"/>
    <w:rsid w:val="00685F1C"/>
    <w:rsid w:val="00686145"/>
    <w:rsid w:val="0068628E"/>
    <w:rsid w:val="00686396"/>
    <w:rsid w:val="006863BD"/>
    <w:rsid w:val="006864E6"/>
    <w:rsid w:val="006869BD"/>
    <w:rsid w:val="00686D1F"/>
    <w:rsid w:val="00686E91"/>
    <w:rsid w:val="00686EC5"/>
    <w:rsid w:val="00687126"/>
    <w:rsid w:val="00687420"/>
    <w:rsid w:val="006874BC"/>
    <w:rsid w:val="00687504"/>
    <w:rsid w:val="00687652"/>
    <w:rsid w:val="0068770D"/>
    <w:rsid w:val="00687710"/>
    <w:rsid w:val="0068793B"/>
    <w:rsid w:val="0068799B"/>
    <w:rsid w:val="00687A20"/>
    <w:rsid w:val="00687AC0"/>
    <w:rsid w:val="00687F90"/>
    <w:rsid w:val="006902B9"/>
    <w:rsid w:val="006903C0"/>
    <w:rsid w:val="006906B3"/>
    <w:rsid w:val="0069072F"/>
    <w:rsid w:val="00690C25"/>
    <w:rsid w:val="00690F5C"/>
    <w:rsid w:val="00691176"/>
    <w:rsid w:val="006915F7"/>
    <w:rsid w:val="00691655"/>
    <w:rsid w:val="00691ACC"/>
    <w:rsid w:val="00691C40"/>
    <w:rsid w:val="006923FD"/>
    <w:rsid w:val="00692749"/>
    <w:rsid w:val="006929AA"/>
    <w:rsid w:val="00692A62"/>
    <w:rsid w:val="00692AB4"/>
    <w:rsid w:val="00692D2A"/>
    <w:rsid w:val="00693567"/>
    <w:rsid w:val="00693775"/>
    <w:rsid w:val="006938CC"/>
    <w:rsid w:val="006939A6"/>
    <w:rsid w:val="00693EF4"/>
    <w:rsid w:val="006942C4"/>
    <w:rsid w:val="0069478F"/>
    <w:rsid w:val="00694B47"/>
    <w:rsid w:val="00694D40"/>
    <w:rsid w:val="0069531D"/>
    <w:rsid w:val="00695418"/>
    <w:rsid w:val="0069627A"/>
    <w:rsid w:val="0069629C"/>
    <w:rsid w:val="00696662"/>
    <w:rsid w:val="006966F3"/>
    <w:rsid w:val="00696F16"/>
    <w:rsid w:val="0069730C"/>
    <w:rsid w:val="00697573"/>
    <w:rsid w:val="00697628"/>
    <w:rsid w:val="006976D5"/>
    <w:rsid w:val="006976DB"/>
    <w:rsid w:val="006976E3"/>
    <w:rsid w:val="00697728"/>
    <w:rsid w:val="006977F4"/>
    <w:rsid w:val="00697DDC"/>
    <w:rsid w:val="006A00CC"/>
    <w:rsid w:val="006A014F"/>
    <w:rsid w:val="006A0368"/>
    <w:rsid w:val="006A147A"/>
    <w:rsid w:val="006A1489"/>
    <w:rsid w:val="006A1AA7"/>
    <w:rsid w:val="006A1AA8"/>
    <w:rsid w:val="006A1AE5"/>
    <w:rsid w:val="006A1B09"/>
    <w:rsid w:val="006A1DDD"/>
    <w:rsid w:val="006A1F2F"/>
    <w:rsid w:val="006A2141"/>
    <w:rsid w:val="006A2164"/>
    <w:rsid w:val="006A2559"/>
    <w:rsid w:val="006A27D7"/>
    <w:rsid w:val="006A2BC6"/>
    <w:rsid w:val="006A2CEE"/>
    <w:rsid w:val="006A30A4"/>
    <w:rsid w:val="006A35AF"/>
    <w:rsid w:val="006A40FC"/>
    <w:rsid w:val="006A43AD"/>
    <w:rsid w:val="006A444D"/>
    <w:rsid w:val="006A4462"/>
    <w:rsid w:val="006A45E2"/>
    <w:rsid w:val="006A4763"/>
    <w:rsid w:val="006A48B7"/>
    <w:rsid w:val="006A4A5C"/>
    <w:rsid w:val="006A4C69"/>
    <w:rsid w:val="006A503F"/>
    <w:rsid w:val="006A514F"/>
    <w:rsid w:val="006A53DB"/>
    <w:rsid w:val="006A55C9"/>
    <w:rsid w:val="006A5667"/>
    <w:rsid w:val="006A5690"/>
    <w:rsid w:val="006A581E"/>
    <w:rsid w:val="006A58D5"/>
    <w:rsid w:val="006A5A7D"/>
    <w:rsid w:val="006A5D1F"/>
    <w:rsid w:val="006A62CE"/>
    <w:rsid w:val="006A6C4D"/>
    <w:rsid w:val="006A6E2B"/>
    <w:rsid w:val="006A718B"/>
    <w:rsid w:val="006B0150"/>
    <w:rsid w:val="006B0197"/>
    <w:rsid w:val="006B0652"/>
    <w:rsid w:val="006B0E00"/>
    <w:rsid w:val="006B1061"/>
    <w:rsid w:val="006B11BF"/>
    <w:rsid w:val="006B1323"/>
    <w:rsid w:val="006B1605"/>
    <w:rsid w:val="006B16ED"/>
    <w:rsid w:val="006B188D"/>
    <w:rsid w:val="006B1ACA"/>
    <w:rsid w:val="006B1B08"/>
    <w:rsid w:val="006B1B4A"/>
    <w:rsid w:val="006B1D80"/>
    <w:rsid w:val="006B1E59"/>
    <w:rsid w:val="006B1F75"/>
    <w:rsid w:val="006B2189"/>
    <w:rsid w:val="006B2258"/>
    <w:rsid w:val="006B2A72"/>
    <w:rsid w:val="006B2E0F"/>
    <w:rsid w:val="006B3048"/>
    <w:rsid w:val="006B3101"/>
    <w:rsid w:val="006B3978"/>
    <w:rsid w:val="006B3D30"/>
    <w:rsid w:val="006B3D46"/>
    <w:rsid w:val="006B3F7A"/>
    <w:rsid w:val="006B3FA5"/>
    <w:rsid w:val="006B40F4"/>
    <w:rsid w:val="006B4617"/>
    <w:rsid w:val="006B475A"/>
    <w:rsid w:val="006B47DA"/>
    <w:rsid w:val="006B4A1F"/>
    <w:rsid w:val="006B4A74"/>
    <w:rsid w:val="006B4F00"/>
    <w:rsid w:val="006B5242"/>
    <w:rsid w:val="006B5260"/>
    <w:rsid w:val="006B53DC"/>
    <w:rsid w:val="006B55A9"/>
    <w:rsid w:val="006B5720"/>
    <w:rsid w:val="006B5B6C"/>
    <w:rsid w:val="006B5EBC"/>
    <w:rsid w:val="006B631F"/>
    <w:rsid w:val="006B635C"/>
    <w:rsid w:val="006B6605"/>
    <w:rsid w:val="006B6932"/>
    <w:rsid w:val="006B6D3D"/>
    <w:rsid w:val="006B7029"/>
    <w:rsid w:val="006B72A2"/>
    <w:rsid w:val="006B767B"/>
    <w:rsid w:val="006B769E"/>
    <w:rsid w:val="006B7B1C"/>
    <w:rsid w:val="006B7C7C"/>
    <w:rsid w:val="006B7F9D"/>
    <w:rsid w:val="006C01C4"/>
    <w:rsid w:val="006C0294"/>
    <w:rsid w:val="006C04BD"/>
    <w:rsid w:val="006C0512"/>
    <w:rsid w:val="006C05CC"/>
    <w:rsid w:val="006C0A49"/>
    <w:rsid w:val="006C0A74"/>
    <w:rsid w:val="006C0BEB"/>
    <w:rsid w:val="006C0C9B"/>
    <w:rsid w:val="006C0E6F"/>
    <w:rsid w:val="006C1E4E"/>
    <w:rsid w:val="006C1EBF"/>
    <w:rsid w:val="006C1F7A"/>
    <w:rsid w:val="006C254E"/>
    <w:rsid w:val="006C2823"/>
    <w:rsid w:val="006C28D9"/>
    <w:rsid w:val="006C2923"/>
    <w:rsid w:val="006C358C"/>
    <w:rsid w:val="006C3859"/>
    <w:rsid w:val="006C3960"/>
    <w:rsid w:val="006C3ACD"/>
    <w:rsid w:val="006C3DD9"/>
    <w:rsid w:val="006C4194"/>
    <w:rsid w:val="006C43F0"/>
    <w:rsid w:val="006C446F"/>
    <w:rsid w:val="006C47FC"/>
    <w:rsid w:val="006C48B7"/>
    <w:rsid w:val="006C4CF0"/>
    <w:rsid w:val="006C4D85"/>
    <w:rsid w:val="006C4EFB"/>
    <w:rsid w:val="006C4F52"/>
    <w:rsid w:val="006C55B4"/>
    <w:rsid w:val="006C59A8"/>
    <w:rsid w:val="006C5E7A"/>
    <w:rsid w:val="006C6129"/>
    <w:rsid w:val="006C62CC"/>
    <w:rsid w:val="006C632D"/>
    <w:rsid w:val="006C6386"/>
    <w:rsid w:val="006C65ED"/>
    <w:rsid w:val="006C672F"/>
    <w:rsid w:val="006C6A2D"/>
    <w:rsid w:val="006C6C44"/>
    <w:rsid w:val="006C6D4C"/>
    <w:rsid w:val="006C6D8A"/>
    <w:rsid w:val="006C6E25"/>
    <w:rsid w:val="006C6E81"/>
    <w:rsid w:val="006C7089"/>
    <w:rsid w:val="006C70F3"/>
    <w:rsid w:val="006C7833"/>
    <w:rsid w:val="006D07BD"/>
    <w:rsid w:val="006D0A1B"/>
    <w:rsid w:val="006D0AD3"/>
    <w:rsid w:val="006D0BB3"/>
    <w:rsid w:val="006D0BE5"/>
    <w:rsid w:val="006D114D"/>
    <w:rsid w:val="006D13B7"/>
    <w:rsid w:val="006D1843"/>
    <w:rsid w:val="006D1A7D"/>
    <w:rsid w:val="006D1D3A"/>
    <w:rsid w:val="006D1D6A"/>
    <w:rsid w:val="006D1F32"/>
    <w:rsid w:val="006D2164"/>
    <w:rsid w:val="006D2419"/>
    <w:rsid w:val="006D243D"/>
    <w:rsid w:val="006D258B"/>
    <w:rsid w:val="006D2735"/>
    <w:rsid w:val="006D2875"/>
    <w:rsid w:val="006D2973"/>
    <w:rsid w:val="006D2BBE"/>
    <w:rsid w:val="006D3399"/>
    <w:rsid w:val="006D33E6"/>
    <w:rsid w:val="006D3F25"/>
    <w:rsid w:val="006D3F26"/>
    <w:rsid w:val="006D4305"/>
    <w:rsid w:val="006D448B"/>
    <w:rsid w:val="006D44F2"/>
    <w:rsid w:val="006D499C"/>
    <w:rsid w:val="006D4B53"/>
    <w:rsid w:val="006D4E4F"/>
    <w:rsid w:val="006D534E"/>
    <w:rsid w:val="006D5623"/>
    <w:rsid w:val="006D5656"/>
    <w:rsid w:val="006D63A6"/>
    <w:rsid w:val="006D64C6"/>
    <w:rsid w:val="006D666E"/>
    <w:rsid w:val="006D669C"/>
    <w:rsid w:val="006D6895"/>
    <w:rsid w:val="006D6ADC"/>
    <w:rsid w:val="006D6BD1"/>
    <w:rsid w:val="006D6C4A"/>
    <w:rsid w:val="006D70EE"/>
    <w:rsid w:val="006D7350"/>
    <w:rsid w:val="006D73B4"/>
    <w:rsid w:val="006D75B6"/>
    <w:rsid w:val="006D7733"/>
    <w:rsid w:val="006D78F2"/>
    <w:rsid w:val="006D7CA0"/>
    <w:rsid w:val="006E0188"/>
    <w:rsid w:val="006E05AC"/>
    <w:rsid w:val="006E0868"/>
    <w:rsid w:val="006E0933"/>
    <w:rsid w:val="006E0DAA"/>
    <w:rsid w:val="006E0E5E"/>
    <w:rsid w:val="006E0FB9"/>
    <w:rsid w:val="006E1055"/>
    <w:rsid w:val="006E1791"/>
    <w:rsid w:val="006E1834"/>
    <w:rsid w:val="006E186B"/>
    <w:rsid w:val="006E1881"/>
    <w:rsid w:val="006E1CB5"/>
    <w:rsid w:val="006E1CCC"/>
    <w:rsid w:val="006E2094"/>
    <w:rsid w:val="006E20F9"/>
    <w:rsid w:val="006E272D"/>
    <w:rsid w:val="006E2EEA"/>
    <w:rsid w:val="006E2EF3"/>
    <w:rsid w:val="006E3178"/>
    <w:rsid w:val="006E354E"/>
    <w:rsid w:val="006E3670"/>
    <w:rsid w:val="006E3843"/>
    <w:rsid w:val="006E3899"/>
    <w:rsid w:val="006E3BED"/>
    <w:rsid w:val="006E3CC8"/>
    <w:rsid w:val="006E3CEB"/>
    <w:rsid w:val="006E3F4A"/>
    <w:rsid w:val="006E4067"/>
    <w:rsid w:val="006E422C"/>
    <w:rsid w:val="006E4302"/>
    <w:rsid w:val="006E466A"/>
    <w:rsid w:val="006E47D2"/>
    <w:rsid w:val="006E47D8"/>
    <w:rsid w:val="006E480D"/>
    <w:rsid w:val="006E4923"/>
    <w:rsid w:val="006E50FE"/>
    <w:rsid w:val="006E567B"/>
    <w:rsid w:val="006E5979"/>
    <w:rsid w:val="006E5E51"/>
    <w:rsid w:val="006E5F3A"/>
    <w:rsid w:val="006E6469"/>
    <w:rsid w:val="006E6522"/>
    <w:rsid w:val="006E6732"/>
    <w:rsid w:val="006E69EF"/>
    <w:rsid w:val="006E6AA7"/>
    <w:rsid w:val="006E6BAC"/>
    <w:rsid w:val="006E6BB7"/>
    <w:rsid w:val="006E6D56"/>
    <w:rsid w:val="006E740C"/>
    <w:rsid w:val="006E744A"/>
    <w:rsid w:val="006E773E"/>
    <w:rsid w:val="006E77F6"/>
    <w:rsid w:val="006E7ADB"/>
    <w:rsid w:val="006E7ADF"/>
    <w:rsid w:val="006E7D42"/>
    <w:rsid w:val="006E7D68"/>
    <w:rsid w:val="006F0022"/>
    <w:rsid w:val="006F015B"/>
    <w:rsid w:val="006F076D"/>
    <w:rsid w:val="006F08F7"/>
    <w:rsid w:val="006F0A88"/>
    <w:rsid w:val="006F0B89"/>
    <w:rsid w:val="006F0FEF"/>
    <w:rsid w:val="006F117D"/>
    <w:rsid w:val="006F1294"/>
    <w:rsid w:val="006F1597"/>
    <w:rsid w:val="006F15ED"/>
    <w:rsid w:val="006F1A29"/>
    <w:rsid w:val="006F1EBC"/>
    <w:rsid w:val="006F2128"/>
    <w:rsid w:val="006F219D"/>
    <w:rsid w:val="006F221E"/>
    <w:rsid w:val="006F23C3"/>
    <w:rsid w:val="006F2958"/>
    <w:rsid w:val="006F2CCB"/>
    <w:rsid w:val="006F2D7D"/>
    <w:rsid w:val="006F2E89"/>
    <w:rsid w:val="006F3119"/>
    <w:rsid w:val="006F321B"/>
    <w:rsid w:val="006F34BB"/>
    <w:rsid w:val="006F35CE"/>
    <w:rsid w:val="006F3690"/>
    <w:rsid w:val="006F376B"/>
    <w:rsid w:val="006F3F23"/>
    <w:rsid w:val="006F4857"/>
    <w:rsid w:val="006F4FEE"/>
    <w:rsid w:val="006F5040"/>
    <w:rsid w:val="006F5103"/>
    <w:rsid w:val="006F5142"/>
    <w:rsid w:val="006F53B1"/>
    <w:rsid w:val="006F54D3"/>
    <w:rsid w:val="006F5885"/>
    <w:rsid w:val="006F59D9"/>
    <w:rsid w:val="006F5A36"/>
    <w:rsid w:val="006F6100"/>
    <w:rsid w:val="006F613F"/>
    <w:rsid w:val="006F62D8"/>
    <w:rsid w:val="006F63D1"/>
    <w:rsid w:val="006F63E9"/>
    <w:rsid w:val="006F6448"/>
    <w:rsid w:val="006F654E"/>
    <w:rsid w:val="006F66F5"/>
    <w:rsid w:val="006F682D"/>
    <w:rsid w:val="006F69E9"/>
    <w:rsid w:val="006F6AFE"/>
    <w:rsid w:val="006F6C02"/>
    <w:rsid w:val="006F6C8F"/>
    <w:rsid w:val="006F6DD0"/>
    <w:rsid w:val="006F6F85"/>
    <w:rsid w:val="006F72F6"/>
    <w:rsid w:val="006F730C"/>
    <w:rsid w:val="006F74A0"/>
    <w:rsid w:val="006F7996"/>
    <w:rsid w:val="006F7A0C"/>
    <w:rsid w:val="006F7A8C"/>
    <w:rsid w:val="006F7BC8"/>
    <w:rsid w:val="00700440"/>
    <w:rsid w:val="00700694"/>
    <w:rsid w:val="00700994"/>
    <w:rsid w:val="007009F4"/>
    <w:rsid w:val="00700D8C"/>
    <w:rsid w:val="00701306"/>
    <w:rsid w:val="007013BF"/>
    <w:rsid w:val="007019D8"/>
    <w:rsid w:val="00702080"/>
    <w:rsid w:val="00702307"/>
    <w:rsid w:val="00702865"/>
    <w:rsid w:val="00702EE1"/>
    <w:rsid w:val="00702F5E"/>
    <w:rsid w:val="00703998"/>
    <w:rsid w:val="00703BF8"/>
    <w:rsid w:val="00703DB4"/>
    <w:rsid w:val="00704071"/>
    <w:rsid w:val="007041A9"/>
    <w:rsid w:val="00704211"/>
    <w:rsid w:val="00704267"/>
    <w:rsid w:val="007044B1"/>
    <w:rsid w:val="00704840"/>
    <w:rsid w:val="00704A71"/>
    <w:rsid w:val="00704AD5"/>
    <w:rsid w:val="00704B0D"/>
    <w:rsid w:val="00704CF4"/>
    <w:rsid w:val="00704D65"/>
    <w:rsid w:val="00704ECF"/>
    <w:rsid w:val="00705397"/>
    <w:rsid w:val="00705CA8"/>
    <w:rsid w:val="00705D33"/>
    <w:rsid w:val="00705FA3"/>
    <w:rsid w:val="00705FC4"/>
    <w:rsid w:val="007060BF"/>
    <w:rsid w:val="00706374"/>
    <w:rsid w:val="00706462"/>
    <w:rsid w:val="00706976"/>
    <w:rsid w:val="00706B76"/>
    <w:rsid w:val="00706B77"/>
    <w:rsid w:val="0070701A"/>
    <w:rsid w:val="00707205"/>
    <w:rsid w:val="0070734E"/>
    <w:rsid w:val="0070754B"/>
    <w:rsid w:val="007079C1"/>
    <w:rsid w:val="00707AAE"/>
    <w:rsid w:val="00707C19"/>
    <w:rsid w:val="007100EF"/>
    <w:rsid w:val="00710104"/>
    <w:rsid w:val="00710255"/>
    <w:rsid w:val="007105EC"/>
    <w:rsid w:val="00710D18"/>
    <w:rsid w:val="00710DA3"/>
    <w:rsid w:val="00710DD0"/>
    <w:rsid w:val="00710E07"/>
    <w:rsid w:val="00710E78"/>
    <w:rsid w:val="007111BF"/>
    <w:rsid w:val="00711311"/>
    <w:rsid w:val="00711647"/>
    <w:rsid w:val="0071167F"/>
    <w:rsid w:val="00711755"/>
    <w:rsid w:val="007117C5"/>
    <w:rsid w:val="00711839"/>
    <w:rsid w:val="007118A0"/>
    <w:rsid w:val="00711901"/>
    <w:rsid w:val="00711BED"/>
    <w:rsid w:val="00711F8A"/>
    <w:rsid w:val="00711FEF"/>
    <w:rsid w:val="00712207"/>
    <w:rsid w:val="00712510"/>
    <w:rsid w:val="007126A7"/>
    <w:rsid w:val="00712769"/>
    <w:rsid w:val="00712898"/>
    <w:rsid w:val="00712A0D"/>
    <w:rsid w:val="00712D00"/>
    <w:rsid w:val="00712E01"/>
    <w:rsid w:val="00712E09"/>
    <w:rsid w:val="00712F76"/>
    <w:rsid w:val="0071316E"/>
    <w:rsid w:val="0071331A"/>
    <w:rsid w:val="0071335A"/>
    <w:rsid w:val="0071376E"/>
    <w:rsid w:val="0071380B"/>
    <w:rsid w:val="00713931"/>
    <w:rsid w:val="00713C6F"/>
    <w:rsid w:val="00713D48"/>
    <w:rsid w:val="00713F2D"/>
    <w:rsid w:val="00713FB8"/>
    <w:rsid w:val="00714199"/>
    <w:rsid w:val="007146C1"/>
    <w:rsid w:val="0071495F"/>
    <w:rsid w:val="00714A0E"/>
    <w:rsid w:val="0071528A"/>
    <w:rsid w:val="007153D8"/>
    <w:rsid w:val="00715677"/>
    <w:rsid w:val="00715843"/>
    <w:rsid w:val="007158E2"/>
    <w:rsid w:val="00715A82"/>
    <w:rsid w:val="00715B63"/>
    <w:rsid w:val="00715D7F"/>
    <w:rsid w:val="00715D82"/>
    <w:rsid w:val="00715F5F"/>
    <w:rsid w:val="00716049"/>
    <w:rsid w:val="007164CE"/>
    <w:rsid w:val="00716E97"/>
    <w:rsid w:val="00717145"/>
    <w:rsid w:val="00717451"/>
    <w:rsid w:val="0071780B"/>
    <w:rsid w:val="00717A10"/>
    <w:rsid w:val="00717E5D"/>
    <w:rsid w:val="007201EF"/>
    <w:rsid w:val="00720301"/>
    <w:rsid w:val="00720A77"/>
    <w:rsid w:val="00720CA3"/>
    <w:rsid w:val="007211CA"/>
    <w:rsid w:val="00721242"/>
    <w:rsid w:val="00721591"/>
    <w:rsid w:val="007217E4"/>
    <w:rsid w:val="00721804"/>
    <w:rsid w:val="00721DAA"/>
    <w:rsid w:val="00721F19"/>
    <w:rsid w:val="00722011"/>
    <w:rsid w:val="00722091"/>
    <w:rsid w:val="007225C5"/>
    <w:rsid w:val="007227A0"/>
    <w:rsid w:val="00722814"/>
    <w:rsid w:val="00722DDF"/>
    <w:rsid w:val="00722F20"/>
    <w:rsid w:val="00723071"/>
    <w:rsid w:val="007235F6"/>
    <w:rsid w:val="00723709"/>
    <w:rsid w:val="007237A7"/>
    <w:rsid w:val="00723829"/>
    <w:rsid w:val="007239ED"/>
    <w:rsid w:val="00723CA1"/>
    <w:rsid w:val="00723D00"/>
    <w:rsid w:val="0072439A"/>
    <w:rsid w:val="0072448C"/>
    <w:rsid w:val="007245BD"/>
    <w:rsid w:val="00724672"/>
    <w:rsid w:val="007246C0"/>
    <w:rsid w:val="007247ED"/>
    <w:rsid w:val="00724C33"/>
    <w:rsid w:val="00724D7D"/>
    <w:rsid w:val="00724EC6"/>
    <w:rsid w:val="00725016"/>
    <w:rsid w:val="00725210"/>
    <w:rsid w:val="00725770"/>
    <w:rsid w:val="00725D7A"/>
    <w:rsid w:val="0072617E"/>
    <w:rsid w:val="00726222"/>
    <w:rsid w:val="00726580"/>
    <w:rsid w:val="0072665C"/>
    <w:rsid w:val="00726857"/>
    <w:rsid w:val="00726EE5"/>
    <w:rsid w:val="007272B9"/>
    <w:rsid w:val="007276E2"/>
    <w:rsid w:val="007279CD"/>
    <w:rsid w:val="00727D97"/>
    <w:rsid w:val="00727FAE"/>
    <w:rsid w:val="00727FC7"/>
    <w:rsid w:val="00730152"/>
    <w:rsid w:val="00730649"/>
    <w:rsid w:val="007306A2"/>
    <w:rsid w:val="00730A18"/>
    <w:rsid w:val="00730FEB"/>
    <w:rsid w:val="0073111E"/>
    <w:rsid w:val="00731241"/>
    <w:rsid w:val="0073124F"/>
    <w:rsid w:val="0073127E"/>
    <w:rsid w:val="0073158E"/>
    <w:rsid w:val="0073188A"/>
    <w:rsid w:val="007318FD"/>
    <w:rsid w:val="00731984"/>
    <w:rsid w:val="00731BEB"/>
    <w:rsid w:val="00731D61"/>
    <w:rsid w:val="00731E81"/>
    <w:rsid w:val="007321A2"/>
    <w:rsid w:val="007321BC"/>
    <w:rsid w:val="007323B9"/>
    <w:rsid w:val="0073248A"/>
    <w:rsid w:val="007325F8"/>
    <w:rsid w:val="00732C75"/>
    <w:rsid w:val="00732FAA"/>
    <w:rsid w:val="00733170"/>
    <w:rsid w:val="007331FD"/>
    <w:rsid w:val="00733535"/>
    <w:rsid w:val="0073369C"/>
    <w:rsid w:val="007337E9"/>
    <w:rsid w:val="00733BBF"/>
    <w:rsid w:val="00733C0B"/>
    <w:rsid w:val="007341E3"/>
    <w:rsid w:val="007342E1"/>
    <w:rsid w:val="0073435F"/>
    <w:rsid w:val="0073444B"/>
    <w:rsid w:val="00734668"/>
    <w:rsid w:val="007348D1"/>
    <w:rsid w:val="00734921"/>
    <w:rsid w:val="00734DA8"/>
    <w:rsid w:val="00734EA9"/>
    <w:rsid w:val="00735007"/>
    <w:rsid w:val="00735067"/>
    <w:rsid w:val="00735083"/>
    <w:rsid w:val="0073528B"/>
    <w:rsid w:val="00735888"/>
    <w:rsid w:val="00735A5F"/>
    <w:rsid w:val="00735F51"/>
    <w:rsid w:val="00735F55"/>
    <w:rsid w:val="00735FAF"/>
    <w:rsid w:val="00736256"/>
    <w:rsid w:val="00736908"/>
    <w:rsid w:val="00736B7A"/>
    <w:rsid w:val="00736EF4"/>
    <w:rsid w:val="0073749E"/>
    <w:rsid w:val="00737708"/>
    <w:rsid w:val="00737978"/>
    <w:rsid w:val="00737EAF"/>
    <w:rsid w:val="00740169"/>
    <w:rsid w:val="00740198"/>
    <w:rsid w:val="00740443"/>
    <w:rsid w:val="0074050A"/>
    <w:rsid w:val="00740541"/>
    <w:rsid w:val="007405B7"/>
    <w:rsid w:val="0074065E"/>
    <w:rsid w:val="0074078E"/>
    <w:rsid w:val="007407F0"/>
    <w:rsid w:val="00740A27"/>
    <w:rsid w:val="0074103D"/>
    <w:rsid w:val="00741404"/>
    <w:rsid w:val="00741526"/>
    <w:rsid w:val="00741763"/>
    <w:rsid w:val="0074185B"/>
    <w:rsid w:val="007419B6"/>
    <w:rsid w:val="00741A65"/>
    <w:rsid w:val="00741FFA"/>
    <w:rsid w:val="00742288"/>
    <w:rsid w:val="00742344"/>
    <w:rsid w:val="00742755"/>
    <w:rsid w:val="00742B75"/>
    <w:rsid w:val="00742C03"/>
    <w:rsid w:val="00742DAE"/>
    <w:rsid w:val="00742E19"/>
    <w:rsid w:val="00742F0D"/>
    <w:rsid w:val="0074349D"/>
    <w:rsid w:val="007434B3"/>
    <w:rsid w:val="007435C5"/>
    <w:rsid w:val="00743775"/>
    <w:rsid w:val="0074384A"/>
    <w:rsid w:val="0074389E"/>
    <w:rsid w:val="0074399A"/>
    <w:rsid w:val="00743CCA"/>
    <w:rsid w:val="00743F87"/>
    <w:rsid w:val="007442EB"/>
    <w:rsid w:val="007443D3"/>
    <w:rsid w:val="007449C7"/>
    <w:rsid w:val="007454F1"/>
    <w:rsid w:val="007456A9"/>
    <w:rsid w:val="007457CF"/>
    <w:rsid w:val="0074584E"/>
    <w:rsid w:val="00745B75"/>
    <w:rsid w:val="00745C01"/>
    <w:rsid w:val="00745D11"/>
    <w:rsid w:val="00745E5D"/>
    <w:rsid w:val="007460B0"/>
    <w:rsid w:val="007460BE"/>
    <w:rsid w:val="007460D9"/>
    <w:rsid w:val="0074616C"/>
    <w:rsid w:val="00746320"/>
    <w:rsid w:val="00746619"/>
    <w:rsid w:val="00746EAA"/>
    <w:rsid w:val="00746F44"/>
    <w:rsid w:val="00747180"/>
    <w:rsid w:val="00747246"/>
    <w:rsid w:val="0074742A"/>
    <w:rsid w:val="007475FF"/>
    <w:rsid w:val="0074789B"/>
    <w:rsid w:val="00747950"/>
    <w:rsid w:val="00747AFE"/>
    <w:rsid w:val="00747B78"/>
    <w:rsid w:val="00747F68"/>
    <w:rsid w:val="00747FF4"/>
    <w:rsid w:val="00750693"/>
    <w:rsid w:val="00750818"/>
    <w:rsid w:val="00750D41"/>
    <w:rsid w:val="00750F2C"/>
    <w:rsid w:val="00751066"/>
    <w:rsid w:val="00751330"/>
    <w:rsid w:val="007513D9"/>
    <w:rsid w:val="007516D9"/>
    <w:rsid w:val="00751CD9"/>
    <w:rsid w:val="00751DB5"/>
    <w:rsid w:val="00752303"/>
    <w:rsid w:val="0075232A"/>
    <w:rsid w:val="00752355"/>
    <w:rsid w:val="00752591"/>
    <w:rsid w:val="00752958"/>
    <w:rsid w:val="00752A0F"/>
    <w:rsid w:val="00752A5A"/>
    <w:rsid w:val="00752AA1"/>
    <w:rsid w:val="00752B03"/>
    <w:rsid w:val="00752C77"/>
    <w:rsid w:val="00752EC1"/>
    <w:rsid w:val="00752F4D"/>
    <w:rsid w:val="00752F60"/>
    <w:rsid w:val="0075342C"/>
    <w:rsid w:val="007534A1"/>
    <w:rsid w:val="00753626"/>
    <w:rsid w:val="0075381D"/>
    <w:rsid w:val="007538D7"/>
    <w:rsid w:val="00753972"/>
    <w:rsid w:val="00753AE1"/>
    <w:rsid w:val="00753AE6"/>
    <w:rsid w:val="00753E3F"/>
    <w:rsid w:val="00754E04"/>
    <w:rsid w:val="00754EBA"/>
    <w:rsid w:val="00755271"/>
    <w:rsid w:val="007552D3"/>
    <w:rsid w:val="007552EF"/>
    <w:rsid w:val="00755577"/>
    <w:rsid w:val="0075569D"/>
    <w:rsid w:val="00755742"/>
    <w:rsid w:val="007558C6"/>
    <w:rsid w:val="00755E61"/>
    <w:rsid w:val="007562C5"/>
    <w:rsid w:val="00756561"/>
    <w:rsid w:val="0075687F"/>
    <w:rsid w:val="00756A23"/>
    <w:rsid w:val="00756D44"/>
    <w:rsid w:val="007571C2"/>
    <w:rsid w:val="007575BD"/>
    <w:rsid w:val="00757841"/>
    <w:rsid w:val="00757F5E"/>
    <w:rsid w:val="00760077"/>
    <w:rsid w:val="007602E8"/>
    <w:rsid w:val="0076053F"/>
    <w:rsid w:val="007605FF"/>
    <w:rsid w:val="00760936"/>
    <w:rsid w:val="00760CF8"/>
    <w:rsid w:val="00760E57"/>
    <w:rsid w:val="0076136F"/>
    <w:rsid w:val="00761886"/>
    <w:rsid w:val="00761D94"/>
    <w:rsid w:val="007620C3"/>
    <w:rsid w:val="00762238"/>
    <w:rsid w:val="0076252C"/>
    <w:rsid w:val="00762792"/>
    <w:rsid w:val="007627E9"/>
    <w:rsid w:val="00762935"/>
    <w:rsid w:val="00762A3A"/>
    <w:rsid w:val="0076313B"/>
    <w:rsid w:val="007631D1"/>
    <w:rsid w:val="007637A9"/>
    <w:rsid w:val="007637DF"/>
    <w:rsid w:val="007639D5"/>
    <w:rsid w:val="00763AAD"/>
    <w:rsid w:val="00763D54"/>
    <w:rsid w:val="00763D61"/>
    <w:rsid w:val="007641DE"/>
    <w:rsid w:val="007642FD"/>
    <w:rsid w:val="00764559"/>
    <w:rsid w:val="007647A9"/>
    <w:rsid w:val="0076485F"/>
    <w:rsid w:val="0076494B"/>
    <w:rsid w:val="00764A26"/>
    <w:rsid w:val="00764B39"/>
    <w:rsid w:val="00764C5E"/>
    <w:rsid w:val="00764D07"/>
    <w:rsid w:val="00765140"/>
    <w:rsid w:val="007651FB"/>
    <w:rsid w:val="0076562C"/>
    <w:rsid w:val="007656F5"/>
    <w:rsid w:val="0076593E"/>
    <w:rsid w:val="00765B02"/>
    <w:rsid w:val="00765B52"/>
    <w:rsid w:val="00765E5D"/>
    <w:rsid w:val="0076698D"/>
    <w:rsid w:val="00766A37"/>
    <w:rsid w:val="00766EF4"/>
    <w:rsid w:val="007670B8"/>
    <w:rsid w:val="0076718C"/>
    <w:rsid w:val="0076753A"/>
    <w:rsid w:val="00767689"/>
    <w:rsid w:val="00767896"/>
    <w:rsid w:val="00767976"/>
    <w:rsid w:val="00767A8F"/>
    <w:rsid w:val="00767B11"/>
    <w:rsid w:val="00767C3A"/>
    <w:rsid w:val="00767F19"/>
    <w:rsid w:val="00767F51"/>
    <w:rsid w:val="0077016B"/>
    <w:rsid w:val="00770371"/>
    <w:rsid w:val="0077049D"/>
    <w:rsid w:val="0077060D"/>
    <w:rsid w:val="007707D2"/>
    <w:rsid w:val="00770E05"/>
    <w:rsid w:val="007711E5"/>
    <w:rsid w:val="00771833"/>
    <w:rsid w:val="007718E5"/>
    <w:rsid w:val="0077191E"/>
    <w:rsid w:val="00771F65"/>
    <w:rsid w:val="00771F74"/>
    <w:rsid w:val="00772057"/>
    <w:rsid w:val="00772186"/>
    <w:rsid w:val="007721C8"/>
    <w:rsid w:val="007722E7"/>
    <w:rsid w:val="00772B6D"/>
    <w:rsid w:val="00772CBF"/>
    <w:rsid w:val="00772DFD"/>
    <w:rsid w:val="00772E7F"/>
    <w:rsid w:val="00773211"/>
    <w:rsid w:val="007737C0"/>
    <w:rsid w:val="0077386D"/>
    <w:rsid w:val="007738EF"/>
    <w:rsid w:val="00773F74"/>
    <w:rsid w:val="00773F77"/>
    <w:rsid w:val="007741A5"/>
    <w:rsid w:val="007741EF"/>
    <w:rsid w:val="00774A84"/>
    <w:rsid w:val="00774E07"/>
    <w:rsid w:val="00775066"/>
    <w:rsid w:val="00775362"/>
    <w:rsid w:val="0077560E"/>
    <w:rsid w:val="007758F6"/>
    <w:rsid w:val="00775AB7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5BD"/>
    <w:rsid w:val="00776782"/>
    <w:rsid w:val="0077692E"/>
    <w:rsid w:val="00776B23"/>
    <w:rsid w:val="00776D42"/>
    <w:rsid w:val="007770FC"/>
    <w:rsid w:val="0077736A"/>
    <w:rsid w:val="007779F6"/>
    <w:rsid w:val="00777B9C"/>
    <w:rsid w:val="00777CE2"/>
    <w:rsid w:val="00777E00"/>
    <w:rsid w:val="00777E9B"/>
    <w:rsid w:val="0078024B"/>
    <w:rsid w:val="00780773"/>
    <w:rsid w:val="00780870"/>
    <w:rsid w:val="00780A7E"/>
    <w:rsid w:val="00780BD4"/>
    <w:rsid w:val="00780BED"/>
    <w:rsid w:val="00780C76"/>
    <w:rsid w:val="00781152"/>
    <w:rsid w:val="007811C0"/>
    <w:rsid w:val="00781666"/>
    <w:rsid w:val="0078172B"/>
    <w:rsid w:val="00781745"/>
    <w:rsid w:val="00781A45"/>
    <w:rsid w:val="00781ACA"/>
    <w:rsid w:val="00781AD1"/>
    <w:rsid w:val="00781AF0"/>
    <w:rsid w:val="007820D4"/>
    <w:rsid w:val="007823DF"/>
    <w:rsid w:val="007827C1"/>
    <w:rsid w:val="007831A9"/>
    <w:rsid w:val="007832D7"/>
    <w:rsid w:val="007832DF"/>
    <w:rsid w:val="007834D0"/>
    <w:rsid w:val="0078354D"/>
    <w:rsid w:val="0078364C"/>
    <w:rsid w:val="007837A9"/>
    <w:rsid w:val="00783848"/>
    <w:rsid w:val="00783CB4"/>
    <w:rsid w:val="00783CD8"/>
    <w:rsid w:val="00783D25"/>
    <w:rsid w:val="00783D73"/>
    <w:rsid w:val="00783E76"/>
    <w:rsid w:val="00783E7A"/>
    <w:rsid w:val="00783F72"/>
    <w:rsid w:val="00784019"/>
    <w:rsid w:val="00784479"/>
    <w:rsid w:val="0078487E"/>
    <w:rsid w:val="00784981"/>
    <w:rsid w:val="00784DA0"/>
    <w:rsid w:val="0078515C"/>
    <w:rsid w:val="007853B9"/>
    <w:rsid w:val="007853D6"/>
    <w:rsid w:val="007854A3"/>
    <w:rsid w:val="00785533"/>
    <w:rsid w:val="007856C0"/>
    <w:rsid w:val="007858A7"/>
    <w:rsid w:val="00785A36"/>
    <w:rsid w:val="00785A3F"/>
    <w:rsid w:val="00785B01"/>
    <w:rsid w:val="00785C29"/>
    <w:rsid w:val="00785CF2"/>
    <w:rsid w:val="00785D62"/>
    <w:rsid w:val="0078626A"/>
    <w:rsid w:val="007862C5"/>
    <w:rsid w:val="0078635C"/>
    <w:rsid w:val="00786448"/>
    <w:rsid w:val="0078696A"/>
    <w:rsid w:val="00786BFE"/>
    <w:rsid w:val="00786F64"/>
    <w:rsid w:val="00787085"/>
    <w:rsid w:val="00787173"/>
    <w:rsid w:val="0078729F"/>
    <w:rsid w:val="007873D9"/>
    <w:rsid w:val="00787580"/>
    <w:rsid w:val="007875A1"/>
    <w:rsid w:val="007876CC"/>
    <w:rsid w:val="007877BC"/>
    <w:rsid w:val="007878BA"/>
    <w:rsid w:val="0078790A"/>
    <w:rsid w:val="00787F67"/>
    <w:rsid w:val="00790060"/>
    <w:rsid w:val="00790CBA"/>
    <w:rsid w:val="0079153D"/>
    <w:rsid w:val="00791634"/>
    <w:rsid w:val="00791D74"/>
    <w:rsid w:val="00792057"/>
    <w:rsid w:val="007921C1"/>
    <w:rsid w:val="00792285"/>
    <w:rsid w:val="00792DCB"/>
    <w:rsid w:val="00792F41"/>
    <w:rsid w:val="007930DB"/>
    <w:rsid w:val="007932C2"/>
    <w:rsid w:val="007934E1"/>
    <w:rsid w:val="0079365A"/>
    <w:rsid w:val="007937AF"/>
    <w:rsid w:val="00793AAA"/>
    <w:rsid w:val="00793AF6"/>
    <w:rsid w:val="00793B39"/>
    <w:rsid w:val="00793BF8"/>
    <w:rsid w:val="00793FA5"/>
    <w:rsid w:val="0079417F"/>
    <w:rsid w:val="007941D0"/>
    <w:rsid w:val="007943AE"/>
    <w:rsid w:val="00794507"/>
    <w:rsid w:val="007947C6"/>
    <w:rsid w:val="00795201"/>
    <w:rsid w:val="0079597A"/>
    <w:rsid w:val="00795987"/>
    <w:rsid w:val="00795C64"/>
    <w:rsid w:val="00795D46"/>
    <w:rsid w:val="00795F80"/>
    <w:rsid w:val="0079601B"/>
    <w:rsid w:val="00796167"/>
    <w:rsid w:val="007961A1"/>
    <w:rsid w:val="00796997"/>
    <w:rsid w:val="007969AD"/>
    <w:rsid w:val="00796AC2"/>
    <w:rsid w:val="00796C6D"/>
    <w:rsid w:val="00796CB0"/>
    <w:rsid w:val="00796CEF"/>
    <w:rsid w:val="00797001"/>
    <w:rsid w:val="00797179"/>
    <w:rsid w:val="0079722F"/>
    <w:rsid w:val="00797741"/>
    <w:rsid w:val="00797EA5"/>
    <w:rsid w:val="00797F4B"/>
    <w:rsid w:val="007A004E"/>
    <w:rsid w:val="007A00DB"/>
    <w:rsid w:val="007A0144"/>
    <w:rsid w:val="007A07A6"/>
    <w:rsid w:val="007A0884"/>
    <w:rsid w:val="007A10D7"/>
    <w:rsid w:val="007A1313"/>
    <w:rsid w:val="007A14B7"/>
    <w:rsid w:val="007A169D"/>
    <w:rsid w:val="007A1BF8"/>
    <w:rsid w:val="007A2286"/>
    <w:rsid w:val="007A2358"/>
    <w:rsid w:val="007A2485"/>
    <w:rsid w:val="007A24AC"/>
    <w:rsid w:val="007A24EC"/>
    <w:rsid w:val="007A26E5"/>
    <w:rsid w:val="007A2D46"/>
    <w:rsid w:val="007A2E7E"/>
    <w:rsid w:val="007A2F07"/>
    <w:rsid w:val="007A313F"/>
    <w:rsid w:val="007A31C7"/>
    <w:rsid w:val="007A3380"/>
    <w:rsid w:val="007A3691"/>
    <w:rsid w:val="007A385D"/>
    <w:rsid w:val="007A3950"/>
    <w:rsid w:val="007A3A03"/>
    <w:rsid w:val="007A3BD0"/>
    <w:rsid w:val="007A3C76"/>
    <w:rsid w:val="007A3D24"/>
    <w:rsid w:val="007A41E5"/>
    <w:rsid w:val="007A4278"/>
    <w:rsid w:val="007A4501"/>
    <w:rsid w:val="007A4537"/>
    <w:rsid w:val="007A45E7"/>
    <w:rsid w:val="007A46AD"/>
    <w:rsid w:val="007A471D"/>
    <w:rsid w:val="007A4AE3"/>
    <w:rsid w:val="007A4D2C"/>
    <w:rsid w:val="007A4E6F"/>
    <w:rsid w:val="007A4EFF"/>
    <w:rsid w:val="007A51A7"/>
    <w:rsid w:val="007A540A"/>
    <w:rsid w:val="007A5417"/>
    <w:rsid w:val="007A541B"/>
    <w:rsid w:val="007A5C27"/>
    <w:rsid w:val="007A5FAB"/>
    <w:rsid w:val="007A6229"/>
    <w:rsid w:val="007A628C"/>
    <w:rsid w:val="007A6735"/>
    <w:rsid w:val="007A687B"/>
    <w:rsid w:val="007A69F8"/>
    <w:rsid w:val="007A6A07"/>
    <w:rsid w:val="007A6DD9"/>
    <w:rsid w:val="007A771F"/>
    <w:rsid w:val="007A789C"/>
    <w:rsid w:val="007A7955"/>
    <w:rsid w:val="007A7DB2"/>
    <w:rsid w:val="007A7F0E"/>
    <w:rsid w:val="007A7F1E"/>
    <w:rsid w:val="007B0027"/>
    <w:rsid w:val="007B00D1"/>
    <w:rsid w:val="007B0870"/>
    <w:rsid w:val="007B08E5"/>
    <w:rsid w:val="007B0D1C"/>
    <w:rsid w:val="007B101A"/>
    <w:rsid w:val="007B112B"/>
    <w:rsid w:val="007B11DA"/>
    <w:rsid w:val="007B12E4"/>
    <w:rsid w:val="007B13D8"/>
    <w:rsid w:val="007B174B"/>
    <w:rsid w:val="007B18F0"/>
    <w:rsid w:val="007B1922"/>
    <w:rsid w:val="007B1E8A"/>
    <w:rsid w:val="007B1F17"/>
    <w:rsid w:val="007B205C"/>
    <w:rsid w:val="007B223B"/>
    <w:rsid w:val="007B2715"/>
    <w:rsid w:val="007B2B6F"/>
    <w:rsid w:val="007B2C5D"/>
    <w:rsid w:val="007B2F53"/>
    <w:rsid w:val="007B30BA"/>
    <w:rsid w:val="007B32E1"/>
    <w:rsid w:val="007B361A"/>
    <w:rsid w:val="007B36C1"/>
    <w:rsid w:val="007B3761"/>
    <w:rsid w:val="007B3A62"/>
    <w:rsid w:val="007B3A81"/>
    <w:rsid w:val="007B3B0A"/>
    <w:rsid w:val="007B3ED4"/>
    <w:rsid w:val="007B41EC"/>
    <w:rsid w:val="007B4358"/>
    <w:rsid w:val="007B45F2"/>
    <w:rsid w:val="007B4832"/>
    <w:rsid w:val="007B4A08"/>
    <w:rsid w:val="007B4AB3"/>
    <w:rsid w:val="007B4AB4"/>
    <w:rsid w:val="007B4B90"/>
    <w:rsid w:val="007B4B9E"/>
    <w:rsid w:val="007B521B"/>
    <w:rsid w:val="007B5426"/>
    <w:rsid w:val="007B55D9"/>
    <w:rsid w:val="007B599A"/>
    <w:rsid w:val="007B5A35"/>
    <w:rsid w:val="007B5BDF"/>
    <w:rsid w:val="007B5C5C"/>
    <w:rsid w:val="007B5D90"/>
    <w:rsid w:val="007B5DE8"/>
    <w:rsid w:val="007B5F44"/>
    <w:rsid w:val="007B6334"/>
    <w:rsid w:val="007B6E5C"/>
    <w:rsid w:val="007B70D5"/>
    <w:rsid w:val="007B7560"/>
    <w:rsid w:val="007B772A"/>
    <w:rsid w:val="007B7BCA"/>
    <w:rsid w:val="007C02CA"/>
    <w:rsid w:val="007C0347"/>
    <w:rsid w:val="007C0952"/>
    <w:rsid w:val="007C0BB6"/>
    <w:rsid w:val="007C0BE9"/>
    <w:rsid w:val="007C0E68"/>
    <w:rsid w:val="007C0ED2"/>
    <w:rsid w:val="007C0F48"/>
    <w:rsid w:val="007C1107"/>
    <w:rsid w:val="007C171B"/>
    <w:rsid w:val="007C1A62"/>
    <w:rsid w:val="007C1A7E"/>
    <w:rsid w:val="007C1CA0"/>
    <w:rsid w:val="007C1D06"/>
    <w:rsid w:val="007C20A5"/>
    <w:rsid w:val="007C227F"/>
    <w:rsid w:val="007C22C7"/>
    <w:rsid w:val="007C26EF"/>
    <w:rsid w:val="007C273F"/>
    <w:rsid w:val="007C29EA"/>
    <w:rsid w:val="007C2D59"/>
    <w:rsid w:val="007C3316"/>
    <w:rsid w:val="007C3603"/>
    <w:rsid w:val="007C3761"/>
    <w:rsid w:val="007C39DB"/>
    <w:rsid w:val="007C3BF2"/>
    <w:rsid w:val="007C3C71"/>
    <w:rsid w:val="007C3EA8"/>
    <w:rsid w:val="007C3EFB"/>
    <w:rsid w:val="007C3F60"/>
    <w:rsid w:val="007C41B7"/>
    <w:rsid w:val="007C427D"/>
    <w:rsid w:val="007C43D9"/>
    <w:rsid w:val="007C445C"/>
    <w:rsid w:val="007C44ED"/>
    <w:rsid w:val="007C45A0"/>
    <w:rsid w:val="007C5047"/>
    <w:rsid w:val="007C53F8"/>
    <w:rsid w:val="007C5768"/>
    <w:rsid w:val="007C586C"/>
    <w:rsid w:val="007C58EB"/>
    <w:rsid w:val="007C5A5F"/>
    <w:rsid w:val="007C5B27"/>
    <w:rsid w:val="007C5B65"/>
    <w:rsid w:val="007C5E6D"/>
    <w:rsid w:val="007C6164"/>
    <w:rsid w:val="007C6748"/>
    <w:rsid w:val="007C6FA8"/>
    <w:rsid w:val="007C70DA"/>
    <w:rsid w:val="007C712F"/>
    <w:rsid w:val="007C7233"/>
    <w:rsid w:val="007C7304"/>
    <w:rsid w:val="007C7AD6"/>
    <w:rsid w:val="007C7D9C"/>
    <w:rsid w:val="007C7E24"/>
    <w:rsid w:val="007D00AC"/>
    <w:rsid w:val="007D057D"/>
    <w:rsid w:val="007D07D5"/>
    <w:rsid w:val="007D082D"/>
    <w:rsid w:val="007D0897"/>
    <w:rsid w:val="007D091C"/>
    <w:rsid w:val="007D0B38"/>
    <w:rsid w:val="007D0B44"/>
    <w:rsid w:val="007D0BDF"/>
    <w:rsid w:val="007D0C67"/>
    <w:rsid w:val="007D0C9F"/>
    <w:rsid w:val="007D0CF8"/>
    <w:rsid w:val="007D0F6F"/>
    <w:rsid w:val="007D1236"/>
    <w:rsid w:val="007D144C"/>
    <w:rsid w:val="007D16D4"/>
    <w:rsid w:val="007D1D4B"/>
    <w:rsid w:val="007D1DA3"/>
    <w:rsid w:val="007D1FEB"/>
    <w:rsid w:val="007D2003"/>
    <w:rsid w:val="007D205C"/>
    <w:rsid w:val="007D22E1"/>
    <w:rsid w:val="007D2467"/>
    <w:rsid w:val="007D2AB8"/>
    <w:rsid w:val="007D3313"/>
    <w:rsid w:val="007D356D"/>
    <w:rsid w:val="007D35A6"/>
    <w:rsid w:val="007D35F4"/>
    <w:rsid w:val="007D3ADB"/>
    <w:rsid w:val="007D3BA1"/>
    <w:rsid w:val="007D3FED"/>
    <w:rsid w:val="007D4E6C"/>
    <w:rsid w:val="007D5165"/>
    <w:rsid w:val="007D51D1"/>
    <w:rsid w:val="007D5349"/>
    <w:rsid w:val="007D5B09"/>
    <w:rsid w:val="007D5C4A"/>
    <w:rsid w:val="007D5DBF"/>
    <w:rsid w:val="007D5E80"/>
    <w:rsid w:val="007D5F4A"/>
    <w:rsid w:val="007D60F2"/>
    <w:rsid w:val="007D676B"/>
    <w:rsid w:val="007D68A7"/>
    <w:rsid w:val="007D6A1A"/>
    <w:rsid w:val="007D71E9"/>
    <w:rsid w:val="007D71F1"/>
    <w:rsid w:val="007D7477"/>
    <w:rsid w:val="007D77C6"/>
    <w:rsid w:val="007D7D9A"/>
    <w:rsid w:val="007E06DD"/>
    <w:rsid w:val="007E080D"/>
    <w:rsid w:val="007E0A3E"/>
    <w:rsid w:val="007E0CA3"/>
    <w:rsid w:val="007E0F82"/>
    <w:rsid w:val="007E15B6"/>
    <w:rsid w:val="007E1660"/>
    <w:rsid w:val="007E19E1"/>
    <w:rsid w:val="007E2257"/>
    <w:rsid w:val="007E25CD"/>
    <w:rsid w:val="007E2602"/>
    <w:rsid w:val="007E2B1F"/>
    <w:rsid w:val="007E2BDF"/>
    <w:rsid w:val="007E2CB6"/>
    <w:rsid w:val="007E2CFD"/>
    <w:rsid w:val="007E354E"/>
    <w:rsid w:val="007E38F4"/>
    <w:rsid w:val="007E397D"/>
    <w:rsid w:val="007E3C2B"/>
    <w:rsid w:val="007E446C"/>
    <w:rsid w:val="007E466E"/>
    <w:rsid w:val="007E46AE"/>
    <w:rsid w:val="007E471E"/>
    <w:rsid w:val="007E4771"/>
    <w:rsid w:val="007E4B8A"/>
    <w:rsid w:val="007E4CA8"/>
    <w:rsid w:val="007E4CC3"/>
    <w:rsid w:val="007E54C4"/>
    <w:rsid w:val="007E594F"/>
    <w:rsid w:val="007E5951"/>
    <w:rsid w:val="007E5A5D"/>
    <w:rsid w:val="007E5BCA"/>
    <w:rsid w:val="007E5C3C"/>
    <w:rsid w:val="007E5EDA"/>
    <w:rsid w:val="007E5F6A"/>
    <w:rsid w:val="007E609A"/>
    <w:rsid w:val="007E6B8B"/>
    <w:rsid w:val="007E6F4E"/>
    <w:rsid w:val="007E726F"/>
    <w:rsid w:val="007E74A1"/>
    <w:rsid w:val="007E7787"/>
    <w:rsid w:val="007E77C5"/>
    <w:rsid w:val="007E78BF"/>
    <w:rsid w:val="007E7A1E"/>
    <w:rsid w:val="007E7B0B"/>
    <w:rsid w:val="007E7C43"/>
    <w:rsid w:val="007E7C84"/>
    <w:rsid w:val="007E7D85"/>
    <w:rsid w:val="007E7ED6"/>
    <w:rsid w:val="007E7FD9"/>
    <w:rsid w:val="007F010C"/>
    <w:rsid w:val="007F059B"/>
    <w:rsid w:val="007F084F"/>
    <w:rsid w:val="007F0873"/>
    <w:rsid w:val="007F0874"/>
    <w:rsid w:val="007F08D5"/>
    <w:rsid w:val="007F0B34"/>
    <w:rsid w:val="007F0FE9"/>
    <w:rsid w:val="007F1196"/>
    <w:rsid w:val="007F126F"/>
    <w:rsid w:val="007F1307"/>
    <w:rsid w:val="007F1587"/>
    <w:rsid w:val="007F179F"/>
    <w:rsid w:val="007F17F3"/>
    <w:rsid w:val="007F189A"/>
    <w:rsid w:val="007F198A"/>
    <w:rsid w:val="007F1A04"/>
    <w:rsid w:val="007F1A41"/>
    <w:rsid w:val="007F1D4C"/>
    <w:rsid w:val="007F211A"/>
    <w:rsid w:val="007F2124"/>
    <w:rsid w:val="007F2156"/>
    <w:rsid w:val="007F2293"/>
    <w:rsid w:val="007F2318"/>
    <w:rsid w:val="007F2B90"/>
    <w:rsid w:val="007F2CA3"/>
    <w:rsid w:val="007F2D7A"/>
    <w:rsid w:val="007F2F77"/>
    <w:rsid w:val="007F3CBB"/>
    <w:rsid w:val="007F3EA0"/>
    <w:rsid w:val="007F3FD8"/>
    <w:rsid w:val="007F4485"/>
    <w:rsid w:val="007F4611"/>
    <w:rsid w:val="007F46BB"/>
    <w:rsid w:val="007F46FF"/>
    <w:rsid w:val="007F4C3A"/>
    <w:rsid w:val="007F4EA8"/>
    <w:rsid w:val="007F50E0"/>
    <w:rsid w:val="007F524B"/>
    <w:rsid w:val="007F5271"/>
    <w:rsid w:val="007F5992"/>
    <w:rsid w:val="007F5A97"/>
    <w:rsid w:val="007F5CBA"/>
    <w:rsid w:val="007F5D2B"/>
    <w:rsid w:val="007F5E13"/>
    <w:rsid w:val="007F650D"/>
    <w:rsid w:val="007F67C8"/>
    <w:rsid w:val="007F6B3C"/>
    <w:rsid w:val="007F6DCB"/>
    <w:rsid w:val="007F7451"/>
    <w:rsid w:val="007F7770"/>
    <w:rsid w:val="007F79EE"/>
    <w:rsid w:val="007F7D6E"/>
    <w:rsid w:val="007F7DAE"/>
    <w:rsid w:val="007F7FDA"/>
    <w:rsid w:val="0080014C"/>
    <w:rsid w:val="0080046F"/>
    <w:rsid w:val="00800482"/>
    <w:rsid w:val="00800A7C"/>
    <w:rsid w:val="00800EB0"/>
    <w:rsid w:val="0080143C"/>
    <w:rsid w:val="008014F3"/>
    <w:rsid w:val="00801808"/>
    <w:rsid w:val="00801E7D"/>
    <w:rsid w:val="00801FE3"/>
    <w:rsid w:val="008025E2"/>
    <w:rsid w:val="008026A5"/>
    <w:rsid w:val="00802910"/>
    <w:rsid w:val="00802A1F"/>
    <w:rsid w:val="00802D1A"/>
    <w:rsid w:val="00802EA4"/>
    <w:rsid w:val="008033D1"/>
    <w:rsid w:val="0080362B"/>
    <w:rsid w:val="00803B2D"/>
    <w:rsid w:val="00803CBB"/>
    <w:rsid w:val="00803D3E"/>
    <w:rsid w:val="00803D82"/>
    <w:rsid w:val="00803DEE"/>
    <w:rsid w:val="00803E63"/>
    <w:rsid w:val="00804148"/>
    <w:rsid w:val="00804C0F"/>
    <w:rsid w:val="00804C58"/>
    <w:rsid w:val="00804D0A"/>
    <w:rsid w:val="00804E2B"/>
    <w:rsid w:val="00805921"/>
    <w:rsid w:val="008059B7"/>
    <w:rsid w:val="00805B16"/>
    <w:rsid w:val="00805BD5"/>
    <w:rsid w:val="00805C87"/>
    <w:rsid w:val="00805CF1"/>
    <w:rsid w:val="00805DC5"/>
    <w:rsid w:val="00805E2D"/>
    <w:rsid w:val="008060CB"/>
    <w:rsid w:val="008060F9"/>
    <w:rsid w:val="008065B0"/>
    <w:rsid w:val="008065BD"/>
    <w:rsid w:val="0080684C"/>
    <w:rsid w:val="008068D2"/>
    <w:rsid w:val="008068E7"/>
    <w:rsid w:val="008068F7"/>
    <w:rsid w:val="008069DF"/>
    <w:rsid w:val="0080703C"/>
    <w:rsid w:val="008072B1"/>
    <w:rsid w:val="008074AA"/>
    <w:rsid w:val="00807654"/>
    <w:rsid w:val="00807AE9"/>
    <w:rsid w:val="00807B21"/>
    <w:rsid w:val="00807BBE"/>
    <w:rsid w:val="00807C40"/>
    <w:rsid w:val="00807DAB"/>
    <w:rsid w:val="00810223"/>
    <w:rsid w:val="00810317"/>
    <w:rsid w:val="00810840"/>
    <w:rsid w:val="00810B10"/>
    <w:rsid w:val="00810BC5"/>
    <w:rsid w:val="00810C14"/>
    <w:rsid w:val="00810D5B"/>
    <w:rsid w:val="00811088"/>
    <w:rsid w:val="0081140A"/>
    <w:rsid w:val="008115C0"/>
    <w:rsid w:val="00811802"/>
    <w:rsid w:val="00811E56"/>
    <w:rsid w:val="008120C2"/>
    <w:rsid w:val="0081254E"/>
    <w:rsid w:val="008127A3"/>
    <w:rsid w:val="0081299E"/>
    <w:rsid w:val="00812A32"/>
    <w:rsid w:val="00812CBD"/>
    <w:rsid w:val="00812EC5"/>
    <w:rsid w:val="00813267"/>
    <w:rsid w:val="008133AF"/>
    <w:rsid w:val="008133B1"/>
    <w:rsid w:val="008135BB"/>
    <w:rsid w:val="0081371A"/>
    <w:rsid w:val="008137CF"/>
    <w:rsid w:val="00813CDA"/>
    <w:rsid w:val="00813CF0"/>
    <w:rsid w:val="00813F8B"/>
    <w:rsid w:val="008140A5"/>
    <w:rsid w:val="008141DF"/>
    <w:rsid w:val="00814470"/>
    <w:rsid w:val="00814879"/>
    <w:rsid w:val="00814A7E"/>
    <w:rsid w:val="00814E3F"/>
    <w:rsid w:val="00814E4A"/>
    <w:rsid w:val="00814EA5"/>
    <w:rsid w:val="00815150"/>
    <w:rsid w:val="00815580"/>
    <w:rsid w:val="0081573B"/>
    <w:rsid w:val="00815938"/>
    <w:rsid w:val="0081599B"/>
    <w:rsid w:val="008159F2"/>
    <w:rsid w:val="00815A03"/>
    <w:rsid w:val="00815DF3"/>
    <w:rsid w:val="0081627A"/>
    <w:rsid w:val="008164EF"/>
    <w:rsid w:val="00816645"/>
    <w:rsid w:val="0081680F"/>
    <w:rsid w:val="00816982"/>
    <w:rsid w:val="008169B1"/>
    <w:rsid w:val="00816C62"/>
    <w:rsid w:val="00816CB7"/>
    <w:rsid w:val="00816FB2"/>
    <w:rsid w:val="00816FFD"/>
    <w:rsid w:val="0081701D"/>
    <w:rsid w:val="00817045"/>
    <w:rsid w:val="00817156"/>
    <w:rsid w:val="0081721E"/>
    <w:rsid w:val="0081785A"/>
    <w:rsid w:val="00817AA6"/>
    <w:rsid w:val="00817C30"/>
    <w:rsid w:val="00817CBB"/>
    <w:rsid w:val="00817D85"/>
    <w:rsid w:val="0082005F"/>
    <w:rsid w:val="0082073D"/>
    <w:rsid w:val="00820882"/>
    <w:rsid w:val="00820904"/>
    <w:rsid w:val="00820A13"/>
    <w:rsid w:val="00820AEE"/>
    <w:rsid w:val="00820B8A"/>
    <w:rsid w:val="00820CD8"/>
    <w:rsid w:val="00820F68"/>
    <w:rsid w:val="00821061"/>
    <w:rsid w:val="008213DC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2F6"/>
    <w:rsid w:val="008223AA"/>
    <w:rsid w:val="00822629"/>
    <w:rsid w:val="00822631"/>
    <w:rsid w:val="0082281D"/>
    <w:rsid w:val="00822B6A"/>
    <w:rsid w:val="00823080"/>
    <w:rsid w:val="008230F5"/>
    <w:rsid w:val="00823128"/>
    <w:rsid w:val="00823485"/>
    <w:rsid w:val="008239B2"/>
    <w:rsid w:val="00823C84"/>
    <w:rsid w:val="00823CF2"/>
    <w:rsid w:val="00823CF6"/>
    <w:rsid w:val="00824184"/>
    <w:rsid w:val="00824390"/>
    <w:rsid w:val="008244FF"/>
    <w:rsid w:val="00824970"/>
    <w:rsid w:val="00824A4F"/>
    <w:rsid w:val="0082545B"/>
    <w:rsid w:val="00825A31"/>
    <w:rsid w:val="00825D50"/>
    <w:rsid w:val="00825D63"/>
    <w:rsid w:val="00826038"/>
    <w:rsid w:val="008260E7"/>
    <w:rsid w:val="008261A6"/>
    <w:rsid w:val="0082620B"/>
    <w:rsid w:val="00826A99"/>
    <w:rsid w:val="00826ACB"/>
    <w:rsid w:val="00826EEA"/>
    <w:rsid w:val="00827E1B"/>
    <w:rsid w:val="008300E9"/>
    <w:rsid w:val="0083039F"/>
    <w:rsid w:val="008304D8"/>
    <w:rsid w:val="00830AD7"/>
    <w:rsid w:val="00830BC6"/>
    <w:rsid w:val="00830D02"/>
    <w:rsid w:val="008314ED"/>
    <w:rsid w:val="00831F26"/>
    <w:rsid w:val="0083202D"/>
    <w:rsid w:val="008324B2"/>
    <w:rsid w:val="0083253F"/>
    <w:rsid w:val="008326B7"/>
    <w:rsid w:val="00832947"/>
    <w:rsid w:val="008329CD"/>
    <w:rsid w:val="008329D1"/>
    <w:rsid w:val="00832D3D"/>
    <w:rsid w:val="00832F72"/>
    <w:rsid w:val="008331BF"/>
    <w:rsid w:val="008331C6"/>
    <w:rsid w:val="00833241"/>
    <w:rsid w:val="00833431"/>
    <w:rsid w:val="00833899"/>
    <w:rsid w:val="00833C2E"/>
    <w:rsid w:val="00834176"/>
    <w:rsid w:val="00834953"/>
    <w:rsid w:val="00834B9E"/>
    <w:rsid w:val="00834C99"/>
    <w:rsid w:val="00834E45"/>
    <w:rsid w:val="00835298"/>
    <w:rsid w:val="008352BD"/>
    <w:rsid w:val="008354D9"/>
    <w:rsid w:val="0083558E"/>
    <w:rsid w:val="008355F0"/>
    <w:rsid w:val="008357A5"/>
    <w:rsid w:val="00835970"/>
    <w:rsid w:val="00835978"/>
    <w:rsid w:val="008359FF"/>
    <w:rsid w:val="00835CE7"/>
    <w:rsid w:val="00835EC1"/>
    <w:rsid w:val="00836A66"/>
    <w:rsid w:val="00836B59"/>
    <w:rsid w:val="00836CCA"/>
    <w:rsid w:val="00836CCE"/>
    <w:rsid w:val="00836F3E"/>
    <w:rsid w:val="008370BC"/>
    <w:rsid w:val="00837741"/>
    <w:rsid w:val="0083774E"/>
    <w:rsid w:val="0083788B"/>
    <w:rsid w:val="00837D10"/>
    <w:rsid w:val="00837EA0"/>
    <w:rsid w:val="008402F7"/>
    <w:rsid w:val="008404DE"/>
    <w:rsid w:val="00840C28"/>
    <w:rsid w:val="00840DBE"/>
    <w:rsid w:val="0084125B"/>
    <w:rsid w:val="00841BA7"/>
    <w:rsid w:val="00841D5D"/>
    <w:rsid w:val="008421D1"/>
    <w:rsid w:val="00842DBA"/>
    <w:rsid w:val="0084322A"/>
    <w:rsid w:val="0084381E"/>
    <w:rsid w:val="008439B8"/>
    <w:rsid w:val="008439C8"/>
    <w:rsid w:val="00843F3F"/>
    <w:rsid w:val="00844117"/>
    <w:rsid w:val="00844194"/>
    <w:rsid w:val="00844433"/>
    <w:rsid w:val="008444E9"/>
    <w:rsid w:val="0084453B"/>
    <w:rsid w:val="00844719"/>
    <w:rsid w:val="008448F4"/>
    <w:rsid w:val="00844ABE"/>
    <w:rsid w:val="00844BC1"/>
    <w:rsid w:val="00844E0E"/>
    <w:rsid w:val="00844F3D"/>
    <w:rsid w:val="00844FB5"/>
    <w:rsid w:val="008450ED"/>
    <w:rsid w:val="0084511B"/>
    <w:rsid w:val="0084515E"/>
    <w:rsid w:val="00845264"/>
    <w:rsid w:val="00845298"/>
    <w:rsid w:val="008455AD"/>
    <w:rsid w:val="00845989"/>
    <w:rsid w:val="00845B3F"/>
    <w:rsid w:val="00845B85"/>
    <w:rsid w:val="00845C1A"/>
    <w:rsid w:val="00845DED"/>
    <w:rsid w:val="00845E51"/>
    <w:rsid w:val="00846162"/>
    <w:rsid w:val="00846371"/>
    <w:rsid w:val="0084653F"/>
    <w:rsid w:val="0084694A"/>
    <w:rsid w:val="00846CAC"/>
    <w:rsid w:val="00847022"/>
    <w:rsid w:val="00847AFF"/>
    <w:rsid w:val="00847B70"/>
    <w:rsid w:val="00847F16"/>
    <w:rsid w:val="008500FE"/>
    <w:rsid w:val="008502B1"/>
    <w:rsid w:val="008502C5"/>
    <w:rsid w:val="0085038C"/>
    <w:rsid w:val="008504AC"/>
    <w:rsid w:val="008506F3"/>
    <w:rsid w:val="008509FB"/>
    <w:rsid w:val="00850C0C"/>
    <w:rsid w:val="00850C41"/>
    <w:rsid w:val="00850DDB"/>
    <w:rsid w:val="00850E37"/>
    <w:rsid w:val="00850FB7"/>
    <w:rsid w:val="00850FE0"/>
    <w:rsid w:val="00851197"/>
    <w:rsid w:val="0085122F"/>
    <w:rsid w:val="008513ED"/>
    <w:rsid w:val="008515B6"/>
    <w:rsid w:val="00851716"/>
    <w:rsid w:val="00851813"/>
    <w:rsid w:val="00851916"/>
    <w:rsid w:val="00851B8A"/>
    <w:rsid w:val="00851CA9"/>
    <w:rsid w:val="00851E0A"/>
    <w:rsid w:val="00851E76"/>
    <w:rsid w:val="00851E9D"/>
    <w:rsid w:val="00851EC0"/>
    <w:rsid w:val="00851FF3"/>
    <w:rsid w:val="0085210E"/>
    <w:rsid w:val="008521FF"/>
    <w:rsid w:val="0085221C"/>
    <w:rsid w:val="00852291"/>
    <w:rsid w:val="008522B2"/>
    <w:rsid w:val="00852360"/>
    <w:rsid w:val="00852393"/>
    <w:rsid w:val="00852415"/>
    <w:rsid w:val="008524E2"/>
    <w:rsid w:val="008527E8"/>
    <w:rsid w:val="00852A21"/>
    <w:rsid w:val="00852A43"/>
    <w:rsid w:val="00852AAA"/>
    <w:rsid w:val="00852B37"/>
    <w:rsid w:val="00852C05"/>
    <w:rsid w:val="00852E2A"/>
    <w:rsid w:val="008533C4"/>
    <w:rsid w:val="00853404"/>
    <w:rsid w:val="00853499"/>
    <w:rsid w:val="00853615"/>
    <w:rsid w:val="0085380D"/>
    <w:rsid w:val="00853A4A"/>
    <w:rsid w:val="00853D24"/>
    <w:rsid w:val="00853E60"/>
    <w:rsid w:val="0085417D"/>
    <w:rsid w:val="008542F1"/>
    <w:rsid w:val="008545C5"/>
    <w:rsid w:val="0085473C"/>
    <w:rsid w:val="008547D2"/>
    <w:rsid w:val="008547E9"/>
    <w:rsid w:val="008549EA"/>
    <w:rsid w:val="00854AD5"/>
    <w:rsid w:val="00854AF6"/>
    <w:rsid w:val="00854BD2"/>
    <w:rsid w:val="00854C31"/>
    <w:rsid w:val="00855202"/>
    <w:rsid w:val="0085538A"/>
    <w:rsid w:val="00855764"/>
    <w:rsid w:val="00855A20"/>
    <w:rsid w:val="00855B1C"/>
    <w:rsid w:val="00855C8E"/>
    <w:rsid w:val="00855D8D"/>
    <w:rsid w:val="0085608B"/>
    <w:rsid w:val="008562AB"/>
    <w:rsid w:val="008565B9"/>
    <w:rsid w:val="00856861"/>
    <w:rsid w:val="00856ADC"/>
    <w:rsid w:val="00856BAD"/>
    <w:rsid w:val="00856D6F"/>
    <w:rsid w:val="00856F02"/>
    <w:rsid w:val="00856FB8"/>
    <w:rsid w:val="00857011"/>
    <w:rsid w:val="00857104"/>
    <w:rsid w:val="0085756A"/>
    <w:rsid w:val="008578DA"/>
    <w:rsid w:val="00857AB1"/>
    <w:rsid w:val="00857D95"/>
    <w:rsid w:val="00857D99"/>
    <w:rsid w:val="0086006C"/>
    <w:rsid w:val="0086021F"/>
    <w:rsid w:val="00860366"/>
    <w:rsid w:val="00860813"/>
    <w:rsid w:val="00860D51"/>
    <w:rsid w:val="00860E82"/>
    <w:rsid w:val="0086100C"/>
    <w:rsid w:val="0086118B"/>
    <w:rsid w:val="00861277"/>
    <w:rsid w:val="00861345"/>
    <w:rsid w:val="00861482"/>
    <w:rsid w:val="00861625"/>
    <w:rsid w:val="00861645"/>
    <w:rsid w:val="00861674"/>
    <w:rsid w:val="00861958"/>
    <w:rsid w:val="00861A4B"/>
    <w:rsid w:val="00861B94"/>
    <w:rsid w:val="00861BE8"/>
    <w:rsid w:val="008621E2"/>
    <w:rsid w:val="0086234C"/>
    <w:rsid w:val="0086248F"/>
    <w:rsid w:val="008626A1"/>
    <w:rsid w:val="00862B06"/>
    <w:rsid w:val="008630B6"/>
    <w:rsid w:val="00863162"/>
    <w:rsid w:val="008631C0"/>
    <w:rsid w:val="008633DD"/>
    <w:rsid w:val="00863510"/>
    <w:rsid w:val="008635E8"/>
    <w:rsid w:val="008639BD"/>
    <w:rsid w:val="00863C90"/>
    <w:rsid w:val="00863CAF"/>
    <w:rsid w:val="008643AB"/>
    <w:rsid w:val="008646A7"/>
    <w:rsid w:val="0086477A"/>
    <w:rsid w:val="0086487D"/>
    <w:rsid w:val="0086489A"/>
    <w:rsid w:val="008648C6"/>
    <w:rsid w:val="0086490C"/>
    <w:rsid w:val="00864B85"/>
    <w:rsid w:val="00864C4C"/>
    <w:rsid w:val="0086508E"/>
    <w:rsid w:val="0086535C"/>
    <w:rsid w:val="0086537B"/>
    <w:rsid w:val="008653C3"/>
    <w:rsid w:val="0086557D"/>
    <w:rsid w:val="00865DA3"/>
    <w:rsid w:val="008660A9"/>
    <w:rsid w:val="00866819"/>
    <w:rsid w:val="00866CC7"/>
    <w:rsid w:val="00866D1E"/>
    <w:rsid w:val="00866FC5"/>
    <w:rsid w:val="00867070"/>
    <w:rsid w:val="008672E3"/>
    <w:rsid w:val="00867643"/>
    <w:rsid w:val="008676E7"/>
    <w:rsid w:val="0086775D"/>
    <w:rsid w:val="00867EF6"/>
    <w:rsid w:val="00870130"/>
    <w:rsid w:val="00870192"/>
    <w:rsid w:val="00870605"/>
    <w:rsid w:val="00870EC4"/>
    <w:rsid w:val="00870FDF"/>
    <w:rsid w:val="00871B37"/>
    <w:rsid w:val="00871C21"/>
    <w:rsid w:val="00871D3E"/>
    <w:rsid w:val="0087207C"/>
    <w:rsid w:val="0087213D"/>
    <w:rsid w:val="008727E0"/>
    <w:rsid w:val="00872832"/>
    <w:rsid w:val="008728DA"/>
    <w:rsid w:val="00872ABC"/>
    <w:rsid w:val="00872B0A"/>
    <w:rsid w:val="00872C69"/>
    <w:rsid w:val="00872E06"/>
    <w:rsid w:val="00872E91"/>
    <w:rsid w:val="008730A9"/>
    <w:rsid w:val="00873735"/>
    <w:rsid w:val="00873743"/>
    <w:rsid w:val="008737D0"/>
    <w:rsid w:val="00873B28"/>
    <w:rsid w:val="00873C57"/>
    <w:rsid w:val="00873FFA"/>
    <w:rsid w:val="008740F8"/>
    <w:rsid w:val="00874721"/>
    <w:rsid w:val="0087479C"/>
    <w:rsid w:val="008749B4"/>
    <w:rsid w:val="00874D2C"/>
    <w:rsid w:val="0087565E"/>
    <w:rsid w:val="00875A0C"/>
    <w:rsid w:val="00875DDB"/>
    <w:rsid w:val="00875E4E"/>
    <w:rsid w:val="00876147"/>
    <w:rsid w:val="00876634"/>
    <w:rsid w:val="008766C5"/>
    <w:rsid w:val="00876714"/>
    <w:rsid w:val="00876AB4"/>
    <w:rsid w:val="00876C78"/>
    <w:rsid w:val="00877086"/>
    <w:rsid w:val="008770B4"/>
    <w:rsid w:val="008771AD"/>
    <w:rsid w:val="00877470"/>
    <w:rsid w:val="008774A0"/>
    <w:rsid w:val="00877551"/>
    <w:rsid w:val="00877575"/>
    <w:rsid w:val="0087772B"/>
    <w:rsid w:val="00877864"/>
    <w:rsid w:val="00877BBA"/>
    <w:rsid w:val="00877C68"/>
    <w:rsid w:val="00877D59"/>
    <w:rsid w:val="00880024"/>
    <w:rsid w:val="00880601"/>
    <w:rsid w:val="008806A3"/>
    <w:rsid w:val="0088070B"/>
    <w:rsid w:val="008808DC"/>
    <w:rsid w:val="00880D02"/>
    <w:rsid w:val="00880E86"/>
    <w:rsid w:val="00880ED5"/>
    <w:rsid w:val="0088114B"/>
    <w:rsid w:val="00881344"/>
    <w:rsid w:val="008815F0"/>
    <w:rsid w:val="008817E9"/>
    <w:rsid w:val="00881E2E"/>
    <w:rsid w:val="008821A2"/>
    <w:rsid w:val="00882A2B"/>
    <w:rsid w:val="00882B85"/>
    <w:rsid w:val="00882E2B"/>
    <w:rsid w:val="00882FAF"/>
    <w:rsid w:val="00883190"/>
    <w:rsid w:val="0088379D"/>
    <w:rsid w:val="00883BEC"/>
    <w:rsid w:val="00883ED9"/>
    <w:rsid w:val="00884102"/>
    <w:rsid w:val="00884601"/>
    <w:rsid w:val="00884763"/>
    <w:rsid w:val="0088482C"/>
    <w:rsid w:val="00884A0C"/>
    <w:rsid w:val="008855AB"/>
    <w:rsid w:val="00885908"/>
    <w:rsid w:val="00885AE0"/>
    <w:rsid w:val="00885AF5"/>
    <w:rsid w:val="00885CC8"/>
    <w:rsid w:val="00885DBF"/>
    <w:rsid w:val="00885F36"/>
    <w:rsid w:val="00886021"/>
    <w:rsid w:val="00886CE1"/>
    <w:rsid w:val="00886CFF"/>
    <w:rsid w:val="00886E19"/>
    <w:rsid w:val="00887661"/>
    <w:rsid w:val="008876EC"/>
    <w:rsid w:val="00887867"/>
    <w:rsid w:val="00887C3F"/>
    <w:rsid w:val="0089004B"/>
    <w:rsid w:val="00890200"/>
    <w:rsid w:val="008905CB"/>
    <w:rsid w:val="008905E2"/>
    <w:rsid w:val="00890723"/>
    <w:rsid w:val="008908E2"/>
    <w:rsid w:val="00890F02"/>
    <w:rsid w:val="00891782"/>
    <w:rsid w:val="00891835"/>
    <w:rsid w:val="00891AF0"/>
    <w:rsid w:val="00891DFA"/>
    <w:rsid w:val="00891E80"/>
    <w:rsid w:val="0089217E"/>
    <w:rsid w:val="00892241"/>
    <w:rsid w:val="0089249F"/>
    <w:rsid w:val="008926A7"/>
    <w:rsid w:val="0089274A"/>
    <w:rsid w:val="008929A4"/>
    <w:rsid w:val="00892A9D"/>
    <w:rsid w:val="00892B3B"/>
    <w:rsid w:val="00892C1C"/>
    <w:rsid w:val="00892E9E"/>
    <w:rsid w:val="00892FBC"/>
    <w:rsid w:val="0089324E"/>
    <w:rsid w:val="00893271"/>
    <w:rsid w:val="00893297"/>
    <w:rsid w:val="008934FA"/>
    <w:rsid w:val="00893662"/>
    <w:rsid w:val="00893736"/>
    <w:rsid w:val="00893847"/>
    <w:rsid w:val="00893BED"/>
    <w:rsid w:val="00893D09"/>
    <w:rsid w:val="00893E16"/>
    <w:rsid w:val="00894096"/>
    <w:rsid w:val="008940A0"/>
    <w:rsid w:val="00894696"/>
    <w:rsid w:val="00894740"/>
    <w:rsid w:val="0089525A"/>
    <w:rsid w:val="0089535E"/>
    <w:rsid w:val="008955FC"/>
    <w:rsid w:val="00895B07"/>
    <w:rsid w:val="00895B49"/>
    <w:rsid w:val="00895F71"/>
    <w:rsid w:val="00896385"/>
    <w:rsid w:val="00896387"/>
    <w:rsid w:val="00896480"/>
    <w:rsid w:val="00896708"/>
    <w:rsid w:val="0089678A"/>
    <w:rsid w:val="008969E6"/>
    <w:rsid w:val="00896C69"/>
    <w:rsid w:val="008974E9"/>
    <w:rsid w:val="0089771A"/>
    <w:rsid w:val="00897B8F"/>
    <w:rsid w:val="00897DE5"/>
    <w:rsid w:val="00897ECF"/>
    <w:rsid w:val="008A003C"/>
    <w:rsid w:val="008A02F2"/>
    <w:rsid w:val="008A0316"/>
    <w:rsid w:val="008A086E"/>
    <w:rsid w:val="008A0D81"/>
    <w:rsid w:val="008A104D"/>
    <w:rsid w:val="008A11B4"/>
    <w:rsid w:val="008A11C2"/>
    <w:rsid w:val="008A14AC"/>
    <w:rsid w:val="008A1634"/>
    <w:rsid w:val="008A17F6"/>
    <w:rsid w:val="008A1871"/>
    <w:rsid w:val="008A188F"/>
    <w:rsid w:val="008A1F62"/>
    <w:rsid w:val="008A1F66"/>
    <w:rsid w:val="008A247E"/>
    <w:rsid w:val="008A2515"/>
    <w:rsid w:val="008A2674"/>
    <w:rsid w:val="008A2735"/>
    <w:rsid w:val="008A2878"/>
    <w:rsid w:val="008A28A6"/>
    <w:rsid w:val="008A2971"/>
    <w:rsid w:val="008A29E8"/>
    <w:rsid w:val="008A2C9F"/>
    <w:rsid w:val="008A2D45"/>
    <w:rsid w:val="008A2DE6"/>
    <w:rsid w:val="008A327B"/>
    <w:rsid w:val="008A3BA7"/>
    <w:rsid w:val="008A3DC1"/>
    <w:rsid w:val="008A40BF"/>
    <w:rsid w:val="008A4119"/>
    <w:rsid w:val="008A422D"/>
    <w:rsid w:val="008A45FB"/>
    <w:rsid w:val="008A466B"/>
    <w:rsid w:val="008A4927"/>
    <w:rsid w:val="008A4B28"/>
    <w:rsid w:val="008A4D15"/>
    <w:rsid w:val="008A4D84"/>
    <w:rsid w:val="008A4E46"/>
    <w:rsid w:val="008A58EF"/>
    <w:rsid w:val="008A59D5"/>
    <w:rsid w:val="008A5A37"/>
    <w:rsid w:val="008A5E0E"/>
    <w:rsid w:val="008A61E5"/>
    <w:rsid w:val="008A6360"/>
    <w:rsid w:val="008A695F"/>
    <w:rsid w:val="008A6A93"/>
    <w:rsid w:val="008A6EEA"/>
    <w:rsid w:val="008A6F39"/>
    <w:rsid w:val="008A6FA9"/>
    <w:rsid w:val="008A7009"/>
    <w:rsid w:val="008A723B"/>
    <w:rsid w:val="008A76D4"/>
    <w:rsid w:val="008A7782"/>
    <w:rsid w:val="008A7E94"/>
    <w:rsid w:val="008B02A9"/>
    <w:rsid w:val="008B02EA"/>
    <w:rsid w:val="008B0342"/>
    <w:rsid w:val="008B048D"/>
    <w:rsid w:val="008B05C5"/>
    <w:rsid w:val="008B0C50"/>
    <w:rsid w:val="008B0C9B"/>
    <w:rsid w:val="008B0CE7"/>
    <w:rsid w:val="008B0D5B"/>
    <w:rsid w:val="008B14B5"/>
    <w:rsid w:val="008B1631"/>
    <w:rsid w:val="008B1823"/>
    <w:rsid w:val="008B19AE"/>
    <w:rsid w:val="008B1C4C"/>
    <w:rsid w:val="008B1E4C"/>
    <w:rsid w:val="008B1ED5"/>
    <w:rsid w:val="008B1FA7"/>
    <w:rsid w:val="008B2213"/>
    <w:rsid w:val="008B225C"/>
    <w:rsid w:val="008B2968"/>
    <w:rsid w:val="008B2A5C"/>
    <w:rsid w:val="008B31C0"/>
    <w:rsid w:val="008B3281"/>
    <w:rsid w:val="008B32C2"/>
    <w:rsid w:val="008B3454"/>
    <w:rsid w:val="008B34E7"/>
    <w:rsid w:val="008B352F"/>
    <w:rsid w:val="008B35BC"/>
    <w:rsid w:val="008B371F"/>
    <w:rsid w:val="008B3960"/>
    <w:rsid w:val="008B3B5B"/>
    <w:rsid w:val="008B3F28"/>
    <w:rsid w:val="008B421C"/>
    <w:rsid w:val="008B44E6"/>
    <w:rsid w:val="008B4677"/>
    <w:rsid w:val="008B493D"/>
    <w:rsid w:val="008B4AB4"/>
    <w:rsid w:val="008B4B6C"/>
    <w:rsid w:val="008B50A4"/>
    <w:rsid w:val="008B51A5"/>
    <w:rsid w:val="008B563A"/>
    <w:rsid w:val="008B577F"/>
    <w:rsid w:val="008B57E5"/>
    <w:rsid w:val="008B59A7"/>
    <w:rsid w:val="008B5EA1"/>
    <w:rsid w:val="008B5FC7"/>
    <w:rsid w:val="008B628A"/>
    <w:rsid w:val="008B62AE"/>
    <w:rsid w:val="008B639A"/>
    <w:rsid w:val="008B6A5D"/>
    <w:rsid w:val="008B6A93"/>
    <w:rsid w:val="008B6D0D"/>
    <w:rsid w:val="008B6E05"/>
    <w:rsid w:val="008B7106"/>
    <w:rsid w:val="008B71EF"/>
    <w:rsid w:val="008B7586"/>
    <w:rsid w:val="008B79A7"/>
    <w:rsid w:val="008B7B85"/>
    <w:rsid w:val="008B7F4B"/>
    <w:rsid w:val="008C001B"/>
    <w:rsid w:val="008C00AC"/>
    <w:rsid w:val="008C0357"/>
    <w:rsid w:val="008C03CD"/>
    <w:rsid w:val="008C05D7"/>
    <w:rsid w:val="008C0724"/>
    <w:rsid w:val="008C0776"/>
    <w:rsid w:val="008C1484"/>
    <w:rsid w:val="008C191D"/>
    <w:rsid w:val="008C1C52"/>
    <w:rsid w:val="008C1E1B"/>
    <w:rsid w:val="008C2454"/>
    <w:rsid w:val="008C24C1"/>
    <w:rsid w:val="008C29D2"/>
    <w:rsid w:val="008C30AB"/>
    <w:rsid w:val="008C318E"/>
    <w:rsid w:val="008C3257"/>
    <w:rsid w:val="008C32BA"/>
    <w:rsid w:val="008C36D4"/>
    <w:rsid w:val="008C3A11"/>
    <w:rsid w:val="008C3AC7"/>
    <w:rsid w:val="008C3C1A"/>
    <w:rsid w:val="008C4003"/>
    <w:rsid w:val="008C43F8"/>
    <w:rsid w:val="008C4642"/>
    <w:rsid w:val="008C4B1C"/>
    <w:rsid w:val="008C4B53"/>
    <w:rsid w:val="008C4B5E"/>
    <w:rsid w:val="008C4F30"/>
    <w:rsid w:val="008C505A"/>
    <w:rsid w:val="008C5196"/>
    <w:rsid w:val="008C53C0"/>
    <w:rsid w:val="008C54B6"/>
    <w:rsid w:val="008C5871"/>
    <w:rsid w:val="008C5A2B"/>
    <w:rsid w:val="008C5A67"/>
    <w:rsid w:val="008C5C45"/>
    <w:rsid w:val="008C5D42"/>
    <w:rsid w:val="008C5F10"/>
    <w:rsid w:val="008C677C"/>
    <w:rsid w:val="008C6B44"/>
    <w:rsid w:val="008C6C77"/>
    <w:rsid w:val="008C7022"/>
    <w:rsid w:val="008C7418"/>
    <w:rsid w:val="008C75C4"/>
    <w:rsid w:val="008C7B09"/>
    <w:rsid w:val="008C7CF1"/>
    <w:rsid w:val="008C7F15"/>
    <w:rsid w:val="008D05E3"/>
    <w:rsid w:val="008D068C"/>
    <w:rsid w:val="008D071D"/>
    <w:rsid w:val="008D0D28"/>
    <w:rsid w:val="008D1001"/>
    <w:rsid w:val="008D1577"/>
    <w:rsid w:val="008D1608"/>
    <w:rsid w:val="008D1AF2"/>
    <w:rsid w:val="008D1BF9"/>
    <w:rsid w:val="008D1D5E"/>
    <w:rsid w:val="008D1E84"/>
    <w:rsid w:val="008D2310"/>
    <w:rsid w:val="008D244F"/>
    <w:rsid w:val="008D2721"/>
    <w:rsid w:val="008D27F0"/>
    <w:rsid w:val="008D29F8"/>
    <w:rsid w:val="008D2C62"/>
    <w:rsid w:val="008D3063"/>
    <w:rsid w:val="008D3232"/>
    <w:rsid w:val="008D3561"/>
    <w:rsid w:val="008D3CBB"/>
    <w:rsid w:val="008D3F5C"/>
    <w:rsid w:val="008D407F"/>
    <w:rsid w:val="008D41BA"/>
    <w:rsid w:val="008D43A7"/>
    <w:rsid w:val="008D4480"/>
    <w:rsid w:val="008D4BA1"/>
    <w:rsid w:val="008D4BBA"/>
    <w:rsid w:val="008D503B"/>
    <w:rsid w:val="008D519B"/>
    <w:rsid w:val="008D5267"/>
    <w:rsid w:val="008D5281"/>
    <w:rsid w:val="008D52A3"/>
    <w:rsid w:val="008D532A"/>
    <w:rsid w:val="008D5684"/>
    <w:rsid w:val="008D57DD"/>
    <w:rsid w:val="008D5A88"/>
    <w:rsid w:val="008D5C18"/>
    <w:rsid w:val="008D5C3A"/>
    <w:rsid w:val="008D6176"/>
    <w:rsid w:val="008D624B"/>
    <w:rsid w:val="008D677B"/>
    <w:rsid w:val="008D67AC"/>
    <w:rsid w:val="008D6923"/>
    <w:rsid w:val="008D69DB"/>
    <w:rsid w:val="008D69EE"/>
    <w:rsid w:val="008D6C22"/>
    <w:rsid w:val="008D6D28"/>
    <w:rsid w:val="008D6D83"/>
    <w:rsid w:val="008D78FE"/>
    <w:rsid w:val="008D797E"/>
    <w:rsid w:val="008D7C5E"/>
    <w:rsid w:val="008E031F"/>
    <w:rsid w:val="008E03A4"/>
    <w:rsid w:val="008E084C"/>
    <w:rsid w:val="008E088F"/>
    <w:rsid w:val="008E0963"/>
    <w:rsid w:val="008E0D1D"/>
    <w:rsid w:val="008E0E00"/>
    <w:rsid w:val="008E12CC"/>
    <w:rsid w:val="008E15D4"/>
    <w:rsid w:val="008E1C93"/>
    <w:rsid w:val="008E1CF3"/>
    <w:rsid w:val="008E1E34"/>
    <w:rsid w:val="008E1F34"/>
    <w:rsid w:val="008E233A"/>
    <w:rsid w:val="008E243C"/>
    <w:rsid w:val="008E276A"/>
    <w:rsid w:val="008E2977"/>
    <w:rsid w:val="008E2AD6"/>
    <w:rsid w:val="008E2C86"/>
    <w:rsid w:val="008E2EE4"/>
    <w:rsid w:val="008E30F6"/>
    <w:rsid w:val="008E343A"/>
    <w:rsid w:val="008E3609"/>
    <w:rsid w:val="008E40A6"/>
    <w:rsid w:val="008E41C6"/>
    <w:rsid w:val="008E4286"/>
    <w:rsid w:val="008E4487"/>
    <w:rsid w:val="008E4499"/>
    <w:rsid w:val="008E4D9B"/>
    <w:rsid w:val="008E4DF6"/>
    <w:rsid w:val="008E4EE4"/>
    <w:rsid w:val="008E531E"/>
    <w:rsid w:val="008E5884"/>
    <w:rsid w:val="008E62F9"/>
    <w:rsid w:val="008E64D7"/>
    <w:rsid w:val="008E66CF"/>
    <w:rsid w:val="008E6A99"/>
    <w:rsid w:val="008E6AAA"/>
    <w:rsid w:val="008E6B80"/>
    <w:rsid w:val="008E7644"/>
    <w:rsid w:val="008E766D"/>
    <w:rsid w:val="008E7C6C"/>
    <w:rsid w:val="008E7C6F"/>
    <w:rsid w:val="008E7CD0"/>
    <w:rsid w:val="008E7F56"/>
    <w:rsid w:val="008E7FED"/>
    <w:rsid w:val="008F00E5"/>
    <w:rsid w:val="008F017A"/>
    <w:rsid w:val="008F05BA"/>
    <w:rsid w:val="008F0653"/>
    <w:rsid w:val="008F0988"/>
    <w:rsid w:val="008F0A42"/>
    <w:rsid w:val="008F0CD3"/>
    <w:rsid w:val="008F0CE9"/>
    <w:rsid w:val="008F0D40"/>
    <w:rsid w:val="008F0D89"/>
    <w:rsid w:val="008F0E8E"/>
    <w:rsid w:val="008F0F34"/>
    <w:rsid w:val="008F0FF8"/>
    <w:rsid w:val="008F10D0"/>
    <w:rsid w:val="008F11AB"/>
    <w:rsid w:val="008F13E6"/>
    <w:rsid w:val="008F13EE"/>
    <w:rsid w:val="008F1B9F"/>
    <w:rsid w:val="008F2022"/>
    <w:rsid w:val="008F231E"/>
    <w:rsid w:val="008F239A"/>
    <w:rsid w:val="008F23C7"/>
    <w:rsid w:val="008F282B"/>
    <w:rsid w:val="008F2A87"/>
    <w:rsid w:val="008F2AD0"/>
    <w:rsid w:val="008F2CCF"/>
    <w:rsid w:val="008F2E5A"/>
    <w:rsid w:val="008F309C"/>
    <w:rsid w:val="008F31AB"/>
    <w:rsid w:val="008F376B"/>
    <w:rsid w:val="008F3900"/>
    <w:rsid w:val="008F3EA7"/>
    <w:rsid w:val="008F3F97"/>
    <w:rsid w:val="008F4164"/>
    <w:rsid w:val="008F41AB"/>
    <w:rsid w:val="008F4215"/>
    <w:rsid w:val="008F445A"/>
    <w:rsid w:val="008F4516"/>
    <w:rsid w:val="008F49AC"/>
    <w:rsid w:val="008F4BD3"/>
    <w:rsid w:val="008F4D7D"/>
    <w:rsid w:val="008F52DB"/>
    <w:rsid w:val="008F53E4"/>
    <w:rsid w:val="008F567E"/>
    <w:rsid w:val="008F59AD"/>
    <w:rsid w:val="008F5D4F"/>
    <w:rsid w:val="008F5DDD"/>
    <w:rsid w:val="008F5ECF"/>
    <w:rsid w:val="008F60DF"/>
    <w:rsid w:val="008F661E"/>
    <w:rsid w:val="008F6758"/>
    <w:rsid w:val="008F6778"/>
    <w:rsid w:val="008F6A9C"/>
    <w:rsid w:val="008F743D"/>
    <w:rsid w:val="008F745C"/>
    <w:rsid w:val="008F79CE"/>
    <w:rsid w:val="008F7A7A"/>
    <w:rsid w:val="008F7EAE"/>
    <w:rsid w:val="008F7FB8"/>
    <w:rsid w:val="0090023F"/>
    <w:rsid w:val="0090044E"/>
    <w:rsid w:val="00900551"/>
    <w:rsid w:val="00900B49"/>
    <w:rsid w:val="00900C9F"/>
    <w:rsid w:val="00900D70"/>
    <w:rsid w:val="00900ED0"/>
    <w:rsid w:val="00900EE2"/>
    <w:rsid w:val="00900FF7"/>
    <w:rsid w:val="009010BD"/>
    <w:rsid w:val="00901347"/>
    <w:rsid w:val="0090146D"/>
    <w:rsid w:val="00901F4C"/>
    <w:rsid w:val="009026D7"/>
    <w:rsid w:val="009029DC"/>
    <w:rsid w:val="00902A6D"/>
    <w:rsid w:val="00902BD8"/>
    <w:rsid w:val="00902D1E"/>
    <w:rsid w:val="00902D9C"/>
    <w:rsid w:val="009030F4"/>
    <w:rsid w:val="00903250"/>
    <w:rsid w:val="0090341F"/>
    <w:rsid w:val="009039B3"/>
    <w:rsid w:val="00903A30"/>
    <w:rsid w:val="00903ABD"/>
    <w:rsid w:val="009042C4"/>
    <w:rsid w:val="00904374"/>
    <w:rsid w:val="009044F1"/>
    <w:rsid w:val="0090472E"/>
    <w:rsid w:val="0090490C"/>
    <w:rsid w:val="00904D2B"/>
    <w:rsid w:val="00904D3C"/>
    <w:rsid w:val="00904D40"/>
    <w:rsid w:val="00904ED7"/>
    <w:rsid w:val="00904F8A"/>
    <w:rsid w:val="00905727"/>
    <w:rsid w:val="0090583E"/>
    <w:rsid w:val="00905846"/>
    <w:rsid w:val="00905853"/>
    <w:rsid w:val="009058EC"/>
    <w:rsid w:val="00905954"/>
    <w:rsid w:val="00905E90"/>
    <w:rsid w:val="00906242"/>
    <w:rsid w:val="009064BE"/>
    <w:rsid w:val="00906690"/>
    <w:rsid w:val="0090712A"/>
    <w:rsid w:val="009074CA"/>
    <w:rsid w:val="009078C1"/>
    <w:rsid w:val="00907B50"/>
    <w:rsid w:val="00907CEE"/>
    <w:rsid w:val="009101DB"/>
    <w:rsid w:val="00910433"/>
    <w:rsid w:val="0091056C"/>
    <w:rsid w:val="00910616"/>
    <w:rsid w:val="00910629"/>
    <w:rsid w:val="0091081E"/>
    <w:rsid w:val="009109EA"/>
    <w:rsid w:val="00910CD7"/>
    <w:rsid w:val="00911102"/>
    <w:rsid w:val="009113CF"/>
    <w:rsid w:val="0091147D"/>
    <w:rsid w:val="009114E2"/>
    <w:rsid w:val="0091173B"/>
    <w:rsid w:val="00911831"/>
    <w:rsid w:val="00911885"/>
    <w:rsid w:val="009119D7"/>
    <w:rsid w:val="00911B21"/>
    <w:rsid w:val="00911C9B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C58"/>
    <w:rsid w:val="00912FD6"/>
    <w:rsid w:val="009132A8"/>
    <w:rsid w:val="00913400"/>
    <w:rsid w:val="0091343B"/>
    <w:rsid w:val="0091344E"/>
    <w:rsid w:val="00913459"/>
    <w:rsid w:val="00913697"/>
    <w:rsid w:val="00913DB2"/>
    <w:rsid w:val="009143E4"/>
    <w:rsid w:val="0091448E"/>
    <w:rsid w:val="009144E0"/>
    <w:rsid w:val="0091478A"/>
    <w:rsid w:val="00914EF4"/>
    <w:rsid w:val="00915310"/>
    <w:rsid w:val="0091537F"/>
    <w:rsid w:val="009153BF"/>
    <w:rsid w:val="009157DF"/>
    <w:rsid w:val="0091585E"/>
    <w:rsid w:val="00915DF4"/>
    <w:rsid w:val="00915E28"/>
    <w:rsid w:val="00915E57"/>
    <w:rsid w:val="0091601C"/>
    <w:rsid w:val="00916215"/>
    <w:rsid w:val="009165B3"/>
    <w:rsid w:val="009165C1"/>
    <w:rsid w:val="0091679A"/>
    <w:rsid w:val="0091695C"/>
    <w:rsid w:val="00916E6C"/>
    <w:rsid w:val="00917005"/>
    <w:rsid w:val="00917431"/>
    <w:rsid w:val="0091769A"/>
    <w:rsid w:val="00917BCB"/>
    <w:rsid w:val="00917D61"/>
    <w:rsid w:val="00917DA9"/>
    <w:rsid w:val="009204EF"/>
    <w:rsid w:val="009205A0"/>
    <w:rsid w:val="00920624"/>
    <w:rsid w:val="0092086E"/>
    <w:rsid w:val="0092089D"/>
    <w:rsid w:val="009209BB"/>
    <w:rsid w:val="00920C30"/>
    <w:rsid w:val="00920C72"/>
    <w:rsid w:val="00920C73"/>
    <w:rsid w:val="00921132"/>
    <w:rsid w:val="0092117B"/>
    <w:rsid w:val="009212EE"/>
    <w:rsid w:val="00921434"/>
    <w:rsid w:val="0092152F"/>
    <w:rsid w:val="0092155D"/>
    <w:rsid w:val="0092158B"/>
    <w:rsid w:val="00921623"/>
    <w:rsid w:val="00921777"/>
    <w:rsid w:val="00921816"/>
    <w:rsid w:val="009219C2"/>
    <w:rsid w:val="00921D04"/>
    <w:rsid w:val="00921DCD"/>
    <w:rsid w:val="009221A1"/>
    <w:rsid w:val="00922254"/>
    <w:rsid w:val="009223CB"/>
    <w:rsid w:val="0092287D"/>
    <w:rsid w:val="00922A02"/>
    <w:rsid w:val="00922A79"/>
    <w:rsid w:val="0092369A"/>
    <w:rsid w:val="00923AF5"/>
    <w:rsid w:val="009240ED"/>
    <w:rsid w:val="00924383"/>
    <w:rsid w:val="009247F6"/>
    <w:rsid w:val="00924C22"/>
    <w:rsid w:val="009250F4"/>
    <w:rsid w:val="0092528A"/>
    <w:rsid w:val="009252B5"/>
    <w:rsid w:val="00925378"/>
    <w:rsid w:val="0092575F"/>
    <w:rsid w:val="00925EB0"/>
    <w:rsid w:val="009260AE"/>
    <w:rsid w:val="00926141"/>
    <w:rsid w:val="00926292"/>
    <w:rsid w:val="00926401"/>
    <w:rsid w:val="00926643"/>
    <w:rsid w:val="0092667A"/>
    <w:rsid w:val="00926E15"/>
    <w:rsid w:val="00927664"/>
    <w:rsid w:val="009278E1"/>
    <w:rsid w:val="00927E22"/>
    <w:rsid w:val="00927F84"/>
    <w:rsid w:val="00927FF1"/>
    <w:rsid w:val="009304F3"/>
    <w:rsid w:val="00930CEB"/>
    <w:rsid w:val="00930E09"/>
    <w:rsid w:val="00930FD4"/>
    <w:rsid w:val="00931266"/>
    <w:rsid w:val="009317F2"/>
    <w:rsid w:val="00931B24"/>
    <w:rsid w:val="009326A2"/>
    <w:rsid w:val="009329DF"/>
    <w:rsid w:val="00932AC4"/>
    <w:rsid w:val="00932D34"/>
    <w:rsid w:val="00933407"/>
    <w:rsid w:val="0093365A"/>
    <w:rsid w:val="009337F1"/>
    <w:rsid w:val="0093386E"/>
    <w:rsid w:val="00933871"/>
    <w:rsid w:val="00933E55"/>
    <w:rsid w:val="0093438E"/>
    <w:rsid w:val="009343DB"/>
    <w:rsid w:val="009343F6"/>
    <w:rsid w:val="009347F2"/>
    <w:rsid w:val="00934889"/>
    <w:rsid w:val="00934A7B"/>
    <w:rsid w:val="00934AD6"/>
    <w:rsid w:val="00934CDC"/>
    <w:rsid w:val="00934F78"/>
    <w:rsid w:val="0093520D"/>
    <w:rsid w:val="00935795"/>
    <w:rsid w:val="009367D2"/>
    <w:rsid w:val="00936FB0"/>
    <w:rsid w:val="00937095"/>
    <w:rsid w:val="0093712D"/>
    <w:rsid w:val="0093730F"/>
    <w:rsid w:val="009373DB"/>
    <w:rsid w:val="00937475"/>
    <w:rsid w:val="0093752D"/>
    <w:rsid w:val="009375A0"/>
    <w:rsid w:val="00937C5E"/>
    <w:rsid w:val="00937F20"/>
    <w:rsid w:val="009408D4"/>
    <w:rsid w:val="009409A2"/>
    <w:rsid w:val="00940ABC"/>
    <w:rsid w:val="00940B62"/>
    <w:rsid w:val="00940DDE"/>
    <w:rsid w:val="00940EF6"/>
    <w:rsid w:val="00940FAD"/>
    <w:rsid w:val="00941092"/>
    <w:rsid w:val="009410B5"/>
    <w:rsid w:val="0094110A"/>
    <w:rsid w:val="0094120A"/>
    <w:rsid w:val="00941293"/>
    <w:rsid w:val="009415A7"/>
    <w:rsid w:val="009415C8"/>
    <w:rsid w:val="00941A18"/>
    <w:rsid w:val="00941BF6"/>
    <w:rsid w:val="00941FAE"/>
    <w:rsid w:val="0094220B"/>
    <w:rsid w:val="0094221E"/>
    <w:rsid w:val="00942569"/>
    <w:rsid w:val="00942A28"/>
    <w:rsid w:val="00942AF8"/>
    <w:rsid w:val="00942E6B"/>
    <w:rsid w:val="00942F36"/>
    <w:rsid w:val="00942FF5"/>
    <w:rsid w:val="00943065"/>
    <w:rsid w:val="009430BE"/>
    <w:rsid w:val="00943906"/>
    <w:rsid w:val="00943DBE"/>
    <w:rsid w:val="0094412D"/>
    <w:rsid w:val="00944310"/>
    <w:rsid w:val="00944384"/>
    <w:rsid w:val="00944427"/>
    <w:rsid w:val="009446C7"/>
    <w:rsid w:val="009446F2"/>
    <w:rsid w:val="009447DC"/>
    <w:rsid w:val="00944A78"/>
    <w:rsid w:val="00944B9B"/>
    <w:rsid w:val="00944D00"/>
    <w:rsid w:val="00944FF8"/>
    <w:rsid w:val="0094522E"/>
    <w:rsid w:val="00945423"/>
    <w:rsid w:val="0094585F"/>
    <w:rsid w:val="00945AC5"/>
    <w:rsid w:val="00945C77"/>
    <w:rsid w:val="00946DED"/>
    <w:rsid w:val="00947038"/>
    <w:rsid w:val="009472A8"/>
    <w:rsid w:val="009472F3"/>
    <w:rsid w:val="0094732C"/>
    <w:rsid w:val="00947330"/>
    <w:rsid w:val="009474FA"/>
    <w:rsid w:val="00947AC1"/>
    <w:rsid w:val="00947C67"/>
    <w:rsid w:val="00947DA4"/>
    <w:rsid w:val="0095028C"/>
    <w:rsid w:val="009505CA"/>
    <w:rsid w:val="00950693"/>
    <w:rsid w:val="00950697"/>
    <w:rsid w:val="00950881"/>
    <w:rsid w:val="00950992"/>
    <w:rsid w:val="00950C92"/>
    <w:rsid w:val="00950E62"/>
    <w:rsid w:val="00950EFE"/>
    <w:rsid w:val="009513BA"/>
    <w:rsid w:val="00951512"/>
    <w:rsid w:val="00951613"/>
    <w:rsid w:val="009516CC"/>
    <w:rsid w:val="00951A3A"/>
    <w:rsid w:val="00951E13"/>
    <w:rsid w:val="009521C1"/>
    <w:rsid w:val="00952292"/>
    <w:rsid w:val="00952674"/>
    <w:rsid w:val="00952777"/>
    <w:rsid w:val="0095278E"/>
    <w:rsid w:val="009527FB"/>
    <w:rsid w:val="00952BF5"/>
    <w:rsid w:val="009533D5"/>
    <w:rsid w:val="009536CC"/>
    <w:rsid w:val="0095375A"/>
    <w:rsid w:val="00953887"/>
    <w:rsid w:val="009539BA"/>
    <w:rsid w:val="00953CC5"/>
    <w:rsid w:val="00953EFD"/>
    <w:rsid w:val="00953FC5"/>
    <w:rsid w:val="00954508"/>
    <w:rsid w:val="00954589"/>
    <w:rsid w:val="009548B6"/>
    <w:rsid w:val="009548BC"/>
    <w:rsid w:val="0095495F"/>
    <w:rsid w:val="00954E23"/>
    <w:rsid w:val="00954F09"/>
    <w:rsid w:val="0095541C"/>
    <w:rsid w:val="00955446"/>
    <w:rsid w:val="009556E9"/>
    <w:rsid w:val="0095574B"/>
    <w:rsid w:val="009557F4"/>
    <w:rsid w:val="00955847"/>
    <w:rsid w:val="00955912"/>
    <w:rsid w:val="0095591D"/>
    <w:rsid w:val="00955D02"/>
    <w:rsid w:val="00955DD3"/>
    <w:rsid w:val="00955F49"/>
    <w:rsid w:val="009565B3"/>
    <w:rsid w:val="009565DA"/>
    <w:rsid w:val="009575EA"/>
    <w:rsid w:val="00957698"/>
    <w:rsid w:val="00957775"/>
    <w:rsid w:val="009578DF"/>
    <w:rsid w:val="0095790C"/>
    <w:rsid w:val="0095798E"/>
    <w:rsid w:val="00957A6E"/>
    <w:rsid w:val="00957CAB"/>
    <w:rsid w:val="00957E70"/>
    <w:rsid w:val="00960029"/>
    <w:rsid w:val="00960085"/>
    <w:rsid w:val="009600FD"/>
    <w:rsid w:val="0096031C"/>
    <w:rsid w:val="00960810"/>
    <w:rsid w:val="00960826"/>
    <w:rsid w:val="0096129D"/>
    <w:rsid w:val="0096167C"/>
    <w:rsid w:val="009616E9"/>
    <w:rsid w:val="009619A5"/>
    <w:rsid w:val="0096227A"/>
    <w:rsid w:val="009622E3"/>
    <w:rsid w:val="00962314"/>
    <w:rsid w:val="00962335"/>
    <w:rsid w:val="00962351"/>
    <w:rsid w:val="009624D5"/>
    <w:rsid w:val="00962DFF"/>
    <w:rsid w:val="00963111"/>
    <w:rsid w:val="00963258"/>
    <w:rsid w:val="0096331A"/>
    <w:rsid w:val="0096372B"/>
    <w:rsid w:val="009637D6"/>
    <w:rsid w:val="00963975"/>
    <w:rsid w:val="00963C1E"/>
    <w:rsid w:val="00963C7D"/>
    <w:rsid w:val="00963F31"/>
    <w:rsid w:val="00964201"/>
    <w:rsid w:val="00964487"/>
    <w:rsid w:val="00964697"/>
    <w:rsid w:val="0096478A"/>
    <w:rsid w:val="00964A70"/>
    <w:rsid w:val="00964D72"/>
    <w:rsid w:val="009650F1"/>
    <w:rsid w:val="00965166"/>
    <w:rsid w:val="0096550E"/>
    <w:rsid w:val="00965BC3"/>
    <w:rsid w:val="00965D88"/>
    <w:rsid w:val="009667BF"/>
    <w:rsid w:val="00966E07"/>
    <w:rsid w:val="00966E45"/>
    <w:rsid w:val="00966F5B"/>
    <w:rsid w:val="0096701C"/>
    <w:rsid w:val="00967165"/>
    <w:rsid w:val="009671DA"/>
    <w:rsid w:val="0096723B"/>
    <w:rsid w:val="009673C7"/>
    <w:rsid w:val="009675C2"/>
    <w:rsid w:val="0096799B"/>
    <w:rsid w:val="00967C1D"/>
    <w:rsid w:val="00967E50"/>
    <w:rsid w:val="009704C4"/>
    <w:rsid w:val="00970620"/>
    <w:rsid w:val="009707A2"/>
    <w:rsid w:val="009709ED"/>
    <w:rsid w:val="00970A33"/>
    <w:rsid w:val="00970AD4"/>
    <w:rsid w:val="00970BF6"/>
    <w:rsid w:val="00970EB3"/>
    <w:rsid w:val="00970F69"/>
    <w:rsid w:val="00970FA2"/>
    <w:rsid w:val="00971306"/>
    <w:rsid w:val="0097178D"/>
    <w:rsid w:val="009718CA"/>
    <w:rsid w:val="00971A98"/>
    <w:rsid w:val="00971C87"/>
    <w:rsid w:val="009720C1"/>
    <w:rsid w:val="00972135"/>
    <w:rsid w:val="0097221F"/>
    <w:rsid w:val="009723EC"/>
    <w:rsid w:val="00972411"/>
    <w:rsid w:val="009728DF"/>
    <w:rsid w:val="00972B06"/>
    <w:rsid w:val="00972B44"/>
    <w:rsid w:val="00972F6C"/>
    <w:rsid w:val="00973023"/>
    <w:rsid w:val="0097303A"/>
    <w:rsid w:val="009733E9"/>
    <w:rsid w:val="00973445"/>
    <w:rsid w:val="00973486"/>
    <w:rsid w:val="00973531"/>
    <w:rsid w:val="00973678"/>
    <w:rsid w:val="00973712"/>
    <w:rsid w:val="00973A40"/>
    <w:rsid w:val="00973C25"/>
    <w:rsid w:val="00973E43"/>
    <w:rsid w:val="00973F24"/>
    <w:rsid w:val="00973F62"/>
    <w:rsid w:val="00974094"/>
    <w:rsid w:val="0097424F"/>
    <w:rsid w:val="00974270"/>
    <w:rsid w:val="0097436E"/>
    <w:rsid w:val="00974721"/>
    <w:rsid w:val="00974723"/>
    <w:rsid w:val="00974A17"/>
    <w:rsid w:val="00974C39"/>
    <w:rsid w:val="00974F47"/>
    <w:rsid w:val="009751AE"/>
    <w:rsid w:val="009755DE"/>
    <w:rsid w:val="00975660"/>
    <w:rsid w:val="009757D0"/>
    <w:rsid w:val="00975F0E"/>
    <w:rsid w:val="00975F5A"/>
    <w:rsid w:val="009762DB"/>
    <w:rsid w:val="009764B1"/>
    <w:rsid w:val="009764BF"/>
    <w:rsid w:val="009769DC"/>
    <w:rsid w:val="00976B96"/>
    <w:rsid w:val="00976DF0"/>
    <w:rsid w:val="00976EDC"/>
    <w:rsid w:val="00976F3D"/>
    <w:rsid w:val="00977020"/>
    <w:rsid w:val="0097733C"/>
    <w:rsid w:val="0097737A"/>
    <w:rsid w:val="00977BF7"/>
    <w:rsid w:val="00977FE7"/>
    <w:rsid w:val="0098009E"/>
    <w:rsid w:val="009801A9"/>
    <w:rsid w:val="009801DA"/>
    <w:rsid w:val="009804A4"/>
    <w:rsid w:val="009805CF"/>
    <w:rsid w:val="0098060A"/>
    <w:rsid w:val="00980708"/>
    <w:rsid w:val="0098075C"/>
    <w:rsid w:val="009809A0"/>
    <w:rsid w:val="00980A5A"/>
    <w:rsid w:val="00980C4A"/>
    <w:rsid w:val="00980D28"/>
    <w:rsid w:val="00980D35"/>
    <w:rsid w:val="00980D9B"/>
    <w:rsid w:val="0098130D"/>
    <w:rsid w:val="00981395"/>
    <w:rsid w:val="0098153B"/>
    <w:rsid w:val="009819CC"/>
    <w:rsid w:val="00981A61"/>
    <w:rsid w:val="00981B08"/>
    <w:rsid w:val="00981CEF"/>
    <w:rsid w:val="00981E58"/>
    <w:rsid w:val="00982452"/>
    <w:rsid w:val="0098274F"/>
    <w:rsid w:val="00982A8E"/>
    <w:rsid w:val="00982C5A"/>
    <w:rsid w:val="00982CEC"/>
    <w:rsid w:val="00982D44"/>
    <w:rsid w:val="00982FF8"/>
    <w:rsid w:val="0098362C"/>
    <w:rsid w:val="00983643"/>
    <w:rsid w:val="0098367F"/>
    <w:rsid w:val="009837B6"/>
    <w:rsid w:val="00984025"/>
    <w:rsid w:val="00984841"/>
    <w:rsid w:val="00984B6E"/>
    <w:rsid w:val="00984E81"/>
    <w:rsid w:val="00984EAA"/>
    <w:rsid w:val="00985068"/>
    <w:rsid w:val="00985389"/>
    <w:rsid w:val="00985607"/>
    <w:rsid w:val="00985999"/>
    <w:rsid w:val="00985AF3"/>
    <w:rsid w:val="009860FA"/>
    <w:rsid w:val="00986423"/>
    <w:rsid w:val="00986621"/>
    <w:rsid w:val="00986B30"/>
    <w:rsid w:val="00986CC0"/>
    <w:rsid w:val="00986D83"/>
    <w:rsid w:val="00986D91"/>
    <w:rsid w:val="00986DF8"/>
    <w:rsid w:val="00987002"/>
    <w:rsid w:val="0098749D"/>
    <w:rsid w:val="009878C5"/>
    <w:rsid w:val="00987CFD"/>
    <w:rsid w:val="00990517"/>
    <w:rsid w:val="009909D8"/>
    <w:rsid w:val="00990DE6"/>
    <w:rsid w:val="009912D3"/>
    <w:rsid w:val="009916B9"/>
    <w:rsid w:val="009918D7"/>
    <w:rsid w:val="00991932"/>
    <w:rsid w:val="00991BBD"/>
    <w:rsid w:val="00991BF2"/>
    <w:rsid w:val="00991CE0"/>
    <w:rsid w:val="00991EE9"/>
    <w:rsid w:val="0099217E"/>
    <w:rsid w:val="0099254F"/>
    <w:rsid w:val="0099293E"/>
    <w:rsid w:val="009929FB"/>
    <w:rsid w:val="00992A47"/>
    <w:rsid w:val="00992A7D"/>
    <w:rsid w:val="00992C9E"/>
    <w:rsid w:val="00992CAE"/>
    <w:rsid w:val="00992DBA"/>
    <w:rsid w:val="00992FCE"/>
    <w:rsid w:val="009931FA"/>
    <w:rsid w:val="009932CA"/>
    <w:rsid w:val="009932E6"/>
    <w:rsid w:val="009938E7"/>
    <w:rsid w:val="00993CFC"/>
    <w:rsid w:val="00993DD6"/>
    <w:rsid w:val="00993E75"/>
    <w:rsid w:val="00994796"/>
    <w:rsid w:val="00994A51"/>
    <w:rsid w:val="00994B6B"/>
    <w:rsid w:val="00995217"/>
    <w:rsid w:val="00995335"/>
    <w:rsid w:val="0099536D"/>
    <w:rsid w:val="009956A0"/>
    <w:rsid w:val="00995754"/>
    <w:rsid w:val="009957CE"/>
    <w:rsid w:val="00995968"/>
    <w:rsid w:val="009959E1"/>
    <w:rsid w:val="00995A46"/>
    <w:rsid w:val="00995EB3"/>
    <w:rsid w:val="00996244"/>
    <w:rsid w:val="00996302"/>
    <w:rsid w:val="00996337"/>
    <w:rsid w:val="00996BE2"/>
    <w:rsid w:val="009971CB"/>
    <w:rsid w:val="00997429"/>
    <w:rsid w:val="00997631"/>
    <w:rsid w:val="0099766A"/>
    <w:rsid w:val="0099787D"/>
    <w:rsid w:val="00997939"/>
    <w:rsid w:val="009979E2"/>
    <w:rsid w:val="00997AF9"/>
    <w:rsid w:val="00997C69"/>
    <w:rsid w:val="00997E15"/>
    <w:rsid w:val="009A0361"/>
    <w:rsid w:val="009A089E"/>
    <w:rsid w:val="009A08B9"/>
    <w:rsid w:val="009A0BF8"/>
    <w:rsid w:val="009A0D20"/>
    <w:rsid w:val="009A0DD8"/>
    <w:rsid w:val="009A0F95"/>
    <w:rsid w:val="009A103C"/>
    <w:rsid w:val="009A1293"/>
    <w:rsid w:val="009A162E"/>
    <w:rsid w:val="009A1C3D"/>
    <w:rsid w:val="009A1D70"/>
    <w:rsid w:val="009A1DF2"/>
    <w:rsid w:val="009A1E31"/>
    <w:rsid w:val="009A1EC9"/>
    <w:rsid w:val="009A2207"/>
    <w:rsid w:val="009A2247"/>
    <w:rsid w:val="009A2A81"/>
    <w:rsid w:val="009A2B78"/>
    <w:rsid w:val="009A2C34"/>
    <w:rsid w:val="009A2C76"/>
    <w:rsid w:val="009A2D8F"/>
    <w:rsid w:val="009A350A"/>
    <w:rsid w:val="009A3881"/>
    <w:rsid w:val="009A3883"/>
    <w:rsid w:val="009A394C"/>
    <w:rsid w:val="009A3A50"/>
    <w:rsid w:val="009A3E9A"/>
    <w:rsid w:val="009A401C"/>
    <w:rsid w:val="009A43F4"/>
    <w:rsid w:val="009A45B0"/>
    <w:rsid w:val="009A5172"/>
    <w:rsid w:val="009A56CB"/>
    <w:rsid w:val="009A5947"/>
    <w:rsid w:val="009A5D00"/>
    <w:rsid w:val="009A5F91"/>
    <w:rsid w:val="009A6327"/>
    <w:rsid w:val="009A63DA"/>
    <w:rsid w:val="009A69CA"/>
    <w:rsid w:val="009A6C95"/>
    <w:rsid w:val="009A7355"/>
    <w:rsid w:val="009A7471"/>
    <w:rsid w:val="009A76EC"/>
    <w:rsid w:val="009A7A5A"/>
    <w:rsid w:val="009A7D65"/>
    <w:rsid w:val="009A7EE9"/>
    <w:rsid w:val="009A7F9F"/>
    <w:rsid w:val="009B0540"/>
    <w:rsid w:val="009B08E2"/>
    <w:rsid w:val="009B0995"/>
    <w:rsid w:val="009B0C75"/>
    <w:rsid w:val="009B0DBC"/>
    <w:rsid w:val="009B10DE"/>
    <w:rsid w:val="009B111A"/>
    <w:rsid w:val="009B1177"/>
    <w:rsid w:val="009B15D4"/>
    <w:rsid w:val="009B163E"/>
    <w:rsid w:val="009B1899"/>
    <w:rsid w:val="009B1C4C"/>
    <w:rsid w:val="009B1C5B"/>
    <w:rsid w:val="009B1E7B"/>
    <w:rsid w:val="009B2068"/>
    <w:rsid w:val="009B209E"/>
    <w:rsid w:val="009B26C1"/>
    <w:rsid w:val="009B27DD"/>
    <w:rsid w:val="009B2839"/>
    <w:rsid w:val="009B2876"/>
    <w:rsid w:val="009B2CAA"/>
    <w:rsid w:val="009B30C1"/>
    <w:rsid w:val="009B31D9"/>
    <w:rsid w:val="009B3360"/>
    <w:rsid w:val="009B33C3"/>
    <w:rsid w:val="009B3611"/>
    <w:rsid w:val="009B36BF"/>
    <w:rsid w:val="009B3791"/>
    <w:rsid w:val="009B3C52"/>
    <w:rsid w:val="009B3EBA"/>
    <w:rsid w:val="009B401A"/>
    <w:rsid w:val="009B427B"/>
    <w:rsid w:val="009B4593"/>
    <w:rsid w:val="009B46DE"/>
    <w:rsid w:val="009B46DF"/>
    <w:rsid w:val="009B46F0"/>
    <w:rsid w:val="009B4D9C"/>
    <w:rsid w:val="009B4DC7"/>
    <w:rsid w:val="009B4EA6"/>
    <w:rsid w:val="009B50C3"/>
    <w:rsid w:val="009B5166"/>
    <w:rsid w:val="009B5ACE"/>
    <w:rsid w:val="009B5AE6"/>
    <w:rsid w:val="009B5B9A"/>
    <w:rsid w:val="009B5CFD"/>
    <w:rsid w:val="009B6494"/>
    <w:rsid w:val="009B6676"/>
    <w:rsid w:val="009B6890"/>
    <w:rsid w:val="009B6CBD"/>
    <w:rsid w:val="009B6F36"/>
    <w:rsid w:val="009B71EE"/>
    <w:rsid w:val="009B7353"/>
    <w:rsid w:val="009B736C"/>
    <w:rsid w:val="009B7445"/>
    <w:rsid w:val="009B7625"/>
    <w:rsid w:val="009B7CDA"/>
    <w:rsid w:val="009B7E80"/>
    <w:rsid w:val="009B7E9C"/>
    <w:rsid w:val="009C03A2"/>
    <w:rsid w:val="009C0508"/>
    <w:rsid w:val="009C05F6"/>
    <w:rsid w:val="009C064B"/>
    <w:rsid w:val="009C08F9"/>
    <w:rsid w:val="009C0A63"/>
    <w:rsid w:val="009C0F19"/>
    <w:rsid w:val="009C121D"/>
    <w:rsid w:val="009C1350"/>
    <w:rsid w:val="009C154F"/>
    <w:rsid w:val="009C157D"/>
    <w:rsid w:val="009C173C"/>
    <w:rsid w:val="009C1862"/>
    <w:rsid w:val="009C1A88"/>
    <w:rsid w:val="009C1AD2"/>
    <w:rsid w:val="009C1ADA"/>
    <w:rsid w:val="009C1E06"/>
    <w:rsid w:val="009C2249"/>
    <w:rsid w:val="009C237B"/>
    <w:rsid w:val="009C2396"/>
    <w:rsid w:val="009C2906"/>
    <w:rsid w:val="009C2CAE"/>
    <w:rsid w:val="009C2CDE"/>
    <w:rsid w:val="009C2D3D"/>
    <w:rsid w:val="009C2DDB"/>
    <w:rsid w:val="009C2F53"/>
    <w:rsid w:val="009C30B6"/>
    <w:rsid w:val="009C31EF"/>
    <w:rsid w:val="009C3592"/>
    <w:rsid w:val="009C39AB"/>
    <w:rsid w:val="009C3B11"/>
    <w:rsid w:val="009C3B1D"/>
    <w:rsid w:val="009C3FED"/>
    <w:rsid w:val="009C42C0"/>
    <w:rsid w:val="009C43B6"/>
    <w:rsid w:val="009C4435"/>
    <w:rsid w:val="009C4655"/>
    <w:rsid w:val="009C4AE8"/>
    <w:rsid w:val="009C4BF9"/>
    <w:rsid w:val="009C4E51"/>
    <w:rsid w:val="009C50DE"/>
    <w:rsid w:val="009C5247"/>
    <w:rsid w:val="009C541B"/>
    <w:rsid w:val="009C5AFF"/>
    <w:rsid w:val="009C5CDE"/>
    <w:rsid w:val="009C5E02"/>
    <w:rsid w:val="009C62EE"/>
    <w:rsid w:val="009C6473"/>
    <w:rsid w:val="009C671E"/>
    <w:rsid w:val="009C6845"/>
    <w:rsid w:val="009C68BE"/>
    <w:rsid w:val="009C6A1C"/>
    <w:rsid w:val="009C6BE7"/>
    <w:rsid w:val="009C6CA9"/>
    <w:rsid w:val="009C6E28"/>
    <w:rsid w:val="009C729E"/>
    <w:rsid w:val="009C72B6"/>
    <w:rsid w:val="009C7399"/>
    <w:rsid w:val="009C756C"/>
    <w:rsid w:val="009C76FB"/>
    <w:rsid w:val="009C78B7"/>
    <w:rsid w:val="009C7A00"/>
    <w:rsid w:val="009C7C75"/>
    <w:rsid w:val="009C7F3B"/>
    <w:rsid w:val="009D016C"/>
    <w:rsid w:val="009D0461"/>
    <w:rsid w:val="009D046B"/>
    <w:rsid w:val="009D0A1F"/>
    <w:rsid w:val="009D0BE3"/>
    <w:rsid w:val="009D1048"/>
    <w:rsid w:val="009D128E"/>
    <w:rsid w:val="009D1459"/>
    <w:rsid w:val="009D15FD"/>
    <w:rsid w:val="009D16C6"/>
    <w:rsid w:val="009D1D28"/>
    <w:rsid w:val="009D1D9A"/>
    <w:rsid w:val="009D1F49"/>
    <w:rsid w:val="009D20D7"/>
    <w:rsid w:val="009D2311"/>
    <w:rsid w:val="009D253C"/>
    <w:rsid w:val="009D25DE"/>
    <w:rsid w:val="009D26AB"/>
    <w:rsid w:val="009D26EF"/>
    <w:rsid w:val="009D290F"/>
    <w:rsid w:val="009D2CEF"/>
    <w:rsid w:val="009D2E30"/>
    <w:rsid w:val="009D3067"/>
    <w:rsid w:val="009D3382"/>
    <w:rsid w:val="009D33A0"/>
    <w:rsid w:val="009D34EF"/>
    <w:rsid w:val="009D35F0"/>
    <w:rsid w:val="009D3B60"/>
    <w:rsid w:val="009D3D86"/>
    <w:rsid w:val="009D3F1B"/>
    <w:rsid w:val="009D40EB"/>
    <w:rsid w:val="009D413C"/>
    <w:rsid w:val="009D41D5"/>
    <w:rsid w:val="009D48BA"/>
    <w:rsid w:val="009D4A63"/>
    <w:rsid w:val="009D4B27"/>
    <w:rsid w:val="009D508F"/>
    <w:rsid w:val="009D5093"/>
    <w:rsid w:val="009D55A3"/>
    <w:rsid w:val="009D588B"/>
    <w:rsid w:val="009D5893"/>
    <w:rsid w:val="009D58BD"/>
    <w:rsid w:val="009D5AC6"/>
    <w:rsid w:val="009D5B7F"/>
    <w:rsid w:val="009D62A6"/>
    <w:rsid w:val="009D64A7"/>
    <w:rsid w:val="009D662B"/>
    <w:rsid w:val="009D6810"/>
    <w:rsid w:val="009D6897"/>
    <w:rsid w:val="009D6923"/>
    <w:rsid w:val="009D759E"/>
    <w:rsid w:val="009D7665"/>
    <w:rsid w:val="009D7775"/>
    <w:rsid w:val="009D7889"/>
    <w:rsid w:val="009D78B9"/>
    <w:rsid w:val="009D7949"/>
    <w:rsid w:val="009E01A0"/>
    <w:rsid w:val="009E01B7"/>
    <w:rsid w:val="009E03AE"/>
    <w:rsid w:val="009E03B6"/>
    <w:rsid w:val="009E0615"/>
    <w:rsid w:val="009E08CA"/>
    <w:rsid w:val="009E08E7"/>
    <w:rsid w:val="009E0A9B"/>
    <w:rsid w:val="009E0FB1"/>
    <w:rsid w:val="009E10FB"/>
    <w:rsid w:val="009E1850"/>
    <w:rsid w:val="009E19E7"/>
    <w:rsid w:val="009E1AF0"/>
    <w:rsid w:val="009E1BCB"/>
    <w:rsid w:val="009E2576"/>
    <w:rsid w:val="009E25D4"/>
    <w:rsid w:val="009E2C8C"/>
    <w:rsid w:val="009E2E2E"/>
    <w:rsid w:val="009E33AF"/>
    <w:rsid w:val="009E3499"/>
    <w:rsid w:val="009E381B"/>
    <w:rsid w:val="009E394B"/>
    <w:rsid w:val="009E399C"/>
    <w:rsid w:val="009E3B83"/>
    <w:rsid w:val="009E3BC7"/>
    <w:rsid w:val="009E3C8B"/>
    <w:rsid w:val="009E3DA7"/>
    <w:rsid w:val="009E4098"/>
    <w:rsid w:val="009E4297"/>
    <w:rsid w:val="009E4361"/>
    <w:rsid w:val="009E4483"/>
    <w:rsid w:val="009E44A2"/>
    <w:rsid w:val="009E44E5"/>
    <w:rsid w:val="009E4528"/>
    <w:rsid w:val="009E457D"/>
    <w:rsid w:val="009E49A5"/>
    <w:rsid w:val="009E4B27"/>
    <w:rsid w:val="009E4C2A"/>
    <w:rsid w:val="009E4C7F"/>
    <w:rsid w:val="009E4F6E"/>
    <w:rsid w:val="009E4FDC"/>
    <w:rsid w:val="009E5490"/>
    <w:rsid w:val="009E5AD1"/>
    <w:rsid w:val="009E5FCF"/>
    <w:rsid w:val="009E6386"/>
    <w:rsid w:val="009E6489"/>
    <w:rsid w:val="009E6674"/>
    <w:rsid w:val="009E6B41"/>
    <w:rsid w:val="009E6B61"/>
    <w:rsid w:val="009E6E62"/>
    <w:rsid w:val="009E713D"/>
    <w:rsid w:val="009E72B7"/>
    <w:rsid w:val="009E74BA"/>
    <w:rsid w:val="009E74E2"/>
    <w:rsid w:val="009E7552"/>
    <w:rsid w:val="009E7AA1"/>
    <w:rsid w:val="009E7B81"/>
    <w:rsid w:val="009E7CBE"/>
    <w:rsid w:val="009F0006"/>
    <w:rsid w:val="009F00FD"/>
    <w:rsid w:val="009F0325"/>
    <w:rsid w:val="009F03D8"/>
    <w:rsid w:val="009F077C"/>
    <w:rsid w:val="009F0A48"/>
    <w:rsid w:val="009F0F58"/>
    <w:rsid w:val="009F1138"/>
    <w:rsid w:val="009F15C6"/>
    <w:rsid w:val="009F1812"/>
    <w:rsid w:val="009F1845"/>
    <w:rsid w:val="009F1B75"/>
    <w:rsid w:val="009F1C4B"/>
    <w:rsid w:val="009F1D69"/>
    <w:rsid w:val="009F1FB0"/>
    <w:rsid w:val="009F2026"/>
    <w:rsid w:val="009F207C"/>
    <w:rsid w:val="009F2129"/>
    <w:rsid w:val="009F2406"/>
    <w:rsid w:val="009F24C1"/>
    <w:rsid w:val="009F293D"/>
    <w:rsid w:val="009F29B7"/>
    <w:rsid w:val="009F2A21"/>
    <w:rsid w:val="009F2DD0"/>
    <w:rsid w:val="009F3008"/>
    <w:rsid w:val="009F3752"/>
    <w:rsid w:val="009F3B1E"/>
    <w:rsid w:val="009F3F03"/>
    <w:rsid w:val="009F4250"/>
    <w:rsid w:val="009F43C4"/>
    <w:rsid w:val="009F43E4"/>
    <w:rsid w:val="009F449E"/>
    <w:rsid w:val="009F46CD"/>
    <w:rsid w:val="009F4746"/>
    <w:rsid w:val="009F4C90"/>
    <w:rsid w:val="009F5620"/>
    <w:rsid w:val="009F5AC7"/>
    <w:rsid w:val="009F5B7D"/>
    <w:rsid w:val="009F5DEC"/>
    <w:rsid w:val="009F5EEA"/>
    <w:rsid w:val="009F6176"/>
    <w:rsid w:val="009F67FC"/>
    <w:rsid w:val="009F6DEF"/>
    <w:rsid w:val="009F70E1"/>
    <w:rsid w:val="009F73AF"/>
    <w:rsid w:val="009F76FD"/>
    <w:rsid w:val="009F7799"/>
    <w:rsid w:val="009F793F"/>
    <w:rsid w:val="009F7993"/>
    <w:rsid w:val="009F7A03"/>
    <w:rsid w:val="009F7B3A"/>
    <w:rsid w:val="009F7D60"/>
    <w:rsid w:val="009F7DC4"/>
    <w:rsid w:val="00A00274"/>
    <w:rsid w:val="00A00590"/>
    <w:rsid w:val="00A00686"/>
    <w:rsid w:val="00A00B17"/>
    <w:rsid w:val="00A00BA8"/>
    <w:rsid w:val="00A0129D"/>
    <w:rsid w:val="00A0139B"/>
    <w:rsid w:val="00A01E72"/>
    <w:rsid w:val="00A0201E"/>
    <w:rsid w:val="00A02059"/>
    <w:rsid w:val="00A0219D"/>
    <w:rsid w:val="00A0224F"/>
    <w:rsid w:val="00A022BF"/>
    <w:rsid w:val="00A022CE"/>
    <w:rsid w:val="00A022D1"/>
    <w:rsid w:val="00A0233C"/>
    <w:rsid w:val="00A0263C"/>
    <w:rsid w:val="00A02793"/>
    <w:rsid w:val="00A02940"/>
    <w:rsid w:val="00A02B4A"/>
    <w:rsid w:val="00A0318E"/>
    <w:rsid w:val="00A03377"/>
    <w:rsid w:val="00A03534"/>
    <w:rsid w:val="00A038AB"/>
    <w:rsid w:val="00A03C53"/>
    <w:rsid w:val="00A03EF7"/>
    <w:rsid w:val="00A049BB"/>
    <w:rsid w:val="00A04A6E"/>
    <w:rsid w:val="00A054AD"/>
    <w:rsid w:val="00A0564C"/>
    <w:rsid w:val="00A05721"/>
    <w:rsid w:val="00A05871"/>
    <w:rsid w:val="00A058FC"/>
    <w:rsid w:val="00A05A96"/>
    <w:rsid w:val="00A064EA"/>
    <w:rsid w:val="00A06549"/>
    <w:rsid w:val="00A06B98"/>
    <w:rsid w:val="00A06BF8"/>
    <w:rsid w:val="00A06C5A"/>
    <w:rsid w:val="00A06EB3"/>
    <w:rsid w:val="00A070B5"/>
    <w:rsid w:val="00A07286"/>
    <w:rsid w:val="00A07350"/>
    <w:rsid w:val="00A073CD"/>
    <w:rsid w:val="00A073F9"/>
    <w:rsid w:val="00A07BDB"/>
    <w:rsid w:val="00A07C30"/>
    <w:rsid w:val="00A1006A"/>
    <w:rsid w:val="00A10208"/>
    <w:rsid w:val="00A1048C"/>
    <w:rsid w:val="00A1058E"/>
    <w:rsid w:val="00A1076F"/>
    <w:rsid w:val="00A1089D"/>
    <w:rsid w:val="00A108B1"/>
    <w:rsid w:val="00A10EEF"/>
    <w:rsid w:val="00A1103B"/>
    <w:rsid w:val="00A112A6"/>
    <w:rsid w:val="00A1167F"/>
    <w:rsid w:val="00A11778"/>
    <w:rsid w:val="00A119EB"/>
    <w:rsid w:val="00A11A56"/>
    <w:rsid w:val="00A11C0D"/>
    <w:rsid w:val="00A12374"/>
    <w:rsid w:val="00A1253F"/>
    <w:rsid w:val="00A12D56"/>
    <w:rsid w:val="00A12E53"/>
    <w:rsid w:val="00A1375B"/>
    <w:rsid w:val="00A13990"/>
    <w:rsid w:val="00A13AE5"/>
    <w:rsid w:val="00A143F2"/>
    <w:rsid w:val="00A14885"/>
    <w:rsid w:val="00A14924"/>
    <w:rsid w:val="00A15321"/>
    <w:rsid w:val="00A154DD"/>
    <w:rsid w:val="00A155DE"/>
    <w:rsid w:val="00A156DA"/>
    <w:rsid w:val="00A15837"/>
    <w:rsid w:val="00A15A7F"/>
    <w:rsid w:val="00A15E57"/>
    <w:rsid w:val="00A15F00"/>
    <w:rsid w:val="00A15FDF"/>
    <w:rsid w:val="00A16356"/>
    <w:rsid w:val="00A163BF"/>
    <w:rsid w:val="00A1641C"/>
    <w:rsid w:val="00A165C2"/>
    <w:rsid w:val="00A16EB2"/>
    <w:rsid w:val="00A1721B"/>
    <w:rsid w:val="00A1727D"/>
    <w:rsid w:val="00A173C0"/>
    <w:rsid w:val="00A17A1C"/>
    <w:rsid w:val="00A17D24"/>
    <w:rsid w:val="00A17F54"/>
    <w:rsid w:val="00A20020"/>
    <w:rsid w:val="00A2029D"/>
    <w:rsid w:val="00A20564"/>
    <w:rsid w:val="00A205A6"/>
    <w:rsid w:val="00A207BA"/>
    <w:rsid w:val="00A207EE"/>
    <w:rsid w:val="00A20A14"/>
    <w:rsid w:val="00A20C34"/>
    <w:rsid w:val="00A20DCC"/>
    <w:rsid w:val="00A20EBE"/>
    <w:rsid w:val="00A21339"/>
    <w:rsid w:val="00A21438"/>
    <w:rsid w:val="00A21AB8"/>
    <w:rsid w:val="00A2201D"/>
    <w:rsid w:val="00A220AB"/>
    <w:rsid w:val="00A220EC"/>
    <w:rsid w:val="00A22546"/>
    <w:rsid w:val="00A22678"/>
    <w:rsid w:val="00A22A12"/>
    <w:rsid w:val="00A22C05"/>
    <w:rsid w:val="00A22C67"/>
    <w:rsid w:val="00A22CF2"/>
    <w:rsid w:val="00A22DB2"/>
    <w:rsid w:val="00A22F06"/>
    <w:rsid w:val="00A23164"/>
    <w:rsid w:val="00A231E3"/>
    <w:rsid w:val="00A2333F"/>
    <w:rsid w:val="00A23585"/>
    <w:rsid w:val="00A23AB9"/>
    <w:rsid w:val="00A23C66"/>
    <w:rsid w:val="00A23CA5"/>
    <w:rsid w:val="00A24CA0"/>
    <w:rsid w:val="00A25804"/>
    <w:rsid w:val="00A25B8B"/>
    <w:rsid w:val="00A26177"/>
    <w:rsid w:val="00A26248"/>
    <w:rsid w:val="00A269FD"/>
    <w:rsid w:val="00A26A9C"/>
    <w:rsid w:val="00A26B27"/>
    <w:rsid w:val="00A26CE6"/>
    <w:rsid w:val="00A27117"/>
    <w:rsid w:val="00A271FD"/>
    <w:rsid w:val="00A27659"/>
    <w:rsid w:val="00A27801"/>
    <w:rsid w:val="00A27A68"/>
    <w:rsid w:val="00A27A7B"/>
    <w:rsid w:val="00A27ADF"/>
    <w:rsid w:val="00A27B00"/>
    <w:rsid w:val="00A27FFA"/>
    <w:rsid w:val="00A30411"/>
    <w:rsid w:val="00A30556"/>
    <w:rsid w:val="00A3095D"/>
    <w:rsid w:val="00A30A57"/>
    <w:rsid w:val="00A30A89"/>
    <w:rsid w:val="00A30C60"/>
    <w:rsid w:val="00A30CE2"/>
    <w:rsid w:val="00A313CA"/>
    <w:rsid w:val="00A3148C"/>
    <w:rsid w:val="00A3149C"/>
    <w:rsid w:val="00A314D2"/>
    <w:rsid w:val="00A315B2"/>
    <w:rsid w:val="00A317AE"/>
    <w:rsid w:val="00A31C4A"/>
    <w:rsid w:val="00A31EDE"/>
    <w:rsid w:val="00A32757"/>
    <w:rsid w:val="00A32916"/>
    <w:rsid w:val="00A32CB9"/>
    <w:rsid w:val="00A32E1F"/>
    <w:rsid w:val="00A32F32"/>
    <w:rsid w:val="00A32F4C"/>
    <w:rsid w:val="00A32F92"/>
    <w:rsid w:val="00A33171"/>
    <w:rsid w:val="00A33466"/>
    <w:rsid w:val="00A3371B"/>
    <w:rsid w:val="00A33A0B"/>
    <w:rsid w:val="00A33E81"/>
    <w:rsid w:val="00A341F3"/>
    <w:rsid w:val="00A347B1"/>
    <w:rsid w:val="00A3482A"/>
    <w:rsid w:val="00A34864"/>
    <w:rsid w:val="00A34C8E"/>
    <w:rsid w:val="00A35001"/>
    <w:rsid w:val="00A352DB"/>
    <w:rsid w:val="00A3537D"/>
    <w:rsid w:val="00A35EA4"/>
    <w:rsid w:val="00A35F12"/>
    <w:rsid w:val="00A368DF"/>
    <w:rsid w:val="00A36B58"/>
    <w:rsid w:val="00A370ED"/>
    <w:rsid w:val="00A37110"/>
    <w:rsid w:val="00A37836"/>
    <w:rsid w:val="00A37859"/>
    <w:rsid w:val="00A3786E"/>
    <w:rsid w:val="00A378C9"/>
    <w:rsid w:val="00A37C02"/>
    <w:rsid w:val="00A37C22"/>
    <w:rsid w:val="00A37D84"/>
    <w:rsid w:val="00A406DD"/>
    <w:rsid w:val="00A40A4E"/>
    <w:rsid w:val="00A40D87"/>
    <w:rsid w:val="00A4124D"/>
    <w:rsid w:val="00A4133D"/>
    <w:rsid w:val="00A414FC"/>
    <w:rsid w:val="00A41753"/>
    <w:rsid w:val="00A41DB6"/>
    <w:rsid w:val="00A421A1"/>
    <w:rsid w:val="00A421B3"/>
    <w:rsid w:val="00A42222"/>
    <w:rsid w:val="00A42429"/>
    <w:rsid w:val="00A424E0"/>
    <w:rsid w:val="00A42676"/>
    <w:rsid w:val="00A42701"/>
    <w:rsid w:val="00A427A5"/>
    <w:rsid w:val="00A4282A"/>
    <w:rsid w:val="00A42A56"/>
    <w:rsid w:val="00A42B38"/>
    <w:rsid w:val="00A42F7F"/>
    <w:rsid w:val="00A430A1"/>
    <w:rsid w:val="00A433C6"/>
    <w:rsid w:val="00A43B70"/>
    <w:rsid w:val="00A44105"/>
    <w:rsid w:val="00A444AD"/>
    <w:rsid w:val="00A446C0"/>
    <w:rsid w:val="00A450DC"/>
    <w:rsid w:val="00A45547"/>
    <w:rsid w:val="00A45AED"/>
    <w:rsid w:val="00A45B63"/>
    <w:rsid w:val="00A45ECC"/>
    <w:rsid w:val="00A45EF6"/>
    <w:rsid w:val="00A4610A"/>
    <w:rsid w:val="00A4628A"/>
    <w:rsid w:val="00A464D0"/>
    <w:rsid w:val="00A46572"/>
    <w:rsid w:val="00A465CE"/>
    <w:rsid w:val="00A46B18"/>
    <w:rsid w:val="00A46B82"/>
    <w:rsid w:val="00A47641"/>
    <w:rsid w:val="00A47654"/>
    <w:rsid w:val="00A4766E"/>
    <w:rsid w:val="00A47704"/>
    <w:rsid w:val="00A47AE9"/>
    <w:rsid w:val="00A47EED"/>
    <w:rsid w:val="00A47EFD"/>
    <w:rsid w:val="00A47FA7"/>
    <w:rsid w:val="00A5005C"/>
    <w:rsid w:val="00A508AF"/>
    <w:rsid w:val="00A50BC5"/>
    <w:rsid w:val="00A50C3E"/>
    <w:rsid w:val="00A50E27"/>
    <w:rsid w:val="00A50EC5"/>
    <w:rsid w:val="00A5131B"/>
    <w:rsid w:val="00A516AB"/>
    <w:rsid w:val="00A519A0"/>
    <w:rsid w:val="00A51D0A"/>
    <w:rsid w:val="00A51ED1"/>
    <w:rsid w:val="00A5206C"/>
    <w:rsid w:val="00A520E8"/>
    <w:rsid w:val="00A5218A"/>
    <w:rsid w:val="00A5222B"/>
    <w:rsid w:val="00A524FB"/>
    <w:rsid w:val="00A52890"/>
    <w:rsid w:val="00A52AB5"/>
    <w:rsid w:val="00A52C19"/>
    <w:rsid w:val="00A53158"/>
    <w:rsid w:val="00A53451"/>
    <w:rsid w:val="00A534D4"/>
    <w:rsid w:val="00A537D6"/>
    <w:rsid w:val="00A53C1C"/>
    <w:rsid w:val="00A542AC"/>
    <w:rsid w:val="00A5441C"/>
    <w:rsid w:val="00A54768"/>
    <w:rsid w:val="00A549A9"/>
    <w:rsid w:val="00A54B76"/>
    <w:rsid w:val="00A54D60"/>
    <w:rsid w:val="00A54F07"/>
    <w:rsid w:val="00A54F2A"/>
    <w:rsid w:val="00A55A3B"/>
    <w:rsid w:val="00A55B5E"/>
    <w:rsid w:val="00A55C25"/>
    <w:rsid w:val="00A56184"/>
    <w:rsid w:val="00A5647D"/>
    <w:rsid w:val="00A5654B"/>
    <w:rsid w:val="00A56696"/>
    <w:rsid w:val="00A5678B"/>
    <w:rsid w:val="00A5750E"/>
    <w:rsid w:val="00A57635"/>
    <w:rsid w:val="00A57AF1"/>
    <w:rsid w:val="00A57C4E"/>
    <w:rsid w:val="00A57C99"/>
    <w:rsid w:val="00A57CF9"/>
    <w:rsid w:val="00A57F80"/>
    <w:rsid w:val="00A604C4"/>
    <w:rsid w:val="00A605EE"/>
    <w:rsid w:val="00A606E6"/>
    <w:rsid w:val="00A608DC"/>
    <w:rsid w:val="00A60D62"/>
    <w:rsid w:val="00A60E25"/>
    <w:rsid w:val="00A60E3E"/>
    <w:rsid w:val="00A60E92"/>
    <w:rsid w:val="00A60FD5"/>
    <w:rsid w:val="00A61064"/>
    <w:rsid w:val="00A61222"/>
    <w:rsid w:val="00A6136D"/>
    <w:rsid w:val="00A6145A"/>
    <w:rsid w:val="00A6156C"/>
    <w:rsid w:val="00A615C9"/>
    <w:rsid w:val="00A61775"/>
    <w:rsid w:val="00A61A8C"/>
    <w:rsid w:val="00A61BF1"/>
    <w:rsid w:val="00A61EDD"/>
    <w:rsid w:val="00A61F8B"/>
    <w:rsid w:val="00A620B0"/>
    <w:rsid w:val="00A62307"/>
    <w:rsid w:val="00A623BC"/>
    <w:rsid w:val="00A628DC"/>
    <w:rsid w:val="00A6294B"/>
    <w:rsid w:val="00A62A0F"/>
    <w:rsid w:val="00A62BC2"/>
    <w:rsid w:val="00A62DFA"/>
    <w:rsid w:val="00A6377F"/>
    <w:rsid w:val="00A6386A"/>
    <w:rsid w:val="00A63C01"/>
    <w:rsid w:val="00A63CF0"/>
    <w:rsid w:val="00A63E3F"/>
    <w:rsid w:val="00A64825"/>
    <w:rsid w:val="00A648BD"/>
    <w:rsid w:val="00A64A7F"/>
    <w:rsid w:val="00A6502F"/>
    <w:rsid w:val="00A65116"/>
    <w:rsid w:val="00A65167"/>
    <w:rsid w:val="00A651FD"/>
    <w:rsid w:val="00A65381"/>
    <w:rsid w:val="00A653FF"/>
    <w:rsid w:val="00A65502"/>
    <w:rsid w:val="00A6583A"/>
    <w:rsid w:val="00A65857"/>
    <w:rsid w:val="00A65B6D"/>
    <w:rsid w:val="00A65C67"/>
    <w:rsid w:val="00A65CCB"/>
    <w:rsid w:val="00A65D12"/>
    <w:rsid w:val="00A65EC8"/>
    <w:rsid w:val="00A65F21"/>
    <w:rsid w:val="00A65F34"/>
    <w:rsid w:val="00A66081"/>
    <w:rsid w:val="00A661E0"/>
    <w:rsid w:val="00A6623E"/>
    <w:rsid w:val="00A6628A"/>
    <w:rsid w:val="00A666EB"/>
    <w:rsid w:val="00A66797"/>
    <w:rsid w:val="00A66AF9"/>
    <w:rsid w:val="00A66C0A"/>
    <w:rsid w:val="00A6739C"/>
    <w:rsid w:val="00A674AA"/>
    <w:rsid w:val="00A6788E"/>
    <w:rsid w:val="00A67B1C"/>
    <w:rsid w:val="00A67D0D"/>
    <w:rsid w:val="00A7013C"/>
    <w:rsid w:val="00A704ED"/>
    <w:rsid w:val="00A706EE"/>
    <w:rsid w:val="00A7076B"/>
    <w:rsid w:val="00A70801"/>
    <w:rsid w:val="00A7082A"/>
    <w:rsid w:val="00A7086C"/>
    <w:rsid w:val="00A70BF5"/>
    <w:rsid w:val="00A70CD4"/>
    <w:rsid w:val="00A70D5F"/>
    <w:rsid w:val="00A70DD1"/>
    <w:rsid w:val="00A70EE9"/>
    <w:rsid w:val="00A70EF3"/>
    <w:rsid w:val="00A70FDE"/>
    <w:rsid w:val="00A70FEA"/>
    <w:rsid w:val="00A71063"/>
    <w:rsid w:val="00A7109B"/>
    <w:rsid w:val="00A716D9"/>
    <w:rsid w:val="00A718BF"/>
    <w:rsid w:val="00A718D5"/>
    <w:rsid w:val="00A71D82"/>
    <w:rsid w:val="00A72167"/>
    <w:rsid w:val="00A72800"/>
    <w:rsid w:val="00A728E0"/>
    <w:rsid w:val="00A72B10"/>
    <w:rsid w:val="00A73361"/>
    <w:rsid w:val="00A733B7"/>
    <w:rsid w:val="00A7376A"/>
    <w:rsid w:val="00A73BC3"/>
    <w:rsid w:val="00A73C87"/>
    <w:rsid w:val="00A73E16"/>
    <w:rsid w:val="00A73F70"/>
    <w:rsid w:val="00A7417B"/>
    <w:rsid w:val="00A74551"/>
    <w:rsid w:val="00A7457C"/>
    <w:rsid w:val="00A74A99"/>
    <w:rsid w:val="00A74D11"/>
    <w:rsid w:val="00A74E62"/>
    <w:rsid w:val="00A752E7"/>
    <w:rsid w:val="00A75669"/>
    <w:rsid w:val="00A75797"/>
    <w:rsid w:val="00A75825"/>
    <w:rsid w:val="00A758B0"/>
    <w:rsid w:val="00A75C30"/>
    <w:rsid w:val="00A75C6D"/>
    <w:rsid w:val="00A75CD9"/>
    <w:rsid w:val="00A7605B"/>
    <w:rsid w:val="00A761A9"/>
    <w:rsid w:val="00A76456"/>
    <w:rsid w:val="00A765FC"/>
    <w:rsid w:val="00A76841"/>
    <w:rsid w:val="00A76DC6"/>
    <w:rsid w:val="00A76DE6"/>
    <w:rsid w:val="00A76E0F"/>
    <w:rsid w:val="00A76E8A"/>
    <w:rsid w:val="00A7714E"/>
    <w:rsid w:val="00A775B3"/>
    <w:rsid w:val="00A77A28"/>
    <w:rsid w:val="00A77AF0"/>
    <w:rsid w:val="00A77BC9"/>
    <w:rsid w:val="00A77D8F"/>
    <w:rsid w:val="00A77FA3"/>
    <w:rsid w:val="00A805F3"/>
    <w:rsid w:val="00A80610"/>
    <w:rsid w:val="00A807BC"/>
    <w:rsid w:val="00A808EB"/>
    <w:rsid w:val="00A80B89"/>
    <w:rsid w:val="00A80D29"/>
    <w:rsid w:val="00A810B1"/>
    <w:rsid w:val="00A81510"/>
    <w:rsid w:val="00A815EF"/>
    <w:rsid w:val="00A8164F"/>
    <w:rsid w:val="00A818A4"/>
    <w:rsid w:val="00A8196A"/>
    <w:rsid w:val="00A81A38"/>
    <w:rsid w:val="00A81CB8"/>
    <w:rsid w:val="00A82594"/>
    <w:rsid w:val="00A82A4A"/>
    <w:rsid w:val="00A82C5E"/>
    <w:rsid w:val="00A83291"/>
    <w:rsid w:val="00A83388"/>
    <w:rsid w:val="00A83829"/>
    <w:rsid w:val="00A83964"/>
    <w:rsid w:val="00A83B53"/>
    <w:rsid w:val="00A83D39"/>
    <w:rsid w:val="00A83D5A"/>
    <w:rsid w:val="00A83DC7"/>
    <w:rsid w:val="00A83E80"/>
    <w:rsid w:val="00A84340"/>
    <w:rsid w:val="00A84626"/>
    <w:rsid w:val="00A8475A"/>
    <w:rsid w:val="00A84872"/>
    <w:rsid w:val="00A84888"/>
    <w:rsid w:val="00A84A03"/>
    <w:rsid w:val="00A84BB3"/>
    <w:rsid w:val="00A84C20"/>
    <w:rsid w:val="00A85DF0"/>
    <w:rsid w:val="00A85E64"/>
    <w:rsid w:val="00A86221"/>
    <w:rsid w:val="00A8630E"/>
    <w:rsid w:val="00A8648A"/>
    <w:rsid w:val="00A86C3B"/>
    <w:rsid w:val="00A86CE1"/>
    <w:rsid w:val="00A86DCB"/>
    <w:rsid w:val="00A87263"/>
    <w:rsid w:val="00A8739B"/>
    <w:rsid w:val="00A87455"/>
    <w:rsid w:val="00A87B03"/>
    <w:rsid w:val="00A87BC7"/>
    <w:rsid w:val="00A87C4F"/>
    <w:rsid w:val="00A87ED2"/>
    <w:rsid w:val="00A90449"/>
    <w:rsid w:val="00A90672"/>
    <w:rsid w:val="00A90717"/>
    <w:rsid w:val="00A90AE7"/>
    <w:rsid w:val="00A90AFC"/>
    <w:rsid w:val="00A90CD8"/>
    <w:rsid w:val="00A90E16"/>
    <w:rsid w:val="00A90F68"/>
    <w:rsid w:val="00A912CA"/>
    <w:rsid w:val="00A916E3"/>
    <w:rsid w:val="00A91794"/>
    <w:rsid w:val="00A919A6"/>
    <w:rsid w:val="00A91C4A"/>
    <w:rsid w:val="00A91CEE"/>
    <w:rsid w:val="00A91F20"/>
    <w:rsid w:val="00A91F6D"/>
    <w:rsid w:val="00A92436"/>
    <w:rsid w:val="00A92456"/>
    <w:rsid w:val="00A9283C"/>
    <w:rsid w:val="00A929EA"/>
    <w:rsid w:val="00A92AB3"/>
    <w:rsid w:val="00A92C8F"/>
    <w:rsid w:val="00A92D97"/>
    <w:rsid w:val="00A9356C"/>
    <w:rsid w:val="00A9381A"/>
    <w:rsid w:val="00A938C7"/>
    <w:rsid w:val="00A93BCB"/>
    <w:rsid w:val="00A93C0C"/>
    <w:rsid w:val="00A9401B"/>
    <w:rsid w:val="00A9427D"/>
    <w:rsid w:val="00A942D7"/>
    <w:rsid w:val="00A9434C"/>
    <w:rsid w:val="00A943BF"/>
    <w:rsid w:val="00A943D0"/>
    <w:rsid w:val="00A94510"/>
    <w:rsid w:val="00A9485C"/>
    <w:rsid w:val="00A94970"/>
    <w:rsid w:val="00A94BD2"/>
    <w:rsid w:val="00A95113"/>
    <w:rsid w:val="00A951C5"/>
    <w:rsid w:val="00A955DA"/>
    <w:rsid w:val="00A95992"/>
    <w:rsid w:val="00A95A3D"/>
    <w:rsid w:val="00A95BB1"/>
    <w:rsid w:val="00A95D34"/>
    <w:rsid w:val="00A95FC6"/>
    <w:rsid w:val="00A96009"/>
    <w:rsid w:val="00A96084"/>
    <w:rsid w:val="00A96228"/>
    <w:rsid w:val="00A9694E"/>
    <w:rsid w:val="00A96AD1"/>
    <w:rsid w:val="00A96C11"/>
    <w:rsid w:val="00A96D8D"/>
    <w:rsid w:val="00A96FCE"/>
    <w:rsid w:val="00A976D6"/>
    <w:rsid w:val="00A97803"/>
    <w:rsid w:val="00A97902"/>
    <w:rsid w:val="00A97B44"/>
    <w:rsid w:val="00A97B80"/>
    <w:rsid w:val="00A97D1B"/>
    <w:rsid w:val="00A97DC3"/>
    <w:rsid w:val="00A97E13"/>
    <w:rsid w:val="00AA00AF"/>
    <w:rsid w:val="00AA01A6"/>
    <w:rsid w:val="00AA064E"/>
    <w:rsid w:val="00AA0718"/>
    <w:rsid w:val="00AA0799"/>
    <w:rsid w:val="00AA0AAC"/>
    <w:rsid w:val="00AA0BF4"/>
    <w:rsid w:val="00AA1254"/>
    <w:rsid w:val="00AA12E1"/>
    <w:rsid w:val="00AA1576"/>
    <w:rsid w:val="00AA159C"/>
    <w:rsid w:val="00AA16FC"/>
    <w:rsid w:val="00AA1807"/>
    <w:rsid w:val="00AA19D8"/>
    <w:rsid w:val="00AA19EC"/>
    <w:rsid w:val="00AA1DD0"/>
    <w:rsid w:val="00AA21E4"/>
    <w:rsid w:val="00AA22DB"/>
    <w:rsid w:val="00AA281C"/>
    <w:rsid w:val="00AA285F"/>
    <w:rsid w:val="00AA2B26"/>
    <w:rsid w:val="00AA2E9D"/>
    <w:rsid w:val="00AA31A5"/>
    <w:rsid w:val="00AA32EC"/>
    <w:rsid w:val="00AA35CE"/>
    <w:rsid w:val="00AA3884"/>
    <w:rsid w:val="00AA3918"/>
    <w:rsid w:val="00AA3953"/>
    <w:rsid w:val="00AA3A7F"/>
    <w:rsid w:val="00AA3BE5"/>
    <w:rsid w:val="00AA3C3E"/>
    <w:rsid w:val="00AA3E54"/>
    <w:rsid w:val="00AA42A3"/>
    <w:rsid w:val="00AA486C"/>
    <w:rsid w:val="00AA4DC0"/>
    <w:rsid w:val="00AA4E31"/>
    <w:rsid w:val="00AA4F93"/>
    <w:rsid w:val="00AA51E0"/>
    <w:rsid w:val="00AA5278"/>
    <w:rsid w:val="00AA56D1"/>
    <w:rsid w:val="00AA58DE"/>
    <w:rsid w:val="00AA5D86"/>
    <w:rsid w:val="00AA5EB8"/>
    <w:rsid w:val="00AA5FC7"/>
    <w:rsid w:val="00AA608B"/>
    <w:rsid w:val="00AA6324"/>
    <w:rsid w:val="00AA6AF1"/>
    <w:rsid w:val="00AA6B6E"/>
    <w:rsid w:val="00AA6C06"/>
    <w:rsid w:val="00AA6EBD"/>
    <w:rsid w:val="00AA6F58"/>
    <w:rsid w:val="00AA6FD8"/>
    <w:rsid w:val="00AA72A6"/>
    <w:rsid w:val="00AA735A"/>
    <w:rsid w:val="00AA76F8"/>
    <w:rsid w:val="00AB016B"/>
    <w:rsid w:val="00AB01BF"/>
    <w:rsid w:val="00AB0200"/>
    <w:rsid w:val="00AB0512"/>
    <w:rsid w:val="00AB0557"/>
    <w:rsid w:val="00AB0668"/>
    <w:rsid w:val="00AB06AE"/>
    <w:rsid w:val="00AB0B8F"/>
    <w:rsid w:val="00AB0D6A"/>
    <w:rsid w:val="00AB0ECF"/>
    <w:rsid w:val="00AB1013"/>
    <w:rsid w:val="00AB107A"/>
    <w:rsid w:val="00AB1088"/>
    <w:rsid w:val="00AB111E"/>
    <w:rsid w:val="00AB1127"/>
    <w:rsid w:val="00AB1175"/>
    <w:rsid w:val="00AB1209"/>
    <w:rsid w:val="00AB159C"/>
    <w:rsid w:val="00AB16AB"/>
    <w:rsid w:val="00AB1813"/>
    <w:rsid w:val="00AB1A71"/>
    <w:rsid w:val="00AB1D3A"/>
    <w:rsid w:val="00AB1E14"/>
    <w:rsid w:val="00AB1F1E"/>
    <w:rsid w:val="00AB21B7"/>
    <w:rsid w:val="00AB2844"/>
    <w:rsid w:val="00AB2A14"/>
    <w:rsid w:val="00AB2D74"/>
    <w:rsid w:val="00AB2E92"/>
    <w:rsid w:val="00AB2FDB"/>
    <w:rsid w:val="00AB356B"/>
    <w:rsid w:val="00AB358D"/>
    <w:rsid w:val="00AB35DC"/>
    <w:rsid w:val="00AB369D"/>
    <w:rsid w:val="00AB3798"/>
    <w:rsid w:val="00AB37CE"/>
    <w:rsid w:val="00AB391C"/>
    <w:rsid w:val="00AB3A45"/>
    <w:rsid w:val="00AB3ADA"/>
    <w:rsid w:val="00AB402C"/>
    <w:rsid w:val="00AB411B"/>
    <w:rsid w:val="00AB4304"/>
    <w:rsid w:val="00AB49A9"/>
    <w:rsid w:val="00AB4A28"/>
    <w:rsid w:val="00AB4F1A"/>
    <w:rsid w:val="00AB5104"/>
    <w:rsid w:val="00AB51BA"/>
    <w:rsid w:val="00AB58B7"/>
    <w:rsid w:val="00AB5934"/>
    <w:rsid w:val="00AB60FF"/>
    <w:rsid w:val="00AB612C"/>
    <w:rsid w:val="00AB62F6"/>
    <w:rsid w:val="00AB64F6"/>
    <w:rsid w:val="00AB6562"/>
    <w:rsid w:val="00AB6D5D"/>
    <w:rsid w:val="00AB6E25"/>
    <w:rsid w:val="00AB6F58"/>
    <w:rsid w:val="00AB7401"/>
    <w:rsid w:val="00AB75A2"/>
    <w:rsid w:val="00AB778A"/>
    <w:rsid w:val="00AB7818"/>
    <w:rsid w:val="00AB782F"/>
    <w:rsid w:val="00AB7907"/>
    <w:rsid w:val="00AB7916"/>
    <w:rsid w:val="00AB7AC0"/>
    <w:rsid w:val="00AC03CD"/>
    <w:rsid w:val="00AC04FE"/>
    <w:rsid w:val="00AC0535"/>
    <w:rsid w:val="00AC05F0"/>
    <w:rsid w:val="00AC066F"/>
    <w:rsid w:val="00AC06A0"/>
    <w:rsid w:val="00AC0AC7"/>
    <w:rsid w:val="00AC0F54"/>
    <w:rsid w:val="00AC1FE6"/>
    <w:rsid w:val="00AC1FFA"/>
    <w:rsid w:val="00AC202E"/>
    <w:rsid w:val="00AC215E"/>
    <w:rsid w:val="00AC2280"/>
    <w:rsid w:val="00AC2532"/>
    <w:rsid w:val="00AC2933"/>
    <w:rsid w:val="00AC2995"/>
    <w:rsid w:val="00AC2CF4"/>
    <w:rsid w:val="00AC2D28"/>
    <w:rsid w:val="00AC300D"/>
    <w:rsid w:val="00AC31C1"/>
    <w:rsid w:val="00AC3616"/>
    <w:rsid w:val="00AC391E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A7B"/>
    <w:rsid w:val="00AC4CA5"/>
    <w:rsid w:val="00AC4F8B"/>
    <w:rsid w:val="00AC5028"/>
    <w:rsid w:val="00AC561A"/>
    <w:rsid w:val="00AC5639"/>
    <w:rsid w:val="00AC5684"/>
    <w:rsid w:val="00AC575E"/>
    <w:rsid w:val="00AC5BD7"/>
    <w:rsid w:val="00AC5CB7"/>
    <w:rsid w:val="00AC5D2E"/>
    <w:rsid w:val="00AC5EC0"/>
    <w:rsid w:val="00AC5FCA"/>
    <w:rsid w:val="00AC5FEE"/>
    <w:rsid w:val="00AC605F"/>
    <w:rsid w:val="00AC60F8"/>
    <w:rsid w:val="00AC6384"/>
    <w:rsid w:val="00AC63FC"/>
    <w:rsid w:val="00AC64A6"/>
    <w:rsid w:val="00AC6B63"/>
    <w:rsid w:val="00AC6CE5"/>
    <w:rsid w:val="00AC6D6E"/>
    <w:rsid w:val="00AC6F43"/>
    <w:rsid w:val="00AC6F68"/>
    <w:rsid w:val="00AC6F99"/>
    <w:rsid w:val="00AC7049"/>
    <w:rsid w:val="00AC750E"/>
    <w:rsid w:val="00AC762F"/>
    <w:rsid w:val="00AC78E4"/>
    <w:rsid w:val="00AC7A21"/>
    <w:rsid w:val="00AC7A2A"/>
    <w:rsid w:val="00AC7C2F"/>
    <w:rsid w:val="00AC7DD9"/>
    <w:rsid w:val="00AC7E47"/>
    <w:rsid w:val="00AD009F"/>
    <w:rsid w:val="00AD0109"/>
    <w:rsid w:val="00AD01F0"/>
    <w:rsid w:val="00AD05D9"/>
    <w:rsid w:val="00AD07C2"/>
    <w:rsid w:val="00AD0A30"/>
    <w:rsid w:val="00AD0C96"/>
    <w:rsid w:val="00AD10E0"/>
    <w:rsid w:val="00AD12D3"/>
    <w:rsid w:val="00AD1479"/>
    <w:rsid w:val="00AD1A49"/>
    <w:rsid w:val="00AD1B30"/>
    <w:rsid w:val="00AD1FAC"/>
    <w:rsid w:val="00AD235D"/>
    <w:rsid w:val="00AD283E"/>
    <w:rsid w:val="00AD2DCF"/>
    <w:rsid w:val="00AD362F"/>
    <w:rsid w:val="00AD37A9"/>
    <w:rsid w:val="00AD39F3"/>
    <w:rsid w:val="00AD3A8C"/>
    <w:rsid w:val="00AD3AA6"/>
    <w:rsid w:val="00AD3BF6"/>
    <w:rsid w:val="00AD41FD"/>
    <w:rsid w:val="00AD430D"/>
    <w:rsid w:val="00AD47EA"/>
    <w:rsid w:val="00AD4AB4"/>
    <w:rsid w:val="00AD4DD3"/>
    <w:rsid w:val="00AD4E96"/>
    <w:rsid w:val="00AD5158"/>
    <w:rsid w:val="00AD5447"/>
    <w:rsid w:val="00AD54C9"/>
    <w:rsid w:val="00AD5693"/>
    <w:rsid w:val="00AD5925"/>
    <w:rsid w:val="00AD5965"/>
    <w:rsid w:val="00AD5A23"/>
    <w:rsid w:val="00AD5B17"/>
    <w:rsid w:val="00AD5E92"/>
    <w:rsid w:val="00AD5EE1"/>
    <w:rsid w:val="00AD5F5D"/>
    <w:rsid w:val="00AD615C"/>
    <w:rsid w:val="00AD62A5"/>
    <w:rsid w:val="00AD6408"/>
    <w:rsid w:val="00AD64D4"/>
    <w:rsid w:val="00AD687D"/>
    <w:rsid w:val="00AD6884"/>
    <w:rsid w:val="00AD6903"/>
    <w:rsid w:val="00AD6A0A"/>
    <w:rsid w:val="00AD6B44"/>
    <w:rsid w:val="00AD6D2E"/>
    <w:rsid w:val="00AD6D8F"/>
    <w:rsid w:val="00AD71B8"/>
    <w:rsid w:val="00AD72A3"/>
    <w:rsid w:val="00AD75AF"/>
    <w:rsid w:val="00AD77E0"/>
    <w:rsid w:val="00AD7A39"/>
    <w:rsid w:val="00AD7AB6"/>
    <w:rsid w:val="00AD7D57"/>
    <w:rsid w:val="00AE0331"/>
    <w:rsid w:val="00AE065E"/>
    <w:rsid w:val="00AE0B0E"/>
    <w:rsid w:val="00AE0BCC"/>
    <w:rsid w:val="00AE0D60"/>
    <w:rsid w:val="00AE0F32"/>
    <w:rsid w:val="00AE11FE"/>
    <w:rsid w:val="00AE1310"/>
    <w:rsid w:val="00AE139C"/>
    <w:rsid w:val="00AE13C7"/>
    <w:rsid w:val="00AE1425"/>
    <w:rsid w:val="00AE163A"/>
    <w:rsid w:val="00AE1641"/>
    <w:rsid w:val="00AE1729"/>
    <w:rsid w:val="00AE1783"/>
    <w:rsid w:val="00AE1C68"/>
    <w:rsid w:val="00AE1D1B"/>
    <w:rsid w:val="00AE245E"/>
    <w:rsid w:val="00AE246A"/>
    <w:rsid w:val="00AE2533"/>
    <w:rsid w:val="00AE269E"/>
    <w:rsid w:val="00AE27CD"/>
    <w:rsid w:val="00AE2C8D"/>
    <w:rsid w:val="00AE2D4E"/>
    <w:rsid w:val="00AE2DF3"/>
    <w:rsid w:val="00AE2FCD"/>
    <w:rsid w:val="00AE32FC"/>
    <w:rsid w:val="00AE3709"/>
    <w:rsid w:val="00AE371B"/>
    <w:rsid w:val="00AE3B2F"/>
    <w:rsid w:val="00AE3E6F"/>
    <w:rsid w:val="00AE3EF9"/>
    <w:rsid w:val="00AE4103"/>
    <w:rsid w:val="00AE42DF"/>
    <w:rsid w:val="00AE4559"/>
    <w:rsid w:val="00AE4562"/>
    <w:rsid w:val="00AE4788"/>
    <w:rsid w:val="00AE496B"/>
    <w:rsid w:val="00AE4B88"/>
    <w:rsid w:val="00AE4C2D"/>
    <w:rsid w:val="00AE4E84"/>
    <w:rsid w:val="00AE5071"/>
    <w:rsid w:val="00AE59C4"/>
    <w:rsid w:val="00AE5FA4"/>
    <w:rsid w:val="00AE60F4"/>
    <w:rsid w:val="00AE6157"/>
    <w:rsid w:val="00AE615B"/>
    <w:rsid w:val="00AE6537"/>
    <w:rsid w:val="00AE66A9"/>
    <w:rsid w:val="00AE6833"/>
    <w:rsid w:val="00AE6B6E"/>
    <w:rsid w:val="00AE710A"/>
    <w:rsid w:val="00AE72D3"/>
    <w:rsid w:val="00AE737F"/>
    <w:rsid w:val="00AE781B"/>
    <w:rsid w:val="00AE7827"/>
    <w:rsid w:val="00AE7F63"/>
    <w:rsid w:val="00AF0170"/>
    <w:rsid w:val="00AF06B7"/>
    <w:rsid w:val="00AF06EB"/>
    <w:rsid w:val="00AF09BB"/>
    <w:rsid w:val="00AF1073"/>
    <w:rsid w:val="00AF1134"/>
    <w:rsid w:val="00AF11F7"/>
    <w:rsid w:val="00AF13C8"/>
    <w:rsid w:val="00AF1709"/>
    <w:rsid w:val="00AF2289"/>
    <w:rsid w:val="00AF2553"/>
    <w:rsid w:val="00AF2653"/>
    <w:rsid w:val="00AF2B47"/>
    <w:rsid w:val="00AF306A"/>
    <w:rsid w:val="00AF318C"/>
    <w:rsid w:val="00AF3481"/>
    <w:rsid w:val="00AF349E"/>
    <w:rsid w:val="00AF34CF"/>
    <w:rsid w:val="00AF34D2"/>
    <w:rsid w:val="00AF3581"/>
    <w:rsid w:val="00AF3867"/>
    <w:rsid w:val="00AF3AB0"/>
    <w:rsid w:val="00AF3AD4"/>
    <w:rsid w:val="00AF3B64"/>
    <w:rsid w:val="00AF3C24"/>
    <w:rsid w:val="00AF3F77"/>
    <w:rsid w:val="00AF45BE"/>
    <w:rsid w:val="00AF45DE"/>
    <w:rsid w:val="00AF4A0F"/>
    <w:rsid w:val="00AF4E4D"/>
    <w:rsid w:val="00AF4EE7"/>
    <w:rsid w:val="00AF52EB"/>
    <w:rsid w:val="00AF5395"/>
    <w:rsid w:val="00AF55E7"/>
    <w:rsid w:val="00AF5659"/>
    <w:rsid w:val="00AF5877"/>
    <w:rsid w:val="00AF5C6D"/>
    <w:rsid w:val="00AF6463"/>
    <w:rsid w:val="00AF6547"/>
    <w:rsid w:val="00AF690B"/>
    <w:rsid w:val="00AF6EED"/>
    <w:rsid w:val="00AF7455"/>
    <w:rsid w:val="00AF785D"/>
    <w:rsid w:val="00AF7C55"/>
    <w:rsid w:val="00AF7DAC"/>
    <w:rsid w:val="00AF7ED0"/>
    <w:rsid w:val="00B001A6"/>
    <w:rsid w:val="00B00265"/>
    <w:rsid w:val="00B00F22"/>
    <w:rsid w:val="00B0107C"/>
    <w:rsid w:val="00B01142"/>
    <w:rsid w:val="00B01389"/>
    <w:rsid w:val="00B01590"/>
    <w:rsid w:val="00B01620"/>
    <w:rsid w:val="00B01A1A"/>
    <w:rsid w:val="00B01EC1"/>
    <w:rsid w:val="00B021D2"/>
    <w:rsid w:val="00B0227B"/>
    <w:rsid w:val="00B0233E"/>
    <w:rsid w:val="00B023D6"/>
    <w:rsid w:val="00B0259C"/>
    <w:rsid w:val="00B0291F"/>
    <w:rsid w:val="00B02D06"/>
    <w:rsid w:val="00B02F72"/>
    <w:rsid w:val="00B02F90"/>
    <w:rsid w:val="00B03053"/>
    <w:rsid w:val="00B03071"/>
    <w:rsid w:val="00B03090"/>
    <w:rsid w:val="00B031C0"/>
    <w:rsid w:val="00B03614"/>
    <w:rsid w:val="00B0386A"/>
    <w:rsid w:val="00B03997"/>
    <w:rsid w:val="00B039D2"/>
    <w:rsid w:val="00B03C81"/>
    <w:rsid w:val="00B03D28"/>
    <w:rsid w:val="00B040A7"/>
    <w:rsid w:val="00B0410A"/>
    <w:rsid w:val="00B044D8"/>
    <w:rsid w:val="00B04FBF"/>
    <w:rsid w:val="00B0520C"/>
    <w:rsid w:val="00B0534D"/>
    <w:rsid w:val="00B05553"/>
    <w:rsid w:val="00B05594"/>
    <w:rsid w:val="00B063C7"/>
    <w:rsid w:val="00B065B3"/>
    <w:rsid w:val="00B066C6"/>
    <w:rsid w:val="00B06761"/>
    <w:rsid w:val="00B0698B"/>
    <w:rsid w:val="00B07056"/>
    <w:rsid w:val="00B070EF"/>
    <w:rsid w:val="00B07226"/>
    <w:rsid w:val="00B072B3"/>
    <w:rsid w:val="00B072D6"/>
    <w:rsid w:val="00B075C6"/>
    <w:rsid w:val="00B07925"/>
    <w:rsid w:val="00B07B82"/>
    <w:rsid w:val="00B07C5C"/>
    <w:rsid w:val="00B07E4F"/>
    <w:rsid w:val="00B07EE9"/>
    <w:rsid w:val="00B10096"/>
    <w:rsid w:val="00B10129"/>
    <w:rsid w:val="00B10174"/>
    <w:rsid w:val="00B104F0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4B0"/>
    <w:rsid w:val="00B115F8"/>
    <w:rsid w:val="00B11706"/>
    <w:rsid w:val="00B11881"/>
    <w:rsid w:val="00B11E17"/>
    <w:rsid w:val="00B120EB"/>
    <w:rsid w:val="00B121EB"/>
    <w:rsid w:val="00B12278"/>
    <w:rsid w:val="00B12345"/>
    <w:rsid w:val="00B124E8"/>
    <w:rsid w:val="00B12511"/>
    <w:rsid w:val="00B125C2"/>
    <w:rsid w:val="00B125FE"/>
    <w:rsid w:val="00B12F89"/>
    <w:rsid w:val="00B1307C"/>
    <w:rsid w:val="00B131C0"/>
    <w:rsid w:val="00B131ED"/>
    <w:rsid w:val="00B133AD"/>
    <w:rsid w:val="00B134BC"/>
    <w:rsid w:val="00B13C28"/>
    <w:rsid w:val="00B14104"/>
    <w:rsid w:val="00B14161"/>
    <w:rsid w:val="00B1449F"/>
    <w:rsid w:val="00B14575"/>
    <w:rsid w:val="00B14631"/>
    <w:rsid w:val="00B146D8"/>
    <w:rsid w:val="00B14952"/>
    <w:rsid w:val="00B149DE"/>
    <w:rsid w:val="00B14A47"/>
    <w:rsid w:val="00B14A99"/>
    <w:rsid w:val="00B15348"/>
    <w:rsid w:val="00B158E3"/>
    <w:rsid w:val="00B15D67"/>
    <w:rsid w:val="00B163E2"/>
    <w:rsid w:val="00B16453"/>
    <w:rsid w:val="00B16E51"/>
    <w:rsid w:val="00B16EA8"/>
    <w:rsid w:val="00B16EB0"/>
    <w:rsid w:val="00B16FA7"/>
    <w:rsid w:val="00B17463"/>
    <w:rsid w:val="00B174B7"/>
    <w:rsid w:val="00B17767"/>
    <w:rsid w:val="00B178C9"/>
    <w:rsid w:val="00B17971"/>
    <w:rsid w:val="00B17B50"/>
    <w:rsid w:val="00B17C12"/>
    <w:rsid w:val="00B17C45"/>
    <w:rsid w:val="00B200C5"/>
    <w:rsid w:val="00B2010D"/>
    <w:rsid w:val="00B20247"/>
    <w:rsid w:val="00B203EC"/>
    <w:rsid w:val="00B20514"/>
    <w:rsid w:val="00B20823"/>
    <w:rsid w:val="00B20829"/>
    <w:rsid w:val="00B20835"/>
    <w:rsid w:val="00B2098B"/>
    <w:rsid w:val="00B2099B"/>
    <w:rsid w:val="00B209A8"/>
    <w:rsid w:val="00B20D3F"/>
    <w:rsid w:val="00B211D9"/>
    <w:rsid w:val="00B2125D"/>
    <w:rsid w:val="00B214D6"/>
    <w:rsid w:val="00B217AD"/>
    <w:rsid w:val="00B21A46"/>
    <w:rsid w:val="00B21C7B"/>
    <w:rsid w:val="00B223AB"/>
    <w:rsid w:val="00B2280A"/>
    <w:rsid w:val="00B22A4E"/>
    <w:rsid w:val="00B22BCF"/>
    <w:rsid w:val="00B22BD7"/>
    <w:rsid w:val="00B22F66"/>
    <w:rsid w:val="00B23543"/>
    <w:rsid w:val="00B237B9"/>
    <w:rsid w:val="00B239FF"/>
    <w:rsid w:val="00B23B38"/>
    <w:rsid w:val="00B23D45"/>
    <w:rsid w:val="00B23E4C"/>
    <w:rsid w:val="00B240A6"/>
    <w:rsid w:val="00B24997"/>
    <w:rsid w:val="00B24BCE"/>
    <w:rsid w:val="00B24F46"/>
    <w:rsid w:val="00B24F71"/>
    <w:rsid w:val="00B25342"/>
    <w:rsid w:val="00B2539A"/>
    <w:rsid w:val="00B254CF"/>
    <w:rsid w:val="00B25840"/>
    <w:rsid w:val="00B25B06"/>
    <w:rsid w:val="00B25C35"/>
    <w:rsid w:val="00B25D65"/>
    <w:rsid w:val="00B25FD3"/>
    <w:rsid w:val="00B265EE"/>
    <w:rsid w:val="00B2672E"/>
    <w:rsid w:val="00B2675A"/>
    <w:rsid w:val="00B26833"/>
    <w:rsid w:val="00B26835"/>
    <w:rsid w:val="00B26909"/>
    <w:rsid w:val="00B26A10"/>
    <w:rsid w:val="00B26A48"/>
    <w:rsid w:val="00B26AD1"/>
    <w:rsid w:val="00B26F08"/>
    <w:rsid w:val="00B27252"/>
    <w:rsid w:val="00B278A1"/>
    <w:rsid w:val="00B27A5A"/>
    <w:rsid w:val="00B27B4C"/>
    <w:rsid w:val="00B27BB3"/>
    <w:rsid w:val="00B27C62"/>
    <w:rsid w:val="00B27D37"/>
    <w:rsid w:val="00B27DF1"/>
    <w:rsid w:val="00B27F63"/>
    <w:rsid w:val="00B27FE5"/>
    <w:rsid w:val="00B305D7"/>
    <w:rsid w:val="00B306CC"/>
    <w:rsid w:val="00B309AA"/>
    <w:rsid w:val="00B30F10"/>
    <w:rsid w:val="00B31398"/>
    <w:rsid w:val="00B313B6"/>
    <w:rsid w:val="00B3149C"/>
    <w:rsid w:val="00B316C6"/>
    <w:rsid w:val="00B317D9"/>
    <w:rsid w:val="00B3195D"/>
    <w:rsid w:val="00B319A0"/>
    <w:rsid w:val="00B31A1E"/>
    <w:rsid w:val="00B31C73"/>
    <w:rsid w:val="00B31D9B"/>
    <w:rsid w:val="00B31EDB"/>
    <w:rsid w:val="00B3259E"/>
    <w:rsid w:val="00B32DA1"/>
    <w:rsid w:val="00B32E00"/>
    <w:rsid w:val="00B32EDE"/>
    <w:rsid w:val="00B32F3C"/>
    <w:rsid w:val="00B3304B"/>
    <w:rsid w:val="00B33193"/>
    <w:rsid w:val="00B33373"/>
    <w:rsid w:val="00B33BFF"/>
    <w:rsid w:val="00B33C2B"/>
    <w:rsid w:val="00B33F0B"/>
    <w:rsid w:val="00B340CF"/>
    <w:rsid w:val="00B3417E"/>
    <w:rsid w:val="00B3423B"/>
    <w:rsid w:val="00B34325"/>
    <w:rsid w:val="00B344E4"/>
    <w:rsid w:val="00B3478A"/>
    <w:rsid w:val="00B3489B"/>
    <w:rsid w:val="00B348AC"/>
    <w:rsid w:val="00B34E53"/>
    <w:rsid w:val="00B34EBA"/>
    <w:rsid w:val="00B35557"/>
    <w:rsid w:val="00B35756"/>
    <w:rsid w:val="00B35B1B"/>
    <w:rsid w:val="00B35C09"/>
    <w:rsid w:val="00B35D50"/>
    <w:rsid w:val="00B35E71"/>
    <w:rsid w:val="00B36568"/>
    <w:rsid w:val="00B36696"/>
    <w:rsid w:val="00B36786"/>
    <w:rsid w:val="00B36AE3"/>
    <w:rsid w:val="00B36B5D"/>
    <w:rsid w:val="00B36BC4"/>
    <w:rsid w:val="00B36C2E"/>
    <w:rsid w:val="00B36EF5"/>
    <w:rsid w:val="00B37183"/>
    <w:rsid w:val="00B37554"/>
    <w:rsid w:val="00B375F7"/>
    <w:rsid w:val="00B3771F"/>
    <w:rsid w:val="00B378C2"/>
    <w:rsid w:val="00B37A08"/>
    <w:rsid w:val="00B37B7C"/>
    <w:rsid w:val="00B37C2E"/>
    <w:rsid w:val="00B37CE1"/>
    <w:rsid w:val="00B400A7"/>
    <w:rsid w:val="00B4044D"/>
    <w:rsid w:val="00B4062D"/>
    <w:rsid w:val="00B406BB"/>
    <w:rsid w:val="00B40796"/>
    <w:rsid w:val="00B409D9"/>
    <w:rsid w:val="00B40AD4"/>
    <w:rsid w:val="00B40F2E"/>
    <w:rsid w:val="00B410E0"/>
    <w:rsid w:val="00B4149F"/>
    <w:rsid w:val="00B4164E"/>
    <w:rsid w:val="00B41B83"/>
    <w:rsid w:val="00B41B9E"/>
    <w:rsid w:val="00B41F0F"/>
    <w:rsid w:val="00B41F92"/>
    <w:rsid w:val="00B42265"/>
    <w:rsid w:val="00B426C5"/>
    <w:rsid w:val="00B428B1"/>
    <w:rsid w:val="00B42A85"/>
    <w:rsid w:val="00B42C74"/>
    <w:rsid w:val="00B42DED"/>
    <w:rsid w:val="00B430F6"/>
    <w:rsid w:val="00B4354E"/>
    <w:rsid w:val="00B43BFF"/>
    <w:rsid w:val="00B43CB5"/>
    <w:rsid w:val="00B43CDF"/>
    <w:rsid w:val="00B43F27"/>
    <w:rsid w:val="00B441C7"/>
    <w:rsid w:val="00B44CD2"/>
    <w:rsid w:val="00B44E40"/>
    <w:rsid w:val="00B44E86"/>
    <w:rsid w:val="00B451D5"/>
    <w:rsid w:val="00B4537C"/>
    <w:rsid w:val="00B454C6"/>
    <w:rsid w:val="00B454EC"/>
    <w:rsid w:val="00B456C6"/>
    <w:rsid w:val="00B45BDA"/>
    <w:rsid w:val="00B45D14"/>
    <w:rsid w:val="00B45DDB"/>
    <w:rsid w:val="00B46494"/>
    <w:rsid w:val="00B46834"/>
    <w:rsid w:val="00B4689A"/>
    <w:rsid w:val="00B46991"/>
    <w:rsid w:val="00B46F6A"/>
    <w:rsid w:val="00B471A3"/>
    <w:rsid w:val="00B47266"/>
    <w:rsid w:val="00B4726A"/>
    <w:rsid w:val="00B474D1"/>
    <w:rsid w:val="00B502E1"/>
    <w:rsid w:val="00B503FF"/>
    <w:rsid w:val="00B50413"/>
    <w:rsid w:val="00B504F2"/>
    <w:rsid w:val="00B5054D"/>
    <w:rsid w:val="00B50BBF"/>
    <w:rsid w:val="00B50F73"/>
    <w:rsid w:val="00B51084"/>
    <w:rsid w:val="00B5137A"/>
    <w:rsid w:val="00B513EB"/>
    <w:rsid w:val="00B519DC"/>
    <w:rsid w:val="00B51A37"/>
    <w:rsid w:val="00B51ABB"/>
    <w:rsid w:val="00B51B95"/>
    <w:rsid w:val="00B51CE6"/>
    <w:rsid w:val="00B51EEE"/>
    <w:rsid w:val="00B52026"/>
    <w:rsid w:val="00B5249C"/>
    <w:rsid w:val="00B52517"/>
    <w:rsid w:val="00B525AA"/>
    <w:rsid w:val="00B52602"/>
    <w:rsid w:val="00B52663"/>
    <w:rsid w:val="00B526D7"/>
    <w:rsid w:val="00B52838"/>
    <w:rsid w:val="00B5290B"/>
    <w:rsid w:val="00B529A1"/>
    <w:rsid w:val="00B52B98"/>
    <w:rsid w:val="00B52C8B"/>
    <w:rsid w:val="00B52F64"/>
    <w:rsid w:val="00B52FB1"/>
    <w:rsid w:val="00B52FF0"/>
    <w:rsid w:val="00B533A6"/>
    <w:rsid w:val="00B53405"/>
    <w:rsid w:val="00B53503"/>
    <w:rsid w:val="00B53644"/>
    <w:rsid w:val="00B536B4"/>
    <w:rsid w:val="00B5375E"/>
    <w:rsid w:val="00B53D60"/>
    <w:rsid w:val="00B53D71"/>
    <w:rsid w:val="00B54098"/>
    <w:rsid w:val="00B540ED"/>
    <w:rsid w:val="00B54127"/>
    <w:rsid w:val="00B5422C"/>
    <w:rsid w:val="00B54630"/>
    <w:rsid w:val="00B54BB7"/>
    <w:rsid w:val="00B54BE4"/>
    <w:rsid w:val="00B54C25"/>
    <w:rsid w:val="00B54CFE"/>
    <w:rsid w:val="00B54F95"/>
    <w:rsid w:val="00B5513C"/>
    <w:rsid w:val="00B551E7"/>
    <w:rsid w:val="00B5523C"/>
    <w:rsid w:val="00B552E9"/>
    <w:rsid w:val="00B55523"/>
    <w:rsid w:val="00B5566C"/>
    <w:rsid w:val="00B55763"/>
    <w:rsid w:val="00B559BA"/>
    <w:rsid w:val="00B55B40"/>
    <w:rsid w:val="00B55B67"/>
    <w:rsid w:val="00B55D45"/>
    <w:rsid w:val="00B55F01"/>
    <w:rsid w:val="00B55F80"/>
    <w:rsid w:val="00B55F82"/>
    <w:rsid w:val="00B561ED"/>
    <w:rsid w:val="00B5664A"/>
    <w:rsid w:val="00B566FC"/>
    <w:rsid w:val="00B5719F"/>
    <w:rsid w:val="00B574EC"/>
    <w:rsid w:val="00B5791F"/>
    <w:rsid w:val="00B57968"/>
    <w:rsid w:val="00B57B4C"/>
    <w:rsid w:val="00B600E1"/>
    <w:rsid w:val="00B6028E"/>
    <w:rsid w:val="00B6058E"/>
    <w:rsid w:val="00B605EA"/>
    <w:rsid w:val="00B60948"/>
    <w:rsid w:val="00B60A98"/>
    <w:rsid w:val="00B60BBD"/>
    <w:rsid w:val="00B60DD2"/>
    <w:rsid w:val="00B6126C"/>
    <w:rsid w:val="00B612BC"/>
    <w:rsid w:val="00B61B29"/>
    <w:rsid w:val="00B61DF7"/>
    <w:rsid w:val="00B61EAE"/>
    <w:rsid w:val="00B61ED9"/>
    <w:rsid w:val="00B6208F"/>
    <w:rsid w:val="00B624DC"/>
    <w:rsid w:val="00B63837"/>
    <w:rsid w:val="00B639F7"/>
    <w:rsid w:val="00B63C5C"/>
    <w:rsid w:val="00B63EA7"/>
    <w:rsid w:val="00B63EC0"/>
    <w:rsid w:val="00B64238"/>
    <w:rsid w:val="00B6443D"/>
    <w:rsid w:val="00B64769"/>
    <w:rsid w:val="00B64A76"/>
    <w:rsid w:val="00B64AD3"/>
    <w:rsid w:val="00B64AF1"/>
    <w:rsid w:val="00B64B13"/>
    <w:rsid w:val="00B64C26"/>
    <w:rsid w:val="00B65130"/>
    <w:rsid w:val="00B65467"/>
    <w:rsid w:val="00B65805"/>
    <w:rsid w:val="00B65823"/>
    <w:rsid w:val="00B65997"/>
    <w:rsid w:val="00B65A1D"/>
    <w:rsid w:val="00B65EF6"/>
    <w:rsid w:val="00B65F78"/>
    <w:rsid w:val="00B660A6"/>
    <w:rsid w:val="00B661B0"/>
    <w:rsid w:val="00B66659"/>
    <w:rsid w:val="00B66868"/>
    <w:rsid w:val="00B66BBE"/>
    <w:rsid w:val="00B66D30"/>
    <w:rsid w:val="00B66F85"/>
    <w:rsid w:val="00B66FEA"/>
    <w:rsid w:val="00B67386"/>
    <w:rsid w:val="00B67863"/>
    <w:rsid w:val="00B678AD"/>
    <w:rsid w:val="00B67988"/>
    <w:rsid w:val="00B679D9"/>
    <w:rsid w:val="00B67A05"/>
    <w:rsid w:val="00B67B78"/>
    <w:rsid w:val="00B67C82"/>
    <w:rsid w:val="00B67D86"/>
    <w:rsid w:val="00B67DA0"/>
    <w:rsid w:val="00B7029E"/>
    <w:rsid w:val="00B7034D"/>
    <w:rsid w:val="00B70C9C"/>
    <w:rsid w:val="00B7112C"/>
    <w:rsid w:val="00B711D2"/>
    <w:rsid w:val="00B7154D"/>
    <w:rsid w:val="00B7159A"/>
    <w:rsid w:val="00B715A6"/>
    <w:rsid w:val="00B71680"/>
    <w:rsid w:val="00B71883"/>
    <w:rsid w:val="00B71B5A"/>
    <w:rsid w:val="00B71D14"/>
    <w:rsid w:val="00B71EFE"/>
    <w:rsid w:val="00B723AB"/>
    <w:rsid w:val="00B72615"/>
    <w:rsid w:val="00B7277D"/>
    <w:rsid w:val="00B728B5"/>
    <w:rsid w:val="00B72C49"/>
    <w:rsid w:val="00B72C68"/>
    <w:rsid w:val="00B73215"/>
    <w:rsid w:val="00B73611"/>
    <w:rsid w:val="00B736C3"/>
    <w:rsid w:val="00B738EE"/>
    <w:rsid w:val="00B73D85"/>
    <w:rsid w:val="00B73F30"/>
    <w:rsid w:val="00B73F79"/>
    <w:rsid w:val="00B7409A"/>
    <w:rsid w:val="00B7474C"/>
    <w:rsid w:val="00B74A3A"/>
    <w:rsid w:val="00B74AEB"/>
    <w:rsid w:val="00B74B7A"/>
    <w:rsid w:val="00B74EB4"/>
    <w:rsid w:val="00B752F7"/>
    <w:rsid w:val="00B75C91"/>
    <w:rsid w:val="00B760BA"/>
    <w:rsid w:val="00B7646A"/>
    <w:rsid w:val="00B764F7"/>
    <w:rsid w:val="00B765DB"/>
    <w:rsid w:val="00B76657"/>
    <w:rsid w:val="00B767ED"/>
    <w:rsid w:val="00B7682A"/>
    <w:rsid w:val="00B76941"/>
    <w:rsid w:val="00B7716F"/>
    <w:rsid w:val="00B774CF"/>
    <w:rsid w:val="00B77825"/>
    <w:rsid w:val="00B77ABF"/>
    <w:rsid w:val="00B806EA"/>
    <w:rsid w:val="00B80C0B"/>
    <w:rsid w:val="00B81147"/>
    <w:rsid w:val="00B81618"/>
    <w:rsid w:val="00B817AE"/>
    <w:rsid w:val="00B81915"/>
    <w:rsid w:val="00B81978"/>
    <w:rsid w:val="00B81BC9"/>
    <w:rsid w:val="00B81F8A"/>
    <w:rsid w:val="00B82131"/>
    <w:rsid w:val="00B82297"/>
    <w:rsid w:val="00B822EC"/>
    <w:rsid w:val="00B825FE"/>
    <w:rsid w:val="00B8279D"/>
    <w:rsid w:val="00B8294F"/>
    <w:rsid w:val="00B82DAD"/>
    <w:rsid w:val="00B82F9C"/>
    <w:rsid w:val="00B831A3"/>
    <w:rsid w:val="00B834CC"/>
    <w:rsid w:val="00B837AE"/>
    <w:rsid w:val="00B837B0"/>
    <w:rsid w:val="00B837D5"/>
    <w:rsid w:val="00B838BF"/>
    <w:rsid w:val="00B83AD6"/>
    <w:rsid w:val="00B83B81"/>
    <w:rsid w:val="00B83B87"/>
    <w:rsid w:val="00B83C54"/>
    <w:rsid w:val="00B84059"/>
    <w:rsid w:val="00B84094"/>
    <w:rsid w:val="00B84381"/>
    <w:rsid w:val="00B845F1"/>
    <w:rsid w:val="00B84883"/>
    <w:rsid w:val="00B84C7F"/>
    <w:rsid w:val="00B84CBC"/>
    <w:rsid w:val="00B84E62"/>
    <w:rsid w:val="00B851C4"/>
    <w:rsid w:val="00B852C6"/>
    <w:rsid w:val="00B852DB"/>
    <w:rsid w:val="00B8543A"/>
    <w:rsid w:val="00B854E3"/>
    <w:rsid w:val="00B8570C"/>
    <w:rsid w:val="00B86304"/>
    <w:rsid w:val="00B86422"/>
    <w:rsid w:val="00B86499"/>
    <w:rsid w:val="00B8672E"/>
    <w:rsid w:val="00B86980"/>
    <w:rsid w:val="00B86A42"/>
    <w:rsid w:val="00B86B8E"/>
    <w:rsid w:val="00B86C4E"/>
    <w:rsid w:val="00B86E78"/>
    <w:rsid w:val="00B86F01"/>
    <w:rsid w:val="00B8709A"/>
    <w:rsid w:val="00B87148"/>
    <w:rsid w:val="00B872F3"/>
    <w:rsid w:val="00B8732B"/>
    <w:rsid w:val="00B878FB"/>
    <w:rsid w:val="00B87A51"/>
    <w:rsid w:val="00B87A63"/>
    <w:rsid w:val="00B87C3E"/>
    <w:rsid w:val="00B87E4C"/>
    <w:rsid w:val="00B904EB"/>
    <w:rsid w:val="00B906A4"/>
    <w:rsid w:val="00B90756"/>
    <w:rsid w:val="00B9080A"/>
    <w:rsid w:val="00B90BB0"/>
    <w:rsid w:val="00B90CF2"/>
    <w:rsid w:val="00B90D4D"/>
    <w:rsid w:val="00B9146A"/>
    <w:rsid w:val="00B9156D"/>
    <w:rsid w:val="00B916BB"/>
    <w:rsid w:val="00B916C5"/>
    <w:rsid w:val="00B9196A"/>
    <w:rsid w:val="00B91CAD"/>
    <w:rsid w:val="00B91CF2"/>
    <w:rsid w:val="00B91EE6"/>
    <w:rsid w:val="00B923FA"/>
    <w:rsid w:val="00B9244D"/>
    <w:rsid w:val="00B9246C"/>
    <w:rsid w:val="00B925D8"/>
    <w:rsid w:val="00B92625"/>
    <w:rsid w:val="00B927E7"/>
    <w:rsid w:val="00B9289E"/>
    <w:rsid w:val="00B92A7A"/>
    <w:rsid w:val="00B92D6B"/>
    <w:rsid w:val="00B92EB8"/>
    <w:rsid w:val="00B93200"/>
    <w:rsid w:val="00B9324D"/>
    <w:rsid w:val="00B934BC"/>
    <w:rsid w:val="00B93530"/>
    <w:rsid w:val="00B935CF"/>
    <w:rsid w:val="00B93AB4"/>
    <w:rsid w:val="00B93BD7"/>
    <w:rsid w:val="00B93D07"/>
    <w:rsid w:val="00B93EBD"/>
    <w:rsid w:val="00B94289"/>
    <w:rsid w:val="00B945C3"/>
    <w:rsid w:val="00B948E7"/>
    <w:rsid w:val="00B949F1"/>
    <w:rsid w:val="00B94B2A"/>
    <w:rsid w:val="00B94B48"/>
    <w:rsid w:val="00B94CCF"/>
    <w:rsid w:val="00B94CF9"/>
    <w:rsid w:val="00B9557D"/>
    <w:rsid w:val="00B95775"/>
    <w:rsid w:val="00B95912"/>
    <w:rsid w:val="00B9593D"/>
    <w:rsid w:val="00B95AD4"/>
    <w:rsid w:val="00B95E03"/>
    <w:rsid w:val="00B9626B"/>
    <w:rsid w:val="00B9630A"/>
    <w:rsid w:val="00B9631D"/>
    <w:rsid w:val="00B96ADF"/>
    <w:rsid w:val="00B96B58"/>
    <w:rsid w:val="00B96F63"/>
    <w:rsid w:val="00B9707C"/>
    <w:rsid w:val="00B975F0"/>
    <w:rsid w:val="00B976ED"/>
    <w:rsid w:val="00B97B26"/>
    <w:rsid w:val="00B97B37"/>
    <w:rsid w:val="00B97E54"/>
    <w:rsid w:val="00BA0140"/>
    <w:rsid w:val="00BA0405"/>
    <w:rsid w:val="00BA080E"/>
    <w:rsid w:val="00BA0A17"/>
    <w:rsid w:val="00BA0A7D"/>
    <w:rsid w:val="00BA0DDB"/>
    <w:rsid w:val="00BA0EFA"/>
    <w:rsid w:val="00BA1110"/>
    <w:rsid w:val="00BA13E8"/>
    <w:rsid w:val="00BA14A0"/>
    <w:rsid w:val="00BA1516"/>
    <w:rsid w:val="00BA1571"/>
    <w:rsid w:val="00BA1854"/>
    <w:rsid w:val="00BA189C"/>
    <w:rsid w:val="00BA1D0B"/>
    <w:rsid w:val="00BA1E67"/>
    <w:rsid w:val="00BA22AC"/>
    <w:rsid w:val="00BA28F1"/>
    <w:rsid w:val="00BA3304"/>
    <w:rsid w:val="00BA339D"/>
    <w:rsid w:val="00BA37EA"/>
    <w:rsid w:val="00BA42FE"/>
    <w:rsid w:val="00BA48DF"/>
    <w:rsid w:val="00BA4E44"/>
    <w:rsid w:val="00BA5242"/>
    <w:rsid w:val="00BA52AD"/>
    <w:rsid w:val="00BA5450"/>
    <w:rsid w:val="00BA5464"/>
    <w:rsid w:val="00BA5498"/>
    <w:rsid w:val="00BA5504"/>
    <w:rsid w:val="00BA573E"/>
    <w:rsid w:val="00BA57ED"/>
    <w:rsid w:val="00BA586C"/>
    <w:rsid w:val="00BA591C"/>
    <w:rsid w:val="00BA5998"/>
    <w:rsid w:val="00BA59F1"/>
    <w:rsid w:val="00BA5B05"/>
    <w:rsid w:val="00BA5D0A"/>
    <w:rsid w:val="00BA5E33"/>
    <w:rsid w:val="00BA6318"/>
    <w:rsid w:val="00BA63FA"/>
    <w:rsid w:val="00BA6474"/>
    <w:rsid w:val="00BA67B2"/>
    <w:rsid w:val="00BA69F4"/>
    <w:rsid w:val="00BA6C47"/>
    <w:rsid w:val="00BA6D38"/>
    <w:rsid w:val="00BA6DC2"/>
    <w:rsid w:val="00BA6EA1"/>
    <w:rsid w:val="00BA6F69"/>
    <w:rsid w:val="00BA788B"/>
    <w:rsid w:val="00BA7C52"/>
    <w:rsid w:val="00BB0699"/>
    <w:rsid w:val="00BB0E69"/>
    <w:rsid w:val="00BB1128"/>
    <w:rsid w:val="00BB11BB"/>
    <w:rsid w:val="00BB13EA"/>
    <w:rsid w:val="00BB148C"/>
    <w:rsid w:val="00BB165E"/>
    <w:rsid w:val="00BB179B"/>
    <w:rsid w:val="00BB17C5"/>
    <w:rsid w:val="00BB1978"/>
    <w:rsid w:val="00BB1ADA"/>
    <w:rsid w:val="00BB1B41"/>
    <w:rsid w:val="00BB1B78"/>
    <w:rsid w:val="00BB1D20"/>
    <w:rsid w:val="00BB1EAF"/>
    <w:rsid w:val="00BB2A41"/>
    <w:rsid w:val="00BB2BE6"/>
    <w:rsid w:val="00BB2C84"/>
    <w:rsid w:val="00BB2D7D"/>
    <w:rsid w:val="00BB2EA9"/>
    <w:rsid w:val="00BB315C"/>
    <w:rsid w:val="00BB3272"/>
    <w:rsid w:val="00BB3516"/>
    <w:rsid w:val="00BB354D"/>
    <w:rsid w:val="00BB366D"/>
    <w:rsid w:val="00BB3A7F"/>
    <w:rsid w:val="00BB3CE0"/>
    <w:rsid w:val="00BB4080"/>
    <w:rsid w:val="00BB46B5"/>
    <w:rsid w:val="00BB4879"/>
    <w:rsid w:val="00BB49BF"/>
    <w:rsid w:val="00BB4B07"/>
    <w:rsid w:val="00BB51E1"/>
    <w:rsid w:val="00BB58CC"/>
    <w:rsid w:val="00BB5A42"/>
    <w:rsid w:val="00BB5C4F"/>
    <w:rsid w:val="00BB5C5D"/>
    <w:rsid w:val="00BB5C69"/>
    <w:rsid w:val="00BB5D41"/>
    <w:rsid w:val="00BB5D45"/>
    <w:rsid w:val="00BB5E42"/>
    <w:rsid w:val="00BB6147"/>
    <w:rsid w:val="00BB63AE"/>
    <w:rsid w:val="00BB7210"/>
    <w:rsid w:val="00BB75C8"/>
    <w:rsid w:val="00BB763C"/>
    <w:rsid w:val="00BB776F"/>
    <w:rsid w:val="00BB79C3"/>
    <w:rsid w:val="00BB7C62"/>
    <w:rsid w:val="00BB7D28"/>
    <w:rsid w:val="00BC002A"/>
    <w:rsid w:val="00BC0058"/>
    <w:rsid w:val="00BC0167"/>
    <w:rsid w:val="00BC01C8"/>
    <w:rsid w:val="00BC0596"/>
    <w:rsid w:val="00BC05AE"/>
    <w:rsid w:val="00BC09FC"/>
    <w:rsid w:val="00BC0BFD"/>
    <w:rsid w:val="00BC0CD3"/>
    <w:rsid w:val="00BC0D00"/>
    <w:rsid w:val="00BC0D5D"/>
    <w:rsid w:val="00BC0DE8"/>
    <w:rsid w:val="00BC16FD"/>
    <w:rsid w:val="00BC181D"/>
    <w:rsid w:val="00BC18FA"/>
    <w:rsid w:val="00BC1AB6"/>
    <w:rsid w:val="00BC1E00"/>
    <w:rsid w:val="00BC2078"/>
    <w:rsid w:val="00BC2081"/>
    <w:rsid w:val="00BC239C"/>
    <w:rsid w:val="00BC27BA"/>
    <w:rsid w:val="00BC2C3A"/>
    <w:rsid w:val="00BC2F66"/>
    <w:rsid w:val="00BC2F8C"/>
    <w:rsid w:val="00BC338A"/>
    <w:rsid w:val="00BC355B"/>
    <w:rsid w:val="00BC3710"/>
    <w:rsid w:val="00BC3898"/>
    <w:rsid w:val="00BC3AD5"/>
    <w:rsid w:val="00BC3B77"/>
    <w:rsid w:val="00BC3D22"/>
    <w:rsid w:val="00BC408E"/>
    <w:rsid w:val="00BC40DF"/>
    <w:rsid w:val="00BC41FD"/>
    <w:rsid w:val="00BC43A1"/>
    <w:rsid w:val="00BC4462"/>
    <w:rsid w:val="00BC450C"/>
    <w:rsid w:val="00BC4A07"/>
    <w:rsid w:val="00BC4A86"/>
    <w:rsid w:val="00BC4CB2"/>
    <w:rsid w:val="00BC4EE1"/>
    <w:rsid w:val="00BC5308"/>
    <w:rsid w:val="00BC54C1"/>
    <w:rsid w:val="00BC55E4"/>
    <w:rsid w:val="00BC55FC"/>
    <w:rsid w:val="00BC5BEA"/>
    <w:rsid w:val="00BC5CA7"/>
    <w:rsid w:val="00BC5DCB"/>
    <w:rsid w:val="00BC5DDB"/>
    <w:rsid w:val="00BC616D"/>
    <w:rsid w:val="00BC61B7"/>
    <w:rsid w:val="00BC61F8"/>
    <w:rsid w:val="00BC69A2"/>
    <w:rsid w:val="00BC6A3A"/>
    <w:rsid w:val="00BC6D56"/>
    <w:rsid w:val="00BC709B"/>
    <w:rsid w:val="00BC7220"/>
    <w:rsid w:val="00BC7239"/>
    <w:rsid w:val="00BC7490"/>
    <w:rsid w:val="00BC75DA"/>
    <w:rsid w:val="00BC765B"/>
    <w:rsid w:val="00BC77AC"/>
    <w:rsid w:val="00BC79CB"/>
    <w:rsid w:val="00BC7BCC"/>
    <w:rsid w:val="00BC7C48"/>
    <w:rsid w:val="00BC7CF8"/>
    <w:rsid w:val="00BD042D"/>
    <w:rsid w:val="00BD0CFF"/>
    <w:rsid w:val="00BD0F5D"/>
    <w:rsid w:val="00BD10E7"/>
    <w:rsid w:val="00BD12D5"/>
    <w:rsid w:val="00BD1338"/>
    <w:rsid w:val="00BD137F"/>
    <w:rsid w:val="00BD1926"/>
    <w:rsid w:val="00BD1AD6"/>
    <w:rsid w:val="00BD1E2E"/>
    <w:rsid w:val="00BD1F3E"/>
    <w:rsid w:val="00BD1F8D"/>
    <w:rsid w:val="00BD200E"/>
    <w:rsid w:val="00BD24E0"/>
    <w:rsid w:val="00BD2B43"/>
    <w:rsid w:val="00BD2C42"/>
    <w:rsid w:val="00BD31D4"/>
    <w:rsid w:val="00BD336D"/>
    <w:rsid w:val="00BD3771"/>
    <w:rsid w:val="00BD38D2"/>
    <w:rsid w:val="00BD38E3"/>
    <w:rsid w:val="00BD3903"/>
    <w:rsid w:val="00BD3C60"/>
    <w:rsid w:val="00BD3E84"/>
    <w:rsid w:val="00BD424C"/>
    <w:rsid w:val="00BD4B2D"/>
    <w:rsid w:val="00BD4DA7"/>
    <w:rsid w:val="00BD4E82"/>
    <w:rsid w:val="00BD5130"/>
    <w:rsid w:val="00BD5261"/>
    <w:rsid w:val="00BD5448"/>
    <w:rsid w:val="00BD54E2"/>
    <w:rsid w:val="00BD5501"/>
    <w:rsid w:val="00BD599D"/>
    <w:rsid w:val="00BD59D0"/>
    <w:rsid w:val="00BD5B4A"/>
    <w:rsid w:val="00BD5C18"/>
    <w:rsid w:val="00BD5CB6"/>
    <w:rsid w:val="00BD6154"/>
    <w:rsid w:val="00BD61C1"/>
    <w:rsid w:val="00BD65BA"/>
    <w:rsid w:val="00BD6BA0"/>
    <w:rsid w:val="00BD6E68"/>
    <w:rsid w:val="00BD6F6B"/>
    <w:rsid w:val="00BD7346"/>
    <w:rsid w:val="00BD7D87"/>
    <w:rsid w:val="00BE000D"/>
    <w:rsid w:val="00BE0070"/>
    <w:rsid w:val="00BE0496"/>
    <w:rsid w:val="00BE05AC"/>
    <w:rsid w:val="00BE05F4"/>
    <w:rsid w:val="00BE0807"/>
    <w:rsid w:val="00BE08D0"/>
    <w:rsid w:val="00BE093D"/>
    <w:rsid w:val="00BE0CA7"/>
    <w:rsid w:val="00BE10AC"/>
    <w:rsid w:val="00BE10D4"/>
    <w:rsid w:val="00BE12E3"/>
    <w:rsid w:val="00BE1581"/>
    <w:rsid w:val="00BE1714"/>
    <w:rsid w:val="00BE1738"/>
    <w:rsid w:val="00BE1864"/>
    <w:rsid w:val="00BE2075"/>
    <w:rsid w:val="00BE23A3"/>
    <w:rsid w:val="00BE2579"/>
    <w:rsid w:val="00BE27E5"/>
    <w:rsid w:val="00BE27FA"/>
    <w:rsid w:val="00BE27FC"/>
    <w:rsid w:val="00BE2C94"/>
    <w:rsid w:val="00BE2DDF"/>
    <w:rsid w:val="00BE2FAF"/>
    <w:rsid w:val="00BE313F"/>
    <w:rsid w:val="00BE32AA"/>
    <w:rsid w:val="00BE33E8"/>
    <w:rsid w:val="00BE3621"/>
    <w:rsid w:val="00BE36DC"/>
    <w:rsid w:val="00BE37CC"/>
    <w:rsid w:val="00BE3CA3"/>
    <w:rsid w:val="00BE3DC8"/>
    <w:rsid w:val="00BE416D"/>
    <w:rsid w:val="00BE43E3"/>
    <w:rsid w:val="00BE4446"/>
    <w:rsid w:val="00BE4588"/>
    <w:rsid w:val="00BE46A3"/>
    <w:rsid w:val="00BE4A35"/>
    <w:rsid w:val="00BE4A7B"/>
    <w:rsid w:val="00BE4AF9"/>
    <w:rsid w:val="00BE4B4E"/>
    <w:rsid w:val="00BE4CA2"/>
    <w:rsid w:val="00BE4D30"/>
    <w:rsid w:val="00BE4DB1"/>
    <w:rsid w:val="00BE4F5D"/>
    <w:rsid w:val="00BE4F83"/>
    <w:rsid w:val="00BE4FC3"/>
    <w:rsid w:val="00BE504B"/>
    <w:rsid w:val="00BE5324"/>
    <w:rsid w:val="00BE54D9"/>
    <w:rsid w:val="00BE5776"/>
    <w:rsid w:val="00BE58C4"/>
    <w:rsid w:val="00BE5B26"/>
    <w:rsid w:val="00BE5D4A"/>
    <w:rsid w:val="00BE5F3E"/>
    <w:rsid w:val="00BE62F2"/>
    <w:rsid w:val="00BE640B"/>
    <w:rsid w:val="00BE6579"/>
    <w:rsid w:val="00BE6590"/>
    <w:rsid w:val="00BE65E4"/>
    <w:rsid w:val="00BE66FA"/>
    <w:rsid w:val="00BE6A2B"/>
    <w:rsid w:val="00BE6AB3"/>
    <w:rsid w:val="00BE72CC"/>
    <w:rsid w:val="00BE76B2"/>
    <w:rsid w:val="00BE7763"/>
    <w:rsid w:val="00BE780E"/>
    <w:rsid w:val="00BE78DB"/>
    <w:rsid w:val="00BE79F4"/>
    <w:rsid w:val="00BE7A27"/>
    <w:rsid w:val="00BE7A42"/>
    <w:rsid w:val="00BE7F78"/>
    <w:rsid w:val="00BF0044"/>
    <w:rsid w:val="00BF057B"/>
    <w:rsid w:val="00BF09C2"/>
    <w:rsid w:val="00BF0ACA"/>
    <w:rsid w:val="00BF1247"/>
    <w:rsid w:val="00BF14CE"/>
    <w:rsid w:val="00BF14FE"/>
    <w:rsid w:val="00BF1562"/>
    <w:rsid w:val="00BF15AE"/>
    <w:rsid w:val="00BF15C6"/>
    <w:rsid w:val="00BF1880"/>
    <w:rsid w:val="00BF1B2D"/>
    <w:rsid w:val="00BF1BFF"/>
    <w:rsid w:val="00BF1D34"/>
    <w:rsid w:val="00BF1DFF"/>
    <w:rsid w:val="00BF1E7A"/>
    <w:rsid w:val="00BF1F8D"/>
    <w:rsid w:val="00BF2418"/>
    <w:rsid w:val="00BF3270"/>
    <w:rsid w:val="00BF350C"/>
    <w:rsid w:val="00BF3981"/>
    <w:rsid w:val="00BF3AD1"/>
    <w:rsid w:val="00BF3F25"/>
    <w:rsid w:val="00BF408E"/>
    <w:rsid w:val="00BF41B4"/>
    <w:rsid w:val="00BF429E"/>
    <w:rsid w:val="00BF4516"/>
    <w:rsid w:val="00BF45D3"/>
    <w:rsid w:val="00BF46BC"/>
    <w:rsid w:val="00BF4C26"/>
    <w:rsid w:val="00BF507D"/>
    <w:rsid w:val="00BF543E"/>
    <w:rsid w:val="00BF579C"/>
    <w:rsid w:val="00BF5850"/>
    <w:rsid w:val="00BF599C"/>
    <w:rsid w:val="00BF59C5"/>
    <w:rsid w:val="00BF59ED"/>
    <w:rsid w:val="00BF5ECB"/>
    <w:rsid w:val="00BF5F3E"/>
    <w:rsid w:val="00BF5FCD"/>
    <w:rsid w:val="00BF6287"/>
    <w:rsid w:val="00BF6702"/>
    <w:rsid w:val="00BF6779"/>
    <w:rsid w:val="00BF6843"/>
    <w:rsid w:val="00BF6C8D"/>
    <w:rsid w:val="00BF7022"/>
    <w:rsid w:val="00BF74B7"/>
    <w:rsid w:val="00BF74CE"/>
    <w:rsid w:val="00BF7945"/>
    <w:rsid w:val="00BF794E"/>
    <w:rsid w:val="00BF79CB"/>
    <w:rsid w:val="00BF7C5C"/>
    <w:rsid w:val="00BF7F6D"/>
    <w:rsid w:val="00BF7FFD"/>
    <w:rsid w:val="00C0003D"/>
    <w:rsid w:val="00C0038A"/>
    <w:rsid w:val="00C00390"/>
    <w:rsid w:val="00C00425"/>
    <w:rsid w:val="00C005EF"/>
    <w:rsid w:val="00C005F8"/>
    <w:rsid w:val="00C00B59"/>
    <w:rsid w:val="00C00DD3"/>
    <w:rsid w:val="00C00F5A"/>
    <w:rsid w:val="00C0146C"/>
    <w:rsid w:val="00C017DA"/>
    <w:rsid w:val="00C01945"/>
    <w:rsid w:val="00C019AA"/>
    <w:rsid w:val="00C01C9D"/>
    <w:rsid w:val="00C01D7A"/>
    <w:rsid w:val="00C0201D"/>
    <w:rsid w:val="00C020F2"/>
    <w:rsid w:val="00C02401"/>
    <w:rsid w:val="00C02481"/>
    <w:rsid w:val="00C03143"/>
    <w:rsid w:val="00C031C6"/>
    <w:rsid w:val="00C0322F"/>
    <w:rsid w:val="00C033CF"/>
    <w:rsid w:val="00C03487"/>
    <w:rsid w:val="00C03A86"/>
    <w:rsid w:val="00C03A8B"/>
    <w:rsid w:val="00C03ABB"/>
    <w:rsid w:val="00C03B3A"/>
    <w:rsid w:val="00C03D47"/>
    <w:rsid w:val="00C03E3B"/>
    <w:rsid w:val="00C0406E"/>
    <w:rsid w:val="00C04444"/>
    <w:rsid w:val="00C045A4"/>
    <w:rsid w:val="00C04BEF"/>
    <w:rsid w:val="00C04F0D"/>
    <w:rsid w:val="00C04F22"/>
    <w:rsid w:val="00C04F5D"/>
    <w:rsid w:val="00C05320"/>
    <w:rsid w:val="00C0558E"/>
    <w:rsid w:val="00C05AF5"/>
    <w:rsid w:val="00C0632D"/>
    <w:rsid w:val="00C06580"/>
    <w:rsid w:val="00C06630"/>
    <w:rsid w:val="00C06708"/>
    <w:rsid w:val="00C06781"/>
    <w:rsid w:val="00C06C48"/>
    <w:rsid w:val="00C0706E"/>
    <w:rsid w:val="00C07553"/>
    <w:rsid w:val="00C07805"/>
    <w:rsid w:val="00C07DAE"/>
    <w:rsid w:val="00C07FBD"/>
    <w:rsid w:val="00C10427"/>
    <w:rsid w:val="00C10C7A"/>
    <w:rsid w:val="00C10DE0"/>
    <w:rsid w:val="00C10E25"/>
    <w:rsid w:val="00C10E6E"/>
    <w:rsid w:val="00C10EE4"/>
    <w:rsid w:val="00C10FB5"/>
    <w:rsid w:val="00C110C3"/>
    <w:rsid w:val="00C114FF"/>
    <w:rsid w:val="00C11627"/>
    <w:rsid w:val="00C1170A"/>
    <w:rsid w:val="00C1173C"/>
    <w:rsid w:val="00C1185F"/>
    <w:rsid w:val="00C11B21"/>
    <w:rsid w:val="00C11E0B"/>
    <w:rsid w:val="00C1208C"/>
    <w:rsid w:val="00C121D7"/>
    <w:rsid w:val="00C1234E"/>
    <w:rsid w:val="00C12409"/>
    <w:rsid w:val="00C12513"/>
    <w:rsid w:val="00C12829"/>
    <w:rsid w:val="00C12871"/>
    <w:rsid w:val="00C12889"/>
    <w:rsid w:val="00C1295D"/>
    <w:rsid w:val="00C12A67"/>
    <w:rsid w:val="00C1308D"/>
    <w:rsid w:val="00C133D9"/>
    <w:rsid w:val="00C13AD8"/>
    <w:rsid w:val="00C13D41"/>
    <w:rsid w:val="00C1434E"/>
    <w:rsid w:val="00C1473B"/>
    <w:rsid w:val="00C14783"/>
    <w:rsid w:val="00C1488F"/>
    <w:rsid w:val="00C149B7"/>
    <w:rsid w:val="00C14E20"/>
    <w:rsid w:val="00C14FB7"/>
    <w:rsid w:val="00C152C8"/>
    <w:rsid w:val="00C15CAC"/>
    <w:rsid w:val="00C15CFD"/>
    <w:rsid w:val="00C16066"/>
    <w:rsid w:val="00C16748"/>
    <w:rsid w:val="00C167A7"/>
    <w:rsid w:val="00C16827"/>
    <w:rsid w:val="00C1686A"/>
    <w:rsid w:val="00C16A59"/>
    <w:rsid w:val="00C16C47"/>
    <w:rsid w:val="00C1702C"/>
    <w:rsid w:val="00C171F7"/>
    <w:rsid w:val="00C173AE"/>
    <w:rsid w:val="00C17923"/>
    <w:rsid w:val="00C17DBC"/>
    <w:rsid w:val="00C17F8E"/>
    <w:rsid w:val="00C200A4"/>
    <w:rsid w:val="00C203D4"/>
    <w:rsid w:val="00C2066C"/>
    <w:rsid w:val="00C20956"/>
    <w:rsid w:val="00C209E0"/>
    <w:rsid w:val="00C20A8D"/>
    <w:rsid w:val="00C20AF1"/>
    <w:rsid w:val="00C20D1A"/>
    <w:rsid w:val="00C20DC8"/>
    <w:rsid w:val="00C21271"/>
    <w:rsid w:val="00C21299"/>
    <w:rsid w:val="00C21321"/>
    <w:rsid w:val="00C21344"/>
    <w:rsid w:val="00C21777"/>
    <w:rsid w:val="00C21DCB"/>
    <w:rsid w:val="00C22004"/>
    <w:rsid w:val="00C22CC1"/>
    <w:rsid w:val="00C235B1"/>
    <w:rsid w:val="00C236D7"/>
    <w:rsid w:val="00C237FC"/>
    <w:rsid w:val="00C23970"/>
    <w:rsid w:val="00C239DE"/>
    <w:rsid w:val="00C23DF6"/>
    <w:rsid w:val="00C23E51"/>
    <w:rsid w:val="00C246F2"/>
    <w:rsid w:val="00C24847"/>
    <w:rsid w:val="00C249FC"/>
    <w:rsid w:val="00C24A5F"/>
    <w:rsid w:val="00C24B02"/>
    <w:rsid w:val="00C24BDE"/>
    <w:rsid w:val="00C24C50"/>
    <w:rsid w:val="00C24ED3"/>
    <w:rsid w:val="00C24EF6"/>
    <w:rsid w:val="00C24F40"/>
    <w:rsid w:val="00C25117"/>
    <w:rsid w:val="00C251ED"/>
    <w:rsid w:val="00C25299"/>
    <w:rsid w:val="00C25526"/>
    <w:rsid w:val="00C255EB"/>
    <w:rsid w:val="00C25632"/>
    <w:rsid w:val="00C2573D"/>
    <w:rsid w:val="00C257EB"/>
    <w:rsid w:val="00C25A33"/>
    <w:rsid w:val="00C25E2A"/>
    <w:rsid w:val="00C25FC9"/>
    <w:rsid w:val="00C2660B"/>
    <w:rsid w:val="00C26A01"/>
    <w:rsid w:val="00C26BF6"/>
    <w:rsid w:val="00C26BFC"/>
    <w:rsid w:val="00C26C78"/>
    <w:rsid w:val="00C272B6"/>
    <w:rsid w:val="00C2730E"/>
    <w:rsid w:val="00C3059D"/>
    <w:rsid w:val="00C307D2"/>
    <w:rsid w:val="00C3080D"/>
    <w:rsid w:val="00C30A0A"/>
    <w:rsid w:val="00C313AF"/>
    <w:rsid w:val="00C322B8"/>
    <w:rsid w:val="00C32AA8"/>
    <w:rsid w:val="00C32F54"/>
    <w:rsid w:val="00C33168"/>
    <w:rsid w:val="00C3338B"/>
    <w:rsid w:val="00C335B2"/>
    <w:rsid w:val="00C336B8"/>
    <w:rsid w:val="00C340A2"/>
    <w:rsid w:val="00C34654"/>
    <w:rsid w:val="00C34742"/>
    <w:rsid w:val="00C34C85"/>
    <w:rsid w:val="00C34E6E"/>
    <w:rsid w:val="00C34F02"/>
    <w:rsid w:val="00C34F84"/>
    <w:rsid w:val="00C351B0"/>
    <w:rsid w:val="00C35202"/>
    <w:rsid w:val="00C3531C"/>
    <w:rsid w:val="00C35379"/>
    <w:rsid w:val="00C3557F"/>
    <w:rsid w:val="00C355D4"/>
    <w:rsid w:val="00C357A9"/>
    <w:rsid w:val="00C35C5E"/>
    <w:rsid w:val="00C35F43"/>
    <w:rsid w:val="00C36022"/>
    <w:rsid w:val="00C360CD"/>
    <w:rsid w:val="00C361EF"/>
    <w:rsid w:val="00C363DD"/>
    <w:rsid w:val="00C36692"/>
    <w:rsid w:val="00C367CD"/>
    <w:rsid w:val="00C370A4"/>
    <w:rsid w:val="00C3791C"/>
    <w:rsid w:val="00C37CB2"/>
    <w:rsid w:val="00C37DCA"/>
    <w:rsid w:val="00C37FE6"/>
    <w:rsid w:val="00C40047"/>
    <w:rsid w:val="00C40112"/>
    <w:rsid w:val="00C408EE"/>
    <w:rsid w:val="00C40921"/>
    <w:rsid w:val="00C409DA"/>
    <w:rsid w:val="00C40BE4"/>
    <w:rsid w:val="00C40CF3"/>
    <w:rsid w:val="00C411B4"/>
    <w:rsid w:val="00C411DC"/>
    <w:rsid w:val="00C41397"/>
    <w:rsid w:val="00C417B0"/>
    <w:rsid w:val="00C419F7"/>
    <w:rsid w:val="00C41DDA"/>
    <w:rsid w:val="00C41E9B"/>
    <w:rsid w:val="00C41F76"/>
    <w:rsid w:val="00C420C0"/>
    <w:rsid w:val="00C420D2"/>
    <w:rsid w:val="00C426B7"/>
    <w:rsid w:val="00C426C3"/>
    <w:rsid w:val="00C42728"/>
    <w:rsid w:val="00C42B5F"/>
    <w:rsid w:val="00C42B78"/>
    <w:rsid w:val="00C43339"/>
    <w:rsid w:val="00C4338E"/>
    <w:rsid w:val="00C433BF"/>
    <w:rsid w:val="00C44692"/>
    <w:rsid w:val="00C4470D"/>
    <w:rsid w:val="00C44753"/>
    <w:rsid w:val="00C44772"/>
    <w:rsid w:val="00C44D37"/>
    <w:rsid w:val="00C4518A"/>
    <w:rsid w:val="00C4559B"/>
    <w:rsid w:val="00C456B4"/>
    <w:rsid w:val="00C4601B"/>
    <w:rsid w:val="00C4606C"/>
    <w:rsid w:val="00C46453"/>
    <w:rsid w:val="00C46653"/>
    <w:rsid w:val="00C46894"/>
    <w:rsid w:val="00C46952"/>
    <w:rsid w:val="00C46D3F"/>
    <w:rsid w:val="00C46D91"/>
    <w:rsid w:val="00C46EE6"/>
    <w:rsid w:val="00C47058"/>
    <w:rsid w:val="00C47108"/>
    <w:rsid w:val="00C471F0"/>
    <w:rsid w:val="00C4747C"/>
    <w:rsid w:val="00C4790A"/>
    <w:rsid w:val="00C47EC3"/>
    <w:rsid w:val="00C47EF2"/>
    <w:rsid w:val="00C501A9"/>
    <w:rsid w:val="00C5048F"/>
    <w:rsid w:val="00C50645"/>
    <w:rsid w:val="00C50875"/>
    <w:rsid w:val="00C50AEA"/>
    <w:rsid w:val="00C50B5A"/>
    <w:rsid w:val="00C511AA"/>
    <w:rsid w:val="00C51287"/>
    <w:rsid w:val="00C5174E"/>
    <w:rsid w:val="00C5175C"/>
    <w:rsid w:val="00C519E7"/>
    <w:rsid w:val="00C51A17"/>
    <w:rsid w:val="00C52DD8"/>
    <w:rsid w:val="00C530D1"/>
    <w:rsid w:val="00C53276"/>
    <w:rsid w:val="00C5378A"/>
    <w:rsid w:val="00C537A2"/>
    <w:rsid w:val="00C5422F"/>
    <w:rsid w:val="00C5426D"/>
    <w:rsid w:val="00C542E1"/>
    <w:rsid w:val="00C5450A"/>
    <w:rsid w:val="00C54CCB"/>
    <w:rsid w:val="00C550C0"/>
    <w:rsid w:val="00C55233"/>
    <w:rsid w:val="00C5537D"/>
    <w:rsid w:val="00C55D63"/>
    <w:rsid w:val="00C55E65"/>
    <w:rsid w:val="00C56050"/>
    <w:rsid w:val="00C562FA"/>
    <w:rsid w:val="00C563C1"/>
    <w:rsid w:val="00C56737"/>
    <w:rsid w:val="00C56B0D"/>
    <w:rsid w:val="00C56B15"/>
    <w:rsid w:val="00C56F59"/>
    <w:rsid w:val="00C56FBD"/>
    <w:rsid w:val="00C572AE"/>
    <w:rsid w:val="00C5734E"/>
    <w:rsid w:val="00C57AC9"/>
    <w:rsid w:val="00C57BD0"/>
    <w:rsid w:val="00C57C01"/>
    <w:rsid w:val="00C57C9B"/>
    <w:rsid w:val="00C57C9F"/>
    <w:rsid w:val="00C57D89"/>
    <w:rsid w:val="00C57E00"/>
    <w:rsid w:val="00C60183"/>
    <w:rsid w:val="00C602C3"/>
    <w:rsid w:val="00C6036F"/>
    <w:rsid w:val="00C607A3"/>
    <w:rsid w:val="00C60A91"/>
    <w:rsid w:val="00C60B86"/>
    <w:rsid w:val="00C60C4B"/>
    <w:rsid w:val="00C60DFC"/>
    <w:rsid w:val="00C60FBF"/>
    <w:rsid w:val="00C61729"/>
    <w:rsid w:val="00C618AD"/>
    <w:rsid w:val="00C618DD"/>
    <w:rsid w:val="00C61AD7"/>
    <w:rsid w:val="00C61F77"/>
    <w:rsid w:val="00C62229"/>
    <w:rsid w:val="00C62477"/>
    <w:rsid w:val="00C625AD"/>
    <w:rsid w:val="00C625B2"/>
    <w:rsid w:val="00C626CA"/>
    <w:rsid w:val="00C6276B"/>
    <w:rsid w:val="00C629A2"/>
    <w:rsid w:val="00C62A3F"/>
    <w:rsid w:val="00C62B47"/>
    <w:rsid w:val="00C62B88"/>
    <w:rsid w:val="00C62D62"/>
    <w:rsid w:val="00C630C7"/>
    <w:rsid w:val="00C63513"/>
    <w:rsid w:val="00C6377D"/>
    <w:rsid w:val="00C637E7"/>
    <w:rsid w:val="00C63A24"/>
    <w:rsid w:val="00C63B06"/>
    <w:rsid w:val="00C63C9B"/>
    <w:rsid w:val="00C640B8"/>
    <w:rsid w:val="00C64102"/>
    <w:rsid w:val="00C64160"/>
    <w:rsid w:val="00C641D3"/>
    <w:rsid w:val="00C641EA"/>
    <w:rsid w:val="00C6477E"/>
    <w:rsid w:val="00C64A6F"/>
    <w:rsid w:val="00C64A9F"/>
    <w:rsid w:val="00C64AA0"/>
    <w:rsid w:val="00C65017"/>
    <w:rsid w:val="00C65695"/>
    <w:rsid w:val="00C65769"/>
    <w:rsid w:val="00C659DD"/>
    <w:rsid w:val="00C65A48"/>
    <w:rsid w:val="00C65A74"/>
    <w:rsid w:val="00C65DA9"/>
    <w:rsid w:val="00C65DD7"/>
    <w:rsid w:val="00C66031"/>
    <w:rsid w:val="00C6603A"/>
    <w:rsid w:val="00C66050"/>
    <w:rsid w:val="00C663E8"/>
    <w:rsid w:val="00C66989"/>
    <w:rsid w:val="00C669B9"/>
    <w:rsid w:val="00C66AC3"/>
    <w:rsid w:val="00C66BE1"/>
    <w:rsid w:val="00C67142"/>
    <w:rsid w:val="00C6742A"/>
    <w:rsid w:val="00C67885"/>
    <w:rsid w:val="00C67963"/>
    <w:rsid w:val="00C6798F"/>
    <w:rsid w:val="00C67B8C"/>
    <w:rsid w:val="00C67D0A"/>
    <w:rsid w:val="00C67E06"/>
    <w:rsid w:val="00C707F3"/>
    <w:rsid w:val="00C70AC5"/>
    <w:rsid w:val="00C7121E"/>
    <w:rsid w:val="00C712FD"/>
    <w:rsid w:val="00C7141A"/>
    <w:rsid w:val="00C714EB"/>
    <w:rsid w:val="00C71599"/>
    <w:rsid w:val="00C71650"/>
    <w:rsid w:val="00C71699"/>
    <w:rsid w:val="00C718BB"/>
    <w:rsid w:val="00C71C5A"/>
    <w:rsid w:val="00C71C86"/>
    <w:rsid w:val="00C72100"/>
    <w:rsid w:val="00C7249F"/>
    <w:rsid w:val="00C72976"/>
    <w:rsid w:val="00C72A70"/>
    <w:rsid w:val="00C72D42"/>
    <w:rsid w:val="00C72E99"/>
    <w:rsid w:val="00C72F75"/>
    <w:rsid w:val="00C730B8"/>
    <w:rsid w:val="00C731A6"/>
    <w:rsid w:val="00C7350F"/>
    <w:rsid w:val="00C7362A"/>
    <w:rsid w:val="00C73640"/>
    <w:rsid w:val="00C737D5"/>
    <w:rsid w:val="00C7383F"/>
    <w:rsid w:val="00C73A11"/>
    <w:rsid w:val="00C73E7F"/>
    <w:rsid w:val="00C741BC"/>
    <w:rsid w:val="00C74338"/>
    <w:rsid w:val="00C744CD"/>
    <w:rsid w:val="00C74514"/>
    <w:rsid w:val="00C746A1"/>
    <w:rsid w:val="00C747E7"/>
    <w:rsid w:val="00C74A0D"/>
    <w:rsid w:val="00C74D6B"/>
    <w:rsid w:val="00C75070"/>
    <w:rsid w:val="00C755CE"/>
    <w:rsid w:val="00C7572F"/>
    <w:rsid w:val="00C75A4D"/>
    <w:rsid w:val="00C75A6B"/>
    <w:rsid w:val="00C75AB8"/>
    <w:rsid w:val="00C75C60"/>
    <w:rsid w:val="00C75FA0"/>
    <w:rsid w:val="00C761C9"/>
    <w:rsid w:val="00C767F3"/>
    <w:rsid w:val="00C7683D"/>
    <w:rsid w:val="00C7695D"/>
    <w:rsid w:val="00C76C8B"/>
    <w:rsid w:val="00C76EF9"/>
    <w:rsid w:val="00C76FE3"/>
    <w:rsid w:val="00C77072"/>
    <w:rsid w:val="00C7731B"/>
    <w:rsid w:val="00C7737C"/>
    <w:rsid w:val="00C77BDA"/>
    <w:rsid w:val="00C77DEF"/>
    <w:rsid w:val="00C803BF"/>
    <w:rsid w:val="00C80574"/>
    <w:rsid w:val="00C80934"/>
    <w:rsid w:val="00C80C3E"/>
    <w:rsid w:val="00C80F53"/>
    <w:rsid w:val="00C812CE"/>
    <w:rsid w:val="00C81315"/>
    <w:rsid w:val="00C815D0"/>
    <w:rsid w:val="00C81663"/>
    <w:rsid w:val="00C81A7D"/>
    <w:rsid w:val="00C81B53"/>
    <w:rsid w:val="00C81D78"/>
    <w:rsid w:val="00C822B8"/>
    <w:rsid w:val="00C82359"/>
    <w:rsid w:val="00C82427"/>
    <w:rsid w:val="00C824B1"/>
    <w:rsid w:val="00C829A3"/>
    <w:rsid w:val="00C82B70"/>
    <w:rsid w:val="00C82C96"/>
    <w:rsid w:val="00C82D4A"/>
    <w:rsid w:val="00C82D76"/>
    <w:rsid w:val="00C831A4"/>
    <w:rsid w:val="00C834BD"/>
    <w:rsid w:val="00C836D3"/>
    <w:rsid w:val="00C839A8"/>
    <w:rsid w:val="00C83FB7"/>
    <w:rsid w:val="00C8410F"/>
    <w:rsid w:val="00C84135"/>
    <w:rsid w:val="00C84150"/>
    <w:rsid w:val="00C844FB"/>
    <w:rsid w:val="00C845A4"/>
    <w:rsid w:val="00C84A04"/>
    <w:rsid w:val="00C84B27"/>
    <w:rsid w:val="00C84DE0"/>
    <w:rsid w:val="00C85260"/>
    <w:rsid w:val="00C86123"/>
    <w:rsid w:val="00C86336"/>
    <w:rsid w:val="00C8690B"/>
    <w:rsid w:val="00C86D1D"/>
    <w:rsid w:val="00C86F72"/>
    <w:rsid w:val="00C87449"/>
    <w:rsid w:val="00C87481"/>
    <w:rsid w:val="00C874D8"/>
    <w:rsid w:val="00C87529"/>
    <w:rsid w:val="00C87569"/>
    <w:rsid w:val="00C87635"/>
    <w:rsid w:val="00C8790C"/>
    <w:rsid w:val="00C87AA7"/>
    <w:rsid w:val="00C9024A"/>
    <w:rsid w:val="00C90333"/>
    <w:rsid w:val="00C90590"/>
    <w:rsid w:val="00C90A2D"/>
    <w:rsid w:val="00C90C1E"/>
    <w:rsid w:val="00C91189"/>
    <w:rsid w:val="00C914D1"/>
    <w:rsid w:val="00C9154A"/>
    <w:rsid w:val="00C915BE"/>
    <w:rsid w:val="00C919A5"/>
    <w:rsid w:val="00C91B02"/>
    <w:rsid w:val="00C91CDC"/>
    <w:rsid w:val="00C920E8"/>
    <w:rsid w:val="00C9221E"/>
    <w:rsid w:val="00C929C7"/>
    <w:rsid w:val="00C92E53"/>
    <w:rsid w:val="00C92EE8"/>
    <w:rsid w:val="00C93120"/>
    <w:rsid w:val="00C9333E"/>
    <w:rsid w:val="00C936EB"/>
    <w:rsid w:val="00C93A18"/>
    <w:rsid w:val="00C93D92"/>
    <w:rsid w:val="00C943A9"/>
    <w:rsid w:val="00C946B3"/>
    <w:rsid w:val="00C94793"/>
    <w:rsid w:val="00C94A8A"/>
    <w:rsid w:val="00C94DA8"/>
    <w:rsid w:val="00C951BA"/>
    <w:rsid w:val="00C951FB"/>
    <w:rsid w:val="00C953BB"/>
    <w:rsid w:val="00C9575D"/>
    <w:rsid w:val="00C95925"/>
    <w:rsid w:val="00C95D4C"/>
    <w:rsid w:val="00C95EF1"/>
    <w:rsid w:val="00C96716"/>
    <w:rsid w:val="00C967E5"/>
    <w:rsid w:val="00C96FCA"/>
    <w:rsid w:val="00C971A5"/>
    <w:rsid w:val="00C97494"/>
    <w:rsid w:val="00C9770A"/>
    <w:rsid w:val="00C97822"/>
    <w:rsid w:val="00C97BA3"/>
    <w:rsid w:val="00C97BF8"/>
    <w:rsid w:val="00C97CA8"/>
    <w:rsid w:val="00C97DC2"/>
    <w:rsid w:val="00CA00D6"/>
    <w:rsid w:val="00CA0332"/>
    <w:rsid w:val="00CA0388"/>
    <w:rsid w:val="00CA03A6"/>
    <w:rsid w:val="00CA0758"/>
    <w:rsid w:val="00CA087A"/>
    <w:rsid w:val="00CA107E"/>
    <w:rsid w:val="00CA18AC"/>
    <w:rsid w:val="00CA1AB5"/>
    <w:rsid w:val="00CA1BEF"/>
    <w:rsid w:val="00CA1D0B"/>
    <w:rsid w:val="00CA1F84"/>
    <w:rsid w:val="00CA207C"/>
    <w:rsid w:val="00CA2214"/>
    <w:rsid w:val="00CA2352"/>
    <w:rsid w:val="00CA24AF"/>
    <w:rsid w:val="00CA2997"/>
    <w:rsid w:val="00CA2C72"/>
    <w:rsid w:val="00CA2CCE"/>
    <w:rsid w:val="00CA2D85"/>
    <w:rsid w:val="00CA2D97"/>
    <w:rsid w:val="00CA3123"/>
    <w:rsid w:val="00CA322D"/>
    <w:rsid w:val="00CA3546"/>
    <w:rsid w:val="00CA366B"/>
    <w:rsid w:val="00CA3768"/>
    <w:rsid w:val="00CA3D86"/>
    <w:rsid w:val="00CA3F9E"/>
    <w:rsid w:val="00CA3FEC"/>
    <w:rsid w:val="00CA42CF"/>
    <w:rsid w:val="00CA4321"/>
    <w:rsid w:val="00CA4853"/>
    <w:rsid w:val="00CA4B12"/>
    <w:rsid w:val="00CA4BB8"/>
    <w:rsid w:val="00CA522D"/>
    <w:rsid w:val="00CA5532"/>
    <w:rsid w:val="00CA55C4"/>
    <w:rsid w:val="00CA5874"/>
    <w:rsid w:val="00CA59F7"/>
    <w:rsid w:val="00CA5E71"/>
    <w:rsid w:val="00CA5EA6"/>
    <w:rsid w:val="00CA5F77"/>
    <w:rsid w:val="00CA62A1"/>
    <w:rsid w:val="00CA63F0"/>
    <w:rsid w:val="00CA6642"/>
    <w:rsid w:val="00CA6BC8"/>
    <w:rsid w:val="00CA70C5"/>
    <w:rsid w:val="00CA714A"/>
    <w:rsid w:val="00CA741C"/>
    <w:rsid w:val="00CA76C3"/>
    <w:rsid w:val="00CA7B57"/>
    <w:rsid w:val="00CA7D2F"/>
    <w:rsid w:val="00CA7E71"/>
    <w:rsid w:val="00CA7FDE"/>
    <w:rsid w:val="00CB07C9"/>
    <w:rsid w:val="00CB09BD"/>
    <w:rsid w:val="00CB0B02"/>
    <w:rsid w:val="00CB11E9"/>
    <w:rsid w:val="00CB13BC"/>
    <w:rsid w:val="00CB14FB"/>
    <w:rsid w:val="00CB15B0"/>
    <w:rsid w:val="00CB175F"/>
    <w:rsid w:val="00CB23F0"/>
    <w:rsid w:val="00CB2AF6"/>
    <w:rsid w:val="00CB2B11"/>
    <w:rsid w:val="00CB2B88"/>
    <w:rsid w:val="00CB31C1"/>
    <w:rsid w:val="00CB3288"/>
    <w:rsid w:val="00CB32BB"/>
    <w:rsid w:val="00CB3367"/>
    <w:rsid w:val="00CB33AF"/>
    <w:rsid w:val="00CB37B6"/>
    <w:rsid w:val="00CB3848"/>
    <w:rsid w:val="00CB396E"/>
    <w:rsid w:val="00CB3B0B"/>
    <w:rsid w:val="00CB3B4E"/>
    <w:rsid w:val="00CB3EDD"/>
    <w:rsid w:val="00CB4282"/>
    <w:rsid w:val="00CB438E"/>
    <w:rsid w:val="00CB4427"/>
    <w:rsid w:val="00CB44C0"/>
    <w:rsid w:val="00CB4568"/>
    <w:rsid w:val="00CB460E"/>
    <w:rsid w:val="00CB467E"/>
    <w:rsid w:val="00CB4B84"/>
    <w:rsid w:val="00CB4EE4"/>
    <w:rsid w:val="00CB4F15"/>
    <w:rsid w:val="00CB4F79"/>
    <w:rsid w:val="00CB5265"/>
    <w:rsid w:val="00CB57D8"/>
    <w:rsid w:val="00CB5977"/>
    <w:rsid w:val="00CB5DAD"/>
    <w:rsid w:val="00CB608C"/>
    <w:rsid w:val="00CB6334"/>
    <w:rsid w:val="00CB64A1"/>
    <w:rsid w:val="00CB654B"/>
    <w:rsid w:val="00CB66A5"/>
    <w:rsid w:val="00CB6ABA"/>
    <w:rsid w:val="00CB6BF5"/>
    <w:rsid w:val="00CB6FAC"/>
    <w:rsid w:val="00CB75E4"/>
    <w:rsid w:val="00CB7754"/>
    <w:rsid w:val="00CB78A4"/>
    <w:rsid w:val="00CB7910"/>
    <w:rsid w:val="00CB7A52"/>
    <w:rsid w:val="00CB7A65"/>
    <w:rsid w:val="00CB7ABA"/>
    <w:rsid w:val="00CB7B02"/>
    <w:rsid w:val="00CB7CC1"/>
    <w:rsid w:val="00CC0103"/>
    <w:rsid w:val="00CC0283"/>
    <w:rsid w:val="00CC0456"/>
    <w:rsid w:val="00CC05FE"/>
    <w:rsid w:val="00CC0749"/>
    <w:rsid w:val="00CC0848"/>
    <w:rsid w:val="00CC09F5"/>
    <w:rsid w:val="00CC0AF2"/>
    <w:rsid w:val="00CC0BC7"/>
    <w:rsid w:val="00CC0C6A"/>
    <w:rsid w:val="00CC0DEA"/>
    <w:rsid w:val="00CC0EA7"/>
    <w:rsid w:val="00CC0EF2"/>
    <w:rsid w:val="00CC10D9"/>
    <w:rsid w:val="00CC16D0"/>
    <w:rsid w:val="00CC1794"/>
    <w:rsid w:val="00CC2177"/>
    <w:rsid w:val="00CC24B5"/>
    <w:rsid w:val="00CC2A28"/>
    <w:rsid w:val="00CC2C34"/>
    <w:rsid w:val="00CC2FE1"/>
    <w:rsid w:val="00CC3100"/>
    <w:rsid w:val="00CC32DF"/>
    <w:rsid w:val="00CC37EC"/>
    <w:rsid w:val="00CC3A54"/>
    <w:rsid w:val="00CC3D78"/>
    <w:rsid w:val="00CC4583"/>
    <w:rsid w:val="00CC480B"/>
    <w:rsid w:val="00CC4B4A"/>
    <w:rsid w:val="00CC4ECF"/>
    <w:rsid w:val="00CC501F"/>
    <w:rsid w:val="00CC5040"/>
    <w:rsid w:val="00CC5258"/>
    <w:rsid w:val="00CC52F1"/>
    <w:rsid w:val="00CC5587"/>
    <w:rsid w:val="00CC57DF"/>
    <w:rsid w:val="00CC59DE"/>
    <w:rsid w:val="00CC5A9C"/>
    <w:rsid w:val="00CC5D17"/>
    <w:rsid w:val="00CC61DC"/>
    <w:rsid w:val="00CC643D"/>
    <w:rsid w:val="00CC6984"/>
    <w:rsid w:val="00CC6A18"/>
    <w:rsid w:val="00CC6A47"/>
    <w:rsid w:val="00CC6AAC"/>
    <w:rsid w:val="00CC6CFF"/>
    <w:rsid w:val="00CC6E72"/>
    <w:rsid w:val="00CC6F96"/>
    <w:rsid w:val="00CC7636"/>
    <w:rsid w:val="00CC7E4B"/>
    <w:rsid w:val="00CD0228"/>
    <w:rsid w:val="00CD02AA"/>
    <w:rsid w:val="00CD02D7"/>
    <w:rsid w:val="00CD0580"/>
    <w:rsid w:val="00CD0CE9"/>
    <w:rsid w:val="00CD14C1"/>
    <w:rsid w:val="00CD18B5"/>
    <w:rsid w:val="00CD1BAF"/>
    <w:rsid w:val="00CD1E99"/>
    <w:rsid w:val="00CD1F94"/>
    <w:rsid w:val="00CD200C"/>
    <w:rsid w:val="00CD20E1"/>
    <w:rsid w:val="00CD2382"/>
    <w:rsid w:val="00CD27B4"/>
    <w:rsid w:val="00CD27F2"/>
    <w:rsid w:val="00CD2854"/>
    <w:rsid w:val="00CD29F8"/>
    <w:rsid w:val="00CD2B51"/>
    <w:rsid w:val="00CD2BE9"/>
    <w:rsid w:val="00CD323A"/>
    <w:rsid w:val="00CD377A"/>
    <w:rsid w:val="00CD39A7"/>
    <w:rsid w:val="00CD3D1C"/>
    <w:rsid w:val="00CD4214"/>
    <w:rsid w:val="00CD42E7"/>
    <w:rsid w:val="00CD4305"/>
    <w:rsid w:val="00CD454F"/>
    <w:rsid w:val="00CD470C"/>
    <w:rsid w:val="00CD4755"/>
    <w:rsid w:val="00CD4ADF"/>
    <w:rsid w:val="00CD5212"/>
    <w:rsid w:val="00CD521A"/>
    <w:rsid w:val="00CD5421"/>
    <w:rsid w:val="00CD551C"/>
    <w:rsid w:val="00CD5A63"/>
    <w:rsid w:val="00CD60D8"/>
    <w:rsid w:val="00CD6460"/>
    <w:rsid w:val="00CD6C7D"/>
    <w:rsid w:val="00CD6D3E"/>
    <w:rsid w:val="00CD710A"/>
    <w:rsid w:val="00CD7343"/>
    <w:rsid w:val="00CD74AA"/>
    <w:rsid w:val="00CD7918"/>
    <w:rsid w:val="00CE0213"/>
    <w:rsid w:val="00CE029C"/>
    <w:rsid w:val="00CE0718"/>
    <w:rsid w:val="00CE0842"/>
    <w:rsid w:val="00CE1441"/>
    <w:rsid w:val="00CE1626"/>
    <w:rsid w:val="00CE16E3"/>
    <w:rsid w:val="00CE1BFA"/>
    <w:rsid w:val="00CE2706"/>
    <w:rsid w:val="00CE2722"/>
    <w:rsid w:val="00CE2835"/>
    <w:rsid w:val="00CE2C34"/>
    <w:rsid w:val="00CE2D00"/>
    <w:rsid w:val="00CE3007"/>
    <w:rsid w:val="00CE3227"/>
    <w:rsid w:val="00CE365D"/>
    <w:rsid w:val="00CE36C8"/>
    <w:rsid w:val="00CE3BAE"/>
    <w:rsid w:val="00CE3C66"/>
    <w:rsid w:val="00CE43FD"/>
    <w:rsid w:val="00CE45B0"/>
    <w:rsid w:val="00CE4F45"/>
    <w:rsid w:val="00CE4FD3"/>
    <w:rsid w:val="00CE51BB"/>
    <w:rsid w:val="00CE58AD"/>
    <w:rsid w:val="00CE598C"/>
    <w:rsid w:val="00CE5A80"/>
    <w:rsid w:val="00CE5B51"/>
    <w:rsid w:val="00CE6059"/>
    <w:rsid w:val="00CE608D"/>
    <w:rsid w:val="00CE621A"/>
    <w:rsid w:val="00CE6590"/>
    <w:rsid w:val="00CE6B9E"/>
    <w:rsid w:val="00CE6C77"/>
    <w:rsid w:val="00CE78B5"/>
    <w:rsid w:val="00CE7967"/>
    <w:rsid w:val="00CE7BC6"/>
    <w:rsid w:val="00CE7E01"/>
    <w:rsid w:val="00CE7F3B"/>
    <w:rsid w:val="00CF0381"/>
    <w:rsid w:val="00CF08DC"/>
    <w:rsid w:val="00CF0C6E"/>
    <w:rsid w:val="00CF0D69"/>
    <w:rsid w:val="00CF0D6C"/>
    <w:rsid w:val="00CF151D"/>
    <w:rsid w:val="00CF19DC"/>
    <w:rsid w:val="00CF1BCB"/>
    <w:rsid w:val="00CF1DE5"/>
    <w:rsid w:val="00CF1EAB"/>
    <w:rsid w:val="00CF1FAA"/>
    <w:rsid w:val="00CF20F7"/>
    <w:rsid w:val="00CF21E5"/>
    <w:rsid w:val="00CF21F9"/>
    <w:rsid w:val="00CF266D"/>
    <w:rsid w:val="00CF3359"/>
    <w:rsid w:val="00CF3377"/>
    <w:rsid w:val="00CF385B"/>
    <w:rsid w:val="00CF3FE8"/>
    <w:rsid w:val="00CF40BE"/>
    <w:rsid w:val="00CF4111"/>
    <w:rsid w:val="00CF4B04"/>
    <w:rsid w:val="00CF4B32"/>
    <w:rsid w:val="00CF4D86"/>
    <w:rsid w:val="00CF4EFB"/>
    <w:rsid w:val="00CF501C"/>
    <w:rsid w:val="00CF508C"/>
    <w:rsid w:val="00CF535B"/>
    <w:rsid w:val="00CF64BA"/>
    <w:rsid w:val="00CF68F6"/>
    <w:rsid w:val="00CF6953"/>
    <w:rsid w:val="00CF6E44"/>
    <w:rsid w:val="00CF6E8C"/>
    <w:rsid w:val="00CF73DC"/>
    <w:rsid w:val="00CF789A"/>
    <w:rsid w:val="00CF78B3"/>
    <w:rsid w:val="00CF78DF"/>
    <w:rsid w:val="00CF7AAC"/>
    <w:rsid w:val="00CF7B87"/>
    <w:rsid w:val="00CF7CA5"/>
    <w:rsid w:val="00D00684"/>
    <w:rsid w:val="00D009BB"/>
    <w:rsid w:val="00D00A8A"/>
    <w:rsid w:val="00D00AFB"/>
    <w:rsid w:val="00D00C94"/>
    <w:rsid w:val="00D00F1B"/>
    <w:rsid w:val="00D01021"/>
    <w:rsid w:val="00D01187"/>
    <w:rsid w:val="00D011E1"/>
    <w:rsid w:val="00D017A0"/>
    <w:rsid w:val="00D0198A"/>
    <w:rsid w:val="00D019A3"/>
    <w:rsid w:val="00D01A4A"/>
    <w:rsid w:val="00D01B6B"/>
    <w:rsid w:val="00D02242"/>
    <w:rsid w:val="00D025CB"/>
    <w:rsid w:val="00D0276F"/>
    <w:rsid w:val="00D027AA"/>
    <w:rsid w:val="00D02AA3"/>
    <w:rsid w:val="00D02AE8"/>
    <w:rsid w:val="00D02B59"/>
    <w:rsid w:val="00D02EC1"/>
    <w:rsid w:val="00D02F54"/>
    <w:rsid w:val="00D03044"/>
    <w:rsid w:val="00D0324C"/>
    <w:rsid w:val="00D03270"/>
    <w:rsid w:val="00D03625"/>
    <w:rsid w:val="00D03629"/>
    <w:rsid w:val="00D03998"/>
    <w:rsid w:val="00D03A16"/>
    <w:rsid w:val="00D03A27"/>
    <w:rsid w:val="00D03BE2"/>
    <w:rsid w:val="00D03CB6"/>
    <w:rsid w:val="00D040E1"/>
    <w:rsid w:val="00D04854"/>
    <w:rsid w:val="00D048EF"/>
    <w:rsid w:val="00D04A3B"/>
    <w:rsid w:val="00D04B9B"/>
    <w:rsid w:val="00D04D3B"/>
    <w:rsid w:val="00D05353"/>
    <w:rsid w:val="00D0573F"/>
    <w:rsid w:val="00D05908"/>
    <w:rsid w:val="00D059E6"/>
    <w:rsid w:val="00D05B22"/>
    <w:rsid w:val="00D05E7C"/>
    <w:rsid w:val="00D05F3F"/>
    <w:rsid w:val="00D05F64"/>
    <w:rsid w:val="00D06489"/>
    <w:rsid w:val="00D0668E"/>
    <w:rsid w:val="00D06749"/>
    <w:rsid w:val="00D067F8"/>
    <w:rsid w:val="00D06827"/>
    <w:rsid w:val="00D06A35"/>
    <w:rsid w:val="00D06AF7"/>
    <w:rsid w:val="00D06C3E"/>
    <w:rsid w:val="00D06E13"/>
    <w:rsid w:val="00D06FA2"/>
    <w:rsid w:val="00D07369"/>
    <w:rsid w:val="00D07629"/>
    <w:rsid w:val="00D078CC"/>
    <w:rsid w:val="00D07BC2"/>
    <w:rsid w:val="00D07EB0"/>
    <w:rsid w:val="00D10029"/>
    <w:rsid w:val="00D102F9"/>
    <w:rsid w:val="00D104C2"/>
    <w:rsid w:val="00D10508"/>
    <w:rsid w:val="00D10731"/>
    <w:rsid w:val="00D10973"/>
    <w:rsid w:val="00D10A55"/>
    <w:rsid w:val="00D1110C"/>
    <w:rsid w:val="00D11266"/>
    <w:rsid w:val="00D1137A"/>
    <w:rsid w:val="00D1148D"/>
    <w:rsid w:val="00D11B3F"/>
    <w:rsid w:val="00D11D9C"/>
    <w:rsid w:val="00D11EC2"/>
    <w:rsid w:val="00D1226F"/>
    <w:rsid w:val="00D12800"/>
    <w:rsid w:val="00D12AC1"/>
    <w:rsid w:val="00D12DF5"/>
    <w:rsid w:val="00D1372E"/>
    <w:rsid w:val="00D13832"/>
    <w:rsid w:val="00D13A64"/>
    <w:rsid w:val="00D13C6E"/>
    <w:rsid w:val="00D13E29"/>
    <w:rsid w:val="00D1406E"/>
    <w:rsid w:val="00D14530"/>
    <w:rsid w:val="00D146D5"/>
    <w:rsid w:val="00D147C7"/>
    <w:rsid w:val="00D14CCD"/>
    <w:rsid w:val="00D15177"/>
    <w:rsid w:val="00D1524D"/>
    <w:rsid w:val="00D1531D"/>
    <w:rsid w:val="00D15370"/>
    <w:rsid w:val="00D15531"/>
    <w:rsid w:val="00D15564"/>
    <w:rsid w:val="00D1581C"/>
    <w:rsid w:val="00D15B45"/>
    <w:rsid w:val="00D15CC7"/>
    <w:rsid w:val="00D15FCC"/>
    <w:rsid w:val="00D16779"/>
    <w:rsid w:val="00D16AE8"/>
    <w:rsid w:val="00D16C4A"/>
    <w:rsid w:val="00D16FD4"/>
    <w:rsid w:val="00D17BCB"/>
    <w:rsid w:val="00D17C49"/>
    <w:rsid w:val="00D17E48"/>
    <w:rsid w:val="00D17F45"/>
    <w:rsid w:val="00D20214"/>
    <w:rsid w:val="00D20AA1"/>
    <w:rsid w:val="00D2138B"/>
    <w:rsid w:val="00D213EE"/>
    <w:rsid w:val="00D21524"/>
    <w:rsid w:val="00D21B4C"/>
    <w:rsid w:val="00D21CAF"/>
    <w:rsid w:val="00D21D65"/>
    <w:rsid w:val="00D21DD1"/>
    <w:rsid w:val="00D21F1F"/>
    <w:rsid w:val="00D2209D"/>
    <w:rsid w:val="00D2212F"/>
    <w:rsid w:val="00D224F7"/>
    <w:rsid w:val="00D2265C"/>
    <w:rsid w:val="00D228BD"/>
    <w:rsid w:val="00D22B3D"/>
    <w:rsid w:val="00D22B87"/>
    <w:rsid w:val="00D22BD2"/>
    <w:rsid w:val="00D22F30"/>
    <w:rsid w:val="00D23240"/>
    <w:rsid w:val="00D2359B"/>
    <w:rsid w:val="00D23610"/>
    <w:rsid w:val="00D236EB"/>
    <w:rsid w:val="00D23842"/>
    <w:rsid w:val="00D23AC8"/>
    <w:rsid w:val="00D23D10"/>
    <w:rsid w:val="00D242BB"/>
    <w:rsid w:val="00D24810"/>
    <w:rsid w:val="00D24D18"/>
    <w:rsid w:val="00D24F65"/>
    <w:rsid w:val="00D2500E"/>
    <w:rsid w:val="00D25231"/>
    <w:rsid w:val="00D25728"/>
    <w:rsid w:val="00D25A51"/>
    <w:rsid w:val="00D25BD0"/>
    <w:rsid w:val="00D25FF6"/>
    <w:rsid w:val="00D26048"/>
    <w:rsid w:val="00D265EA"/>
    <w:rsid w:val="00D2671D"/>
    <w:rsid w:val="00D26AA5"/>
    <w:rsid w:val="00D26D39"/>
    <w:rsid w:val="00D271BB"/>
    <w:rsid w:val="00D27243"/>
    <w:rsid w:val="00D272FA"/>
    <w:rsid w:val="00D277B3"/>
    <w:rsid w:val="00D278C6"/>
    <w:rsid w:val="00D27EE6"/>
    <w:rsid w:val="00D305BA"/>
    <w:rsid w:val="00D306FF"/>
    <w:rsid w:val="00D307D2"/>
    <w:rsid w:val="00D3083A"/>
    <w:rsid w:val="00D30ECF"/>
    <w:rsid w:val="00D31426"/>
    <w:rsid w:val="00D316B5"/>
    <w:rsid w:val="00D31767"/>
    <w:rsid w:val="00D3187E"/>
    <w:rsid w:val="00D31C75"/>
    <w:rsid w:val="00D31CE2"/>
    <w:rsid w:val="00D31F15"/>
    <w:rsid w:val="00D31F1F"/>
    <w:rsid w:val="00D32779"/>
    <w:rsid w:val="00D32DF6"/>
    <w:rsid w:val="00D33055"/>
    <w:rsid w:val="00D334F1"/>
    <w:rsid w:val="00D3360C"/>
    <w:rsid w:val="00D3386D"/>
    <w:rsid w:val="00D3396F"/>
    <w:rsid w:val="00D33F94"/>
    <w:rsid w:val="00D341EE"/>
    <w:rsid w:val="00D343D9"/>
    <w:rsid w:val="00D344D3"/>
    <w:rsid w:val="00D34AD3"/>
    <w:rsid w:val="00D34C22"/>
    <w:rsid w:val="00D34ECB"/>
    <w:rsid w:val="00D350C4"/>
    <w:rsid w:val="00D35178"/>
    <w:rsid w:val="00D354B8"/>
    <w:rsid w:val="00D35598"/>
    <w:rsid w:val="00D356AD"/>
    <w:rsid w:val="00D358B2"/>
    <w:rsid w:val="00D35CE7"/>
    <w:rsid w:val="00D360A6"/>
    <w:rsid w:val="00D360F3"/>
    <w:rsid w:val="00D3632D"/>
    <w:rsid w:val="00D36744"/>
    <w:rsid w:val="00D369A4"/>
    <w:rsid w:val="00D36CD9"/>
    <w:rsid w:val="00D3730A"/>
    <w:rsid w:val="00D37616"/>
    <w:rsid w:val="00D376DE"/>
    <w:rsid w:val="00D3779C"/>
    <w:rsid w:val="00D37B78"/>
    <w:rsid w:val="00D37CE3"/>
    <w:rsid w:val="00D4001E"/>
    <w:rsid w:val="00D40539"/>
    <w:rsid w:val="00D406E2"/>
    <w:rsid w:val="00D40C45"/>
    <w:rsid w:val="00D40D9E"/>
    <w:rsid w:val="00D411A7"/>
    <w:rsid w:val="00D411DB"/>
    <w:rsid w:val="00D413DF"/>
    <w:rsid w:val="00D414AB"/>
    <w:rsid w:val="00D4170D"/>
    <w:rsid w:val="00D41767"/>
    <w:rsid w:val="00D417A5"/>
    <w:rsid w:val="00D417F2"/>
    <w:rsid w:val="00D418FF"/>
    <w:rsid w:val="00D41AE3"/>
    <w:rsid w:val="00D41CF1"/>
    <w:rsid w:val="00D41E87"/>
    <w:rsid w:val="00D41F86"/>
    <w:rsid w:val="00D42114"/>
    <w:rsid w:val="00D42367"/>
    <w:rsid w:val="00D4258B"/>
    <w:rsid w:val="00D429F3"/>
    <w:rsid w:val="00D42CC1"/>
    <w:rsid w:val="00D42DBC"/>
    <w:rsid w:val="00D42F28"/>
    <w:rsid w:val="00D432A6"/>
    <w:rsid w:val="00D432B4"/>
    <w:rsid w:val="00D4362E"/>
    <w:rsid w:val="00D43667"/>
    <w:rsid w:val="00D4390B"/>
    <w:rsid w:val="00D43986"/>
    <w:rsid w:val="00D43C5A"/>
    <w:rsid w:val="00D43CB7"/>
    <w:rsid w:val="00D43DDB"/>
    <w:rsid w:val="00D43F3D"/>
    <w:rsid w:val="00D440C4"/>
    <w:rsid w:val="00D44189"/>
    <w:rsid w:val="00D44805"/>
    <w:rsid w:val="00D44DE0"/>
    <w:rsid w:val="00D45D7A"/>
    <w:rsid w:val="00D45FDC"/>
    <w:rsid w:val="00D46057"/>
    <w:rsid w:val="00D4644B"/>
    <w:rsid w:val="00D46527"/>
    <w:rsid w:val="00D46B14"/>
    <w:rsid w:val="00D46EB6"/>
    <w:rsid w:val="00D47283"/>
    <w:rsid w:val="00D47482"/>
    <w:rsid w:val="00D4764F"/>
    <w:rsid w:val="00D4783A"/>
    <w:rsid w:val="00D47C92"/>
    <w:rsid w:val="00D47DDB"/>
    <w:rsid w:val="00D501A6"/>
    <w:rsid w:val="00D501C0"/>
    <w:rsid w:val="00D50302"/>
    <w:rsid w:val="00D506DA"/>
    <w:rsid w:val="00D50855"/>
    <w:rsid w:val="00D50B97"/>
    <w:rsid w:val="00D50DC8"/>
    <w:rsid w:val="00D50E30"/>
    <w:rsid w:val="00D513D2"/>
    <w:rsid w:val="00D515F1"/>
    <w:rsid w:val="00D519A4"/>
    <w:rsid w:val="00D51DDE"/>
    <w:rsid w:val="00D51ECF"/>
    <w:rsid w:val="00D51FA4"/>
    <w:rsid w:val="00D52580"/>
    <w:rsid w:val="00D52C01"/>
    <w:rsid w:val="00D52D81"/>
    <w:rsid w:val="00D52F9C"/>
    <w:rsid w:val="00D53096"/>
    <w:rsid w:val="00D5324A"/>
    <w:rsid w:val="00D532D5"/>
    <w:rsid w:val="00D53429"/>
    <w:rsid w:val="00D53487"/>
    <w:rsid w:val="00D536BA"/>
    <w:rsid w:val="00D539E9"/>
    <w:rsid w:val="00D53EBA"/>
    <w:rsid w:val="00D54231"/>
    <w:rsid w:val="00D544DD"/>
    <w:rsid w:val="00D54614"/>
    <w:rsid w:val="00D54728"/>
    <w:rsid w:val="00D547C3"/>
    <w:rsid w:val="00D54A03"/>
    <w:rsid w:val="00D54BC6"/>
    <w:rsid w:val="00D54F5A"/>
    <w:rsid w:val="00D551B6"/>
    <w:rsid w:val="00D55271"/>
    <w:rsid w:val="00D556F7"/>
    <w:rsid w:val="00D5581B"/>
    <w:rsid w:val="00D55E1E"/>
    <w:rsid w:val="00D56160"/>
    <w:rsid w:val="00D5618B"/>
    <w:rsid w:val="00D561F0"/>
    <w:rsid w:val="00D56258"/>
    <w:rsid w:val="00D56288"/>
    <w:rsid w:val="00D56389"/>
    <w:rsid w:val="00D56584"/>
    <w:rsid w:val="00D566AD"/>
    <w:rsid w:val="00D568E9"/>
    <w:rsid w:val="00D56BFB"/>
    <w:rsid w:val="00D56CA5"/>
    <w:rsid w:val="00D56D7E"/>
    <w:rsid w:val="00D57088"/>
    <w:rsid w:val="00D574B3"/>
    <w:rsid w:val="00D575E4"/>
    <w:rsid w:val="00D57823"/>
    <w:rsid w:val="00D57892"/>
    <w:rsid w:val="00D57AB7"/>
    <w:rsid w:val="00D57CCF"/>
    <w:rsid w:val="00D57E49"/>
    <w:rsid w:val="00D60132"/>
    <w:rsid w:val="00D60258"/>
    <w:rsid w:val="00D606C2"/>
    <w:rsid w:val="00D60A14"/>
    <w:rsid w:val="00D60C35"/>
    <w:rsid w:val="00D60CC6"/>
    <w:rsid w:val="00D60FAD"/>
    <w:rsid w:val="00D61065"/>
    <w:rsid w:val="00D612B8"/>
    <w:rsid w:val="00D614BE"/>
    <w:rsid w:val="00D615DD"/>
    <w:rsid w:val="00D61653"/>
    <w:rsid w:val="00D616CC"/>
    <w:rsid w:val="00D61913"/>
    <w:rsid w:val="00D61A30"/>
    <w:rsid w:val="00D61CB0"/>
    <w:rsid w:val="00D621DE"/>
    <w:rsid w:val="00D62396"/>
    <w:rsid w:val="00D624B3"/>
    <w:rsid w:val="00D6272B"/>
    <w:rsid w:val="00D6299D"/>
    <w:rsid w:val="00D62B16"/>
    <w:rsid w:val="00D62BD1"/>
    <w:rsid w:val="00D62C45"/>
    <w:rsid w:val="00D62C81"/>
    <w:rsid w:val="00D62E15"/>
    <w:rsid w:val="00D62E16"/>
    <w:rsid w:val="00D62EF4"/>
    <w:rsid w:val="00D63131"/>
    <w:rsid w:val="00D6315C"/>
    <w:rsid w:val="00D631D2"/>
    <w:rsid w:val="00D632BE"/>
    <w:rsid w:val="00D63824"/>
    <w:rsid w:val="00D63A0A"/>
    <w:rsid w:val="00D63A1A"/>
    <w:rsid w:val="00D63D30"/>
    <w:rsid w:val="00D63DFC"/>
    <w:rsid w:val="00D642A5"/>
    <w:rsid w:val="00D6462E"/>
    <w:rsid w:val="00D64B2D"/>
    <w:rsid w:val="00D6517C"/>
    <w:rsid w:val="00D6530E"/>
    <w:rsid w:val="00D65656"/>
    <w:rsid w:val="00D65DBE"/>
    <w:rsid w:val="00D65DF6"/>
    <w:rsid w:val="00D65E22"/>
    <w:rsid w:val="00D65FA4"/>
    <w:rsid w:val="00D660FF"/>
    <w:rsid w:val="00D662C1"/>
    <w:rsid w:val="00D6637A"/>
    <w:rsid w:val="00D66818"/>
    <w:rsid w:val="00D66C46"/>
    <w:rsid w:val="00D672E4"/>
    <w:rsid w:val="00D67573"/>
    <w:rsid w:val="00D67A2D"/>
    <w:rsid w:val="00D67C6A"/>
    <w:rsid w:val="00D67CEA"/>
    <w:rsid w:val="00D67DC0"/>
    <w:rsid w:val="00D67F06"/>
    <w:rsid w:val="00D70122"/>
    <w:rsid w:val="00D70999"/>
    <w:rsid w:val="00D70A09"/>
    <w:rsid w:val="00D70FDA"/>
    <w:rsid w:val="00D7153C"/>
    <w:rsid w:val="00D7161A"/>
    <w:rsid w:val="00D7167A"/>
    <w:rsid w:val="00D718A3"/>
    <w:rsid w:val="00D71C8F"/>
    <w:rsid w:val="00D71F13"/>
    <w:rsid w:val="00D72187"/>
    <w:rsid w:val="00D72265"/>
    <w:rsid w:val="00D723FB"/>
    <w:rsid w:val="00D7243D"/>
    <w:rsid w:val="00D727BB"/>
    <w:rsid w:val="00D72B3D"/>
    <w:rsid w:val="00D72DAF"/>
    <w:rsid w:val="00D731CB"/>
    <w:rsid w:val="00D73497"/>
    <w:rsid w:val="00D73623"/>
    <w:rsid w:val="00D738C1"/>
    <w:rsid w:val="00D739E9"/>
    <w:rsid w:val="00D739F4"/>
    <w:rsid w:val="00D73AD4"/>
    <w:rsid w:val="00D74101"/>
    <w:rsid w:val="00D745F8"/>
    <w:rsid w:val="00D748F2"/>
    <w:rsid w:val="00D749AA"/>
    <w:rsid w:val="00D74A98"/>
    <w:rsid w:val="00D74E05"/>
    <w:rsid w:val="00D74E51"/>
    <w:rsid w:val="00D74F7D"/>
    <w:rsid w:val="00D75057"/>
    <w:rsid w:val="00D7538C"/>
    <w:rsid w:val="00D754B9"/>
    <w:rsid w:val="00D75511"/>
    <w:rsid w:val="00D75529"/>
    <w:rsid w:val="00D75983"/>
    <w:rsid w:val="00D75D5C"/>
    <w:rsid w:val="00D768FE"/>
    <w:rsid w:val="00D76B59"/>
    <w:rsid w:val="00D772FF"/>
    <w:rsid w:val="00D7750F"/>
    <w:rsid w:val="00D7754D"/>
    <w:rsid w:val="00D7787E"/>
    <w:rsid w:val="00D778CB"/>
    <w:rsid w:val="00D77934"/>
    <w:rsid w:val="00D77A57"/>
    <w:rsid w:val="00D77A73"/>
    <w:rsid w:val="00D77E7B"/>
    <w:rsid w:val="00D77ECC"/>
    <w:rsid w:val="00D77FEB"/>
    <w:rsid w:val="00D80190"/>
    <w:rsid w:val="00D802D3"/>
    <w:rsid w:val="00D80EF6"/>
    <w:rsid w:val="00D80FF8"/>
    <w:rsid w:val="00D811B2"/>
    <w:rsid w:val="00D81567"/>
    <w:rsid w:val="00D817D5"/>
    <w:rsid w:val="00D81AF4"/>
    <w:rsid w:val="00D81AF9"/>
    <w:rsid w:val="00D81DB5"/>
    <w:rsid w:val="00D81EBA"/>
    <w:rsid w:val="00D82026"/>
    <w:rsid w:val="00D8206E"/>
    <w:rsid w:val="00D823E4"/>
    <w:rsid w:val="00D8247D"/>
    <w:rsid w:val="00D8286C"/>
    <w:rsid w:val="00D82C66"/>
    <w:rsid w:val="00D82E99"/>
    <w:rsid w:val="00D830D3"/>
    <w:rsid w:val="00D835F5"/>
    <w:rsid w:val="00D83956"/>
    <w:rsid w:val="00D839A8"/>
    <w:rsid w:val="00D839B6"/>
    <w:rsid w:val="00D83B34"/>
    <w:rsid w:val="00D83B7C"/>
    <w:rsid w:val="00D83C03"/>
    <w:rsid w:val="00D83CCE"/>
    <w:rsid w:val="00D84097"/>
    <w:rsid w:val="00D84194"/>
    <w:rsid w:val="00D842BB"/>
    <w:rsid w:val="00D842DE"/>
    <w:rsid w:val="00D843E2"/>
    <w:rsid w:val="00D845B4"/>
    <w:rsid w:val="00D847F4"/>
    <w:rsid w:val="00D84ED9"/>
    <w:rsid w:val="00D85150"/>
    <w:rsid w:val="00D852AD"/>
    <w:rsid w:val="00D852F2"/>
    <w:rsid w:val="00D857B3"/>
    <w:rsid w:val="00D85CD1"/>
    <w:rsid w:val="00D85E17"/>
    <w:rsid w:val="00D85F15"/>
    <w:rsid w:val="00D86005"/>
    <w:rsid w:val="00D861DB"/>
    <w:rsid w:val="00D862FB"/>
    <w:rsid w:val="00D865E3"/>
    <w:rsid w:val="00D86730"/>
    <w:rsid w:val="00D867FA"/>
    <w:rsid w:val="00D86A07"/>
    <w:rsid w:val="00D86C06"/>
    <w:rsid w:val="00D86C2B"/>
    <w:rsid w:val="00D86D67"/>
    <w:rsid w:val="00D86E6B"/>
    <w:rsid w:val="00D86FEC"/>
    <w:rsid w:val="00D8714F"/>
    <w:rsid w:val="00D9051B"/>
    <w:rsid w:val="00D90E25"/>
    <w:rsid w:val="00D90F7F"/>
    <w:rsid w:val="00D9113D"/>
    <w:rsid w:val="00D91179"/>
    <w:rsid w:val="00D91370"/>
    <w:rsid w:val="00D915C1"/>
    <w:rsid w:val="00D91676"/>
    <w:rsid w:val="00D91D52"/>
    <w:rsid w:val="00D91D93"/>
    <w:rsid w:val="00D91DD0"/>
    <w:rsid w:val="00D91EF9"/>
    <w:rsid w:val="00D91FF5"/>
    <w:rsid w:val="00D921CA"/>
    <w:rsid w:val="00D92545"/>
    <w:rsid w:val="00D92C6F"/>
    <w:rsid w:val="00D92C92"/>
    <w:rsid w:val="00D92EFA"/>
    <w:rsid w:val="00D93044"/>
    <w:rsid w:val="00D9317E"/>
    <w:rsid w:val="00D931F2"/>
    <w:rsid w:val="00D937B5"/>
    <w:rsid w:val="00D937E0"/>
    <w:rsid w:val="00D93A2B"/>
    <w:rsid w:val="00D93A76"/>
    <w:rsid w:val="00D93CA8"/>
    <w:rsid w:val="00D93D2D"/>
    <w:rsid w:val="00D940C0"/>
    <w:rsid w:val="00D9412B"/>
    <w:rsid w:val="00D941F5"/>
    <w:rsid w:val="00D94D78"/>
    <w:rsid w:val="00D94E3C"/>
    <w:rsid w:val="00D95473"/>
    <w:rsid w:val="00D95A38"/>
    <w:rsid w:val="00D95F00"/>
    <w:rsid w:val="00D95F82"/>
    <w:rsid w:val="00D963DF"/>
    <w:rsid w:val="00D9649B"/>
    <w:rsid w:val="00D96709"/>
    <w:rsid w:val="00D967AF"/>
    <w:rsid w:val="00D9687D"/>
    <w:rsid w:val="00D9689E"/>
    <w:rsid w:val="00D97519"/>
    <w:rsid w:val="00D97700"/>
    <w:rsid w:val="00D9773A"/>
    <w:rsid w:val="00D9792B"/>
    <w:rsid w:val="00D979B6"/>
    <w:rsid w:val="00D97AE5"/>
    <w:rsid w:val="00D97CA7"/>
    <w:rsid w:val="00DA00E8"/>
    <w:rsid w:val="00DA0166"/>
    <w:rsid w:val="00DA0233"/>
    <w:rsid w:val="00DA0A66"/>
    <w:rsid w:val="00DA0AAF"/>
    <w:rsid w:val="00DA0B38"/>
    <w:rsid w:val="00DA0CBD"/>
    <w:rsid w:val="00DA0EB2"/>
    <w:rsid w:val="00DA1379"/>
    <w:rsid w:val="00DA14A4"/>
    <w:rsid w:val="00DA18E9"/>
    <w:rsid w:val="00DA19B5"/>
    <w:rsid w:val="00DA1B72"/>
    <w:rsid w:val="00DA1BDC"/>
    <w:rsid w:val="00DA1C56"/>
    <w:rsid w:val="00DA209D"/>
    <w:rsid w:val="00DA224F"/>
    <w:rsid w:val="00DA2502"/>
    <w:rsid w:val="00DA2642"/>
    <w:rsid w:val="00DA2696"/>
    <w:rsid w:val="00DA2BC1"/>
    <w:rsid w:val="00DA2CB0"/>
    <w:rsid w:val="00DA2DC1"/>
    <w:rsid w:val="00DA2F16"/>
    <w:rsid w:val="00DA311C"/>
    <w:rsid w:val="00DA33AE"/>
    <w:rsid w:val="00DA363E"/>
    <w:rsid w:val="00DA375F"/>
    <w:rsid w:val="00DA38F8"/>
    <w:rsid w:val="00DA394E"/>
    <w:rsid w:val="00DA3CE4"/>
    <w:rsid w:val="00DA42EF"/>
    <w:rsid w:val="00DA43F8"/>
    <w:rsid w:val="00DA44BA"/>
    <w:rsid w:val="00DA4610"/>
    <w:rsid w:val="00DA4836"/>
    <w:rsid w:val="00DA4CB2"/>
    <w:rsid w:val="00DA4D5A"/>
    <w:rsid w:val="00DA5357"/>
    <w:rsid w:val="00DA53B1"/>
    <w:rsid w:val="00DA53FC"/>
    <w:rsid w:val="00DA5A68"/>
    <w:rsid w:val="00DA5A82"/>
    <w:rsid w:val="00DA5DDA"/>
    <w:rsid w:val="00DA5E2B"/>
    <w:rsid w:val="00DA5E74"/>
    <w:rsid w:val="00DA6263"/>
    <w:rsid w:val="00DA6353"/>
    <w:rsid w:val="00DA642D"/>
    <w:rsid w:val="00DA6BE0"/>
    <w:rsid w:val="00DA6C54"/>
    <w:rsid w:val="00DA6C94"/>
    <w:rsid w:val="00DA6CD1"/>
    <w:rsid w:val="00DA6D6C"/>
    <w:rsid w:val="00DA7C8F"/>
    <w:rsid w:val="00DA7DE4"/>
    <w:rsid w:val="00DA7F38"/>
    <w:rsid w:val="00DA7F94"/>
    <w:rsid w:val="00DB050B"/>
    <w:rsid w:val="00DB06D1"/>
    <w:rsid w:val="00DB0754"/>
    <w:rsid w:val="00DB07AB"/>
    <w:rsid w:val="00DB086D"/>
    <w:rsid w:val="00DB0981"/>
    <w:rsid w:val="00DB0B4D"/>
    <w:rsid w:val="00DB0B8F"/>
    <w:rsid w:val="00DB0D8D"/>
    <w:rsid w:val="00DB1062"/>
    <w:rsid w:val="00DB106A"/>
    <w:rsid w:val="00DB117A"/>
    <w:rsid w:val="00DB1270"/>
    <w:rsid w:val="00DB13FB"/>
    <w:rsid w:val="00DB163E"/>
    <w:rsid w:val="00DB1718"/>
    <w:rsid w:val="00DB1880"/>
    <w:rsid w:val="00DB189F"/>
    <w:rsid w:val="00DB1BC4"/>
    <w:rsid w:val="00DB1CA7"/>
    <w:rsid w:val="00DB1F1B"/>
    <w:rsid w:val="00DB1FDD"/>
    <w:rsid w:val="00DB225F"/>
    <w:rsid w:val="00DB276C"/>
    <w:rsid w:val="00DB2AD7"/>
    <w:rsid w:val="00DB3297"/>
    <w:rsid w:val="00DB3353"/>
    <w:rsid w:val="00DB3C1C"/>
    <w:rsid w:val="00DB3D08"/>
    <w:rsid w:val="00DB3E72"/>
    <w:rsid w:val="00DB43EA"/>
    <w:rsid w:val="00DB44EB"/>
    <w:rsid w:val="00DB450A"/>
    <w:rsid w:val="00DB4719"/>
    <w:rsid w:val="00DB4757"/>
    <w:rsid w:val="00DB47AC"/>
    <w:rsid w:val="00DB481D"/>
    <w:rsid w:val="00DB4B23"/>
    <w:rsid w:val="00DB4FF7"/>
    <w:rsid w:val="00DB5018"/>
    <w:rsid w:val="00DB50B9"/>
    <w:rsid w:val="00DB5333"/>
    <w:rsid w:val="00DB534F"/>
    <w:rsid w:val="00DB554B"/>
    <w:rsid w:val="00DB56D9"/>
    <w:rsid w:val="00DB5ABB"/>
    <w:rsid w:val="00DB5AD2"/>
    <w:rsid w:val="00DB63C9"/>
    <w:rsid w:val="00DB6405"/>
    <w:rsid w:val="00DB6532"/>
    <w:rsid w:val="00DB6594"/>
    <w:rsid w:val="00DB6705"/>
    <w:rsid w:val="00DB677F"/>
    <w:rsid w:val="00DB6BCA"/>
    <w:rsid w:val="00DB6C5C"/>
    <w:rsid w:val="00DB6D63"/>
    <w:rsid w:val="00DB7103"/>
    <w:rsid w:val="00DB7185"/>
    <w:rsid w:val="00DB71CD"/>
    <w:rsid w:val="00DB75FB"/>
    <w:rsid w:val="00DB7727"/>
    <w:rsid w:val="00DB788F"/>
    <w:rsid w:val="00DC073C"/>
    <w:rsid w:val="00DC09B9"/>
    <w:rsid w:val="00DC0D8C"/>
    <w:rsid w:val="00DC0FD2"/>
    <w:rsid w:val="00DC12D5"/>
    <w:rsid w:val="00DC14CF"/>
    <w:rsid w:val="00DC15CA"/>
    <w:rsid w:val="00DC16C4"/>
    <w:rsid w:val="00DC1870"/>
    <w:rsid w:val="00DC1CE9"/>
    <w:rsid w:val="00DC1D23"/>
    <w:rsid w:val="00DC206C"/>
    <w:rsid w:val="00DC216F"/>
    <w:rsid w:val="00DC2445"/>
    <w:rsid w:val="00DC26FF"/>
    <w:rsid w:val="00DC2CD2"/>
    <w:rsid w:val="00DC3289"/>
    <w:rsid w:val="00DC340A"/>
    <w:rsid w:val="00DC355F"/>
    <w:rsid w:val="00DC39AB"/>
    <w:rsid w:val="00DC3B8A"/>
    <w:rsid w:val="00DC3F9E"/>
    <w:rsid w:val="00DC4149"/>
    <w:rsid w:val="00DC43D5"/>
    <w:rsid w:val="00DC440A"/>
    <w:rsid w:val="00DC470A"/>
    <w:rsid w:val="00DC4C89"/>
    <w:rsid w:val="00DC4FD3"/>
    <w:rsid w:val="00DC53F2"/>
    <w:rsid w:val="00DC5492"/>
    <w:rsid w:val="00DC560F"/>
    <w:rsid w:val="00DC5A59"/>
    <w:rsid w:val="00DC6049"/>
    <w:rsid w:val="00DC6316"/>
    <w:rsid w:val="00DC65C9"/>
    <w:rsid w:val="00DC668D"/>
    <w:rsid w:val="00DC6767"/>
    <w:rsid w:val="00DC6A4E"/>
    <w:rsid w:val="00DC6DDC"/>
    <w:rsid w:val="00DC6F5A"/>
    <w:rsid w:val="00DD0053"/>
    <w:rsid w:val="00DD028C"/>
    <w:rsid w:val="00DD02CF"/>
    <w:rsid w:val="00DD061E"/>
    <w:rsid w:val="00DD06F9"/>
    <w:rsid w:val="00DD072E"/>
    <w:rsid w:val="00DD07E1"/>
    <w:rsid w:val="00DD0BF1"/>
    <w:rsid w:val="00DD0D61"/>
    <w:rsid w:val="00DD0F40"/>
    <w:rsid w:val="00DD0FBA"/>
    <w:rsid w:val="00DD10AA"/>
    <w:rsid w:val="00DD10E4"/>
    <w:rsid w:val="00DD135C"/>
    <w:rsid w:val="00DD162D"/>
    <w:rsid w:val="00DD182D"/>
    <w:rsid w:val="00DD1870"/>
    <w:rsid w:val="00DD1C7D"/>
    <w:rsid w:val="00DD2188"/>
    <w:rsid w:val="00DD220A"/>
    <w:rsid w:val="00DD2251"/>
    <w:rsid w:val="00DD250C"/>
    <w:rsid w:val="00DD275C"/>
    <w:rsid w:val="00DD27AD"/>
    <w:rsid w:val="00DD2829"/>
    <w:rsid w:val="00DD294E"/>
    <w:rsid w:val="00DD2CC2"/>
    <w:rsid w:val="00DD2CDD"/>
    <w:rsid w:val="00DD2DA0"/>
    <w:rsid w:val="00DD2E3A"/>
    <w:rsid w:val="00DD3056"/>
    <w:rsid w:val="00DD306C"/>
    <w:rsid w:val="00DD32ED"/>
    <w:rsid w:val="00DD3CDB"/>
    <w:rsid w:val="00DD3CE2"/>
    <w:rsid w:val="00DD3F37"/>
    <w:rsid w:val="00DD4298"/>
    <w:rsid w:val="00DD4867"/>
    <w:rsid w:val="00DD4B0B"/>
    <w:rsid w:val="00DD4F1E"/>
    <w:rsid w:val="00DD5085"/>
    <w:rsid w:val="00DD5131"/>
    <w:rsid w:val="00DD5434"/>
    <w:rsid w:val="00DD5486"/>
    <w:rsid w:val="00DD566F"/>
    <w:rsid w:val="00DD588F"/>
    <w:rsid w:val="00DD5A18"/>
    <w:rsid w:val="00DD6160"/>
    <w:rsid w:val="00DD625E"/>
    <w:rsid w:val="00DD6475"/>
    <w:rsid w:val="00DD648B"/>
    <w:rsid w:val="00DD64FD"/>
    <w:rsid w:val="00DD650F"/>
    <w:rsid w:val="00DD696F"/>
    <w:rsid w:val="00DD6C25"/>
    <w:rsid w:val="00DD6E4D"/>
    <w:rsid w:val="00DD72BC"/>
    <w:rsid w:val="00DD7509"/>
    <w:rsid w:val="00DD7E22"/>
    <w:rsid w:val="00DE045D"/>
    <w:rsid w:val="00DE047C"/>
    <w:rsid w:val="00DE04C3"/>
    <w:rsid w:val="00DE099C"/>
    <w:rsid w:val="00DE0D85"/>
    <w:rsid w:val="00DE0E61"/>
    <w:rsid w:val="00DE0F82"/>
    <w:rsid w:val="00DE1498"/>
    <w:rsid w:val="00DE1B90"/>
    <w:rsid w:val="00DE1DB1"/>
    <w:rsid w:val="00DE24AD"/>
    <w:rsid w:val="00DE2686"/>
    <w:rsid w:val="00DE28AA"/>
    <w:rsid w:val="00DE2901"/>
    <w:rsid w:val="00DE2C8E"/>
    <w:rsid w:val="00DE3233"/>
    <w:rsid w:val="00DE3241"/>
    <w:rsid w:val="00DE3377"/>
    <w:rsid w:val="00DE3378"/>
    <w:rsid w:val="00DE3380"/>
    <w:rsid w:val="00DE3638"/>
    <w:rsid w:val="00DE3645"/>
    <w:rsid w:val="00DE366F"/>
    <w:rsid w:val="00DE377B"/>
    <w:rsid w:val="00DE3CE7"/>
    <w:rsid w:val="00DE4062"/>
    <w:rsid w:val="00DE411A"/>
    <w:rsid w:val="00DE4166"/>
    <w:rsid w:val="00DE4660"/>
    <w:rsid w:val="00DE49B5"/>
    <w:rsid w:val="00DE4A29"/>
    <w:rsid w:val="00DE534F"/>
    <w:rsid w:val="00DE553D"/>
    <w:rsid w:val="00DE55A7"/>
    <w:rsid w:val="00DE5C92"/>
    <w:rsid w:val="00DE5CAF"/>
    <w:rsid w:val="00DE5D04"/>
    <w:rsid w:val="00DE6167"/>
    <w:rsid w:val="00DE643A"/>
    <w:rsid w:val="00DE6833"/>
    <w:rsid w:val="00DE68D9"/>
    <w:rsid w:val="00DE69C1"/>
    <w:rsid w:val="00DE6A6B"/>
    <w:rsid w:val="00DE6CAF"/>
    <w:rsid w:val="00DE6CF8"/>
    <w:rsid w:val="00DE6E32"/>
    <w:rsid w:val="00DE6F47"/>
    <w:rsid w:val="00DE6FD1"/>
    <w:rsid w:val="00DE7001"/>
    <w:rsid w:val="00DE7203"/>
    <w:rsid w:val="00DE732E"/>
    <w:rsid w:val="00DE73C2"/>
    <w:rsid w:val="00DE73F0"/>
    <w:rsid w:val="00DE7937"/>
    <w:rsid w:val="00DE7942"/>
    <w:rsid w:val="00DE7A3A"/>
    <w:rsid w:val="00DF0635"/>
    <w:rsid w:val="00DF0640"/>
    <w:rsid w:val="00DF07CF"/>
    <w:rsid w:val="00DF0A93"/>
    <w:rsid w:val="00DF0A97"/>
    <w:rsid w:val="00DF0B47"/>
    <w:rsid w:val="00DF0E06"/>
    <w:rsid w:val="00DF1298"/>
    <w:rsid w:val="00DF1477"/>
    <w:rsid w:val="00DF19FE"/>
    <w:rsid w:val="00DF1FDD"/>
    <w:rsid w:val="00DF24CD"/>
    <w:rsid w:val="00DF273D"/>
    <w:rsid w:val="00DF2BCA"/>
    <w:rsid w:val="00DF2C0D"/>
    <w:rsid w:val="00DF2EFA"/>
    <w:rsid w:val="00DF309C"/>
    <w:rsid w:val="00DF3484"/>
    <w:rsid w:val="00DF35E8"/>
    <w:rsid w:val="00DF37B4"/>
    <w:rsid w:val="00DF386C"/>
    <w:rsid w:val="00DF38EC"/>
    <w:rsid w:val="00DF3955"/>
    <w:rsid w:val="00DF3B50"/>
    <w:rsid w:val="00DF3CD8"/>
    <w:rsid w:val="00DF3DBE"/>
    <w:rsid w:val="00DF3DD0"/>
    <w:rsid w:val="00DF4248"/>
    <w:rsid w:val="00DF42A7"/>
    <w:rsid w:val="00DF45DD"/>
    <w:rsid w:val="00DF4A1C"/>
    <w:rsid w:val="00DF4AE4"/>
    <w:rsid w:val="00DF4B08"/>
    <w:rsid w:val="00DF527D"/>
    <w:rsid w:val="00DF5A6D"/>
    <w:rsid w:val="00DF5B6B"/>
    <w:rsid w:val="00DF64A3"/>
    <w:rsid w:val="00DF6B6E"/>
    <w:rsid w:val="00DF6D99"/>
    <w:rsid w:val="00DF7037"/>
    <w:rsid w:val="00DF72C9"/>
    <w:rsid w:val="00DF73C8"/>
    <w:rsid w:val="00DF7456"/>
    <w:rsid w:val="00DF759F"/>
    <w:rsid w:val="00DF77B0"/>
    <w:rsid w:val="00DF797A"/>
    <w:rsid w:val="00DF7B34"/>
    <w:rsid w:val="00DF7D25"/>
    <w:rsid w:val="00DF7DF2"/>
    <w:rsid w:val="00DF7F26"/>
    <w:rsid w:val="00E001C0"/>
    <w:rsid w:val="00E001C2"/>
    <w:rsid w:val="00E00389"/>
    <w:rsid w:val="00E005CC"/>
    <w:rsid w:val="00E00606"/>
    <w:rsid w:val="00E0060E"/>
    <w:rsid w:val="00E00A14"/>
    <w:rsid w:val="00E00A64"/>
    <w:rsid w:val="00E00B76"/>
    <w:rsid w:val="00E00C1F"/>
    <w:rsid w:val="00E00C9D"/>
    <w:rsid w:val="00E00E16"/>
    <w:rsid w:val="00E00FD3"/>
    <w:rsid w:val="00E01211"/>
    <w:rsid w:val="00E0190A"/>
    <w:rsid w:val="00E01CA2"/>
    <w:rsid w:val="00E01D73"/>
    <w:rsid w:val="00E01F32"/>
    <w:rsid w:val="00E020FD"/>
    <w:rsid w:val="00E0213F"/>
    <w:rsid w:val="00E0237B"/>
    <w:rsid w:val="00E0239E"/>
    <w:rsid w:val="00E02611"/>
    <w:rsid w:val="00E02AA4"/>
    <w:rsid w:val="00E02F58"/>
    <w:rsid w:val="00E031C1"/>
    <w:rsid w:val="00E033DE"/>
    <w:rsid w:val="00E03968"/>
    <w:rsid w:val="00E03A14"/>
    <w:rsid w:val="00E03B9D"/>
    <w:rsid w:val="00E03BF8"/>
    <w:rsid w:val="00E04432"/>
    <w:rsid w:val="00E04658"/>
    <w:rsid w:val="00E046A3"/>
    <w:rsid w:val="00E0479D"/>
    <w:rsid w:val="00E048F2"/>
    <w:rsid w:val="00E04995"/>
    <w:rsid w:val="00E04A31"/>
    <w:rsid w:val="00E04A6A"/>
    <w:rsid w:val="00E04DD3"/>
    <w:rsid w:val="00E04FA7"/>
    <w:rsid w:val="00E05217"/>
    <w:rsid w:val="00E05445"/>
    <w:rsid w:val="00E0589A"/>
    <w:rsid w:val="00E059D6"/>
    <w:rsid w:val="00E05BB4"/>
    <w:rsid w:val="00E05CD3"/>
    <w:rsid w:val="00E05DB7"/>
    <w:rsid w:val="00E06648"/>
    <w:rsid w:val="00E06C18"/>
    <w:rsid w:val="00E06CEA"/>
    <w:rsid w:val="00E06DBF"/>
    <w:rsid w:val="00E06F3C"/>
    <w:rsid w:val="00E073A2"/>
    <w:rsid w:val="00E07679"/>
    <w:rsid w:val="00E078F5"/>
    <w:rsid w:val="00E079D9"/>
    <w:rsid w:val="00E07B13"/>
    <w:rsid w:val="00E07EA6"/>
    <w:rsid w:val="00E10108"/>
    <w:rsid w:val="00E1052E"/>
    <w:rsid w:val="00E105C4"/>
    <w:rsid w:val="00E10A2B"/>
    <w:rsid w:val="00E11285"/>
    <w:rsid w:val="00E11348"/>
    <w:rsid w:val="00E11353"/>
    <w:rsid w:val="00E1145E"/>
    <w:rsid w:val="00E11539"/>
    <w:rsid w:val="00E11832"/>
    <w:rsid w:val="00E119BD"/>
    <w:rsid w:val="00E11E98"/>
    <w:rsid w:val="00E122AC"/>
    <w:rsid w:val="00E12305"/>
    <w:rsid w:val="00E123FF"/>
    <w:rsid w:val="00E124AD"/>
    <w:rsid w:val="00E12572"/>
    <w:rsid w:val="00E12624"/>
    <w:rsid w:val="00E1263B"/>
    <w:rsid w:val="00E1298D"/>
    <w:rsid w:val="00E12BDD"/>
    <w:rsid w:val="00E12D35"/>
    <w:rsid w:val="00E12F5A"/>
    <w:rsid w:val="00E1315C"/>
    <w:rsid w:val="00E133E0"/>
    <w:rsid w:val="00E135EF"/>
    <w:rsid w:val="00E13798"/>
    <w:rsid w:val="00E138E5"/>
    <w:rsid w:val="00E13911"/>
    <w:rsid w:val="00E13915"/>
    <w:rsid w:val="00E1406E"/>
    <w:rsid w:val="00E14B4B"/>
    <w:rsid w:val="00E14B72"/>
    <w:rsid w:val="00E14BC3"/>
    <w:rsid w:val="00E14C3F"/>
    <w:rsid w:val="00E14CB9"/>
    <w:rsid w:val="00E150B7"/>
    <w:rsid w:val="00E15285"/>
    <w:rsid w:val="00E154A5"/>
    <w:rsid w:val="00E15588"/>
    <w:rsid w:val="00E15598"/>
    <w:rsid w:val="00E1599A"/>
    <w:rsid w:val="00E16143"/>
    <w:rsid w:val="00E161F8"/>
    <w:rsid w:val="00E169CF"/>
    <w:rsid w:val="00E16B61"/>
    <w:rsid w:val="00E16C6A"/>
    <w:rsid w:val="00E170AF"/>
    <w:rsid w:val="00E1715D"/>
    <w:rsid w:val="00E172F9"/>
    <w:rsid w:val="00E1739C"/>
    <w:rsid w:val="00E1739F"/>
    <w:rsid w:val="00E17553"/>
    <w:rsid w:val="00E17613"/>
    <w:rsid w:val="00E17711"/>
    <w:rsid w:val="00E1789C"/>
    <w:rsid w:val="00E17D82"/>
    <w:rsid w:val="00E203B9"/>
    <w:rsid w:val="00E204D5"/>
    <w:rsid w:val="00E20822"/>
    <w:rsid w:val="00E2085C"/>
    <w:rsid w:val="00E20892"/>
    <w:rsid w:val="00E20CA4"/>
    <w:rsid w:val="00E2125F"/>
    <w:rsid w:val="00E21452"/>
    <w:rsid w:val="00E218E0"/>
    <w:rsid w:val="00E218FA"/>
    <w:rsid w:val="00E21AE6"/>
    <w:rsid w:val="00E21C30"/>
    <w:rsid w:val="00E21F02"/>
    <w:rsid w:val="00E220CB"/>
    <w:rsid w:val="00E221B5"/>
    <w:rsid w:val="00E221F7"/>
    <w:rsid w:val="00E227BD"/>
    <w:rsid w:val="00E22A87"/>
    <w:rsid w:val="00E22AB7"/>
    <w:rsid w:val="00E22BCE"/>
    <w:rsid w:val="00E22F89"/>
    <w:rsid w:val="00E22F9D"/>
    <w:rsid w:val="00E22FE1"/>
    <w:rsid w:val="00E23049"/>
    <w:rsid w:val="00E23C1C"/>
    <w:rsid w:val="00E23E8D"/>
    <w:rsid w:val="00E2400B"/>
    <w:rsid w:val="00E243FB"/>
    <w:rsid w:val="00E24501"/>
    <w:rsid w:val="00E246EF"/>
    <w:rsid w:val="00E249C2"/>
    <w:rsid w:val="00E249E4"/>
    <w:rsid w:val="00E24B56"/>
    <w:rsid w:val="00E24C5B"/>
    <w:rsid w:val="00E24DDE"/>
    <w:rsid w:val="00E24E1E"/>
    <w:rsid w:val="00E25194"/>
    <w:rsid w:val="00E25210"/>
    <w:rsid w:val="00E25462"/>
    <w:rsid w:val="00E2567D"/>
    <w:rsid w:val="00E25A57"/>
    <w:rsid w:val="00E25C81"/>
    <w:rsid w:val="00E25D01"/>
    <w:rsid w:val="00E25F48"/>
    <w:rsid w:val="00E26280"/>
    <w:rsid w:val="00E265D7"/>
    <w:rsid w:val="00E266E9"/>
    <w:rsid w:val="00E2678B"/>
    <w:rsid w:val="00E275B3"/>
    <w:rsid w:val="00E277DF"/>
    <w:rsid w:val="00E27F25"/>
    <w:rsid w:val="00E304C0"/>
    <w:rsid w:val="00E306AA"/>
    <w:rsid w:val="00E30808"/>
    <w:rsid w:val="00E30ABC"/>
    <w:rsid w:val="00E30C1A"/>
    <w:rsid w:val="00E30E79"/>
    <w:rsid w:val="00E30EB6"/>
    <w:rsid w:val="00E30F66"/>
    <w:rsid w:val="00E30F8E"/>
    <w:rsid w:val="00E311EA"/>
    <w:rsid w:val="00E317E8"/>
    <w:rsid w:val="00E31974"/>
    <w:rsid w:val="00E31A38"/>
    <w:rsid w:val="00E31B40"/>
    <w:rsid w:val="00E31BB9"/>
    <w:rsid w:val="00E31EFE"/>
    <w:rsid w:val="00E320B0"/>
    <w:rsid w:val="00E320E3"/>
    <w:rsid w:val="00E3220B"/>
    <w:rsid w:val="00E3222A"/>
    <w:rsid w:val="00E3225E"/>
    <w:rsid w:val="00E323F4"/>
    <w:rsid w:val="00E324B8"/>
    <w:rsid w:val="00E32796"/>
    <w:rsid w:val="00E328F5"/>
    <w:rsid w:val="00E329B1"/>
    <w:rsid w:val="00E32CA5"/>
    <w:rsid w:val="00E330CA"/>
    <w:rsid w:val="00E33147"/>
    <w:rsid w:val="00E33151"/>
    <w:rsid w:val="00E336C6"/>
    <w:rsid w:val="00E33A5B"/>
    <w:rsid w:val="00E33C62"/>
    <w:rsid w:val="00E33EE0"/>
    <w:rsid w:val="00E33FD1"/>
    <w:rsid w:val="00E3414D"/>
    <w:rsid w:val="00E342FC"/>
    <w:rsid w:val="00E34710"/>
    <w:rsid w:val="00E34887"/>
    <w:rsid w:val="00E34901"/>
    <w:rsid w:val="00E349D5"/>
    <w:rsid w:val="00E34BB3"/>
    <w:rsid w:val="00E35005"/>
    <w:rsid w:val="00E352A5"/>
    <w:rsid w:val="00E353C2"/>
    <w:rsid w:val="00E3597A"/>
    <w:rsid w:val="00E35990"/>
    <w:rsid w:val="00E35B45"/>
    <w:rsid w:val="00E3681B"/>
    <w:rsid w:val="00E36ADB"/>
    <w:rsid w:val="00E36CC9"/>
    <w:rsid w:val="00E36FEC"/>
    <w:rsid w:val="00E37168"/>
    <w:rsid w:val="00E374D7"/>
    <w:rsid w:val="00E37708"/>
    <w:rsid w:val="00E3777F"/>
    <w:rsid w:val="00E3778E"/>
    <w:rsid w:val="00E377B3"/>
    <w:rsid w:val="00E37A2A"/>
    <w:rsid w:val="00E37B43"/>
    <w:rsid w:val="00E37ECE"/>
    <w:rsid w:val="00E37FAA"/>
    <w:rsid w:val="00E4001C"/>
    <w:rsid w:val="00E40293"/>
    <w:rsid w:val="00E402D7"/>
    <w:rsid w:val="00E403F9"/>
    <w:rsid w:val="00E40639"/>
    <w:rsid w:val="00E4076B"/>
    <w:rsid w:val="00E40A49"/>
    <w:rsid w:val="00E40D3B"/>
    <w:rsid w:val="00E41135"/>
    <w:rsid w:val="00E411D9"/>
    <w:rsid w:val="00E4123F"/>
    <w:rsid w:val="00E41251"/>
    <w:rsid w:val="00E41875"/>
    <w:rsid w:val="00E418FA"/>
    <w:rsid w:val="00E419D8"/>
    <w:rsid w:val="00E41C38"/>
    <w:rsid w:val="00E41E77"/>
    <w:rsid w:val="00E42972"/>
    <w:rsid w:val="00E42C8F"/>
    <w:rsid w:val="00E42C9A"/>
    <w:rsid w:val="00E42EC3"/>
    <w:rsid w:val="00E43006"/>
    <w:rsid w:val="00E43136"/>
    <w:rsid w:val="00E43150"/>
    <w:rsid w:val="00E4357D"/>
    <w:rsid w:val="00E438AB"/>
    <w:rsid w:val="00E43D98"/>
    <w:rsid w:val="00E43DEA"/>
    <w:rsid w:val="00E43ED6"/>
    <w:rsid w:val="00E44215"/>
    <w:rsid w:val="00E444D3"/>
    <w:rsid w:val="00E44502"/>
    <w:rsid w:val="00E45155"/>
    <w:rsid w:val="00E4517D"/>
    <w:rsid w:val="00E45348"/>
    <w:rsid w:val="00E453DE"/>
    <w:rsid w:val="00E4541D"/>
    <w:rsid w:val="00E45492"/>
    <w:rsid w:val="00E45714"/>
    <w:rsid w:val="00E457B4"/>
    <w:rsid w:val="00E457ED"/>
    <w:rsid w:val="00E45965"/>
    <w:rsid w:val="00E45A90"/>
    <w:rsid w:val="00E45B4C"/>
    <w:rsid w:val="00E45BD2"/>
    <w:rsid w:val="00E45C8E"/>
    <w:rsid w:val="00E45D07"/>
    <w:rsid w:val="00E45DF1"/>
    <w:rsid w:val="00E46159"/>
    <w:rsid w:val="00E46579"/>
    <w:rsid w:val="00E467BF"/>
    <w:rsid w:val="00E46996"/>
    <w:rsid w:val="00E46A4C"/>
    <w:rsid w:val="00E46D1E"/>
    <w:rsid w:val="00E46E8E"/>
    <w:rsid w:val="00E470DE"/>
    <w:rsid w:val="00E47542"/>
    <w:rsid w:val="00E47598"/>
    <w:rsid w:val="00E47816"/>
    <w:rsid w:val="00E478A0"/>
    <w:rsid w:val="00E47A36"/>
    <w:rsid w:val="00E504A5"/>
    <w:rsid w:val="00E5070B"/>
    <w:rsid w:val="00E50B90"/>
    <w:rsid w:val="00E50BBC"/>
    <w:rsid w:val="00E51138"/>
    <w:rsid w:val="00E5118C"/>
    <w:rsid w:val="00E512D3"/>
    <w:rsid w:val="00E5135D"/>
    <w:rsid w:val="00E51BBC"/>
    <w:rsid w:val="00E51C16"/>
    <w:rsid w:val="00E521DE"/>
    <w:rsid w:val="00E522A6"/>
    <w:rsid w:val="00E524CD"/>
    <w:rsid w:val="00E52875"/>
    <w:rsid w:val="00E5288B"/>
    <w:rsid w:val="00E52A05"/>
    <w:rsid w:val="00E52B78"/>
    <w:rsid w:val="00E52B88"/>
    <w:rsid w:val="00E52F19"/>
    <w:rsid w:val="00E52F40"/>
    <w:rsid w:val="00E5301D"/>
    <w:rsid w:val="00E5347D"/>
    <w:rsid w:val="00E5359F"/>
    <w:rsid w:val="00E53801"/>
    <w:rsid w:val="00E53894"/>
    <w:rsid w:val="00E538BB"/>
    <w:rsid w:val="00E53976"/>
    <w:rsid w:val="00E53A5C"/>
    <w:rsid w:val="00E54A9E"/>
    <w:rsid w:val="00E54AFE"/>
    <w:rsid w:val="00E54BC1"/>
    <w:rsid w:val="00E54F6D"/>
    <w:rsid w:val="00E5503D"/>
    <w:rsid w:val="00E55097"/>
    <w:rsid w:val="00E55734"/>
    <w:rsid w:val="00E55810"/>
    <w:rsid w:val="00E55B8E"/>
    <w:rsid w:val="00E55DBF"/>
    <w:rsid w:val="00E564EC"/>
    <w:rsid w:val="00E56C1D"/>
    <w:rsid w:val="00E56D62"/>
    <w:rsid w:val="00E57C1B"/>
    <w:rsid w:val="00E57C48"/>
    <w:rsid w:val="00E602A6"/>
    <w:rsid w:val="00E60389"/>
    <w:rsid w:val="00E60A88"/>
    <w:rsid w:val="00E60B00"/>
    <w:rsid w:val="00E61084"/>
    <w:rsid w:val="00E61E94"/>
    <w:rsid w:val="00E61ED4"/>
    <w:rsid w:val="00E61F77"/>
    <w:rsid w:val="00E61FFB"/>
    <w:rsid w:val="00E62123"/>
    <w:rsid w:val="00E62129"/>
    <w:rsid w:val="00E62170"/>
    <w:rsid w:val="00E6265C"/>
    <w:rsid w:val="00E626BD"/>
    <w:rsid w:val="00E62AEE"/>
    <w:rsid w:val="00E62B54"/>
    <w:rsid w:val="00E62CDC"/>
    <w:rsid w:val="00E634DD"/>
    <w:rsid w:val="00E638FF"/>
    <w:rsid w:val="00E6390F"/>
    <w:rsid w:val="00E63948"/>
    <w:rsid w:val="00E63A68"/>
    <w:rsid w:val="00E640BC"/>
    <w:rsid w:val="00E641D2"/>
    <w:rsid w:val="00E642F4"/>
    <w:rsid w:val="00E6431C"/>
    <w:rsid w:val="00E643C1"/>
    <w:rsid w:val="00E644FD"/>
    <w:rsid w:val="00E64618"/>
    <w:rsid w:val="00E646AC"/>
    <w:rsid w:val="00E64E29"/>
    <w:rsid w:val="00E6535A"/>
    <w:rsid w:val="00E654F3"/>
    <w:rsid w:val="00E6550A"/>
    <w:rsid w:val="00E6563F"/>
    <w:rsid w:val="00E65D6D"/>
    <w:rsid w:val="00E65E0C"/>
    <w:rsid w:val="00E66033"/>
    <w:rsid w:val="00E66330"/>
    <w:rsid w:val="00E665B2"/>
    <w:rsid w:val="00E665FA"/>
    <w:rsid w:val="00E66740"/>
    <w:rsid w:val="00E66778"/>
    <w:rsid w:val="00E669A5"/>
    <w:rsid w:val="00E66A86"/>
    <w:rsid w:val="00E66BFD"/>
    <w:rsid w:val="00E66EC4"/>
    <w:rsid w:val="00E672BB"/>
    <w:rsid w:val="00E673AE"/>
    <w:rsid w:val="00E6757D"/>
    <w:rsid w:val="00E67710"/>
    <w:rsid w:val="00E679FE"/>
    <w:rsid w:val="00E67A51"/>
    <w:rsid w:val="00E67D50"/>
    <w:rsid w:val="00E70107"/>
    <w:rsid w:val="00E7024D"/>
    <w:rsid w:val="00E70631"/>
    <w:rsid w:val="00E70667"/>
    <w:rsid w:val="00E70EF7"/>
    <w:rsid w:val="00E70F58"/>
    <w:rsid w:val="00E7107D"/>
    <w:rsid w:val="00E71293"/>
    <w:rsid w:val="00E71441"/>
    <w:rsid w:val="00E7153D"/>
    <w:rsid w:val="00E7188C"/>
    <w:rsid w:val="00E71977"/>
    <w:rsid w:val="00E71CE9"/>
    <w:rsid w:val="00E71DC8"/>
    <w:rsid w:val="00E71E22"/>
    <w:rsid w:val="00E724AD"/>
    <w:rsid w:val="00E727F5"/>
    <w:rsid w:val="00E728DD"/>
    <w:rsid w:val="00E728EB"/>
    <w:rsid w:val="00E72A86"/>
    <w:rsid w:val="00E72BEE"/>
    <w:rsid w:val="00E7345D"/>
    <w:rsid w:val="00E734B4"/>
    <w:rsid w:val="00E7359C"/>
    <w:rsid w:val="00E735F7"/>
    <w:rsid w:val="00E73802"/>
    <w:rsid w:val="00E73833"/>
    <w:rsid w:val="00E738BE"/>
    <w:rsid w:val="00E7390B"/>
    <w:rsid w:val="00E73A62"/>
    <w:rsid w:val="00E73C57"/>
    <w:rsid w:val="00E7410F"/>
    <w:rsid w:val="00E7411B"/>
    <w:rsid w:val="00E746FA"/>
    <w:rsid w:val="00E749DD"/>
    <w:rsid w:val="00E74A76"/>
    <w:rsid w:val="00E74BDC"/>
    <w:rsid w:val="00E74C4B"/>
    <w:rsid w:val="00E74D69"/>
    <w:rsid w:val="00E74DC6"/>
    <w:rsid w:val="00E74E12"/>
    <w:rsid w:val="00E74EFE"/>
    <w:rsid w:val="00E74F5C"/>
    <w:rsid w:val="00E75509"/>
    <w:rsid w:val="00E75A0F"/>
    <w:rsid w:val="00E763CE"/>
    <w:rsid w:val="00E76496"/>
    <w:rsid w:val="00E76518"/>
    <w:rsid w:val="00E76968"/>
    <w:rsid w:val="00E769CD"/>
    <w:rsid w:val="00E769D7"/>
    <w:rsid w:val="00E76C7B"/>
    <w:rsid w:val="00E76C99"/>
    <w:rsid w:val="00E76DA1"/>
    <w:rsid w:val="00E76F82"/>
    <w:rsid w:val="00E770C1"/>
    <w:rsid w:val="00E7726C"/>
    <w:rsid w:val="00E77359"/>
    <w:rsid w:val="00E77817"/>
    <w:rsid w:val="00E77905"/>
    <w:rsid w:val="00E77D4A"/>
    <w:rsid w:val="00E77ED7"/>
    <w:rsid w:val="00E77F77"/>
    <w:rsid w:val="00E8011C"/>
    <w:rsid w:val="00E8026A"/>
    <w:rsid w:val="00E80732"/>
    <w:rsid w:val="00E80939"/>
    <w:rsid w:val="00E81277"/>
    <w:rsid w:val="00E815D8"/>
    <w:rsid w:val="00E819DE"/>
    <w:rsid w:val="00E81AB3"/>
    <w:rsid w:val="00E81B90"/>
    <w:rsid w:val="00E81DC7"/>
    <w:rsid w:val="00E81E02"/>
    <w:rsid w:val="00E81F84"/>
    <w:rsid w:val="00E82C19"/>
    <w:rsid w:val="00E83308"/>
    <w:rsid w:val="00E8343C"/>
    <w:rsid w:val="00E83700"/>
    <w:rsid w:val="00E8386D"/>
    <w:rsid w:val="00E839DE"/>
    <w:rsid w:val="00E83DCF"/>
    <w:rsid w:val="00E8407E"/>
    <w:rsid w:val="00E840E9"/>
    <w:rsid w:val="00E841ED"/>
    <w:rsid w:val="00E84226"/>
    <w:rsid w:val="00E843F4"/>
    <w:rsid w:val="00E84675"/>
    <w:rsid w:val="00E84914"/>
    <w:rsid w:val="00E84C86"/>
    <w:rsid w:val="00E84D2B"/>
    <w:rsid w:val="00E84D6E"/>
    <w:rsid w:val="00E84E1E"/>
    <w:rsid w:val="00E85095"/>
    <w:rsid w:val="00E859F2"/>
    <w:rsid w:val="00E85B2D"/>
    <w:rsid w:val="00E85B73"/>
    <w:rsid w:val="00E85D3A"/>
    <w:rsid w:val="00E85EE6"/>
    <w:rsid w:val="00E8612B"/>
    <w:rsid w:val="00E8628D"/>
    <w:rsid w:val="00E86530"/>
    <w:rsid w:val="00E869F3"/>
    <w:rsid w:val="00E86A88"/>
    <w:rsid w:val="00E8707E"/>
    <w:rsid w:val="00E877E0"/>
    <w:rsid w:val="00E87AE9"/>
    <w:rsid w:val="00E87CB7"/>
    <w:rsid w:val="00E87F94"/>
    <w:rsid w:val="00E87FC0"/>
    <w:rsid w:val="00E9004C"/>
    <w:rsid w:val="00E900E4"/>
    <w:rsid w:val="00E904AD"/>
    <w:rsid w:val="00E90650"/>
    <w:rsid w:val="00E90998"/>
    <w:rsid w:val="00E90A02"/>
    <w:rsid w:val="00E90ED9"/>
    <w:rsid w:val="00E916B9"/>
    <w:rsid w:val="00E9173A"/>
    <w:rsid w:val="00E91B56"/>
    <w:rsid w:val="00E91C5F"/>
    <w:rsid w:val="00E91D94"/>
    <w:rsid w:val="00E9208C"/>
    <w:rsid w:val="00E92664"/>
    <w:rsid w:val="00E927A0"/>
    <w:rsid w:val="00E92A5B"/>
    <w:rsid w:val="00E92A98"/>
    <w:rsid w:val="00E92ADB"/>
    <w:rsid w:val="00E92B8E"/>
    <w:rsid w:val="00E92DD8"/>
    <w:rsid w:val="00E92DE9"/>
    <w:rsid w:val="00E932DA"/>
    <w:rsid w:val="00E93A89"/>
    <w:rsid w:val="00E93B53"/>
    <w:rsid w:val="00E93B84"/>
    <w:rsid w:val="00E93B8D"/>
    <w:rsid w:val="00E93C7B"/>
    <w:rsid w:val="00E940AE"/>
    <w:rsid w:val="00E9466B"/>
    <w:rsid w:val="00E947E3"/>
    <w:rsid w:val="00E94D55"/>
    <w:rsid w:val="00E94F67"/>
    <w:rsid w:val="00E95053"/>
    <w:rsid w:val="00E950BA"/>
    <w:rsid w:val="00E950DF"/>
    <w:rsid w:val="00E95161"/>
    <w:rsid w:val="00E95199"/>
    <w:rsid w:val="00E9557F"/>
    <w:rsid w:val="00E95653"/>
    <w:rsid w:val="00E95928"/>
    <w:rsid w:val="00E9594E"/>
    <w:rsid w:val="00E9598E"/>
    <w:rsid w:val="00E95C45"/>
    <w:rsid w:val="00E9656A"/>
    <w:rsid w:val="00E967C4"/>
    <w:rsid w:val="00E96831"/>
    <w:rsid w:val="00E96A0E"/>
    <w:rsid w:val="00E96AEB"/>
    <w:rsid w:val="00E970E5"/>
    <w:rsid w:val="00E9712B"/>
    <w:rsid w:val="00E97362"/>
    <w:rsid w:val="00E979CB"/>
    <w:rsid w:val="00E97AC6"/>
    <w:rsid w:val="00E97AF6"/>
    <w:rsid w:val="00E97C1E"/>
    <w:rsid w:val="00E97C87"/>
    <w:rsid w:val="00EA01A4"/>
    <w:rsid w:val="00EA05E6"/>
    <w:rsid w:val="00EA0784"/>
    <w:rsid w:val="00EA0A78"/>
    <w:rsid w:val="00EA0B1A"/>
    <w:rsid w:val="00EA0CC2"/>
    <w:rsid w:val="00EA0D9E"/>
    <w:rsid w:val="00EA0F7B"/>
    <w:rsid w:val="00EA1055"/>
    <w:rsid w:val="00EA13C4"/>
    <w:rsid w:val="00EA13EF"/>
    <w:rsid w:val="00EA1507"/>
    <w:rsid w:val="00EA184C"/>
    <w:rsid w:val="00EA24FD"/>
    <w:rsid w:val="00EA2541"/>
    <w:rsid w:val="00EA2574"/>
    <w:rsid w:val="00EA2A8A"/>
    <w:rsid w:val="00EA2DD7"/>
    <w:rsid w:val="00EA2E61"/>
    <w:rsid w:val="00EA3400"/>
    <w:rsid w:val="00EA347D"/>
    <w:rsid w:val="00EA38A3"/>
    <w:rsid w:val="00EA3D17"/>
    <w:rsid w:val="00EA3D45"/>
    <w:rsid w:val="00EA4095"/>
    <w:rsid w:val="00EA40D2"/>
    <w:rsid w:val="00EA42BA"/>
    <w:rsid w:val="00EA433D"/>
    <w:rsid w:val="00EA4541"/>
    <w:rsid w:val="00EA4612"/>
    <w:rsid w:val="00EA47EE"/>
    <w:rsid w:val="00EA4AA9"/>
    <w:rsid w:val="00EA4D24"/>
    <w:rsid w:val="00EA5032"/>
    <w:rsid w:val="00EA5141"/>
    <w:rsid w:val="00EA5352"/>
    <w:rsid w:val="00EA53AE"/>
    <w:rsid w:val="00EA54B6"/>
    <w:rsid w:val="00EA56D3"/>
    <w:rsid w:val="00EA5954"/>
    <w:rsid w:val="00EA5E83"/>
    <w:rsid w:val="00EA5F79"/>
    <w:rsid w:val="00EA5FE1"/>
    <w:rsid w:val="00EA6304"/>
    <w:rsid w:val="00EA6540"/>
    <w:rsid w:val="00EA6B7C"/>
    <w:rsid w:val="00EA6C88"/>
    <w:rsid w:val="00EA6DFE"/>
    <w:rsid w:val="00EA7022"/>
    <w:rsid w:val="00EA7785"/>
    <w:rsid w:val="00EA782B"/>
    <w:rsid w:val="00EA7900"/>
    <w:rsid w:val="00EA79B7"/>
    <w:rsid w:val="00EA7A35"/>
    <w:rsid w:val="00EA7B8D"/>
    <w:rsid w:val="00EA7F2E"/>
    <w:rsid w:val="00EB0055"/>
    <w:rsid w:val="00EB0416"/>
    <w:rsid w:val="00EB0496"/>
    <w:rsid w:val="00EB09BA"/>
    <w:rsid w:val="00EB0C40"/>
    <w:rsid w:val="00EB11AF"/>
    <w:rsid w:val="00EB16B5"/>
    <w:rsid w:val="00EB16FC"/>
    <w:rsid w:val="00EB1AED"/>
    <w:rsid w:val="00EB1D23"/>
    <w:rsid w:val="00EB1EE2"/>
    <w:rsid w:val="00EB1F80"/>
    <w:rsid w:val="00EB21CD"/>
    <w:rsid w:val="00EB241A"/>
    <w:rsid w:val="00EB2677"/>
    <w:rsid w:val="00EB2A15"/>
    <w:rsid w:val="00EB2FBF"/>
    <w:rsid w:val="00EB30E0"/>
    <w:rsid w:val="00EB30EF"/>
    <w:rsid w:val="00EB31E9"/>
    <w:rsid w:val="00EB3207"/>
    <w:rsid w:val="00EB3402"/>
    <w:rsid w:val="00EB34AA"/>
    <w:rsid w:val="00EB36A7"/>
    <w:rsid w:val="00EB3845"/>
    <w:rsid w:val="00EB3D06"/>
    <w:rsid w:val="00EB3F29"/>
    <w:rsid w:val="00EB44F2"/>
    <w:rsid w:val="00EB46F3"/>
    <w:rsid w:val="00EB492C"/>
    <w:rsid w:val="00EB4DED"/>
    <w:rsid w:val="00EB4E3D"/>
    <w:rsid w:val="00EB52B9"/>
    <w:rsid w:val="00EB5424"/>
    <w:rsid w:val="00EB54AD"/>
    <w:rsid w:val="00EB5676"/>
    <w:rsid w:val="00EB5851"/>
    <w:rsid w:val="00EB5BA0"/>
    <w:rsid w:val="00EB611D"/>
    <w:rsid w:val="00EB61C2"/>
    <w:rsid w:val="00EB637B"/>
    <w:rsid w:val="00EB6627"/>
    <w:rsid w:val="00EB6825"/>
    <w:rsid w:val="00EB689E"/>
    <w:rsid w:val="00EB697A"/>
    <w:rsid w:val="00EB6E89"/>
    <w:rsid w:val="00EB6F3B"/>
    <w:rsid w:val="00EB6FF2"/>
    <w:rsid w:val="00EB704D"/>
    <w:rsid w:val="00EB71D0"/>
    <w:rsid w:val="00EB7364"/>
    <w:rsid w:val="00EB75E7"/>
    <w:rsid w:val="00EB7C34"/>
    <w:rsid w:val="00EB7ED0"/>
    <w:rsid w:val="00EC0219"/>
    <w:rsid w:val="00EC027C"/>
    <w:rsid w:val="00EC03EB"/>
    <w:rsid w:val="00EC0627"/>
    <w:rsid w:val="00EC0696"/>
    <w:rsid w:val="00EC07E9"/>
    <w:rsid w:val="00EC0B1D"/>
    <w:rsid w:val="00EC0F30"/>
    <w:rsid w:val="00EC1184"/>
    <w:rsid w:val="00EC1B21"/>
    <w:rsid w:val="00EC2041"/>
    <w:rsid w:val="00EC2058"/>
    <w:rsid w:val="00EC222F"/>
    <w:rsid w:val="00EC2400"/>
    <w:rsid w:val="00EC247B"/>
    <w:rsid w:val="00EC31B5"/>
    <w:rsid w:val="00EC32BC"/>
    <w:rsid w:val="00EC355F"/>
    <w:rsid w:val="00EC35A7"/>
    <w:rsid w:val="00EC396F"/>
    <w:rsid w:val="00EC3991"/>
    <w:rsid w:val="00EC39DA"/>
    <w:rsid w:val="00EC40CF"/>
    <w:rsid w:val="00EC445F"/>
    <w:rsid w:val="00EC4511"/>
    <w:rsid w:val="00EC466D"/>
    <w:rsid w:val="00EC48DC"/>
    <w:rsid w:val="00EC4AF0"/>
    <w:rsid w:val="00EC4CF4"/>
    <w:rsid w:val="00EC4E23"/>
    <w:rsid w:val="00EC4F93"/>
    <w:rsid w:val="00EC548E"/>
    <w:rsid w:val="00EC5796"/>
    <w:rsid w:val="00EC57BB"/>
    <w:rsid w:val="00EC5970"/>
    <w:rsid w:val="00EC5CFF"/>
    <w:rsid w:val="00EC5E80"/>
    <w:rsid w:val="00EC64CB"/>
    <w:rsid w:val="00EC6792"/>
    <w:rsid w:val="00EC685B"/>
    <w:rsid w:val="00EC69A5"/>
    <w:rsid w:val="00EC7188"/>
    <w:rsid w:val="00EC7217"/>
    <w:rsid w:val="00EC7752"/>
    <w:rsid w:val="00EC7B01"/>
    <w:rsid w:val="00EC7CCE"/>
    <w:rsid w:val="00EC7CDE"/>
    <w:rsid w:val="00EC7FB1"/>
    <w:rsid w:val="00ED010C"/>
    <w:rsid w:val="00ED03AE"/>
    <w:rsid w:val="00ED06B4"/>
    <w:rsid w:val="00ED0B8E"/>
    <w:rsid w:val="00ED0C07"/>
    <w:rsid w:val="00ED0E7F"/>
    <w:rsid w:val="00ED0FD0"/>
    <w:rsid w:val="00ED10ED"/>
    <w:rsid w:val="00ED1112"/>
    <w:rsid w:val="00ED1A44"/>
    <w:rsid w:val="00ED1BAA"/>
    <w:rsid w:val="00ED249F"/>
    <w:rsid w:val="00ED27B9"/>
    <w:rsid w:val="00ED2DA7"/>
    <w:rsid w:val="00ED3117"/>
    <w:rsid w:val="00ED32E3"/>
    <w:rsid w:val="00ED3427"/>
    <w:rsid w:val="00ED3B42"/>
    <w:rsid w:val="00ED4146"/>
    <w:rsid w:val="00ED47D0"/>
    <w:rsid w:val="00ED48FE"/>
    <w:rsid w:val="00ED4C9A"/>
    <w:rsid w:val="00ED4DE9"/>
    <w:rsid w:val="00ED562C"/>
    <w:rsid w:val="00ED56B2"/>
    <w:rsid w:val="00ED56CA"/>
    <w:rsid w:val="00ED5A41"/>
    <w:rsid w:val="00ED5EA2"/>
    <w:rsid w:val="00ED5F6E"/>
    <w:rsid w:val="00ED6253"/>
    <w:rsid w:val="00ED635D"/>
    <w:rsid w:val="00ED6B08"/>
    <w:rsid w:val="00ED7667"/>
    <w:rsid w:val="00EE0408"/>
    <w:rsid w:val="00EE044E"/>
    <w:rsid w:val="00EE0450"/>
    <w:rsid w:val="00EE0464"/>
    <w:rsid w:val="00EE04F0"/>
    <w:rsid w:val="00EE051D"/>
    <w:rsid w:val="00EE0A56"/>
    <w:rsid w:val="00EE0A78"/>
    <w:rsid w:val="00EE0A98"/>
    <w:rsid w:val="00EE0AE4"/>
    <w:rsid w:val="00EE0B84"/>
    <w:rsid w:val="00EE10DF"/>
    <w:rsid w:val="00EE1300"/>
    <w:rsid w:val="00EE15B2"/>
    <w:rsid w:val="00EE170D"/>
    <w:rsid w:val="00EE1837"/>
    <w:rsid w:val="00EE19B0"/>
    <w:rsid w:val="00EE1E45"/>
    <w:rsid w:val="00EE1E48"/>
    <w:rsid w:val="00EE1FAF"/>
    <w:rsid w:val="00EE2563"/>
    <w:rsid w:val="00EE2865"/>
    <w:rsid w:val="00EE293D"/>
    <w:rsid w:val="00EE2DC5"/>
    <w:rsid w:val="00EE2E6D"/>
    <w:rsid w:val="00EE30D5"/>
    <w:rsid w:val="00EE31FA"/>
    <w:rsid w:val="00EE32A2"/>
    <w:rsid w:val="00EE33CC"/>
    <w:rsid w:val="00EE352D"/>
    <w:rsid w:val="00EE3753"/>
    <w:rsid w:val="00EE382A"/>
    <w:rsid w:val="00EE38FF"/>
    <w:rsid w:val="00EE39B1"/>
    <w:rsid w:val="00EE3C1A"/>
    <w:rsid w:val="00EE3D3B"/>
    <w:rsid w:val="00EE49CC"/>
    <w:rsid w:val="00EE4AA2"/>
    <w:rsid w:val="00EE4BCE"/>
    <w:rsid w:val="00EE4C6F"/>
    <w:rsid w:val="00EE4ED7"/>
    <w:rsid w:val="00EE544D"/>
    <w:rsid w:val="00EE57C6"/>
    <w:rsid w:val="00EE5939"/>
    <w:rsid w:val="00EE5C01"/>
    <w:rsid w:val="00EE5CD5"/>
    <w:rsid w:val="00EE5EF8"/>
    <w:rsid w:val="00EE621B"/>
    <w:rsid w:val="00EE65C0"/>
    <w:rsid w:val="00EE68AA"/>
    <w:rsid w:val="00EE7231"/>
    <w:rsid w:val="00EE734C"/>
    <w:rsid w:val="00EE73F9"/>
    <w:rsid w:val="00EE776A"/>
    <w:rsid w:val="00EE7C38"/>
    <w:rsid w:val="00EF002A"/>
    <w:rsid w:val="00EF0050"/>
    <w:rsid w:val="00EF0576"/>
    <w:rsid w:val="00EF0780"/>
    <w:rsid w:val="00EF08B1"/>
    <w:rsid w:val="00EF094E"/>
    <w:rsid w:val="00EF0B8F"/>
    <w:rsid w:val="00EF10B5"/>
    <w:rsid w:val="00EF1751"/>
    <w:rsid w:val="00EF1979"/>
    <w:rsid w:val="00EF2156"/>
    <w:rsid w:val="00EF225B"/>
    <w:rsid w:val="00EF234F"/>
    <w:rsid w:val="00EF270D"/>
    <w:rsid w:val="00EF2A2F"/>
    <w:rsid w:val="00EF2AA0"/>
    <w:rsid w:val="00EF2B43"/>
    <w:rsid w:val="00EF2F27"/>
    <w:rsid w:val="00EF32BA"/>
    <w:rsid w:val="00EF3866"/>
    <w:rsid w:val="00EF3896"/>
    <w:rsid w:val="00EF3D52"/>
    <w:rsid w:val="00EF3E14"/>
    <w:rsid w:val="00EF425C"/>
    <w:rsid w:val="00EF44D7"/>
    <w:rsid w:val="00EF47E8"/>
    <w:rsid w:val="00EF490F"/>
    <w:rsid w:val="00EF4B9A"/>
    <w:rsid w:val="00EF4BB5"/>
    <w:rsid w:val="00EF4BC9"/>
    <w:rsid w:val="00EF4F0F"/>
    <w:rsid w:val="00EF50D1"/>
    <w:rsid w:val="00EF579C"/>
    <w:rsid w:val="00EF5B44"/>
    <w:rsid w:val="00EF6200"/>
    <w:rsid w:val="00EF6574"/>
    <w:rsid w:val="00EF70C8"/>
    <w:rsid w:val="00EF716D"/>
    <w:rsid w:val="00EF71AC"/>
    <w:rsid w:val="00EF728C"/>
    <w:rsid w:val="00EF74D9"/>
    <w:rsid w:val="00EF750A"/>
    <w:rsid w:val="00EF75CA"/>
    <w:rsid w:val="00EF7857"/>
    <w:rsid w:val="00EF7885"/>
    <w:rsid w:val="00EF7B73"/>
    <w:rsid w:val="00EF7D98"/>
    <w:rsid w:val="00EF7FDB"/>
    <w:rsid w:val="00F00072"/>
    <w:rsid w:val="00F000AB"/>
    <w:rsid w:val="00F000D7"/>
    <w:rsid w:val="00F003C4"/>
    <w:rsid w:val="00F007C2"/>
    <w:rsid w:val="00F008BB"/>
    <w:rsid w:val="00F00E2A"/>
    <w:rsid w:val="00F011FD"/>
    <w:rsid w:val="00F01581"/>
    <w:rsid w:val="00F021EC"/>
    <w:rsid w:val="00F02273"/>
    <w:rsid w:val="00F0232F"/>
    <w:rsid w:val="00F02342"/>
    <w:rsid w:val="00F024EF"/>
    <w:rsid w:val="00F02591"/>
    <w:rsid w:val="00F025F9"/>
    <w:rsid w:val="00F02B0B"/>
    <w:rsid w:val="00F02B90"/>
    <w:rsid w:val="00F02BCC"/>
    <w:rsid w:val="00F02E6C"/>
    <w:rsid w:val="00F03053"/>
    <w:rsid w:val="00F03207"/>
    <w:rsid w:val="00F034FF"/>
    <w:rsid w:val="00F036A5"/>
    <w:rsid w:val="00F03D1F"/>
    <w:rsid w:val="00F03D41"/>
    <w:rsid w:val="00F0406F"/>
    <w:rsid w:val="00F041C1"/>
    <w:rsid w:val="00F042EC"/>
    <w:rsid w:val="00F044C7"/>
    <w:rsid w:val="00F045B8"/>
    <w:rsid w:val="00F04EFF"/>
    <w:rsid w:val="00F05550"/>
    <w:rsid w:val="00F05913"/>
    <w:rsid w:val="00F05B4A"/>
    <w:rsid w:val="00F05C49"/>
    <w:rsid w:val="00F05E40"/>
    <w:rsid w:val="00F060B2"/>
    <w:rsid w:val="00F06389"/>
    <w:rsid w:val="00F063B3"/>
    <w:rsid w:val="00F066D6"/>
    <w:rsid w:val="00F0674B"/>
    <w:rsid w:val="00F06BB4"/>
    <w:rsid w:val="00F06E52"/>
    <w:rsid w:val="00F07086"/>
    <w:rsid w:val="00F07574"/>
    <w:rsid w:val="00F07782"/>
    <w:rsid w:val="00F07A98"/>
    <w:rsid w:val="00F07CD7"/>
    <w:rsid w:val="00F07E99"/>
    <w:rsid w:val="00F07F1D"/>
    <w:rsid w:val="00F07FF7"/>
    <w:rsid w:val="00F10632"/>
    <w:rsid w:val="00F10A3C"/>
    <w:rsid w:val="00F10CD1"/>
    <w:rsid w:val="00F11527"/>
    <w:rsid w:val="00F1154F"/>
    <w:rsid w:val="00F11852"/>
    <w:rsid w:val="00F119F2"/>
    <w:rsid w:val="00F12089"/>
    <w:rsid w:val="00F12273"/>
    <w:rsid w:val="00F1229C"/>
    <w:rsid w:val="00F124B2"/>
    <w:rsid w:val="00F125E9"/>
    <w:rsid w:val="00F127BC"/>
    <w:rsid w:val="00F12DA0"/>
    <w:rsid w:val="00F12E9C"/>
    <w:rsid w:val="00F1303A"/>
    <w:rsid w:val="00F13068"/>
    <w:rsid w:val="00F1325F"/>
    <w:rsid w:val="00F1355B"/>
    <w:rsid w:val="00F1372B"/>
    <w:rsid w:val="00F13741"/>
    <w:rsid w:val="00F13B15"/>
    <w:rsid w:val="00F13C72"/>
    <w:rsid w:val="00F13D2E"/>
    <w:rsid w:val="00F13E68"/>
    <w:rsid w:val="00F13FBE"/>
    <w:rsid w:val="00F142FB"/>
    <w:rsid w:val="00F143A3"/>
    <w:rsid w:val="00F146DB"/>
    <w:rsid w:val="00F1489C"/>
    <w:rsid w:val="00F14ABD"/>
    <w:rsid w:val="00F14CC6"/>
    <w:rsid w:val="00F14FB2"/>
    <w:rsid w:val="00F151D2"/>
    <w:rsid w:val="00F152F9"/>
    <w:rsid w:val="00F1567B"/>
    <w:rsid w:val="00F1572E"/>
    <w:rsid w:val="00F158F0"/>
    <w:rsid w:val="00F15AB5"/>
    <w:rsid w:val="00F15C64"/>
    <w:rsid w:val="00F15DAD"/>
    <w:rsid w:val="00F1641D"/>
    <w:rsid w:val="00F168A7"/>
    <w:rsid w:val="00F16F1A"/>
    <w:rsid w:val="00F1702B"/>
    <w:rsid w:val="00F1721F"/>
    <w:rsid w:val="00F178AD"/>
    <w:rsid w:val="00F17FF5"/>
    <w:rsid w:val="00F20041"/>
    <w:rsid w:val="00F2011A"/>
    <w:rsid w:val="00F201F0"/>
    <w:rsid w:val="00F206F4"/>
    <w:rsid w:val="00F20C91"/>
    <w:rsid w:val="00F20C95"/>
    <w:rsid w:val="00F20E43"/>
    <w:rsid w:val="00F212B9"/>
    <w:rsid w:val="00F212CE"/>
    <w:rsid w:val="00F2159E"/>
    <w:rsid w:val="00F216DD"/>
    <w:rsid w:val="00F2190D"/>
    <w:rsid w:val="00F21C3D"/>
    <w:rsid w:val="00F21E38"/>
    <w:rsid w:val="00F21EF4"/>
    <w:rsid w:val="00F222DF"/>
    <w:rsid w:val="00F22328"/>
    <w:rsid w:val="00F225FC"/>
    <w:rsid w:val="00F22903"/>
    <w:rsid w:val="00F22934"/>
    <w:rsid w:val="00F22975"/>
    <w:rsid w:val="00F22A68"/>
    <w:rsid w:val="00F23123"/>
    <w:rsid w:val="00F2316D"/>
    <w:rsid w:val="00F23248"/>
    <w:rsid w:val="00F23606"/>
    <w:rsid w:val="00F236A4"/>
    <w:rsid w:val="00F23990"/>
    <w:rsid w:val="00F23A9D"/>
    <w:rsid w:val="00F23C2B"/>
    <w:rsid w:val="00F24387"/>
    <w:rsid w:val="00F243DE"/>
    <w:rsid w:val="00F2469E"/>
    <w:rsid w:val="00F246FA"/>
    <w:rsid w:val="00F247AF"/>
    <w:rsid w:val="00F24D29"/>
    <w:rsid w:val="00F24FBE"/>
    <w:rsid w:val="00F2521D"/>
    <w:rsid w:val="00F259B8"/>
    <w:rsid w:val="00F25BFB"/>
    <w:rsid w:val="00F25C7B"/>
    <w:rsid w:val="00F26195"/>
    <w:rsid w:val="00F262DD"/>
    <w:rsid w:val="00F268B8"/>
    <w:rsid w:val="00F26AA8"/>
    <w:rsid w:val="00F27092"/>
    <w:rsid w:val="00F27107"/>
    <w:rsid w:val="00F2733D"/>
    <w:rsid w:val="00F2742B"/>
    <w:rsid w:val="00F274FB"/>
    <w:rsid w:val="00F275AE"/>
    <w:rsid w:val="00F2763F"/>
    <w:rsid w:val="00F277AD"/>
    <w:rsid w:val="00F27B69"/>
    <w:rsid w:val="00F27BAB"/>
    <w:rsid w:val="00F27C77"/>
    <w:rsid w:val="00F27CD6"/>
    <w:rsid w:val="00F27E59"/>
    <w:rsid w:val="00F305D1"/>
    <w:rsid w:val="00F30697"/>
    <w:rsid w:val="00F30962"/>
    <w:rsid w:val="00F310E5"/>
    <w:rsid w:val="00F316EB"/>
    <w:rsid w:val="00F3198E"/>
    <w:rsid w:val="00F31D82"/>
    <w:rsid w:val="00F31EE4"/>
    <w:rsid w:val="00F32025"/>
    <w:rsid w:val="00F3205A"/>
    <w:rsid w:val="00F320C2"/>
    <w:rsid w:val="00F32913"/>
    <w:rsid w:val="00F32CDD"/>
    <w:rsid w:val="00F32EC6"/>
    <w:rsid w:val="00F3305D"/>
    <w:rsid w:val="00F33087"/>
    <w:rsid w:val="00F3308F"/>
    <w:rsid w:val="00F33299"/>
    <w:rsid w:val="00F335B5"/>
    <w:rsid w:val="00F33621"/>
    <w:rsid w:val="00F3369E"/>
    <w:rsid w:val="00F3380A"/>
    <w:rsid w:val="00F33A43"/>
    <w:rsid w:val="00F33C27"/>
    <w:rsid w:val="00F3450E"/>
    <w:rsid w:val="00F347BA"/>
    <w:rsid w:val="00F34835"/>
    <w:rsid w:val="00F3485C"/>
    <w:rsid w:val="00F348C7"/>
    <w:rsid w:val="00F34FE2"/>
    <w:rsid w:val="00F3533D"/>
    <w:rsid w:val="00F3561A"/>
    <w:rsid w:val="00F356A6"/>
    <w:rsid w:val="00F3586D"/>
    <w:rsid w:val="00F35DE1"/>
    <w:rsid w:val="00F35DF2"/>
    <w:rsid w:val="00F35E81"/>
    <w:rsid w:val="00F35FC3"/>
    <w:rsid w:val="00F36043"/>
    <w:rsid w:val="00F3615B"/>
    <w:rsid w:val="00F36403"/>
    <w:rsid w:val="00F3658D"/>
    <w:rsid w:val="00F36882"/>
    <w:rsid w:val="00F36AAB"/>
    <w:rsid w:val="00F36B06"/>
    <w:rsid w:val="00F3730E"/>
    <w:rsid w:val="00F3794F"/>
    <w:rsid w:val="00F37BE2"/>
    <w:rsid w:val="00F37CEE"/>
    <w:rsid w:val="00F37E6F"/>
    <w:rsid w:val="00F40B01"/>
    <w:rsid w:val="00F40B51"/>
    <w:rsid w:val="00F40D4F"/>
    <w:rsid w:val="00F40EF4"/>
    <w:rsid w:val="00F413B0"/>
    <w:rsid w:val="00F41401"/>
    <w:rsid w:val="00F41532"/>
    <w:rsid w:val="00F415E4"/>
    <w:rsid w:val="00F418AC"/>
    <w:rsid w:val="00F41C35"/>
    <w:rsid w:val="00F41DCB"/>
    <w:rsid w:val="00F41F18"/>
    <w:rsid w:val="00F42626"/>
    <w:rsid w:val="00F4263D"/>
    <w:rsid w:val="00F428CE"/>
    <w:rsid w:val="00F428FA"/>
    <w:rsid w:val="00F42B01"/>
    <w:rsid w:val="00F42F23"/>
    <w:rsid w:val="00F42FDD"/>
    <w:rsid w:val="00F43089"/>
    <w:rsid w:val="00F431F7"/>
    <w:rsid w:val="00F43617"/>
    <w:rsid w:val="00F436ED"/>
    <w:rsid w:val="00F43734"/>
    <w:rsid w:val="00F43935"/>
    <w:rsid w:val="00F43AB1"/>
    <w:rsid w:val="00F43BE5"/>
    <w:rsid w:val="00F43DD0"/>
    <w:rsid w:val="00F43F7A"/>
    <w:rsid w:val="00F440D4"/>
    <w:rsid w:val="00F44100"/>
    <w:rsid w:val="00F44287"/>
    <w:rsid w:val="00F44406"/>
    <w:rsid w:val="00F444AA"/>
    <w:rsid w:val="00F4458E"/>
    <w:rsid w:val="00F44624"/>
    <w:rsid w:val="00F44768"/>
    <w:rsid w:val="00F448A1"/>
    <w:rsid w:val="00F44B82"/>
    <w:rsid w:val="00F45161"/>
    <w:rsid w:val="00F454F3"/>
    <w:rsid w:val="00F45523"/>
    <w:rsid w:val="00F45570"/>
    <w:rsid w:val="00F45B07"/>
    <w:rsid w:val="00F45C71"/>
    <w:rsid w:val="00F46058"/>
    <w:rsid w:val="00F46709"/>
    <w:rsid w:val="00F46A3C"/>
    <w:rsid w:val="00F46C54"/>
    <w:rsid w:val="00F46F4D"/>
    <w:rsid w:val="00F46F94"/>
    <w:rsid w:val="00F471B3"/>
    <w:rsid w:val="00F477C4"/>
    <w:rsid w:val="00F479B3"/>
    <w:rsid w:val="00F47D76"/>
    <w:rsid w:val="00F47E24"/>
    <w:rsid w:val="00F50310"/>
    <w:rsid w:val="00F506E8"/>
    <w:rsid w:val="00F5072D"/>
    <w:rsid w:val="00F50EC6"/>
    <w:rsid w:val="00F50EEB"/>
    <w:rsid w:val="00F50F8B"/>
    <w:rsid w:val="00F5154A"/>
    <w:rsid w:val="00F5178A"/>
    <w:rsid w:val="00F51842"/>
    <w:rsid w:val="00F51DD0"/>
    <w:rsid w:val="00F51EF5"/>
    <w:rsid w:val="00F52475"/>
    <w:rsid w:val="00F524D2"/>
    <w:rsid w:val="00F524DA"/>
    <w:rsid w:val="00F526E7"/>
    <w:rsid w:val="00F52911"/>
    <w:rsid w:val="00F52BEF"/>
    <w:rsid w:val="00F52E66"/>
    <w:rsid w:val="00F52EA3"/>
    <w:rsid w:val="00F53475"/>
    <w:rsid w:val="00F535EE"/>
    <w:rsid w:val="00F5360B"/>
    <w:rsid w:val="00F536D4"/>
    <w:rsid w:val="00F537B8"/>
    <w:rsid w:val="00F5387E"/>
    <w:rsid w:val="00F53C03"/>
    <w:rsid w:val="00F54091"/>
    <w:rsid w:val="00F54523"/>
    <w:rsid w:val="00F54982"/>
    <w:rsid w:val="00F54A2B"/>
    <w:rsid w:val="00F54CCE"/>
    <w:rsid w:val="00F54D9E"/>
    <w:rsid w:val="00F54E5E"/>
    <w:rsid w:val="00F54ED6"/>
    <w:rsid w:val="00F54F56"/>
    <w:rsid w:val="00F5508D"/>
    <w:rsid w:val="00F550DC"/>
    <w:rsid w:val="00F55139"/>
    <w:rsid w:val="00F55352"/>
    <w:rsid w:val="00F55745"/>
    <w:rsid w:val="00F557DF"/>
    <w:rsid w:val="00F55830"/>
    <w:rsid w:val="00F558C4"/>
    <w:rsid w:val="00F559B9"/>
    <w:rsid w:val="00F55B4A"/>
    <w:rsid w:val="00F55E0A"/>
    <w:rsid w:val="00F55FC4"/>
    <w:rsid w:val="00F56078"/>
    <w:rsid w:val="00F562B1"/>
    <w:rsid w:val="00F5634D"/>
    <w:rsid w:val="00F56436"/>
    <w:rsid w:val="00F566FB"/>
    <w:rsid w:val="00F56959"/>
    <w:rsid w:val="00F56C78"/>
    <w:rsid w:val="00F56FC6"/>
    <w:rsid w:val="00F5707C"/>
    <w:rsid w:val="00F5708F"/>
    <w:rsid w:val="00F5750C"/>
    <w:rsid w:val="00F5760D"/>
    <w:rsid w:val="00F57D1A"/>
    <w:rsid w:val="00F60394"/>
    <w:rsid w:val="00F603D2"/>
    <w:rsid w:val="00F6058D"/>
    <w:rsid w:val="00F607AF"/>
    <w:rsid w:val="00F6087D"/>
    <w:rsid w:val="00F60DCA"/>
    <w:rsid w:val="00F60F04"/>
    <w:rsid w:val="00F6136A"/>
    <w:rsid w:val="00F6155A"/>
    <w:rsid w:val="00F618AD"/>
    <w:rsid w:val="00F61A96"/>
    <w:rsid w:val="00F61ABF"/>
    <w:rsid w:val="00F61BDB"/>
    <w:rsid w:val="00F61D1C"/>
    <w:rsid w:val="00F62622"/>
    <w:rsid w:val="00F629B9"/>
    <w:rsid w:val="00F62B86"/>
    <w:rsid w:val="00F62C26"/>
    <w:rsid w:val="00F62C52"/>
    <w:rsid w:val="00F62F21"/>
    <w:rsid w:val="00F631C7"/>
    <w:rsid w:val="00F6356E"/>
    <w:rsid w:val="00F6399E"/>
    <w:rsid w:val="00F63A3A"/>
    <w:rsid w:val="00F63A67"/>
    <w:rsid w:val="00F63A7A"/>
    <w:rsid w:val="00F63AE4"/>
    <w:rsid w:val="00F6411A"/>
    <w:rsid w:val="00F6414F"/>
    <w:rsid w:val="00F646BC"/>
    <w:rsid w:val="00F646DD"/>
    <w:rsid w:val="00F64CA8"/>
    <w:rsid w:val="00F65040"/>
    <w:rsid w:val="00F650B0"/>
    <w:rsid w:val="00F650BF"/>
    <w:rsid w:val="00F658B3"/>
    <w:rsid w:val="00F65CF0"/>
    <w:rsid w:val="00F663AF"/>
    <w:rsid w:val="00F663F6"/>
    <w:rsid w:val="00F66417"/>
    <w:rsid w:val="00F66420"/>
    <w:rsid w:val="00F66465"/>
    <w:rsid w:val="00F666B0"/>
    <w:rsid w:val="00F66C79"/>
    <w:rsid w:val="00F66F70"/>
    <w:rsid w:val="00F67072"/>
    <w:rsid w:val="00F67353"/>
    <w:rsid w:val="00F673AA"/>
    <w:rsid w:val="00F676AC"/>
    <w:rsid w:val="00F6785B"/>
    <w:rsid w:val="00F67DB8"/>
    <w:rsid w:val="00F7031F"/>
    <w:rsid w:val="00F704FC"/>
    <w:rsid w:val="00F7081F"/>
    <w:rsid w:val="00F70861"/>
    <w:rsid w:val="00F70BB3"/>
    <w:rsid w:val="00F70D00"/>
    <w:rsid w:val="00F716AE"/>
    <w:rsid w:val="00F71830"/>
    <w:rsid w:val="00F71A67"/>
    <w:rsid w:val="00F71B36"/>
    <w:rsid w:val="00F720D9"/>
    <w:rsid w:val="00F7214D"/>
    <w:rsid w:val="00F722FA"/>
    <w:rsid w:val="00F723C6"/>
    <w:rsid w:val="00F7251C"/>
    <w:rsid w:val="00F725A6"/>
    <w:rsid w:val="00F72665"/>
    <w:rsid w:val="00F72FA0"/>
    <w:rsid w:val="00F73988"/>
    <w:rsid w:val="00F739E8"/>
    <w:rsid w:val="00F73BD5"/>
    <w:rsid w:val="00F73F2D"/>
    <w:rsid w:val="00F74130"/>
    <w:rsid w:val="00F74477"/>
    <w:rsid w:val="00F74DDA"/>
    <w:rsid w:val="00F74EE0"/>
    <w:rsid w:val="00F74FDB"/>
    <w:rsid w:val="00F753B9"/>
    <w:rsid w:val="00F753CA"/>
    <w:rsid w:val="00F75A7A"/>
    <w:rsid w:val="00F75B5C"/>
    <w:rsid w:val="00F75D7A"/>
    <w:rsid w:val="00F76356"/>
    <w:rsid w:val="00F76413"/>
    <w:rsid w:val="00F76488"/>
    <w:rsid w:val="00F765A1"/>
    <w:rsid w:val="00F76C4E"/>
    <w:rsid w:val="00F76D53"/>
    <w:rsid w:val="00F76E8E"/>
    <w:rsid w:val="00F771A3"/>
    <w:rsid w:val="00F772E7"/>
    <w:rsid w:val="00F774EC"/>
    <w:rsid w:val="00F77604"/>
    <w:rsid w:val="00F777A7"/>
    <w:rsid w:val="00F77894"/>
    <w:rsid w:val="00F77A95"/>
    <w:rsid w:val="00F77D96"/>
    <w:rsid w:val="00F77EE3"/>
    <w:rsid w:val="00F80043"/>
    <w:rsid w:val="00F8009B"/>
    <w:rsid w:val="00F80210"/>
    <w:rsid w:val="00F803F1"/>
    <w:rsid w:val="00F80428"/>
    <w:rsid w:val="00F807D6"/>
    <w:rsid w:val="00F80E18"/>
    <w:rsid w:val="00F80F23"/>
    <w:rsid w:val="00F80F2E"/>
    <w:rsid w:val="00F80F50"/>
    <w:rsid w:val="00F8100E"/>
    <w:rsid w:val="00F8138C"/>
    <w:rsid w:val="00F8141B"/>
    <w:rsid w:val="00F815BD"/>
    <w:rsid w:val="00F815CF"/>
    <w:rsid w:val="00F81E3C"/>
    <w:rsid w:val="00F82322"/>
    <w:rsid w:val="00F827ED"/>
    <w:rsid w:val="00F82849"/>
    <w:rsid w:val="00F8291C"/>
    <w:rsid w:val="00F82C9F"/>
    <w:rsid w:val="00F82D94"/>
    <w:rsid w:val="00F83017"/>
    <w:rsid w:val="00F8306D"/>
    <w:rsid w:val="00F83137"/>
    <w:rsid w:val="00F832C4"/>
    <w:rsid w:val="00F832EF"/>
    <w:rsid w:val="00F8360F"/>
    <w:rsid w:val="00F836B2"/>
    <w:rsid w:val="00F83984"/>
    <w:rsid w:val="00F83AD2"/>
    <w:rsid w:val="00F83C6D"/>
    <w:rsid w:val="00F83C84"/>
    <w:rsid w:val="00F841F3"/>
    <w:rsid w:val="00F84A18"/>
    <w:rsid w:val="00F850DE"/>
    <w:rsid w:val="00F85225"/>
    <w:rsid w:val="00F85458"/>
    <w:rsid w:val="00F85475"/>
    <w:rsid w:val="00F8561F"/>
    <w:rsid w:val="00F857B2"/>
    <w:rsid w:val="00F85A71"/>
    <w:rsid w:val="00F85ACC"/>
    <w:rsid w:val="00F85AEF"/>
    <w:rsid w:val="00F85BC5"/>
    <w:rsid w:val="00F85C89"/>
    <w:rsid w:val="00F85D96"/>
    <w:rsid w:val="00F85E0B"/>
    <w:rsid w:val="00F8618F"/>
    <w:rsid w:val="00F86638"/>
    <w:rsid w:val="00F8673A"/>
    <w:rsid w:val="00F8679F"/>
    <w:rsid w:val="00F867C2"/>
    <w:rsid w:val="00F86805"/>
    <w:rsid w:val="00F8688A"/>
    <w:rsid w:val="00F86986"/>
    <w:rsid w:val="00F86BE0"/>
    <w:rsid w:val="00F86E23"/>
    <w:rsid w:val="00F86FD7"/>
    <w:rsid w:val="00F8722C"/>
    <w:rsid w:val="00F87352"/>
    <w:rsid w:val="00F8760D"/>
    <w:rsid w:val="00F87B08"/>
    <w:rsid w:val="00F87F38"/>
    <w:rsid w:val="00F87F3B"/>
    <w:rsid w:val="00F901B2"/>
    <w:rsid w:val="00F90696"/>
    <w:rsid w:val="00F909C2"/>
    <w:rsid w:val="00F9108D"/>
    <w:rsid w:val="00F915EA"/>
    <w:rsid w:val="00F918A4"/>
    <w:rsid w:val="00F91B77"/>
    <w:rsid w:val="00F91CE4"/>
    <w:rsid w:val="00F92164"/>
    <w:rsid w:val="00F92182"/>
    <w:rsid w:val="00F9237E"/>
    <w:rsid w:val="00F925AC"/>
    <w:rsid w:val="00F925E3"/>
    <w:rsid w:val="00F9296A"/>
    <w:rsid w:val="00F92A49"/>
    <w:rsid w:val="00F92B97"/>
    <w:rsid w:val="00F92D18"/>
    <w:rsid w:val="00F930CB"/>
    <w:rsid w:val="00F93122"/>
    <w:rsid w:val="00F9332C"/>
    <w:rsid w:val="00F93612"/>
    <w:rsid w:val="00F93AD5"/>
    <w:rsid w:val="00F93ADF"/>
    <w:rsid w:val="00F93B71"/>
    <w:rsid w:val="00F93B87"/>
    <w:rsid w:val="00F9418A"/>
    <w:rsid w:val="00F941F9"/>
    <w:rsid w:val="00F94284"/>
    <w:rsid w:val="00F94DC3"/>
    <w:rsid w:val="00F95280"/>
    <w:rsid w:val="00F958A0"/>
    <w:rsid w:val="00F95BE6"/>
    <w:rsid w:val="00F95C1A"/>
    <w:rsid w:val="00F95DD4"/>
    <w:rsid w:val="00F95EB1"/>
    <w:rsid w:val="00F95F85"/>
    <w:rsid w:val="00F96156"/>
    <w:rsid w:val="00F9641A"/>
    <w:rsid w:val="00F96688"/>
    <w:rsid w:val="00F967ED"/>
    <w:rsid w:val="00F968E6"/>
    <w:rsid w:val="00F969B9"/>
    <w:rsid w:val="00F9751D"/>
    <w:rsid w:val="00F975A0"/>
    <w:rsid w:val="00F979A7"/>
    <w:rsid w:val="00F97BDD"/>
    <w:rsid w:val="00F97E57"/>
    <w:rsid w:val="00FA0033"/>
    <w:rsid w:val="00FA0132"/>
    <w:rsid w:val="00FA0463"/>
    <w:rsid w:val="00FA05E2"/>
    <w:rsid w:val="00FA0689"/>
    <w:rsid w:val="00FA082A"/>
    <w:rsid w:val="00FA08CB"/>
    <w:rsid w:val="00FA0999"/>
    <w:rsid w:val="00FA0AE4"/>
    <w:rsid w:val="00FA0F17"/>
    <w:rsid w:val="00FA0F8C"/>
    <w:rsid w:val="00FA1087"/>
    <w:rsid w:val="00FA1598"/>
    <w:rsid w:val="00FA1623"/>
    <w:rsid w:val="00FA19DD"/>
    <w:rsid w:val="00FA2034"/>
    <w:rsid w:val="00FA205A"/>
    <w:rsid w:val="00FA2226"/>
    <w:rsid w:val="00FA2584"/>
    <w:rsid w:val="00FA283A"/>
    <w:rsid w:val="00FA28DD"/>
    <w:rsid w:val="00FA2939"/>
    <w:rsid w:val="00FA2A7B"/>
    <w:rsid w:val="00FA2E01"/>
    <w:rsid w:val="00FA3077"/>
    <w:rsid w:val="00FA32A1"/>
    <w:rsid w:val="00FA32EC"/>
    <w:rsid w:val="00FA3E32"/>
    <w:rsid w:val="00FA3FA8"/>
    <w:rsid w:val="00FA404A"/>
    <w:rsid w:val="00FA4300"/>
    <w:rsid w:val="00FA4452"/>
    <w:rsid w:val="00FA44FC"/>
    <w:rsid w:val="00FA465A"/>
    <w:rsid w:val="00FA48C7"/>
    <w:rsid w:val="00FA4B52"/>
    <w:rsid w:val="00FA4C5F"/>
    <w:rsid w:val="00FA4C6A"/>
    <w:rsid w:val="00FA532E"/>
    <w:rsid w:val="00FA558B"/>
    <w:rsid w:val="00FA59E7"/>
    <w:rsid w:val="00FA5B66"/>
    <w:rsid w:val="00FA5DF4"/>
    <w:rsid w:val="00FA65F3"/>
    <w:rsid w:val="00FA68DC"/>
    <w:rsid w:val="00FA6956"/>
    <w:rsid w:val="00FA6BCF"/>
    <w:rsid w:val="00FA6E67"/>
    <w:rsid w:val="00FA736E"/>
    <w:rsid w:val="00FA75D4"/>
    <w:rsid w:val="00FA771C"/>
    <w:rsid w:val="00FA775E"/>
    <w:rsid w:val="00FA77BF"/>
    <w:rsid w:val="00FA7AB2"/>
    <w:rsid w:val="00FA7F57"/>
    <w:rsid w:val="00FB0009"/>
    <w:rsid w:val="00FB00E9"/>
    <w:rsid w:val="00FB0303"/>
    <w:rsid w:val="00FB0756"/>
    <w:rsid w:val="00FB07C6"/>
    <w:rsid w:val="00FB0D21"/>
    <w:rsid w:val="00FB0E1C"/>
    <w:rsid w:val="00FB10F3"/>
    <w:rsid w:val="00FB123A"/>
    <w:rsid w:val="00FB12AE"/>
    <w:rsid w:val="00FB162F"/>
    <w:rsid w:val="00FB1AA3"/>
    <w:rsid w:val="00FB1E62"/>
    <w:rsid w:val="00FB2060"/>
    <w:rsid w:val="00FB232E"/>
    <w:rsid w:val="00FB2A4E"/>
    <w:rsid w:val="00FB2B5E"/>
    <w:rsid w:val="00FB2D75"/>
    <w:rsid w:val="00FB335F"/>
    <w:rsid w:val="00FB3420"/>
    <w:rsid w:val="00FB36FD"/>
    <w:rsid w:val="00FB3742"/>
    <w:rsid w:val="00FB3BE8"/>
    <w:rsid w:val="00FB4546"/>
    <w:rsid w:val="00FB45A7"/>
    <w:rsid w:val="00FB46BF"/>
    <w:rsid w:val="00FB49B1"/>
    <w:rsid w:val="00FB4CA9"/>
    <w:rsid w:val="00FB4FB8"/>
    <w:rsid w:val="00FB5002"/>
    <w:rsid w:val="00FB50B3"/>
    <w:rsid w:val="00FB51CF"/>
    <w:rsid w:val="00FB5726"/>
    <w:rsid w:val="00FB5C74"/>
    <w:rsid w:val="00FB5DF7"/>
    <w:rsid w:val="00FB5DFB"/>
    <w:rsid w:val="00FB6BFC"/>
    <w:rsid w:val="00FB7329"/>
    <w:rsid w:val="00FB7537"/>
    <w:rsid w:val="00FB78FF"/>
    <w:rsid w:val="00FB7964"/>
    <w:rsid w:val="00FB7F32"/>
    <w:rsid w:val="00FB7F63"/>
    <w:rsid w:val="00FC0199"/>
    <w:rsid w:val="00FC058F"/>
    <w:rsid w:val="00FC06EF"/>
    <w:rsid w:val="00FC078D"/>
    <w:rsid w:val="00FC0A1D"/>
    <w:rsid w:val="00FC0A46"/>
    <w:rsid w:val="00FC0C5B"/>
    <w:rsid w:val="00FC0C87"/>
    <w:rsid w:val="00FC0FC3"/>
    <w:rsid w:val="00FC113F"/>
    <w:rsid w:val="00FC16DE"/>
    <w:rsid w:val="00FC1AC7"/>
    <w:rsid w:val="00FC1E79"/>
    <w:rsid w:val="00FC23B1"/>
    <w:rsid w:val="00FC27CC"/>
    <w:rsid w:val="00FC28B1"/>
    <w:rsid w:val="00FC2DD6"/>
    <w:rsid w:val="00FC2E8A"/>
    <w:rsid w:val="00FC2FE5"/>
    <w:rsid w:val="00FC32D8"/>
    <w:rsid w:val="00FC3498"/>
    <w:rsid w:val="00FC35BE"/>
    <w:rsid w:val="00FC366A"/>
    <w:rsid w:val="00FC388F"/>
    <w:rsid w:val="00FC38B8"/>
    <w:rsid w:val="00FC3979"/>
    <w:rsid w:val="00FC3AA6"/>
    <w:rsid w:val="00FC3B38"/>
    <w:rsid w:val="00FC3E2D"/>
    <w:rsid w:val="00FC40C3"/>
    <w:rsid w:val="00FC4CCE"/>
    <w:rsid w:val="00FC4E72"/>
    <w:rsid w:val="00FC504E"/>
    <w:rsid w:val="00FC50B8"/>
    <w:rsid w:val="00FC52B4"/>
    <w:rsid w:val="00FC591C"/>
    <w:rsid w:val="00FC59FA"/>
    <w:rsid w:val="00FC5EF5"/>
    <w:rsid w:val="00FC5FB2"/>
    <w:rsid w:val="00FC60DF"/>
    <w:rsid w:val="00FC64B0"/>
    <w:rsid w:val="00FC68B2"/>
    <w:rsid w:val="00FC6C6B"/>
    <w:rsid w:val="00FC6D36"/>
    <w:rsid w:val="00FC6DA9"/>
    <w:rsid w:val="00FC6DD4"/>
    <w:rsid w:val="00FC6F64"/>
    <w:rsid w:val="00FC6FD6"/>
    <w:rsid w:val="00FC70C3"/>
    <w:rsid w:val="00FC7238"/>
    <w:rsid w:val="00FC7357"/>
    <w:rsid w:val="00FC74D4"/>
    <w:rsid w:val="00FC787F"/>
    <w:rsid w:val="00FC792C"/>
    <w:rsid w:val="00FC794A"/>
    <w:rsid w:val="00FC7A51"/>
    <w:rsid w:val="00FC7CE4"/>
    <w:rsid w:val="00FC7DB5"/>
    <w:rsid w:val="00FC7EE4"/>
    <w:rsid w:val="00FD0001"/>
    <w:rsid w:val="00FD02B5"/>
    <w:rsid w:val="00FD0314"/>
    <w:rsid w:val="00FD069C"/>
    <w:rsid w:val="00FD0C33"/>
    <w:rsid w:val="00FD127B"/>
    <w:rsid w:val="00FD12CB"/>
    <w:rsid w:val="00FD173F"/>
    <w:rsid w:val="00FD17F6"/>
    <w:rsid w:val="00FD1A53"/>
    <w:rsid w:val="00FD1A75"/>
    <w:rsid w:val="00FD1BD7"/>
    <w:rsid w:val="00FD1BF5"/>
    <w:rsid w:val="00FD1E8D"/>
    <w:rsid w:val="00FD1FB2"/>
    <w:rsid w:val="00FD211A"/>
    <w:rsid w:val="00FD2181"/>
    <w:rsid w:val="00FD2245"/>
    <w:rsid w:val="00FD22F0"/>
    <w:rsid w:val="00FD27DD"/>
    <w:rsid w:val="00FD2854"/>
    <w:rsid w:val="00FD2B5B"/>
    <w:rsid w:val="00FD301D"/>
    <w:rsid w:val="00FD3552"/>
    <w:rsid w:val="00FD36C7"/>
    <w:rsid w:val="00FD45B4"/>
    <w:rsid w:val="00FD4910"/>
    <w:rsid w:val="00FD4F29"/>
    <w:rsid w:val="00FD5099"/>
    <w:rsid w:val="00FD50C0"/>
    <w:rsid w:val="00FD5222"/>
    <w:rsid w:val="00FD528E"/>
    <w:rsid w:val="00FD5414"/>
    <w:rsid w:val="00FD54C8"/>
    <w:rsid w:val="00FD5787"/>
    <w:rsid w:val="00FD57A0"/>
    <w:rsid w:val="00FD5999"/>
    <w:rsid w:val="00FD5A6A"/>
    <w:rsid w:val="00FD5E06"/>
    <w:rsid w:val="00FD638E"/>
    <w:rsid w:val="00FD6501"/>
    <w:rsid w:val="00FD6617"/>
    <w:rsid w:val="00FD6641"/>
    <w:rsid w:val="00FD6896"/>
    <w:rsid w:val="00FD68D9"/>
    <w:rsid w:val="00FD6C8F"/>
    <w:rsid w:val="00FD6CBF"/>
    <w:rsid w:val="00FD6EBC"/>
    <w:rsid w:val="00FD7427"/>
    <w:rsid w:val="00FD7652"/>
    <w:rsid w:val="00FD77B6"/>
    <w:rsid w:val="00FD788F"/>
    <w:rsid w:val="00FD7CAD"/>
    <w:rsid w:val="00FD7D6D"/>
    <w:rsid w:val="00FD7FB2"/>
    <w:rsid w:val="00FE03F4"/>
    <w:rsid w:val="00FE0526"/>
    <w:rsid w:val="00FE070F"/>
    <w:rsid w:val="00FE0A66"/>
    <w:rsid w:val="00FE1122"/>
    <w:rsid w:val="00FE1154"/>
    <w:rsid w:val="00FE13E6"/>
    <w:rsid w:val="00FE176E"/>
    <w:rsid w:val="00FE1B8F"/>
    <w:rsid w:val="00FE1B9E"/>
    <w:rsid w:val="00FE1EC4"/>
    <w:rsid w:val="00FE1F27"/>
    <w:rsid w:val="00FE2A07"/>
    <w:rsid w:val="00FE2BA7"/>
    <w:rsid w:val="00FE2E62"/>
    <w:rsid w:val="00FE33E6"/>
    <w:rsid w:val="00FE344D"/>
    <w:rsid w:val="00FE34D9"/>
    <w:rsid w:val="00FE3716"/>
    <w:rsid w:val="00FE3768"/>
    <w:rsid w:val="00FE3D6C"/>
    <w:rsid w:val="00FE44C0"/>
    <w:rsid w:val="00FE461C"/>
    <w:rsid w:val="00FE4906"/>
    <w:rsid w:val="00FE4CC8"/>
    <w:rsid w:val="00FE4E60"/>
    <w:rsid w:val="00FE50F9"/>
    <w:rsid w:val="00FE5725"/>
    <w:rsid w:val="00FE57C3"/>
    <w:rsid w:val="00FE5F2B"/>
    <w:rsid w:val="00FE6222"/>
    <w:rsid w:val="00FE6345"/>
    <w:rsid w:val="00FE6D5C"/>
    <w:rsid w:val="00FE6F49"/>
    <w:rsid w:val="00FE70B8"/>
    <w:rsid w:val="00FE70F5"/>
    <w:rsid w:val="00FE71B1"/>
    <w:rsid w:val="00FE7293"/>
    <w:rsid w:val="00FE73EB"/>
    <w:rsid w:val="00FE7503"/>
    <w:rsid w:val="00FE760E"/>
    <w:rsid w:val="00FE767F"/>
    <w:rsid w:val="00FE7777"/>
    <w:rsid w:val="00FE79AC"/>
    <w:rsid w:val="00FE7B7D"/>
    <w:rsid w:val="00FE7C5C"/>
    <w:rsid w:val="00FE7D1C"/>
    <w:rsid w:val="00FF022E"/>
    <w:rsid w:val="00FF044D"/>
    <w:rsid w:val="00FF074A"/>
    <w:rsid w:val="00FF0AA6"/>
    <w:rsid w:val="00FF0FE2"/>
    <w:rsid w:val="00FF13CE"/>
    <w:rsid w:val="00FF143E"/>
    <w:rsid w:val="00FF163B"/>
    <w:rsid w:val="00FF1828"/>
    <w:rsid w:val="00FF184A"/>
    <w:rsid w:val="00FF1888"/>
    <w:rsid w:val="00FF1956"/>
    <w:rsid w:val="00FF1BAB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2963"/>
    <w:rsid w:val="00FF2991"/>
    <w:rsid w:val="00FF2C3A"/>
    <w:rsid w:val="00FF3317"/>
    <w:rsid w:val="00FF3427"/>
    <w:rsid w:val="00FF34E3"/>
    <w:rsid w:val="00FF377B"/>
    <w:rsid w:val="00FF3862"/>
    <w:rsid w:val="00FF39F1"/>
    <w:rsid w:val="00FF3CF4"/>
    <w:rsid w:val="00FF4105"/>
    <w:rsid w:val="00FF4333"/>
    <w:rsid w:val="00FF46BF"/>
    <w:rsid w:val="00FF487C"/>
    <w:rsid w:val="00FF49BF"/>
    <w:rsid w:val="00FF4AF8"/>
    <w:rsid w:val="00FF4B5A"/>
    <w:rsid w:val="00FF4C0A"/>
    <w:rsid w:val="00FF4EAC"/>
    <w:rsid w:val="00FF5630"/>
    <w:rsid w:val="00FF5789"/>
    <w:rsid w:val="00FF5898"/>
    <w:rsid w:val="00FF5CF2"/>
    <w:rsid w:val="00FF5DFE"/>
    <w:rsid w:val="00FF5E85"/>
    <w:rsid w:val="00FF5F05"/>
    <w:rsid w:val="00FF5FAE"/>
    <w:rsid w:val="00FF6868"/>
    <w:rsid w:val="00FF6D42"/>
    <w:rsid w:val="00FF6DD4"/>
    <w:rsid w:val="00FF6F5B"/>
    <w:rsid w:val="00FF760B"/>
    <w:rsid w:val="00FF7A15"/>
    <w:rsid w:val="00FF7A72"/>
    <w:rsid w:val="00FF7B60"/>
    <w:rsid w:val="00FF7C03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645412B"/>
  <w15:chartTrackingRefBased/>
  <w15:docId w15:val="{700FC23D-A3D3-462C-BECA-F1403B96D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" w:uiPriority="1" w:qFormat="1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Document Map" w:uiPriority="99"/>
    <w:lsdException w:name="Plain Text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6E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uiPriority w:val="99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uiPriority w:val="99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1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1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uiPriority w:val="99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styleId="Strong">
    <w:name w:val="Strong"/>
    <w:uiPriority w:val="22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uiPriority w:val="99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uiPriority w:val="99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315B2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D73AD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D73AD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styleId="NoSpacing">
    <w:name w:val="No Spacing"/>
    <w:uiPriority w:val="1"/>
    <w:qFormat/>
    <w:rsid w:val="000112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FB572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FB572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B572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B572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B572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B5726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B5726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B5726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FB5726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FB5726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FB5726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FB5726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FB5726"/>
    <w:rPr>
      <w:rFonts w:ascii="Book Antiqua" w:eastAsia="Times New Roman" w:hAnsi="Book Antiqua" w:cs="Times New Roman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8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83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1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82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22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23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511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182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006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710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2B4E3-311A-474C-A6C0-1D74132B9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</TotalTime>
  <Pages>1</Pages>
  <Words>5151</Words>
  <Characters>29365</Characters>
  <Application>Microsoft Office Word</Application>
  <DocSecurity>0</DocSecurity>
  <Lines>244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วินท์คอม เทคโนโลยี จำกัด (มหาชน) และบริษัทย่อย</vt:lpstr>
    </vt:vector>
  </TitlesOfParts>
  <Company>KPMG</Company>
  <LinksUpToDate>false</LinksUpToDate>
  <CharactersWithSpaces>34448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วินท์คอม เทคโนโลยี จำกัด (มหาชน) และบริษัทย่อย</dc:title>
  <dc:subject/>
  <dc:creator>Chareangsakdawong, Maythaporn</dc:creator>
  <cp:keywords/>
  <dc:description/>
  <cp:lastModifiedBy>Mukda, Tantipisankul</cp:lastModifiedBy>
  <cp:revision>9</cp:revision>
  <cp:lastPrinted>2020-11-13T12:02:00Z</cp:lastPrinted>
  <dcterms:created xsi:type="dcterms:W3CDTF">2020-11-13T11:29:00Z</dcterms:created>
  <dcterms:modified xsi:type="dcterms:W3CDTF">2020-11-15T16:48:00Z</dcterms:modified>
</cp:coreProperties>
</file>