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607C93A0" w:rsidR="00336C7B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6385B99" w14:textId="5B1EBF1E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596C720" w14:textId="4461FFAD" w:rsidR="00141107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9A5CA5" w14:textId="77777777" w:rsidR="00141107" w:rsidRPr="00985A84" w:rsidRDefault="00141107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6B0DB843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 xml:space="preserve">โทเร </w:t>
      </w:r>
      <w:bookmarkStart w:id="2" w:name="SubTitle"/>
      <w:r w:rsidR="00161472">
        <w:rPr>
          <w:rFonts w:ascii="Angsana New" w:hAnsi="Angsana New" w:hint="cs"/>
          <w:b/>
          <w:bCs/>
          <w:sz w:val="52"/>
          <w:szCs w:val="52"/>
          <w:cs/>
        </w:rPr>
        <w:t>เท็กซ์ไทล์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="00161472">
        <w:rPr>
          <w:rFonts w:ascii="Angsana New" w:hAnsi="Angsana New" w:hint="cs"/>
          <w:b/>
          <w:bCs/>
          <w:sz w:val="52"/>
          <w:szCs w:val="52"/>
          <w:cs/>
        </w:rPr>
        <w:t>ประเทศ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41179695" w14:textId="2FE9ED23" w:rsidR="00F06935" w:rsidRPr="008F777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CE35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อย่างย่อ</w:t>
      </w:r>
    </w:p>
    <w:p w14:paraId="40F89C29" w14:textId="7ECA4EB5" w:rsidR="00F06935" w:rsidRPr="008F7775" w:rsidRDefault="00F06935" w:rsidP="00F966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B64DF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A42740" w:rsidRPr="00A4274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42740" w:rsidRPr="00A42740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="004031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57B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4031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42740" w:rsidRPr="00A42740">
        <w:rPr>
          <w:rFonts w:ascii="Angsana New" w:hAnsi="Angsana New" w:cs="Angsana New" w:hint="cs"/>
          <w:b w:val="0"/>
          <w:bCs w:val="0"/>
          <w:sz w:val="32"/>
          <w:szCs w:val="32"/>
        </w:rPr>
        <w:t>2563</w:t>
      </w:r>
    </w:p>
    <w:bookmarkEnd w:id="3"/>
    <w:p w14:paraId="1C8B960E" w14:textId="51A143E1" w:rsidR="00F06935" w:rsidRDefault="00F06935" w:rsidP="00F0693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2BF4F43" w:rsidR="0063779C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D2D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F7F94E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92F2F4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7F29D8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752DF1" w14:textId="77777777" w:rsidR="00F06935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87054AA" w14:textId="77777777" w:rsidR="00F06935" w:rsidRPr="00CC146F" w:rsidRDefault="00F06935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F06935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A1ECE64" w14:textId="77777777" w:rsidR="00161472" w:rsidRPr="00C52C41" w:rsidRDefault="00161472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bookmarkStart w:id="4" w:name="_Hlk23272106"/>
      <w:r w:rsidRPr="00680C95">
        <w:rPr>
          <w:rFonts w:ascii="Angsana New" w:hAnsi="Angsana New"/>
          <w:b/>
          <w:bCs/>
          <w:sz w:val="30"/>
          <w:szCs w:val="30"/>
          <w:cs/>
        </w:rPr>
        <w:t>โทเร เท็กซ์ไทล์ (ประเทศไทย) จำกัด (มหาชน)</w:t>
      </w:r>
      <w:bookmarkEnd w:id="4"/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7B115680" w14:textId="3EBFD32C" w:rsidR="009C30BE" w:rsidRPr="009C30BE" w:rsidRDefault="009C30BE" w:rsidP="007D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C30BE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40FE1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งบกำไร</w:t>
      </w:r>
      <w:r w:rsidR="00054A30">
        <w:rPr>
          <w:rFonts w:ascii="Angsana New" w:hAnsi="Angsana New" w:hint="cs"/>
          <w:sz w:val="30"/>
          <w:szCs w:val="30"/>
          <w:cs/>
          <w:lang w:val="th-TH"/>
        </w:rPr>
        <w:t>ข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าดทุนที่แสดงเงินลงทุนตามวิธีส่วนได้เสียและงบกำไรขาดทุนเฉพาะกิจการ </w:t>
      </w:r>
      <w:r w:rsidR="00054A30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>งบ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กำไรขาดทุนเบ็ดเสร็จที่แสดงเงินลงทุนตามวิธีส่วนได้เสียและงบกำไรขาดทุนเบ็ดเสร็จ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="00557BF3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0C1F6C">
        <w:rPr>
          <w:rFonts w:ascii="Angsana New" w:hAnsi="Angsana New"/>
          <w:sz w:val="30"/>
          <w:szCs w:val="30"/>
          <w:cs/>
          <w:lang w:val="th-TH"/>
        </w:rPr>
        <w:br/>
      </w:r>
      <w:r w:rsidR="00557BF3">
        <w:rPr>
          <w:rFonts w:ascii="Angsana New" w:hAnsi="Angsana New" w:hint="cs"/>
          <w:sz w:val="30"/>
          <w:szCs w:val="30"/>
          <w:cs/>
          <w:lang w:val="th-TH"/>
        </w:rPr>
        <w:t xml:space="preserve">สามเดือนและหกเดือนสิ้นสุดวันที่ </w:t>
      </w:r>
      <w:r w:rsidR="00557BF3" w:rsidRPr="00557BF3">
        <w:rPr>
          <w:rFonts w:ascii="Angsana New" w:hAnsi="Angsana New" w:hint="cs"/>
          <w:sz w:val="30"/>
          <w:szCs w:val="30"/>
        </w:rPr>
        <w:t>30</w:t>
      </w:r>
      <w:r w:rsidR="00557BF3">
        <w:rPr>
          <w:rFonts w:ascii="Angsana New" w:hAnsi="Angsana New" w:hint="cs"/>
          <w:sz w:val="30"/>
          <w:szCs w:val="30"/>
          <w:cs/>
          <w:lang w:val="th-TH"/>
        </w:rPr>
        <w:t xml:space="preserve"> กันยายน </w:t>
      </w:r>
      <w:r w:rsidR="00557BF3" w:rsidRPr="00557BF3">
        <w:rPr>
          <w:rFonts w:ascii="Angsana New" w:hAnsi="Angsana New" w:hint="cs"/>
          <w:sz w:val="30"/>
          <w:szCs w:val="30"/>
        </w:rPr>
        <w:t>2563</w:t>
      </w:r>
      <w:r w:rsidR="00CE35B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งบแสดงการเปลี่ยนแปลงส่วนของผู้ถือหุ้นที่แสดงเงินลงทุน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ตาม</w:t>
      </w:r>
      <w:r w:rsidR="00A14876">
        <w:rPr>
          <w:rFonts w:ascii="Angsana New" w:hAnsi="Angsana New"/>
          <w:sz w:val="30"/>
          <w:szCs w:val="30"/>
          <w:cs/>
          <w:lang w:val="th-TH"/>
        </w:rPr>
        <w:br/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วิธีส่วนได้เสียและงบแสดงการเปลี่ยนแปลงส่วนของผู้ถือหุ้นเฉพาะกิจการ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</w:t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ที่แสดงเงินลงทุนตาม</w:t>
      </w:r>
      <w:r w:rsidR="00A14876">
        <w:rPr>
          <w:rFonts w:ascii="Angsana New" w:hAnsi="Angsana New"/>
          <w:sz w:val="30"/>
          <w:szCs w:val="30"/>
          <w:cs/>
          <w:lang w:val="th-TH"/>
        </w:rPr>
        <w:br/>
      </w:r>
      <w:r w:rsidR="00EA4F9D">
        <w:rPr>
          <w:rFonts w:ascii="Angsana New" w:hAnsi="Angsana New" w:hint="cs"/>
          <w:sz w:val="30"/>
          <w:szCs w:val="30"/>
          <w:cs/>
          <w:lang w:val="th-TH"/>
        </w:rPr>
        <w:t>วิธีส่วนได้เสียและงบกระแสเงินส</w:t>
      </w:r>
      <w:r w:rsidR="002C21E9">
        <w:rPr>
          <w:rFonts w:ascii="Angsana New" w:hAnsi="Angsana New" w:hint="cs"/>
          <w:sz w:val="30"/>
          <w:szCs w:val="30"/>
          <w:cs/>
          <w:lang w:val="th-TH"/>
        </w:rPr>
        <w:t>ดเฉพาะกิจการ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B64DF6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40FE1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="007D58F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06B91">
        <w:rPr>
          <w:rFonts w:ascii="Angsana New" w:hAnsi="Angsana New"/>
          <w:sz w:val="30"/>
          <w:szCs w:val="30"/>
          <w:cs/>
          <w:lang w:val="th-TH"/>
        </w:rPr>
        <w:br/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การบัญชีฉบับที่ </w:t>
      </w:r>
      <w:r w:rsidR="00A42740" w:rsidRPr="00A42740">
        <w:rPr>
          <w:rFonts w:ascii="Angsana New" w:hAnsi="Angsana New"/>
          <w:sz w:val="30"/>
          <w:szCs w:val="30"/>
        </w:rPr>
        <w:t>34</w:t>
      </w:r>
      <w:r w:rsidR="007D58FE" w:rsidRPr="007D58FE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C777317" w14:textId="77777777" w:rsidR="007D58FE" w:rsidRPr="007D58FE" w:rsidRDefault="007D58FE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430F8E97" w14:textId="25BBB0B9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48763B">
      <w:pPr>
        <w:pStyle w:val="a"/>
        <w:tabs>
          <w:tab w:val="clear" w:pos="1080"/>
        </w:tabs>
        <w:spacing w:line="200" w:lineRule="exact"/>
        <w:ind w:right="-43"/>
        <w:jc w:val="both"/>
        <w:rPr>
          <w:rFonts w:ascii="Angsana New" w:hAnsi="Angsana New" w:cs="Angsana New"/>
          <w:lang w:val="en-US"/>
        </w:rPr>
      </w:pPr>
    </w:p>
    <w:p w14:paraId="301CE6F5" w14:textId="066EBE64" w:rsidR="00161472" w:rsidRPr="00522609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327D84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A42740" w:rsidRPr="00A42740">
        <w:rPr>
          <w:rFonts w:ascii="Angsana New" w:hAnsi="Angsana New" w:cs="Angsana New" w:hint="cs"/>
          <w:spacing w:val="-4"/>
          <w:lang w:val="en-US"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F55A47">
        <w:rPr>
          <w:rFonts w:ascii="Angsana New" w:hAnsi="Angsana New" w:cs="Angsana New"/>
          <w:spacing w:val="-4"/>
          <w:cs/>
        </w:rPr>
        <w:br/>
      </w:r>
      <w:r w:rsidRPr="00327D84">
        <w:rPr>
          <w:rFonts w:ascii="Angsana New" w:hAnsi="Angsana New" w:cs="Angsana New"/>
          <w:spacing w:val="-4"/>
          <w:cs/>
        </w:rPr>
        <w:t>การตรวจสอบ ดังนั้น</w:t>
      </w:r>
      <w:r w:rsidR="002A5940">
        <w:rPr>
          <w:rFonts w:ascii="Angsana New" w:hAnsi="Angsana New" w:cs="Angsana New" w:hint="cs"/>
          <w:spacing w:val="-4"/>
          <w:cs/>
        </w:rPr>
        <w:t xml:space="preserve"> </w:t>
      </w:r>
      <w:r w:rsidRPr="00327D84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3E9A01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400C2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57D006EF" w14:textId="77777777" w:rsidR="009B4267" w:rsidRPr="00E61A5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28098607" w14:textId="77777777" w:rsidR="00E61A56" w:rsidRDefault="00E61A56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</w:p>
    <w:p w14:paraId="4BB94E3C" w14:textId="0FC450FB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bookmarkStart w:id="5" w:name="_GoBack"/>
      <w:bookmarkEnd w:id="5"/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01A00E5D" w14:textId="77777777" w:rsidR="00AE155F" w:rsidRPr="00AE155F" w:rsidRDefault="00AE155F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1106E1D3" w14:textId="3814E507" w:rsidR="00161472" w:rsidRPr="00AE155F" w:rsidRDefault="00161472" w:rsidP="0016147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AE155F">
        <w:rPr>
          <w:rFonts w:ascii="Angsana New" w:hAnsi="Angsana New" w:cs="Angsana New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>
        <w:rPr>
          <w:rFonts w:ascii="Angsana New" w:hAnsi="Angsana New" w:cs="Angsana New"/>
          <w:cs/>
        </w:rPr>
        <w:t xml:space="preserve">ฐานการบัญชีฉบับที่ </w:t>
      </w:r>
      <w:r w:rsidR="00A42740" w:rsidRPr="00A42740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/>
          <w:cs/>
        </w:rPr>
        <w:t xml:space="preserve">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AB3C922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14:paraId="3FEF685C" w14:textId="77777777" w:rsidR="00161472" w:rsidRPr="009C416A" w:rsidRDefault="00161472" w:rsidP="00161472">
      <w:pPr>
        <w:rPr>
          <w:rFonts w:ascii="Angsana New" w:hAnsi="Angsana New"/>
          <w:i/>
          <w:iCs/>
          <w:sz w:val="30"/>
          <w:szCs w:val="30"/>
          <w:cs/>
        </w:rPr>
      </w:pPr>
      <w:r w:rsidRPr="009C416A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E836424" w14:textId="77777777" w:rsidR="00161472" w:rsidRPr="00EA077E" w:rsidRDefault="00161472" w:rsidP="00161472">
      <w:pPr>
        <w:rPr>
          <w:rFonts w:ascii="Angsana New" w:hAnsi="Angsana New"/>
          <w:sz w:val="30"/>
          <w:szCs w:val="30"/>
        </w:rPr>
      </w:pPr>
    </w:p>
    <w:p w14:paraId="300B635B" w14:textId="283FAEAA" w:rsidR="00161472" w:rsidRDefault="009C416A" w:rsidP="003C5F7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i/>
          <w:iCs/>
          <w:lang w:val="en-US"/>
        </w:rPr>
      </w:pPr>
      <w:r w:rsidRPr="00EA077E">
        <w:rPr>
          <w:rFonts w:ascii="Angsana New" w:hAnsi="Angsana New" w:cs="Angsana New"/>
          <w:spacing w:val="-4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42740" w:rsidRPr="00A42740">
        <w:rPr>
          <w:rFonts w:ascii="Angsana New" w:hAnsi="Angsana New" w:cs="Angsana New" w:hint="cs"/>
          <w:spacing w:val="-4"/>
          <w:lang w:val="en-US"/>
        </w:rPr>
        <w:t>4</w:t>
      </w:r>
      <w:r w:rsidRPr="00EA077E">
        <w:rPr>
          <w:rFonts w:ascii="Angsana New" w:hAnsi="Angsana New" w:cs="Angsana New"/>
          <w:spacing w:val="-4"/>
          <w:cs/>
        </w:rPr>
        <w:t xml:space="preserve"> ซึ่งอธิบาย</w:t>
      </w:r>
      <w:r w:rsidRPr="009C416A">
        <w:rPr>
          <w:rFonts w:ascii="Angsana New" w:hAnsi="Angsana New" w:cs="Angsana New"/>
          <w:spacing w:val="-4"/>
          <w:cs/>
        </w:rPr>
        <w:t>ถึงผลกระทบจากการแพร่ระบาดของ</w:t>
      </w:r>
      <w:r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 xml:space="preserve">โรคติดเชื้อไวรัสโคโรนา </w:t>
      </w:r>
      <w:r w:rsidR="00A42740" w:rsidRPr="00A42740">
        <w:rPr>
          <w:rFonts w:ascii="Angsana New" w:hAnsi="Angsana New" w:cs="Angsana New"/>
          <w:spacing w:val="-4"/>
          <w:lang w:val="en-US"/>
        </w:rPr>
        <w:t>2019</w:t>
      </w:r>
      <w:r w:rsidRPr="009C416A">
        <w:rPr>
          <w:rFonts w:ascii="Angsana New" w:hAnsi="Angsana New" w:cs="Angsana New"/>
          <w:spacing w:val="-4"/>
          <w:cs/>
        </w:rPr>
        <w:t xml:space="preserve"> ต่อธุรกิจของบริษัท แผนการจัดการของฝ่ายบริหารเกี่ยวกับเรื่องดังกล่าว รวมถึงการนำ</w:t>
      </w:r>
      <w:r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</w:t>
      </w:r>
      <w:r w:rsidR="003C5F79"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 xml:space="preserve">จากสถานการณ์การแพร่ระบาดของโรคติดเชื้อไวรัสโคโรนา </w:t>
      </w:r>
      <w:r w:rsidR="00A42740" w:rsidRPr="00A42740">
        <w:rPr>
          <w:rFonts w:ascii="Angsana New" w:hAnsi="Angsana New" w:cs="Angsana New"/>
          <w:spacing w:val="-4"/>
          <w:lang w:val="en-US"/>
        </w:rPr>
        <w:t>2019</w:t>
      </w:r>
      <w:r w:rsidRPr="009C416A">
        <w:rPr>
          <w:rFonts w:ascii="Angsana New" w:hAnsi="Angsana New" w:cs="Angsana New"/>
          <w:spacing w:val="-4"/>
          <w:cs/>
        </w:rPr>
        <w:t xml:space="preserve"> มาถือปฏิบัติในข้อมูลทางการเงินระหว่างกาลสำหรับ</w:t>
      </w:r>
      <w:r w:rsidR="003C5F79">
        <w:rPr>
          <w:rFonts w:ascii="Angsana New" w:hAnsi="Angsana New" w:cs="Angsana New"/>
          <w:spacing w:val="-4"/>
          <w:cs/>
        </w:rPr>
        <w:br/>
      </w:r>
      <w:r w:rsidRPr="009C416A">
        <w:rPr>
          <w:rFonts w:ascii="Angsana New" w:hAnsi="Angsana New" w:cs="Angsana New"/>
          <w:spacing w:val="-4"/>
          <w:cs/>
        </w:rPr>
        <w:t>งวดสามเดือน</w:t>
      </w:r>
      <w:r w:rsidR="00640FE1">
        <w:rPr>
          <w:rFonts w:ascii="Angsana New" w:hAnsi="Angsana New" w:cs="Angsana New" w:hint="cs"/>
          <w:spacing w:val="-4"/>
          <w:cs/>
        </w:rPr>
        <w:t>และงวดหกเดือน</w:t>
      </w:r>
      <w:r w:rsidRPr="009C416A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A42740" w:rsidRPr="00A42740">
        <w:rPr>
          <w:rFonts w:ascii="Angsana New" w:hAnsi="Angsana New" w:cs="Angsana New"/>
          <w:spacing w:val="-4"/>
          <w:lang w:val="en-US"/>
        </w:rPr>
        <w:t>30</w:t>
      </w:r>
      <w:r w:rsidRPr="009C416A">
        <w:rPr>
          <w:rFonts w:ascii="Angsana New" w:hAnsi="Angsana New" w:cs="Angsana New"/>
          <w:spacing w:val="-4"/>
          <w:cs/>
        </w:rPr>
        <w:t xml:space="preserve"> </w:t>
      </w:r>
      <w:r w:rsidR="00640FE1">
        <w:rPr>
          <w:rFonts w:ascii="Angsana New" w:hAnsi="Angsana New" w:cs="Angsana New" w:hint="cs"/>
          <w:spacing w:val="-4"/>
          <w:cs/>
        </w:rPr>
        <w:t>กันยายน</w:t>
      </w:r>
      <w:r w:rsidRPr="009C416A">
        <w:rPr>
          <w:rFonts w:ascii="Angsana New" w:hAnsi="Angsana New" w:cs="Angsana New"/>
          <w:spacing w:val="-4"/>
          <w:cs/>
        </w:rPr>
        <w:t xml:space="preserve"> </w:t>
      </w:r>
      <w:r w:rsidR="00A42740" w:rsidRPr="00A42740">
        <w:rPr>
          <w:rFonts w:ascii="Angsana New" w:hAnsi="Angsana New" w:cs="Angsana New"/>
          <w:spacing w:val="-4"/>
          <w:lang w:val="en-US"/>
        </w:rPr>
        <w:t>2563</w:t>
      </w:r>
      <w:r w:rsidRPr="009C416A">
        <w:rPr>
          <w:rFonts w:ascii="Angsana New" w:hAnsi="Angsana New" w:cs="Angsana New"/>
          <w:spacing w:val="-4"/>
          <w:cs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59A80D44" w14:textId="77777777" w:rsidR="00685E11" w:rsidRDefault="00685E11" w:rsidP="003C5F7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i/>
          <w:iCs/>
          <w:lang w:val="en-US"/>
        </w:rPr>
      </w:pPr>
    </w:p>
    <w:p w14:paraId="06CD8B79" w14:textId="3F4D7405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1968AF59" w14:textId="77777777" w:rsidR="00FD1FEB" w:rsidRDefault="00FD1FEB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78F32F74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A42740" w:rsidRPr="00A42740"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48F25592" w14:textId="1D793C57" w:rsidR="00161472" w:rsidRDefault="00A42740" w:rsidP="0016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42740">
        <w:rPr>
          <w:rFonts w:ascii="Angsana New" w:hAnsi="Angsana New"/>
          <w:sz w:val="30"/>
          <w:szCs w:val="30"/>
        </w:rPr>
        <w:t>1</w:t>
      </w:r>
      <w:r w:rsidR="00557BF3" w:rsidRPr="00557BF3">
        <w:rPr>
          <w:rFonts w:ascii="Angsana New" w:hAnsi="Angsana New" w:hint="cs"/>
          <w:sz w:val="30"/>
          <w:szCs w:val="30"/>
        </w:rPr>
        <w:t>2</w:t>
      </w:r>
      <w:r w:rsidR="00106296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161472">
        <w:rPr>
          <w:rFonts w:ascii="Angsana New" w:hAnsi="Angsana New" w:hint="cs"/>
          <w:sz w:val="30"/>
          <w:szCs w:val="30"/>
          <w:cs/>
        </w:rPr>
        <w:t xml:space="preserve"> </w:t>
      </w:r>
      <w:r w:rsidRPr="00A42740">
        <w:rPr>
          <w:rFonts w:ascii="Angsana New" w:hAnsi="Angsana New" w:hint="cs"/>
          <w:sz w:val="30"/>
          <w:szCs w:val="30"/>
        </w:rPr>
        <w:t>2563</w:t>
      </w:r>
    </w:p>
    <w:p w14:paraId="10EFC24E" w14:textId="025CC5CB" w:rsidR="007A3DE2" w:rsidRPr="007A3DE2" w:rsidRDefault="007A3DE2" w:rsidP="00640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7A3DE2" w:rsidRPr="007A3DE2" w:rsidSect="00E61A56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C941A" w14:textId="77777777" w:rsidR="004A1A05" w:rsidRDefault="004A1A05">
      <w:r>
        <w:separator/>
      </w:r>
    </w:p>
  </w:endnote>
  <w:endnote w:type="continuationSeparator" w:id="0">
    <w:p w14:paraId="514F3E1F" w14:textId="77777777" w:rsidR="004A1A05" w:rsidRDefault="004A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D6917" w14:textId="46FF5E39" w:rsidR="00922C8B" w:rsidRDefault="00922C8B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A42740">
      <w:rPr>
        <w:rStyle w:val="PageNumber"/>
        <w:noProof/>
      </w:rPr>
      <w:t>8</w:t>
    </w:r>
    <w:r>
      <w:rPr>
        <w:rStyle w:val="PageNumber"/>
      </w:rPr>
      <w:fldChar w:fldCharType="end"/>
    </w:r>
  </w:p>
  <w:p w14:paraId="35957385" w14:textId="77777777" w:rsidR="00922C8B" w:rsidRDefault="00922C8B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129BF" w14:textId="77777777" w:rsidR="00922C8B" w:rsidRPr="00804CAF" w:rsidRDefault="00922C8B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922C8B" w:rsidRPr="001B16E3" w:rsidRDefault="00922C8B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8ED67" w14:textId="40FDE64E" w:rsidR="00922C8B" w:rsidRPr="00F25036" w:rsidRDefault="00922C8B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922C8B" w:rsidRDefault="00922C8B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F9E87" w14:textId="77777777" w:rsidR="004A1A05" w:rsidRDefault="004A1A05">
      <w:r>
        <w:separator/>
      </w:r>
    </w:p>
  </w:footnote>
  <w:footnote w:type="continuationSeparator" w:id="0">
    <w:p w14:paraId="63AA01D4" w14:textId="77777777" w:rsidR="004A1A05" w:rsidRDefault="004A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B008" w14:textId="77777777" w:rsidR="00922C8B" w:rsidRPr="001B16E3" w:rsidRDefault="00922C8B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A62E" w14:textId="77777777" w:rsidR="00922C8B" w:rsidRPr="00985A84" w:rsidRDefault="00922C8B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432"/>
    <w:rsid w:val="00033FF3"/>
    <w:rsid w:val="000341E5"/>
    <w:rsid w:val="00034C26"/>
    <w:rsid w:val="00036EA2"/>
    <w:rsid w:val="00036F5E"/>
    <w:rsid w:val="000372A0"/>
    <w:rsid w:val="0003770F"/>
    <w:rsid w:val="00037A63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2D14"/>
    <w:rsid w:val="000534B4"/>
    <w:rsid w:val="00054A30"/>
    <w:rsid w:val="00054AEB"/>
    <w:rsid w:val="00054DCE"/>
    <w:rsid w:val="00054F22"/>
    <w:rsid w:val="00055122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F6B"/>
    <w:rsid w:val="000D7CA7"/>
    <w:rsid w:val="000E02BB"/>
    <w:rsid w:val="000E0D95"/>
    <w:rsid w:val="000E0FF8"/>
    <w:rsid w:val="000E11FF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C8F"/>
    <w:rsid w:val="00113244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E8B"/>
    <w:rsid w:val="00122108"/>
    <w:rsid w:val="0012231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E4"/>
    <w:rsid w:val="0014066D"/>
    <w:rsid w:val="00140A18"/>
    <w:rsid w:val="00140A4B"/>
    <w:rsid w:val="00140EE4"/>
    <w:rsid w:val="00141107"/>
    <w:rsid w:val="0014112A"/>
    <w:rsid w:val="001413E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AD0"/>
    <w:rsid w:val="001837CC"/>
    <w:rsid w:val="001838E7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2DE"/>
    <w:rsid w:val="001C0F28"/>
    <w:rsid w:val="001C1C5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BD0"/>
    <w:rsid w:val="001F6BE7"/>
    <w:rsid w:val="001F726B"/>
    <w:rsid w:val="00200533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17E93"/>
    <w:rsid w:val="003200CA"/>
    <w:rsid w:val="003201A2"/>
    <w:rsid w:val="003214AB"/>
    <w:rsid w:val="003214CA"/>
    <w:rsid w:val="0032179C"/>
    <w:rsid w:val="003217CA"/>
    <w:rsid w:val="0032227B"/>
    <w:rsid w:val="00322ECE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C16"/>
    <w:rsid w:val="00375D11"/>
    <w:rsid w:val="00376195"/>
    <w:rsid w:val="003767D0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417E"/>
    <w:rsid w:val="003C41AC"/>
    <w:rsid w:val="003C4853"/>
    <w:rsid w:val="003C4E5B"/>
    <w:rsid w:val="003C541C"/>
    <w:rsid w:val="003C5880"/>
    <w:rsid w:val="003C5DDF"/>
    <w:rsid w:val="003C5EB9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86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4DD3"/>
    <w:rsid w:val="00416E85"/>
    <w:rsid w:val="00416F4A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76BB"/>
    <w:rsid w:val="00460944"/>
    <w:rsid w:val="00461024"/>
    <w:rsid w:val="00461BF1"/>
    <w:rsid w:val="00461EC6"/>
    <w:rsid w:val="0046206D"/>
    <w:rsid w:val="00462891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A3C"/>
    <w:rsid w:val="00487F3F"/>
    <w:rsid w:val="00490F72"/>
    <w:rsid w:val="0049157E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C5B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FD9"/>
    <w:rsid w:val="005012AA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439B"/>
    <w:rsid w:val="00604A0F"/>
    <w:rsid w:val="00604CC2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6E9"/>
    <w:rsid w:val="00640FE1"/>
    <w:rsid w:val="00641726"/>
    <w:rsid w:val="00641798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287"/>
    <w:rsid w:val="006D755C"/>
    <w:rsid w:val="006D75D0"/>
    <w:rsid w:val="006D7AAE"/>
    <w:rsid w:val="006E01F0"/>
    <w:rsid w:val="006E09F7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74A"/>
    <w:rsid w:val="006F7C13"/>
    <w:rsid w:val="007003BF"/>
    <w:rsid w:val="0070058E"/>
    <w:rsid w:val="007009A9"/>
    <w:rsid w:val="0070147D"/>
    <w:rsid w:val="00701F7B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2E82"/>
    <w:rsid w:val="0076392C"/>
    <w:rsid w:val="007640F3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28AE"/>
    <w:rsid w:val="007B2CC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039"/>
    <w:rsid w:val="009E023D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740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E5F"/>
    <w:rsid w:val="00A50150"/>
    <w:rsid w:val="00A508EE"/>
    <w:rsid w:val="00A5189E"/>
    <w:rsid w:val="00A52803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BFC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61ED"/>
    <w:rsid w:val="00AF6B41"/>
    <w:rsid w:val="00B00A45"/>
    <w:rsid w:val="00B014AE"/>
    <w:rsid w:val="00B0181B"/>
    <w:rsid w:val="00B01F68"/>
    <w:rsid w:val="00B0289A"/>
    <w:rsid w:val="00B032D2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FD"/>
    <w:rsid w:val="00B2591B"/>
    <w:rsid w:val="00B25E57"/>
    <w:rsid w:val="00B262A7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83"/>
    <w:rsid w:val="00B35C65"/>
    <w:rsid w:val="00B35CD7"/>
    <w:rsid w:val="00B36210"/>
    <w:rsid w:val="00B36558"/>
    <w:rsid w:val="00B36A8C"/>
    <w:rsid w:val="00B36B8D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549"/>
    <w:rsid w:val="00C31608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444A"/>
    <w:rsid w:val="00C949A6"/>
    <w:rsid w:val="00C94D6C"/>
    <w:rsid w:val="00C95052"/>
    <w:rsid w:val="00C955AE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720B"/>
    <w:rsid w:val="00E07212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255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3CF"/>
    <w:rsid w:val="00E3541C"/>
    <w:rsid w:val="00E36115"/>
    <w:rsid w:val="00E36A77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A56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D92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02C"/>
    <w:rsid w:val="00F83105"/>
    <w:rsid w:val="00F83645"/>
    <w:rsid w:val="00F84488"/>
    <w:rsid w:val="00F84505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38ED"/>
    <w:rsid w:val="00FA451F"/>
    <w:rsid w:val="00FA48E0"/>
    <w:rsid w:val="00FA512E"/>
    <w:rsid w:val="00FA52F8"/>
    <w:rsid w:val="00FA595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A2324-7910-49B6-B58B-3243B00C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566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2750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4</cp:revision>
  <cp:lastPrinted>2020-11-09T09:49:00Z</cp:lastPrinted>
  <dcterms:created xsi:type="dcterms:W3CDTF">2020-11-12T19:28:00Z</dcterms:created>
  <dcterms:modified xsi:type="dcterms:W3CDTF">2020-11-12T19:31:00Z</dcterms:modified>
</cp:coreProperties>
</file>