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55BE07" w14:textId="77777777" w:rsidR="00B44E1E" w:rsidRDefault="00B44E1E" w:rsidP="00AF29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bookmarkStart w:id="0" w:name="Title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432123C9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bookmarkStart w:id="1" w:name="_GoBack"/>
            <w:bookmarkEnd w:id="0"/>
            <w:bookmarkEnd w:id="1"/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21FCE179" w:rsidR="00726B9B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674C23B5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6680C9BB" w:rsidR="00726B9B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65010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650105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3A1339" w:rsidRPr="00C52C41" w14:paraId="2BBD27C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2C17B17E" w14:textId="517810FA" w:rsidR="003A1339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2400E745" w14:textId="77777777" w:rsidR="003A1339" w:rsidRPr="00650105" w:rsidRDefault="003A1339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51B51A42" w14:textId="5CCB0287" w:rsidR="003A1339" w:rsidRPr="00650105" w:rsidRDefault="00B6436B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3A1339" w:rsidRPr="00C52C41" w14:paraId="559753B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0E47BDF" w14:textId="5625A686" w:rsidR="003A1339" w:rsidRPr="00650105" w:rsidRDefault="00A4274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4870F234" w14:textId="77777777" w:rsidR="003A1339" w:rsidRPr="00650105" w:rsidRDefault="003A1339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089DB7" w14:textId="4E4BB5FD" w:rsidR="003A1339" w:rsidRPr="00650105" w:rsidRDefault="00B6436B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ผลกระทบจากการแพร่ระบาดของโรค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ติดเชื้อ</w:t>
            </w:r>
            <w:r w:rsidR="002D68A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ไวรัส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โคโรนา</w:t>
            </w: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65010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2019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(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COVID-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C94D6C" w:rsidRPr="0065010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24D3B325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52841867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650105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04DB454D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0349791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756F8D4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0F98A5D0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67E78FAA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104755F8" w:rsidR="00BD265A" w:rsidRPr="00650105" w:rsidRDefault="003A133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  <w:r w:rsidR="00650105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65010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และสินทรัพย์สิทธิการใช้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0A2C06C1" w:rsidR="00BD265A" w:rsidRPr="00650105" w:rsidRDefault="00A42740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570BACC6" w14:textId="77777777" w:rsidR="00BD265A" w:rsidRPr="00650105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3A14EA1D" w:rsidR="00BD265A" w:rsidRPr="00650105" w:rsidRDefault="003A133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321F684D" w:rsidR="0056217B" w:rsidRPr="00650105" w:rsidRDefault="00A42740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14990DA2" w14:textId="77777777" w:rsidR="0056217B" w:rsidRPr="00650105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3CD0622E" w:rsidR="0056217B" w:rsidRPr="00650105" w:rsidRDefault="00650105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(รายได้) </w:t>
            </w:r>
            <w:r w:rsidR="003A1339"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640FE1" w:rsidRPr="00C52C41" w14:paraId="0649ACE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73CAA11" w14:textId="5482E402" w:rsidR="00640FE1" w:rsidRPr="00A42740" w:rsidRDefault="00557BF3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6D5546CF" w14:textId="77777777" w:rsidR="00640FE1" w:rsidRPr="00650105" w:rsidRDefault="00640FE1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B8A5E1E" w14:textId="1E911EAF" w:rsidR="00640FE1" w:rsidRDefault="00640FE1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A1339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7AC6286F" w:rsidR="003A1339" w:rsidRPr="00650105" w:rsidRDefault="00A42740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57BF3" w:rsidRPr="00557B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3D3BB702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5BF9FD14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5010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A1339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31A59D44" w:rsidR="003A1339" w:rsidRPr="00650105" w:rsidRDefault="00A42740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557BF3" w:rsidRPr="00557BF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4ABCC0A1" w14:textId="77777777" w:rsidR="003A1339" w:rsidRPr="00650105" w:rsidRDefault="003A1339" w:rsidP="003A133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66B32DFE" w:rsidR="003A1339" w:rsidRPr="00650105" w:rsidRDefault="003A1339" w:rsidP="003A133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5010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5095516" w14:textId="6DF8CC33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107124">
        <w:rPr>
          <w:rFonts w:ascii="Angsana New" w:hAnsi="Angsana New" w:hint="cs"/>
          <w:sz w:val="30"/>
          <w:szCs w:val="30"/>
          <w:cs/>
        </w:rPr>
        <w:t>แบบย่อ</w:t>
      </w:r>
      <w:r w:rsidRPr="002B1BE4">
        <w:rPr>
          <w:rFonts w:ascii="Angsana New" w:hAnsi="Angsana New"/>
          <w:sz w:val="30"/>
          <w:szCs w:val="30"/>
          <w:cs/>
        </w:rPr>
        <w:t>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557D41" w:rsidRDefault="00784EB3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/>
        <w:rPr>
          <w:rFonts w:ascii="Angsana New" w:hAnsi="Angsana New"/>
          <w:sz w:val="30"/>
          <w:szCs w:val="30"/>
        </w:rPr>
      </w:pPr>
    </w:p>
    <w:p w14:paraId="7AB392FE" w14:textId="3C5E81AD" w:rsidR="00726B9B" w:rsidRPr="00526631" w:rsidRDefault="00726B9B" w:rsidP="00861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4F1F61">
        <w:rPr>
          <w:rFonts w:ascii="Angsana New" w:hAnsi="Angsana New" w:hint="cs"/>
          <w:sz w:val="30"/>
          <w:szCs w:val="30"/>
          <w:cs/>
        </w:rPr>
        <w:t>คณะ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557BF3" w:rsidRPr="00557BF3">
        <w:rPr>
          <w:rFonts w:ascii="Angsana New" w:hAnsi="Angsana New" w:hint="cs"/>
          <w:sz w:val="30"/>
          <w:szCs w:val="30"/>
        </w:rPr>
        <w:t>12</w:t>
      </w:r>
      <w:r w:rsidR="00106296">
        <w:rPr>
          <w:rFonts w:ascii="Angsana New" w:hAnsi="Angsana New" w:hint="cs"/>
          <w:sz w:val="30"/>
          <w:szCs w:val="30"/>
          <w:cs/>
        </w:rPr>
        <w:t xml:space="preserve"> พฤศจิกายน</w:t>
      </w:r>
      <w:r w:rsidR="008617F7" w:rsidRPr="008617F7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</w:t>
      </w:r>
      <w:r w:rsidR="00A42740" w:rsidRPr="00A42740">
        <w:rPr>
          <w:rFonts w:ascii="Angsana New" w:hAnsi="Angsana New"/>
          <w:sz w:val="30"/>
          <w:szCs w:val="30"/>
        </w:rPr>
        <w:t>3</w:t>
      </w:r>
    </w:p>
    <w:p w14:paraId="561B1AC6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68DF0B8C" w14:textId="5082F22A" w:rsidR="00726B9B" w:rsidRPr="002B1BE4" w:rsidRDefault="00A42740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t>1</w:t>
      </w:r>
      <w:r w:rsidR="00726B9B" w:rsidRPr="002B1BE4">
        <w:rPr>
          <w:rFonts w:ascii="Angsana New" w:hAnsi="Angsana New"/>
          <w:b/>
          <w:bCs/>
          <w:sz w:val="30"/>
          <w:szCs w:val="30"/>
        </w:rPr>
        <w:tab/>
      </w:r>
      <w:r w:rsidR="00726B9B"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jc w:val="both"/>
        <w:rPr>
          <w:rFonts w:ascii="Angsana New" w:hAnsi="Angsana New"/>
          <w:sz w:val="30"/>
          <w:szCs w:val="30"/>
        </w:rPr>
      </w:pPr>
    </w:p>
    <w:p w14:paraId="4B332D16" w14:textId="29F3F2C9" w:rsidR="004A394B" w:rsidRDefault="00074124" w:rsidP="004A3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 w:rsidRPr="00B77A9F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โทเร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77A9F">
        <w:rPr>
          <w:rFonts w:ascii="Angsana New" w:hAnsi="Angsana New"/>
          <w:sz w:val="30"/>
          <w:szCs w:val="30"/>
          <w:cs/>
        </w:rPr>
        <w:t>เท็กซ์ไทล์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B77A9F">
        <w:rPr>
          <w:rFonts w:ascii="Angsana New" w:hAnsi="Angsana New"/>
          <w:sz w:val="30"/>
          <w:szCs w:val="30"/>
          <w:cs/>
        </w:rPr>
        <w:t>จำกัด</w:t>
      </w:r>
      <w:r>
        <w:rPr>
          <w:rFonts w:ascii="Angsana New" w:hAnsi="Angsana New" w:hint="cs"/>
          <w:sz w:val="30"/>
          <w:szCs w:val="30"/>
          <w:cs/>
        </w:rPr>
        <w:t xml:space="preserve"> (</w:t>
      </w:r>
      <w:r w:rsidRPr="00B77A9F">
        <w:rPr>
          <w:rFonts w:ascii="Angsana New" w:hAnsi="Angsana New"/>
          <w:sz w:val="30"/>
          <w:szCs w:val="30"/>
          <w:cs/>
        </w:rPr>
        <w:t>มหาชน</w:t>
      </w:r>
      <w:r>
        <w:rPr>
          <w:rFonts w:ascii="Angsana New" w:hAnsi="Angsana New" w:hint="cs"/>
          <w:sz w:val="30"/>
          <w:szCs w:val="30"/>
          <w:cs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4A394B" w:rsidRPr="002A2296">
        <w:rPr>
          <w:rFonts w:ascii="Angsana New" w:hAnsi="Angsana New"/>
          <w:sz w:val="30"/>
          <w:szCs w:val="30"/>
          <w:cs/>
        </w:rPr>
        <w:t>บริษัท</w:t>
      </w:r>
      <w:r w:rsidR="004A394B">
        <w:rPr>
          <w:rFonts w:ascii="Angsana New" w:hAnsi="Angsana New"/>
          <w:sz w:val="30"/>
          <w:szCs w:val="30"/>
          <w:cs/>
        </w:rPr>
        <w:br/>
      </w:r>
      <w:r w:rsidR="004A394B">
        <w:rPr>
          <w:rFonts w:ascii="Angsana New" w:hAnsi="Angsana New" w:hint="cs"/>
          <w:sz w:val="30"/>
          <w:szCs w:val="30"/>
          <w:cs/>
        </w:rPr>
        <w:t>เกิดจากการรวมธุรกิจโดยวิธี</w:t>
      </w:r>
      <w:r w:rsidR="004A394B" w:rsidRPr="002A2296">
        <w:rPr>
          <w:rFonts w:ascii="Angsana New" w:hAnsi="Angsana New"/>
          <w:sz w:val="30"/>
          <w:szCs w:val="30"/>
          <w:cs/>
        </w:rPr>
        <w:t>การควบบริษัทระหว่าง</w:t>
      </w:r>
      <w:r w:rsidR="004A394B" w:rsidRPr="004F1F61">
        <w:rPr>
          <w:rFonts w:ascii="Angsana New" w:hAnsi="Angsana New"/>
          <w:sz w:val="30"/>
          <w:szCs w:val="30"/>
          <w:cs/>
        </w:rPr>
        <w:t>บริษัท ลัคกี้เท็คซ์ (ไทย) จำกัด (มหาชน)</w:t>
      </w:r>
      <w:r w:rsidR="004A394B" w:rsidRPr="004F1F61">
        <w:rPr>
          <w:rFonts w:ascii="Angsana New" w:hAnsi="Angsana New" w:hint="cs"/>
          <w:sz w:val="30"/>
          <w:szCs w:val="30"/>
          <w:cs/>
        </w:rPr>
        <w:t xml:space="preserve"> </w:t>
      </w:r>
      <w:r w:rsidR="004A394B" w:rsidRPr="002A2296">
        <w:rPr>
          <w:rFonts w:ascii="Angsana New" w:hAnsi="Angsana New"/>
          <w:sz w:val="30"/>
          <w:szCs w:val="30"/>
          <w:cs/>
        </w:rPr>
        <w:t>กับบริษัท</w:t>
      </w:r>
      <w:r w:rsidR="004A394B">
        <w:rPr>
          <w:rFonts w:ascii="Angsana New" w:hAnsi="Angsana New"/>
          <w:sz w:val="30"/>
          <w:szCs w:val="30"/>
          <w:cs/>
        </w:rPr>
        <w:t xml:space="preserve"> </w:t>
      </w:r>
      <w:r w:rsidR="004A394B">
        <w:rPr>
          <w:rFonts w:ascii="Angsana New" w:hAnsi="Angsana New"/>
          <w:sz w:val="30"/>
          <w:szCs w:val="30"/>
        </w:rPr>
        <w:br/>
      </w:r>
      <w:r w:rsidR="004A394B" w:rsidRPr="002A2296">
        <w:rPr>
          <w:rFonts w:ascii="Angsana New" w:hAnsi="Angsana New"/>
          <w:sz w:val="30"/>
          <w:szCs w:val="30"/>
          <w:cs/>
        </w:rPr>
        <w:t>ไทยโทเรเท็กซ์ไทล์มิลลส์</w:t>
      </w:r>
      <w:r w:rsidR="004A394B">
        <w:rPr>
          <w:rFonts w:ascii="Angsana New" w:hAnsi="Angsana New"/>
          <w:sz w:val="30"/>
          <w:szCs w:val="30"/>
          <w:cs/>
        </w:rPr>
        <w:t xml:space="preserve"> </w:t>
      </w:r>
      <w:r w:rsidR="004A394B" w:rsidRPr="002A2296">
        <w:rPr>
          <w:rFonts w:ascii="Angsana New" w:hAnsi="Angsana New"/>
          <w:sz w:val="30"/>
          <w:szCs w:val="30"/>
          <w:cs/>
        </w:rPr>
        <w:t>จำกัด</w:t>
      </w:r>
      <w:r w:rsidR="004A394B">
        <w:rPr>
          <w:rFonts w:ascii="Angsana New" w:hAnsi="Angsana New"/>
          <w:sz w:val="30"/>
          <w:szCs w:val="30"/>
          <w:cs/>
        </w:rPr>
        <w:t xml:space="preserve"> (</w:t>
      </w:r>
      <w:r w:rsidR="004A394B" w:rsidRPr="002A2296">
        <w:rPr>
          <w:rFonts w:ascii="Angsana New" w:hAnsi="Angsana New"/>
          <w:sz w:val="30"/>
          <w:szCs w:val="30"/>
          <w:cs/>
        </w:rPr>
        <w:t>มหาชน</w:t>
      </w:r>
      <w:r w:rsidR="004A394B">
        <w:rPr>
          <w:rFonts w:ascii="Angsana New" w:hAnsi="Angsana New"/>
          <w:sz w:val="30"/>
          <w:szCs w:val="30"/>
          <w:cs/>
        </w:rPr>
        <w:t>)</w:t>
      </w:r>
      <w:r w:rsidR="004A394B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A394B" w:rsidRPr="006B5FBD">
        <w:rPr>
          <w:rFonts w:ascii="Angsana New" w:hAnsi="Angsana New"/>
          <w:sz w:val="30"/>
          <w:szCs w:val="30"/>
          <w:cs/>
        </w:rPr>
        <w:t>บริษัทจดทะเบียน</w:t>
      </w:r>
      <w:r w:rsidR="004A394B" w:rsidRPr="006B5FBD">
        <w:rPr>
          <w:rFonts w:ascii="Angsana New" w:hAnsi="Angsana New" w:hint="cs"/>
          <w:sz w:val="30"/>
          <w:szCs w:val="30"/>
          <w:cs/>
        </w:rPr>
        <w:t>จัดตั้งเป็นนิติบุคคลในประเทศไทยและได้รับอนุมัติเป็นหลักทรัพย์จดทะเบียนใน</w:t>
      </w:r>
      <w:r w:rsidR="004A394B" w:rsidRPr="006B5FBD">
        <w:rPr>
          <w:rFonts w:ascii="Angsana New" w:hAnsi="Angsana New"/>
          <w:sz w:val="30"/>
          <w:szCs w:val="30"/>
          <w:cs/>
        </w:rPr>
        <w:t>ตลาดหลักทรัพย์แห่งประเทศไทยเมื่อ</w:t>
      </w:r>
      <w:r w:rsidR="004A394B" w:rsidRPr="006B5FB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="004A394B" w:rsidRPr="006B5FBD">
        <w:rPr>
          <w:rFonts w:ascii="Angsana New" w:hAnsi="Angsana New"/>
          <w:sz w:val="30"/>
          <w:szCs w:val="30"/>
        </w:rPr>
        <w:t xml:space="preserve"> </w:t>
      </w:r>
      <w:r w:rsidR="004A394B" w:rsidRPr="006B5FBD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A42740" w:rsidRPr="00A42740">
        <w:rPr>
          <w:rFonts w:ascii="Angsana New" w:hAnsi="Angsana New"/>
          <w:sz w:val="30"/>
          <w:szCs w:val="30"/>
        </w:rPr>
        <w:t>2562</w:t>
      </w:r>
      <w:r w:rsidR="004A394B" w:rsidRPr="006B5FBD">
        <w:rPr>
          <w:rFonts w:ascii="Angsana New" w:hAnsi="Angsana New"/>
          <w:sz w:val="30"/>
          <w:szCs w:val="30"/>
        </w:rPr>
        <w:t xml:space="preserve"> (</w:t>
      </w:r>
      <w:r w:rsidR="004A394B" w:rsidRPr="006B5FBD">
        <w:rPr>
          <w:rFonts w:ascii="Angsana New" w:hAnsi="Angsana New" w:hint="cs"/>
          <w:sz w:val="30"/>
          <w:szCs w:val="30"/>
          <w:cs/>
        </w:rPr>
        <w:t>วันควบบริษัท</w:t>
      </w:r>
      <w:r w:rsidR="004A394B" w:rsidRPr="006B5FBD">
        <w:rPr>
          <w:rFonts w:ascii="Angsana New" w:hAnsi="Angsana New"/>
          <w:sz w:val="30"/>
          <w:szCs w:val="30"/>
        </w:rPr>
        <w:t>)</w:t>
      </w:r>
    </w:p>
    <w:p w14:paraId="302E5AA7" w14:textId="5BD23EDB" w:rsidR="00074124" w:rsidRPr="00557D41" w:rsidRDefault="00074124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439117E2" w14:textId="189B529F" w:rsidR="00074124" w:rsidRPr="00740760" w:rsidRDefault="00074124" w:rsidP="004F1F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F1F6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</w:t>
      </w:r>
      <w:r w:rsidRPr="004F1F61">
        <w:rPr>
          <w:rFonts w:ascii="Angsana New" w:hAnsi="Angsana New" w:hint="cs"/>
          <w:sz w:val="30"/>
          <w:szCs w:val="30"/>
          <w:cs/>
        </w:rPr>
        <w:t>สิ่งทอซึ่งประกอบด้วย</w:t>
      </w:r>
      <w:r w:rsidRPr="004F1F61">
        <w:rPr>
          <w:rFonts w:ascii="Angsana New" w:hAnsi="Angsana New"/>
          <w:sz w:val="30"/>
          <w:szCs w:val="30"/>
          <w:cs/>
        </w:rPr>
        <w:t>ผ้าสปัน ผ้า</w:t>
      </w:r>
      <w:r w:rsidRPr="004F1F61">
        <w:rPr>
          <w:rFonts w:ascii="Angsana New" w:hAnsi="Angsana New" w:hint="cs"/>
          <w:sz w:val="30"/>
          <w:szCs w:val="30"/>
          <w:cs/>
        </w:rPr>
        <w:t>ฟิลาเมนท์</w:t>
      </w:r>
      <w:r w:rsidRPr="004F1F61">
        <w:rPr>
          <w:rFonts w:ascii="Angsana New" w:hAnsi="Angsana New"/>
          <w:sz w:val="30"/>
          <w:szCs w:val="30"/>
          <w:cs/>
        </w:rPr>
        <w:t xml:space="preserve"> </w:t>
      </w:r>
      <w:r w:rsidRPr="004F1F61">
        <w:rPr>
          <w:rFonts w:ascii="Angsana New" w:hAnsi="Angsana New" w:hint="cs"/>
          <w:sz w:val="30"/>
          <w:szCs w:val="30"/>
          <w:cs/>
        </w:rPr>
        <w:t>ผ้าทอ ผ้าถัก และเส้นด้าย</w:t>
      </w:r>
      <w:r w:rsidRPr="004F1F61">
        <w:rPr>
          <w:rFonts w:ascii="Angsana New" w:hAnsi="Angsana New"/>
          <w:sz w:val="30"/>
          <w:szCs w:val="30"/>
          <w:cs/>
        </w:rPr>
        <w:t xml:space="preserve">ยีนส์ </w:t>
      </w:r>
      <w:r w:rsidRPr="004F1F61">
        <w:rPr>
          <w:rFonts w:ascii="Angsana New" w:hAnsi="Angsana New" w:hint="cs"/>
          <w:sz w:val="30"/>
          <w:szCs w:val="30"/>
          <w:cs/>
        </w:rPr>
        <w:t>และผลิตภัณฑ์สิ่งทอ</w:t>
      </w:r>
      <w:r w:rsidRPr="00D343C8">
        <w:rPr>
          <w:rFonts w:ascii="Angsana New" w:hAnsi="Angsana New" w:hint="cs"/>
          <w:sz w:val="30"/>
          <w:szCs w:val="30"/>
          <w:cs/>
        </w:rPr>
        <w:t>เพื่ออุตสาหกรรมการผลิตซึ่งประกอบด้วย</w:t>
      </w:r>
      <w:r w:rsidRPr="00D343C8">
        <w:rPr>
          <w:rFonts w:ascii="Angsana New" w:hAnsi="Angsana New"/>
          <w:sz w:val="30"/>
          <w:szCs w:val="30"/>
          <w:cs/>
        </w:rPr>
        <w:t>ด้ายสำหรับเสริมความแข็งแรงของยาง</w:t>
      </w:r>
      <w:r w:rsidRPr="00D343C8">
        <w:rPr>
          <w:rFonts w:ascii="Angsana New" w:hAnsi="Angsana New" w:hint="cs"/>
          <w:sz w:val="30"/>
          <w:szCs w:val="30"/>
          <w:cs/>
        </w:rPr>
        <w:t xml:space="preserve"> ผ้าสำหรับ</w:t>
      </w:r>
      <w:r w:rsidR="004F1F61">
        <w:rPr>
          <w:rFonts w:ascii="Angsana New" w:hAnsi="Angsana New"/>
          <w:sz w:val="30"/>
          <w:szCs w:val="30"/>
          <w:cs/>
        </w:rPr>
        <w:br/>
      </w:r>
      <w:r w:rsidRPr="00D343C8">
        <w:rPr>
          <w:rFonts w:ascii="Angsana New" w:hAnsi="Angsana New" w:hint="cs"/>
          <w:sz w:val="30"/>
          <w:szCs w:val="30"/>
          <w:cs/>
        </w:rPr>
        <w:t>ทำถุงลมนิรภัย</w:t>
      </w:r>
      <w:r w:rsidR="00D343C8" w:rsidRPr="00D343C8">
        <w:rPr>
          <w:rFonts w:ascii="Angsana New" w:hAnsi="Angsana New"/>
          <w:sz w:val="30"/>
          <w:szCs w:val="30"/>
        </w:rPr>
        <w:t xml:space="preserve"> </w:t>
      </w:r>
      <w:r w:rsidR="00D343C8" w:rsidRPr="00D343C8">
        <w:rPr>
          <w:rFonts w:ascii="Angsana New" w:hAnsi="Angsana New" w:hint="cs"/>
          <w:sz w:val="30"/>
          <w:szCs w:val="30"/>
          <w:cs/>
        </w:rPr>
        <w:t>ผ้าแคนวา</w:t>
      </w:r>
      <w:r w:rsidR="00D343C8">
        <w:rPr>
          <w:rFonts w:ascii="Angsana New" w:hAnsi="Angsana New" w:hint="cs"/>
          <w:sz w:val="30"/>
          <w:szCs w:val="30"/>
          <w:cs/>
        </w:rPr>
        <w:t>ส</w:t>
      </w:r>
      <w:r w:rsidRPr="00D343C8">
        <w:rPr>
          <w:rFonts w:ascii="Angsana New" w:hAnsi="Angsana New" w:hint="cs"/>
          <w:sz w:val="30"/>
          <w:szCs w:val="30"/>
          <w:cs/>
        </w:rPr>
        <w:t xml:space="preserve"> </w:t>
      </w:r>
      <w:r w:rsidRPr="00D343C8">
        <w:rPr>
          <w:rFonts w:ascii="Angsana New" w:hAnsi="Angsana New"/>
          <w:sz w:val="30"/>
          <w:szCs w:val="30"/>
          <w:cs/>
        </w:rPr>
        <w:t>และผ้า</w:t>
      </w:r>
      <w:r w:rsidRPr="00D343C8">
        <w:rPr>
          <w:rFonts w:ascii="Angsana New" w:hAnsi="Angsana New" w:hint="cs"/>
          <w:sz w:val="30"/>
          <w:szCs w:val="30"/>
          <w:cs/>
        </w:rPr>
        <w:t>เบาะรถยนต์</w:t>
      </w:r>
      <w:r w:rsidRPr="00740760">
        <w:rPr>
          <w:rFonts w:ascii="Angsana New" w:hAnsi="Angsana New"/>
          <w:sz w:val="30"/>
          <w:szCs w:val="30"/>
          <w:cs/>
        </w:rPr>
        <w:t xml:space="preserve"> </w:t>
      </w:r>
    </w:p>
    <w:p w14:paraId="1D9CFCBF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98F62B" w14:textId="231B21ED" w:rsidR="00726B9B" w:rsidRPr="002B1BE4" w:rsidRDefault="00A42740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t>2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="00726B9B"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3D25564" w14:textId="77777777"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557D41" w:rsidRDefault="00726B9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428CDBD" w14:textId="05BA49CF" w:rsidR="00A87D6F" w:rsidRPr="00A87D6F" w:rsidRDefault="00A87D6F" w:rsidP="00A87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D6F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684C07">
        <w:rPr>
          <w:rFonts w:ascii="Angsana New" w:hAnsi="Angsana New"/>
          <w:sz w:val="30"/>
          <w:szCs w:val="30"/>
          <w:cs/>
        </w:rPr>
        <w:br/>
      </w:r>
      <w:r w:rsidRPr="00A87D6F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="00A42740" w:rsidRPr="00A42740">
        <w:rPr>
          <w:rFonts w:ascii="Angsana New" w:hAnsi="Angsana New"/>
          <w:sz w:val="30"/>
          <w:szCs w:val="30"/>
        </w:rPr>
        <w:t>34</w:t>
      </w:r>
      <w:r w:rsidRPr="00A87D6F">
        <w:rPr>
          <w:rFonts w:ascii="Angsana New" w:hAnsi="Angsana New"/>
          <w:sz w:val="30"/>
          <w:szCs w:val="30"/>
          <w:cs/>
        </w:rPr>
        <w:t xml:space="preserve"> </w:t>
      </w:r>
      <w:r w:rsidR="00B1043B">
        <w:rPr>
          <w:rFonts w:ascii="Angsana New" w:hAnsi="Angsana New"/>
          <w:sz w:val="30"/>
          <w:szCs w:val="30"/>
        </w:rPr>
        <w:br/>
      </w:r>
      <w:r w:rsidRPr="00DC50FE">
        <w:rPr>
          <w:rFonts w:ascii="Angsana New" w:hAnsi="Angsana New"/>
          <w:sz w:val="30"/>
          <w:szCs w:val="30"/>
          <w:cs/>
        </w:rPr>
        <w:t>เรื่อง</w:t>
      </w:r>
      <w:r w:rsidRPr="009C1623">
        <w:rPr>
          <w:rFonts w:ascii="Angsana New" w:hAnsi="Angsana New"/>
          <w:i/>
          <w:iCs/>
          <w:sz w:val="30"/>
          <w:szCs w:val="30"/>
          <w:cs/>
        </w:rPr>
        <w:t xml:space="preserve"> การรายงานทางการเงินระหว่างกาล</w:t>
      </w:r>
      <w:r w:rsidRPr="00A87D6F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14:paraId="2C698847" w14:textId="77777777" w:rsidR="00A87D6F" w:rsidRPr="00557D41" w:rsidRDefault="00A87D6F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6618E6D2" w14:textId="1075E7D5" w:rsidR="00400C2B" w:rsidRDefault="00A87D6F" w:rsidP="00A87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87D6F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>
        <w:rPr>
          <w:rFonts w:ascii="Angsana New" w:hAnsi="Angsana New"/>
          <w:sz w:val="30"/>
          <w:szCs w:val="30"/>
          <w:cs/>
        </w:rPr>
        <w:br/>
      </w:r>
      <w:r w:rsidRPr="00A87D6F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="006D49CC">
        <w:rPr>
          <w:rFonts w:ascii="Angsana New" w:hAnsi="Angsana New"/>
          <w:sz w:val="30"/>
          <w:szCs w:val="30"/>
          <w:cs/>
        </w:rPr>
        <w:br/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A87D6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6D3A6972" w14:textId="37C3B284" w:rsidR="004A394B" w:rsidRPr="003175C7" w:rsidRDefault="004A394B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D84EE15" w14:textId="29396279" w:rsidR="00786EC9" w:rsidRDefault="004A394B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4A394B">
        <w:rPr>
          <w:rFonts w:ascii="Angsana New" w:hAnsi="Angsana New"/>
          <w:sz w:val="30"/>
          <w:szCs w:val="30"/>
          <w:cs/>
        </w:rPr>
        <w:t>บริษัทถือปฏิบัติตามมาตรฐานการรายงานทางการเงิน (“</w:t>
      </w:r>
      <w:r w:rsidRPr="004A394B">
        <w:rPr>
          <w:rFonts w:ascii="Angsana New" w:hAnsi="Angsana New"/>
          <w:sz w:val="30"/>
          <w:szCs w:val="30"/>
        </w:rPr>
        <w:t xml:space="preserve">TFRS”) </w:t>
      </w:r>
      <w:r w:rsidRPr="004A394B">
        <w:rPr>
          <w:rFonts w:ascii="Angsana New" w:hAnsi="Angsana New"/>
          <w:sz w:val="30"/>
          <w:szCs w:val="30"/>
          <w:cs/>
        </w:rPr>
        <w:t xml:space="preserve">กลุ่มเครื่องมือทางการเงิน ประกอบด้วย </w:t>
      </w:r>
      <w:r w:rsidRPr="004A394B">
        <w:rPr>
          <w:rFonts w:ascii="Angsana New" w:hAnsi="Angsana New"/>
          <w:sz w:val="30"/>
          <w:szCs w:val="30"/>
        </w:rPr>
        <w:t xml:space="preserve">TAS </w:t>
      </w:r>
      <w:r w:rsidR="00A42740" w:rsidRPr="00A42740">
        <w:rPr>
          <w:rFonts w:ascii="Angsana New" w:hAnsi="Angsana New"/>
          <w:sz w:val="30"/>
          <w:szCs w:val="30"/>
        </w:rPr>
        <w:t>32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557D41">
        <w:rPr>
          <w:rFonts w:ascii="Angsana New" w:hAnsi="Angsana New"/>
          <w:sz w:val="30"/>
          <w:szCs w:val="30"/>
          <w:cs/>
        </w:rPr>
        <w:t>เรื่อง</w:t>
      </w:r>
      <w:r w:rsidRPr="004A394B">
        <w:rPr>
          <w:rFonts w:ascii="Angsana New" w:hAnsi="Angsana New"/>
          <w:i/>
          <w:iCs/>
          <w:sz w:val="30"/>
          <w:szCs w:val="30"/>
          <w:cs/>
        </w:rPr>
        <w:t xml:space="preserve"> การแสดงรายการเครื่องมือทางการเงิน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7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การเปิดเผยข้อมูลเครื่องมือทางการเงิน</w:t>
      </w:r>
      <w:r w:rsidRPr="004A394B">
        <w:rPr>
          <w:rFonts w:ascii="Angsana New" w:hAnsi="Angsana New"/>
          <w:sz w:val="30"/>
          <w:szCs w:val="30"/>
          <w:cs/>
        </w:rPr>
        <w:t xml:space="preserve">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 xml:space="preserve">เครื่องมือทางการเงิน </w:t>
      </w:r>
      <w:r w:rsidRPr="004A394B">
        <w:rPr>
          <w:rFonts w:ascii="Angsana New" w:hAnsi="Angsana New"/>
          <w:sz w:val="30"/>
          <w:szCs w:val="30"/>
          <w:cs/>
        </w:rPr>
        <w:t>การตีความมาตรฐานรายงานทางการเงิน (“</w:t>
      </w:r>
      <w:r w:rsidRPr="004A394B">
        <w:rPr>
          <w:rFonts w:ascii="Angsana New" w:hAnsi="Angsana New"/>
          <w:sz w:val="30"/>
          <w:szCs w:val="30"/>
        </w:rPr>
        <w:t xml:space="preserve">TFRIC”) </w:t>
      </w:r>
      <w:r w:rsidRPr="004A394B">
        <w:rPr>
          <w:rFonts w:ascii="Angsana New" w:hAnsi="Angsana New"/>
          <w:sz w:val="30"/>
          <w:szCs w:val="30"/>
          <w:cs/>
        </w:rPr>
        <w:t xml:space="preserve">ฉบับที่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การป้องกันความเสี่ยงของเงินลงทุนสุทธิในหน่วยงานต่างประเทศ</w:t>
      </w:r>
      <w:r w:rsidRPr="004A394B">
        <w:rPr>
          <w:rFonts w:ascii="Angsana New" w:hAnsi="Angsana New"/>
          <w:sz w:val="30"/>
          <w:szCs w:val="30"/>
          <w:cs/>
        </w:rPr>
        <w:t xml:space="preserve"> และ </w:t>
      </w:r>
      <w:r w:rsidRPr="004A394B">
        <w:rPr>
          <w:rFonts w:ascii="Angsana New" w:hAnsi="Angsana New"/>
          <w:sz w:val="30"/>
          <w:szCs w:val="30"/>
        </w:rPr>
        <w:t xml:space="preserve">TFRIC 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การชำระหนี้สินทางการเงินด้วยตราสารทุน</w:t>
      </w:r>
      <w:r w:rsidRPr="004A394B">
        <w:rPr>
          <w:rFonts w:ascii="Angsana New" w:hAnsi="Angsana New"/>
          <w:sz w:val="30"/>
          <w:szCs w:val="30"/>
          <w:cs/>
        </w:rPr>
        <w:t xml:space="preserve"> (รวมกันเรียกว่า “มาตรฐานกลุ่มเครื่องมือทางการเงิน”) และ </w:t>
      </w:r>
      <w:r w:rsidRPr="004A394B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4A39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4A394B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4A394B">
        <w:rPr>
          <w:rFonts w:ascii="Angsana New" w:hAnsi="Angsana New"/>
          <w:sz w:val="30"/>
          <w:szCs w:val="30"/>
          <w:cs/>
        </w:rPr>
        <w:t xml:space="preserve"> เป็นครั้งแรกซึ่งได้เปิดเผยผลกระทบจาก</w:t>
      </w:r>
      <w:r w:rsidR="00557D41">
        <w:rPr>
          <w:rFonts w:ascii="Angsana New" w:hAnsi="Angsana New"/>
          <w:sz w:val="30"/>
          <w:szCs w:val="30"/>
        </w:rPr>
        <w:br/>
      </w:r>
      <w:r w:rsidRPr="004A394B">
        <w:rPr>
          <w:rFonts w:ascii="Angsana New" w:hAnsi="Angsana New"/>
          <w:sz w:val="30"/>
          <w:szCs w:val="30"/>
          <w:cs/>
        </w:rPr>
        <w:t>การเปลี่ยนแปลงนโยบายการบัญชีไว้ในหมายเหตุ</w:t>
      </w:r>
      <w:r w:rsidR="00A93BDF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4A394B">
        <w:rPr>
          <w:rFonts w:ascii="Angsana New" w:hAnsi="Angsana New"/>
          <w:sz w:val="30"/>
          <w:szCs w:val="30"/>
          <w:cs/>
        </w:rPr>
        <w:t xml:space="preserve">ข้อ </w:t>
      </w:r>
      <w:r w:rsidR="00A42740" w:rsidRPr="00A42740">
        <w:rPr>
          <w:rFonts w:ascii="Angsana New" w:hAnsi="Angsana New"/>
          <w:sz w:val="30"/>
          <w:szCs w:val="30"/>
        </w:rPr>
        <w:t>3</w:t>
      </w:r>
    </w:p>
    <w:p w14:paraId="4B4B15CF" w14:textId="56D9EC4C" w:rsidR="003175C7" w:rsidRDefault="003175C7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14AF87A" w14:textId="6DDFD96B" w:rsidR="00922C8B" w:rsidRPr="005D4F6E" w:rsidRDefault="00922C8B" w:rsidP="005D4F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5D4F6E">
        <w:rPr>
          <w:rFonts w:asciiTheme="majorBidi" w:hAnsiTheme="majorBidi"/>
          <w:sz w:val="30"/>
          <w:szCs w:val="30"/>
          <w:cs/>
        </w:rPr>
        <w:lastRenderedPageBreak/>
        <w:t>นอกจากนี้ บริษัทไม่ได้นำมาตรฐานการรายงานทางการเงินที่ออกและปรับปรุงใหม่ซึ่งยังไม่มีผลบังคับใช้ใน</w:t>
      </w:r>
      <w:r w:rsidR="00EA38CB">
        <w:rPr>
          <w:rFonts w:asciiTheme="majorBidi" w:hAnsiTheme="majorBidi"/>
          <w:sz w:val="30"/>
          <w:szCs w:val="30"/>
          <w:cs/>
        </w:rPr>
        <w:br/>
      </w:r>
      <w:r w:rsidRPr="005D4F6E">
        <w:rPr>
          <w:rFonts w:asciiTheme="majorBidi" w:hAnsiTheme="majorBidi"/>
          <w:sz w:val="30"/>
          <w:szCs w:val="30"/>
          <w:cs/>
        </w:rPr>
        <w:t>งวดปัจจุบันมาถือปฏิบัติในการจัดทำงบการเงินนี้ก่อนวันที่มีผลบังคับใช้</w:t>
      </w:r>
      <w:r w:rsidRPr="005D4F6E">
        <w:rPr>
          <w:rFonts w:asciiTheme="majorBidi" w:hAnsiTheme="majorBidi"/>
          <w:sz w:val="30"/>
          <w:szCs w:val="30"/>
        </w:rPr>
        <w:t xml:space="preserve"> </w:t>
      </w:r>
      <w:r w:rsidRPr="005D4F6E">
        <w:rPr>
          <w:rFonts w:asciiTheme="majorBidi" w:hAnsiTheme="majorBidi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7615EE96" w14:textId="77777777" w:rsidR="00922C8B" w:rsidRPr="005D4F6E" w:rsidRDefault="00922C8B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7618844" w14:textId="64EDA0C0"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</w:t>
      </w:r>
      <w:r w:rsidR="006E7A2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การประมาณการ</w:t>
      </w:r>
      <w:r w:rsidR="006E7A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และนโยบายการบัญชี</w:t>
      </w:r>
    </w:p>
    <w:p w14:paraId="37DE0ECF" w14:textId="77777777" w:rsidR="00ED7B1A" w:rsidRPr="00A93BDF" w:rsidRDefault="00ED7B1A" w:rsidP="00ED7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0"/>
          <w:szCs w:val="20"/>
        </w:rPr>
      </w:pPr>
    </w:p>
    <w:p w14:paraId="098E5332" w14:textId="0D072756" w:rsidR="00087485" w:rsidRDefault="00087485" w:rsidP="000874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bookmarkStart w:id="2" w:name="_Hlk47191836"/>
      <w:r w:rsidRPr="00087485">
        <w:rPr>
          <w:rFonts w:asciiTheme="majorBidi" w:hAnsi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</w:t>
      </w:r>
      <w:r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 xml:space="preserve">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42740" w:rsidRPr="00A42740">
        <w:rPr>
          <w:rFonts w:asciiTheme="majorBidi" w:hAnsiTheme="majorBidi"/>
          <w:sz w:val="30"/>
          <w:szCs w:val="30"/>
        </w:rPr>
        <w:t>3</w:t>
      </w:r>
      <w:r w:rsidR="00A42740" w:rsidRPr="00A42740">
        <w:rPr>
          <w:rFonts w:asciiTheme="majorBidi" w:hAnsiTheme="majorBidi" w:hint="cs"/>
          <w:sz w:val="30"/>
          <w:szCs w:val="30"/>
        </w:rPr>
        <w:t>1</w:t>
      </w:r>
      <w:r>
        <w:rPr>
          <w:rFonts w:asciiTheme="majorBidi" w:hAnsiTheme="majorBidi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Theme="majorBidi" w:hAnsiTheme="majorBidi" w:hint="cs"/>
          <w:sz w:val="30"/>
          <w:szCs w:val="30"/>
        </w:rPr>
        <w:t>2563</w:t>
      </w:r>
      <w:r w:rsidRPr="00087485">
        <w:rPr>
          <w:rFonts w:asciiTheme="majorBidi" w:hAnsiTheme="majorBidi"/>
          <w:sz w:val="30"/>
          <w:szCs w:val="30"/>
          <w:cs/>
        </w:rPr>
        <w:t xml:space="preserve"> เว้นแต่การใช้วิจารณญาณและแหล่งข้อมูลสำคัญใหม่</w:t>
      </w:r>
      <w:r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>ที่ใช้ในการประมาณการจากการถือปฏิบัติตามมาตรฐานการรายงานทางการเงินใหม่และการแพร่ระบาดของ</w:t>
      </w:r>
      <w:r w:rsidR="006D49CC">
        <w:rPr>
          <w:rFonts w:asciiTheme="majorBidi" w:hAnsiTheme="majorBidi"/>
          <w:sz w:val="30"/>
          <w:szCs w:val="30"/>
          <w:cs/>
        </w:rPr>
        <w:br/>
      </w:r>
      <w:r w:rsidRPr="00087485">
        <w:rPr>
          <w:rFonts w:asciiTheme="majorBidi" w:hAnsiTheme="majorBidi"/>
          <w:sz w:val="30"/>
          <w:szCs w:val="30"/>
          <w:cs/>
        </w:rPr>
        <w:t>โรค</w:t>
      </w:r>
      <w:r w:rsidR="00C94D6C">
        <w:rPr>
          <w:rFonts w:asciiTheme="majorBidi" w:hAnsiTheme="majorBidi" w:hint="cs"/>
          <w:sz w:val="30"/>
          <w:szCs w:val="30"/>
          <w:cs/>
        </w:rPr>
        <w:t>ติดเชื้อ</w:t>
      </w:r>
      <w:r w:rsidR="002D68AF">
        <w:rPr>
          <w:rFonts w:asciiTheme="majorBidi" w:hAnsiTheme="majorBidi" w:hint="cs"/>
          <w:sz w:val="30"/>
          <w:szCs w:val="30"/>
          <w:cs/>
        </w:rPr>
        <w:t>ไวรัส</w:t>
      </w:r>
      <w:r w:rsidR="00C94D6C">
        <w:rPr>
          <w:rFonts w:asciiTheme="majorBidi" w:hAnsiTheme="majorBidi" w:hint="cs"/>
          <w:sz w:val="30"/>
          <w:szCs w:val="30"/>
          <w:cs/>
        </w:rPr>
        <w:t>โคโรนา</w:t>
      </w:r>
      <w:r w:rsidRPr="00087485">
        <w:rPr>
          <w:rFonts w:asciiTheme="majorBidi" w:hAnsiTheme="majorBidi"/>
          <w:sz w:val="30"/>
          <w:szCs w:val="30"/>
          <w:cs/>
        </w:rPr>
        <w:t xml:space="preserve"> </w:t>
      </w:r>
      <w:r w:rsidR="00A42740" w:rsidRPr="00A42740">
        <w:rPr>
          <w:rFonts w:asciiTheme="majorBidi" w:hAnsiTheme="majorBidi"/>
          <w:sz w:val="30"/>
          <w:szCs w:val="30"/>
        </w:rPr>
        <w:t>2019</w:t>
      </w:r>
      <w:r w:rsidRPr="00087485">
        <w:rPr>
          <w:rFonts w:asciiTheme="majorBidi" w:hAnsiTheme="majorBidi"/>
          <w:sz w:val="30"/>
          <w:szCs w:val="30"/>
          <w:cs/>
        </w:rPr>
        <w:t xml:space="preserve"> </w:t>
      </w:r>
      <w:r w:rsidR="00C94D6C">
        <w:rPr>
          <w:rFonts w:asciiTheme="majorBidi" w:hAnsiTheme="majorBidi"/>
          <w:sz w:val="30"/>
          <w:szCs w:val="30"/>
        </w:rPr>
        <w:t>(COVID-</w:t>
      </w:r>
      <w:r w:rsidR="00A42740" w:rsidRPr="00A42740">
        <w:rPr>
          <w:rFonts w:asciiTheme="majorBidi" w:hAnsiTheme="majorBidi"/>
          <w:sz w:val="30"/>
          <w:szCs w:val="30"/>
        </w:rPr>
        <w:t>19</w:t>
      </w:r>
      <w:r w:rsidR="00C94D6C">
        <w:rPr>
          <w:rFonts w:asciiTheme="majorBidi" w:hAnsiTheme="majorBidi"/>
          <w:sz w:val="30"/>
          <w:szCs w:val="30"/>
        </w:rPr>
        <w:t xml:space="preserve">) </w:t>
      </w:r>
      <w:r w:rsidRPr="00087485">
        <w:rPr>
          <w:rFonts w:asciiTheme="majorBidi" w:hAnsiTheme="majorBidi"/>
          <w:sz w:val="30"/>
          <w:szCs w:val="30"/>
          <w:cs/>
        </w:rPr>
        <w:t>ตามที่ได้อธิบายไว้ในหมายเหตุ</w:t>
      </w:r>
      <w:r w:rsidR="00A93BDF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087485">
        <w:rPr>
          <w:rFonts w:asciiTheme="majorBidi" w:hAnsiTheme="majorBidi"/>
          <w:sz w:val="30"/>
          <w:szCs w:val="30"/>
          <w:cs/>
        </w:rPr>
        <w:t xml:space="preserve">ข้อ </w:t>
      </w:r>
      <w:r w:rsidR="00A42740" w:rsidRPr="00A42740">
        <w:rPr>
          <w:rFonts w:asciiTheme="majorBidi" w:hAnsiTheme="majorBidi"/>
          <w:sz w:val="30"/>
          <w:szCs w:val="30"/>
        </w:rPr>
        <w:t>3</w:t>
      </w:r>
      <w:r w:rsidRPr="00087485">
        <w:rPr>
          <w:rFonts w:asciiTheme="majorBidi" w:hAnsiTheme="majorBidi"/>
          <w:sz w:val="30"/>
          <w:szCs w:val="30"/>
          <w:cs/>
        </w:rPr>
        <w:t xml:space="preserve"> และ </w:t>
      </w:r>
      <w:r w:rsidR="00A42740" w:rsidRPr="00A42740">
        <w:rPr>
          <w:rFonts w:asciiTheme="majorBidi" w:hAnsiTheme="majorBidi" w:hint="cs"/>
          <w:sz w:val="30"/>
          <w:szCs w:val="30"/>
        </w:rPr>
        <w:t>4</w:t>
      </w:r>
      <w:r w:rsidRPr="00087485">
        <w:rPr>
          <w:rFonts w:asciiTheme="majorBidi" w:hAnsiTheme="majorBidi"/>
          <w:sz w:val="30"/>
          <w:szCs w:val="30"/>
          <w:cs/>
        </w:rPr>
        <w:t xml:space="preserve"> ตามลำดับ</w:t>
      </w:r>
    </w:p>
    <w:bookmarkEnd w:id="2"/>
    <w:p w14:paraId="72349855" w14:textId="77777777" w:rsidR="00087485" w:rsidRPr="00A93BDF" w:rsidRDefault="00087485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0"/>
          <w:szCs w:val="20"/>
        </w:rPr>
      </w:pPr>
    </w:p>
    <w:p w14:paraId="49F1BC89" w14:textId="163D1F22" w:rsidR="00786EC9" w:rsidRDefault="00A42740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t>3</w:t>
      </w:r>
      <w:r w:rsidR="00786EC9" w:rsidRPr="00786EC9">
        <w:rPr>
          <w:rFonts w:ascii="Angsana New" w:hAnsi="Angsana New"/>
          <w:b/>
          <w:bCs/>
          <w:sz w:val="30"/>
          <w:szCs w:val="30"/>
        </w:rPr>
        <w:tab/>
      </w:r>
      <w:r w:rsidR="00786EC9" w:rsidRPr="00786EC9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35FBBDD" w14:textId="77777777" w:rsidR="00B813A7" w:rsidRPr="00A93BDF" w:rsidRDefault="00B813A7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3081F547" w14:textId="12080264" w:rsidR="00786EC9" w:rsidRDefault="00786EC9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6EC9">
        <w:rPr>
          <w:rFonts w:ascii="Angsana New" w:hAnsi="Angsana New"/>
          <w:sz w:val="30"/>
          <w:szCs w:val="30"/>
          <w:cs/>
        </w:rPr>
        <w:t xml:space="preserve">ตั้งแต่วันที่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Pr="00786EC9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786EC9">
        <w:rPr>
          <w:rFonts w:ascii="Angsana New" w:hAnsi="Angsana New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 xml:space="preserve">บริษัทได้ถือปฏิบัติตามมาตรฐานการรายงานทางการเงินกลุ่มเครื่องมือทางการเงินและ </w:t>
      </w:r>
      <w:r w:rsidRPr="00786EC9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16</w:t>
      </w:r>
      <w:r w:rsidRPr="00786EC9">
        <w:rPr>
          <w:rFonts w:ascii="Angsana New" w:hAnsi="Angsana New"/>
          <w:sz w:val="30"/>
          <w:szCs w:val="30"/>
        </w:rPr>
        <w:t xml:space="preserve"> </w:t>
      </w:r>
      <w:r w:rsidRPr="00786EC9">
        <w:rPr>
          <w:rFonts w:ascii="Angsana New" w:hAnsi="Angsana New"/>
          <w:sz w:val="30"/>
          <w:szCs w:val="30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14:paraId="10D3840F" w14:textId="77777777" w:rsidR="00786EC9" w:rsidRPr="00A93BDF" w:rsidRDefault="00786EC9" w:rsidP="0078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810"/>
        <w:gridCol w:w="990"/>
        <w:gridCol w:w="180"/>
        <w:gridCol w:w="1350"/>
        <w:gridCol w:w="180"/>
        <w:gridCol w:w="990"/>
        <w:gridCol w:w="180"/>
        <w:gridCol w:w="1350"/>
      </w:tblGrid>
      <w:tr w:rsidR="00786EC9" w:rsidRPr="00DC50FE" w14:paraId="5050347D" w14:textId="77777777" w:rsidTr="00557D41">
        <w:trPr>
          <w:cantSplit/>
          <w:trHeight w:val="299"/>
          <w:tblHeader/>
        </w:trPr>
        <w:tc>
          <w:tcPr>
            <w:tcW w:w="3330" w:type="dxa"/>
            <w:vAlign w:val="bottom"/>
          </w:tcPr>
          <w:p w14:paraId="0EA85450" w14:textId="01086FAC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B74BEA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3"/>
          </w:tcPr>
          <w:p w14:paraId="51DF8FA6" w14:textId="77777777" w:rsidR="00786EC9" w:rsidRPr="00DC50FE" w:rsidRDefault="00786EC9" w:rsidP="0078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4E83B75" w14:textId="0896B7CA" w:rsidR="00786EC9" w:rsidRPr="00DC50FE" w:rsidRDefault="00786EC9" w:rsidP="00786EC9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  <w:shd w:val="clear" w:color="auto" w:fill="FFFFFF"/>
                <w:cs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180" w:type="dxa"/>
          </w:tcPr>
          <w:p w14:paraId="2C3DBD1D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78CD18F" w14:textId="1F59034E" w:rsidR="00786EC9" w:rsidRPr="00DC50FE" w:rsidRDefault="00786EC9" w:rsidP="00786EC9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6EC9" w:rsidRPr="00DC50FE" w14:paraId="5DEA2EAA" w14:textId="77777777" w:rsidTr="00557D41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2FFA7B93" w14:textId="77777777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76379EA" w14:textId="58F269B8" w:rsidR="00786EC9" w:rsidRPr="00DC50FE" w:rsidRDefault="00557D41" w:rsidP="00557D41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left="-165" w:right="-7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990" w:type="dxa"/>
            <w:vAlign w:val="bottom"/>
          </w:tcPr>
          <w:p w14:paraId="7E48D2BB" w14:textId="34DCED6D" w:rsidR="00786EC9" w:rsidRPr="00DC50FE" w:rsidRDefault="00786EC9" w:rsidP="00803485">
            <w:pPr>
              <w:pStyle w:val="acctfourfigures"/>
              <w:tabs>
                <w:tab w:val="clear" w:pos="765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4A39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4AC95023" w14:textId="77777777" w:rsidR="00786EC9" w:rsidRPr="00DC50FE" w:rsidRDefault="00786EC9" w:rsidP="00786E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8142077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272E2F3A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31D68E2D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F19207A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FFB0C6" w14:textId="4A0CE24A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กำไรสะสม</w:t>
            </w:r>
            <w:r w:rsidR="004A394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ที่ยังไม่ได้จัดสรร</w:t>
            </w:r>
          </w:p>
        </w:tc>
        <w:tc>
          <w:tcPr>
            <w:tcW w:w="180" w:type="dxa"/>
            <w:vAlign w:val="bottom"/>
          </w:tcPr>
          <w:p w14:paraId="592D8E92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3C34D6E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องค์ประกอบอื่น</w:t>
            </w:r>
          </w:p>
          <w:p w14:paraId="367E5F5C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ของส่วน</w:t>
            </w:r>
          </w:p>
          <w:p w14:paraId="291D2391" w14:textId="77777777" w:rsidR="00786EC9" w:rsidRPr="00DC50FE" w:rsidRDefault="00786EC9" w:rsidP="00786EC9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ของผู้ถือหุ้น</w:t>
            </w:r>
          </w:p>
        </w:tc>
      </w:tr>
      <w:tr w:rsidR="00786EC9" w:rsidRPr="00DC50FE" w14:paraId="2B9A2C67" w14:textId="77777777" w:rsidTr="00557D41">
        <w:trPr>
          <w:cantSplit/>
          <w:trHeight w:val="20"/>
          <w:tblHeader/>
        </w:trPr>
        <w:tc>
          <w:tcPr>
            <w:tcW w:w="3330" w:type="dxa"/>
          </w:tcPr>
          <w:p w14:paraId="7C0D2A69" w14:textId="77777777" w:rsidR="00786EC9" w:rsidRPr="00DC50FE" w:rsidRDefault="00786EC9" w:rsidP="00786EC9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10" w:type="dxa"/>
            <w:vAlign w:val="bottom"/>
          </w:tcPr>
          <w:p w14:paraId="20210B9D" w14:textId="5303EEF1" w:rsidR="00786EC9" w:rsidRPr="00DC50FE" w:rsidRDefault="00786EC9" w:rsidP="00803485">
            <w:pPr>
              <w:pStyle w:val="acctfourfigures"/>
              <w:tabs>
                <w:tab w:val="clear" w:pos="765"/>
              </w:tabs>
              <w:spacing w:line="240" w:lineRule="auto"/>
              <w:ind w:right="-165" w:hanging="75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2EC7371D" w14:textId="3B31DCC6" w:rsidR="00786EC9" w:rsidRPr="00DC50FE" w:rsidRDefault="00786EC9" w:rsidP="00786EC9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803485"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786EC9" w:rsidRPr="00DC50FE" w14:paraId="2B568222" w14:textId="77777777" w:rsidTr="00557D41">
        <w:trPr>
          <w:cantSplit/>
          <w:trHeight w:val="20"/>
        </w:trPr>
        <w:tc>
          <w:tcPr>
            <w:tcW w:w="3330" w:type="dxa"/>
          </w:tcPr>
          <w:p w14:paraId="54A62F3A" w14:textId="37EF6164" w:rsidR="00786EC9" w:rsidRPr="00DC50FE" w:rsidRDefault="00786EC9" w:rsidP="00786EC9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67496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5230A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 w:rsidRPr="00DC50F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ตามที่รายงาน</w:t>
            </w:r>
            <w:r w:rsidR="00067496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ในงวดก่อน</w:t>
            </w:r>
          </w:p>
        </w:tc>
        <w:tc>
          <w:tcPr>
            <w:tcW w:w="810" w:type="dxa"/>
            <w:vAlign w:val="bottom"/>
          </w:tcPr>
          <w:p w14:paraId="066EACAD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E30BD6" w14:textId="1C487DA3" w:rsidR="00786EC9" w:rsidRPr="00DC50FE" w:rsidRDefault="00A42740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  <w:r w:rsidR="00803485" w:rsidRPr="00DC50F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353</w:t>
            </w:r>
          </w:p>
        </w:tc>
        <w:tc>
          <w:tcPr>
            <w:tcW w:w="180" w:type="dxa"/>
            <w:vAlign w:val="bottom"/>
          </w:tcPr>
          <w:p w14:paraId="474A0A47" w14:textId="77777777" w:rsidR="00786EC9" w:rsidRPr="00DC50FE" w:rsidRDefault="00786EC9" w:rsidP="00786EC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791118" w14:textId="7005B520" w:rsidR="00786EC9" w:rsidRPr="00DC50FE" w:rsidRDefault="00803485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23,195</w:t>
            </w:r>
          </w:p>
        </w:tc>
        <w:tc>
          <w:tcPr>
            <w:tcW w:w="180" w:type="dxa"/>
            <w:vAlign w:val="bottom"/>
          </w:tcPr>
          <w:p w14:paraId="0591B49E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1CABE48" w14:textId="4E96CF26" w:rsidR="00786EC9" w:rsidRPr="00DC50FE" w:rsidRDefault="00803485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4,798,046</w:t>
            </w:r>
          </w:p>
        </w:tc>
        <w:tc>
          <w:tcPr>
            <w:tcW w:w="180" w:type="dxa"/>
            <w:vAlign w:val="bottom"/>
          </w:tcPr>
          <w:p w14:paraId="19F2A26E" w14:textId="77777777" w:rsidR="00786EC9" w:rsidRPr="00DC50FE" w:rsidRDefault="00786EC9" w:rsidP="00786EC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4E1A60" w14:textId="7EE6857B" w:rsidR="00786EC9" w:rsidRPr="00DC50FE" w:rsidRDefault="00803485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</w:rPr>
              <w:t>23,132</w:t>
            </w:r>
          </w:p>
        </w:tc>
      </w:tr>
      <w:tr w:rsidR="00786EC9" w:rsidRPr="00DC50FE" w14:paraId="576D8A65" w14:textId="77777777" w:rsidTr="00557D41">
        <w:trPr>
          <w:cantSplit/>
          <w:trHeight w:val="254"/>
        </w:trPr>
        <w:tc>
          <w:tcPr>
            <w:tcW w:w="3330" w:type="dxa"/>
          </w:tcPr>
          <w:p w14:paraId="30CB211A" w14:textId="77777777" w:rsidR="00786EC9" w:rsidRPr="00DC50FE" w:rsidRDefault="00786EC9" w:rsidP="00786EC9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7BC1B89C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D43487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4F0029F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6A176F7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B5D961B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54625F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4ECB2D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9D55012" w14:textId="77777777" w:rsidR="00786EC9" w:rsidRPr="00DC50FE" w:rsidRDefault="00786EC9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9" w:rsidRPr="00DC50FE" w14:paraId="347D1026" w14:textId="77777777" w:rsidTr="00557D41">
        <w:trPr>
          <w:cantSplit/>
          <w:trHeight w:val="254"/>
        </w:trPr>
        <w:tc>
          <w:tcPr>
            <w:tcW w:w="3330" w:type="dxa"/>
          </w:tcPr>
          <w:p w14:paraId="206325F3" w14:textId="77777777" w:rsidR="00786EC9" w:rsidRPr="00DC50FE" w:rsidRDefault="00786EC9" w:rsidP="00786EC9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16B3AC47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E4E0D6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921855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BC3D42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B86F8A5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FDD2D2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B8D85F3" w14:textId="77777777" w:rsidR="00786EC9" w:rsidRPr="00DC50FE" w:rsidRDefault="00786EC9" w:rsidP="0080348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F5895F0" w14:textId="77777777" w:rsidR="00786EC9" w:rsidRPr="00DC50FE" w:rsidRDefault="00786EC9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EC9" w:rsidRPr="00DC50FE" w14:paraId="6544C5A6" w14:textId="77777777" w:rsidTr="00557D41">
        <w:trPr>
          <w:cantSplit/>
          <w:trHeight w:val="20"/>
        </w:trPr>
        <w:tc>
          <w:tcPr>
            <w:tcW w:w="3330" w:type="dxa"/>
          </w:tcPr>
          <w:p w14:paraId="3CE1544D" w14:textId="77777777" w:rsidR="00786EC9" w:rsidRPr="00DC50FE" w:rsidRDefault="00786EC9" w:rsidP="00786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C50F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810" w:type="dxa"/>
            <w:vAlign w:val="bottom"/>
          </w:tcPr>
          <w:p w14:paraId="2B6BE74A" w14:textId="38C62B9F" w:rsidR="00786EC9" w:rsidRPr="00DC50FE" w:rsidRDefault="00803485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ก(</w:t>
            </w:r>
            <w:r w:rsidRPr="00DC50F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1)</w:t>
            </w:r>
          </w:p>
        </w:tc>
        <w:tc>
          <w:tcPr>
            <w:tcW w:w="990" w:type="dxa"/>
            <w:vAlign w:val="bottom"/>
          </w:tcPr>
          <w:p w14:paraId="6594C923" w14:textId="381370C4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C060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17F539F4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BD113F" w14:textId="304C6B78" w:rsidR="00786EC9" w:rsidRPr="00DC50FE" w:rsidRDefault="00C06013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14B5BEE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3127C39" w14:textId="33360BC9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 w:rsidR="00C0601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</w:p>
        </w:tc>
        <w:tc>
          <w:tcPr>
            <w:tcW w:w="180" w:type="dxa"/>
            <w:vAlign w:val="bottom"/>
          </w:tcPr>
          <w:p w14:paraId="67346A7A" w14:textId="77777777" w:rsidR="00786EC9" w:rsidRPr="00DC50FE" w:rsidRDefault="00786EC9" w:rsidP="00803485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0E5A701" w14:textId="27DA6A9E" w:rsidR="00786EC9" w:rsidRPr="00DC50FE" w:rsidRDefault="00C06013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536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86EC9" w:rsidRPr="00DC50FE" w14:paraId="7F657605" w14:textId="77777777" w:rsidTr="00557D41">
        <w:trPr>
          <w:cantSplit/>
          <w:trHeight w:val="20"/>
        </w:trPr>
        <w:tc>
          <w:tcPr>
            <w:tcW w:w="3330" w:type="dxa"/>
          </w:tcPr>
          <w:p w14:paraId="727DBFD0" w14:textId="7C898717" w:rsidR="00786EC9" w:rsidRPr="00DC50FE" w:rsidRDefault="00786EC9" w:rsidP="00786EC9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803485"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เมษายน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DC50F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5D347E94" w14:textId="77777777" w:rsidR="00786EC9" w:rsidRPr="00DC50FE" w:rsidRDefault="00786EC9" w:rsidP="00786EC9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8E2E2" w14:textId="534E1755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837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889</w:t>
            </w:r>
          </w:p>
        </w:tc>
        <w:tc>
          <w:tcPr>
            <w:tcW w:w="180" w:type="dxa"/>
            <w:vAlign w:val="bottom"/>
          </w:tcPr>
          <w:p w14:paraId="1E54E041" w14:textId="77777777" w:rsidR="00786EC9" w:rsidRPr="00DC50FE" w:rsidRDefault="00786EC9" w:rsidP="0080348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BE386" w14:textId="79F43B24" w:rsidR="00786EC9" w:rsidRPr="00DC50FE" w:rsidRDefault="0076392C" w:rsidP="00803485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80" w:type="dxa"/>
            <w:vAlign w:val="bottom"/>
          </w:tcPr>
          <w:p w14:paraId="63C45136" w14:textId="77777777" w:rsidR="00786EC9" w:rsidRPr="00DC50FE" w:rsidRDefault="00786EC9" w:rsidP="0080348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6C7408" w14:textId="71EBB46B" w:rsidR="00786EC9" w:rsidRPr="00DC50FE" w:rsidRDefault="0076392C" w:rsidP="00803485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813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582</w:t>
            </w:r>
          </w:p>
        </w:tc>
        <w:tc>
          <w:tcPr>
            <w:tcW w:w="180" w:type="dxa"/>
            <w:vAlign w:val="bottom"/>
          </w:tcPr>
          <w:p w14:paraId="44AC5AEE" w14:textId="77777777" w:rsidR="00786EC9" w:rsidRPr="00DC50FE" w:rsidRDefault="00786EC9" w:rsidP="00803485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93866" w14:textId="3DABC738" w:rsidR="00786EC9" w:rsidRPr="00DC50FE" w:rsidRDefault="0076392C" w:rsidP="0095616E">
            <w:pPr>
              <w:pStyle w:val="acctfourfigures"/>
              <w:tabs>
                <w:tab w:val="clear" w:pos="765"/>
                <w:tab w:val="decimal" w:pos="1095"/>
              </w:tabs>
              <w:spacing w:line="240" w:lineRule="auto"/>
              <w:ind w:right="-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</w:t>
            </w:r>
            <w:r w:rsidR="00C060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596</w:t>
            </w:r>
          </w:p>
        </w:tc>
      </w:tr>
    </w:tbl>
    <w:p w14:paraId="294A72D8" w14:textId="77777777" w:rsidR="003175C7" w:rsidRPr="00A93BDF" w:rsidRDefault="003175C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Theme="majorBidi" w:hAnsiTheme="majorBidi"/>
          <w:sz w:val="20"/>
          <w:szCs w:val="20"/>
        </w:rPr>
      </w:pPr>
    </w:p>
    <w:p w14:paraId="3FC02897" w14:textId="143AA7F7" w:rsidR="000E4805" w:rsidRPr="000E4805" w:rsidRDefault="000E4805" w:rsidP="00B813A7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E48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0E480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0E480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49E20A56" w14:textId="77777777" w:rsidR="000E4805" w:rsidRPr="005D4F6E" w:rsidRDefault="000E4805" w:rsidP="005D4F6E">
      <w:pPr>
        <w:pStyle w:val="BodyText2"/>
        <w:tabs>
          <w:tab w:val="left" w:pos="540"/>
        </w:tabs>
        <w:spacing w:line="180" w:lineRule="exact"/>
        <w:ind w:left="900" w:firstLine="0"/>
        <w:jc w:val="thaiDistribute"/>
        <w:rPr>
          <w:rFonts w:ascii="Angsana New" w:hAnsi="Angsana New"/>
          <w:sz w:val="30"/>
          <w:szCs w:val="30"/>
        </w:rPr>
      </w:pPr>
    </w:p>
    <w:p w14:paraId="7FB36B24" w14:textId="38BF867B" w:rsidR="000E4805" w:rsidRPr="000E4805" w:rsidRDefault="000E4805" w:rsidP="00B813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</w:t>
      </w:r>
      <w:r w:rsidRPr="000E4805">
        <w:rPr>
          <w:rFonts w:ascii="Angsana New" w:hAnsi="Angsana New"/>
          <w:sz w:val="30"/>
          <w:szCs w:val="30"/>
          <w:cs/>
        </w:rPr>
        <w:t>ได้</w:t>
      </w:r>
      <w:r w:rsidRPr="000E4805">
        <w:rPr>
          <w:rFonts w:ascii="Angsana New" w:hAnsi="Angsana New" w:hint="cs"/>
          <w:sz w:val="30"/>
          <w:szCs w:val="30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="00A2643C">
        <w:rPr>
          <w:rFonts w:ascii="Angsana New" w:hAnsi="Angsana New" w:hint="cs"/>
          <w:sz w:val="30"/>
          <w:szCs w:val="30"/>
          <w:cs/>
        </w:rPr>
        <w:t>และองค์ประกอบอื่นของส่วนของผู้ถือหุ้น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E480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42740" w:rsidRPr="00A42740">
        <w:rPr>
          <w:rFonts w:ascii="Angsana New" w:hAnsi="Angsana New"/>
          <w:sz w:val="30"/>
          <w:szCs w:val="30"/>
        </w:rPr>
        <w:t>1</w:t>
      </w:r>
      <w:r w:rsidRPr="000E4805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 w:rsidRPr="000E4805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0E4805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>
        <w:rPr>
          <w:rFonts w:ascii="Angsana New" w:hAnsi="Angsana New" w:hint="cs"/>
          <w:sz w:val="30"/>
          <w:szCs w:val="30"/>
          <w:cs/>
        </w:rPr>
        <w:t>บริษัท</w:t>
      </w:r>
      <w:r w:rsidR="002D68AF">
        <w:rPr>
          <w:rFonts w:ascii="Angsana New" w:hAnsi="Angsana New"/>
          <w:sz w:val="30"/>
          <w:szCs w:val="30"/>
          <w:cs/>
        </w:rPr>
        <w:br/>
      </w:r>
      <w:r w:rsidRPr="000E4805">
        <w:rPr>
          <w:rFonts w:asciiTheme="majorBidi" w:hAnsiTheme="majorBidi" w:cstheme="majorBidi"/>
          <w:sz w:val="30"/>
          <w:szCs w:val="30"/>
          <w:cs/>
        </w:rPr>
        <w:t>จึงไม่ปรับปรุงข้อมูลที่นำเสนอใน</w:t>
      </w:r>
      <w:r w:rsidR="00594AA3">
        <w:rPr>
          <w:rFonts w:asciiTheme="majorBidi" w:hAnsiTheme="majorBidi" w:cstheme="majorBidi" w:hint="cs"/>
          <w:sz w:val="30"/>
          <w:szCs w:val="30"/>
          <w:cs/>
        </w:rPr>
        <w:t>งวดเปรีย</w:t>
      </w:r>
      <w:r w:rsidR="00557D41">
        <w:rPr>
          <w:rFonts w:asciiTheme="majorBidi" w:hAnsiTheme="majorBidi" w:cstheme="majorBidi" w:hint="cs"/>
          <w:sz w:val="30"/>
          <w:szCs w:val="30"/>
          <w:cs/>
        </w:rPr>
        <w:t>บ</w:t>
      </w:r>
      <w:r w:rsidR="00594AA3">
        <w:rPr>
          <w:rFonts w:asciiTheme="majorBidi" w:hAnsiTheme="majorBidi" w:cstheme="majorBidi" w:hint="cs"/>
          <w:sz w:val="30"/>
          <w:szCs w:val="30"/>
          <w:cs/>
        </w:rPr>
        <w:t>เทียบ</w:t>
      </w:r>
      <w:r w:rsidRPr="000E4805">
        <w:rPr>
          <w:rFonts w:ascii="Angsana New" w:hAnsi="Angsana New"/>
          <w:sz w:val="30"/>
          <w:szCs w:val="30"/>
        </w:rPr>
        <w:t xml:space="preserve"> </w:t>
      </w:r>
    </w:p>
    <w:p w14:paraId="2122457B" w14:textId="77777777" w:rsidR="000E4805" w:rsidRPr="005D4F6E" w:rsidRDefault="000E4805" w:rsidP="003175C7">
      <w:pPr>
        <w:pStyle w:val="BodyText2"/>
        <w:tabs>
          <w:tab w:val="left" w:pos="540"/>
        </w:tabs>
        <w:spacing w:line="180" w:lineRule="exact"/>
        <w:ind w:left="900" w:firstLine="0"/>
        <w:jc w:val="thaiDistribute"/>
        <w:rPr>
          <w:rFonts w:ascii="Angsana New" w:hAnsi="Angsana New"/>
          <w:sz w:val="24"/>
          <w:szCs w:val="24"/>
        </w:rPr>
      </w:pPr>
    </w:p>
    <w:p w14:paraId="353AEA28" w14:textId="5D724215" w:rsidR="00764AFA" w:rsidRDefault="000E4805" w:rsidP="00B8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E4805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0E4805">
        <w:rPr>
          <w:rFonts w:ascii="Angsana New" w:hAnsi="Angsana New" w:hint="cs"/>
          <w:sz w:val="30"/>
          <w:szCs w:val="30"/>
          <w:cs/>
        </w:rPr>
        <w:t>กลุ่ม</w:t>
      </w:r>
      <w:r w:rsidRPr="000E4805">
        <w:rPr>
          <w:rFonts w:ascii="Angsana New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0E4805">
        <w:rPr>
          <w:rFonts w:ascii="Angsana New" w:hAnsi="Angsana New"/>
          <w:sz w:val="30"/>
          <w:szCs w:val="30"/>
        </w:rPr>
        <w:t xml:space="preserve"> </w:t>
      </w:r>
      <w:r w:rsidRPr="000E4805">
        <w:rPr>
          <w:rFonts w:ascii="Angsana New" w:hAnsi="Angsana New"/>
          <w:sz w:val="30"/>
          <w:szCs w:val="30"/>
          <w:cs/>
        </w:rPr>
        <w:t>โดย</w:t>
      </w:r>
      <w:r>
        <w:rPr>
          <w:rFonts w:ascii="Angsana New" w:hAnsi="Angsana New" w:hint="cs"/>
          <w:sz w:val="30"/>
          <w:szCs w:val="30"/>
          <w:cs/>
        </w:rPr>
        <w:t>ผลกระทบ</w:t>
      </w:r>
      <w:r w:rsidRPr="000E4805">
        <w:rPr>
          <w:rFonts w:ascii="Angsana New" w:hAnsi="Angsana New"/>
          <w:color w:val="000000"/>
          <w:sz w:val="30"/>
          <w:szCs w:val="30"/>
          <w:cs/>
        </w:rPr>
        <w:t>จากการ</w:t>
      </w:r>
      <w:r w:rsidRPr="000E4805">
        <w:rPr>
          <w:rFonts w:ascii="Angsana New" w:hAnsi="Angsana New"/>
          <w:sz w:val="30"/>
          <w:szCs w:val="30"/>
          <w:cs/>
        </w:rPr>
        <w:t>ถือปฏิบัติตามมาตรฐานการรายงานทางการเงิน</w:t>
      </w:r>
      <w:r w:rsidRPr="000E4805">
        <w:rPr>
          <w:rFonts w:ascii="Angsana New" w:hAnsi="Angsana New" w:hint="cs"/>
          <w:sz w:val="30"/>
          <w:szCs w:val="30"/>
          <w:cs/>
        </w:rPr>
        <w:t>กลุ่ม</w:t>
      </w:r>
      <w:r w:rsidRPr="000E4805">
        <w:rPr>
          <w:rFonts w:ascii="Angsana New" w:hAnsi="Angsana New"/>
          <w:sz w:val="30"/>
          <w:szCs w:val="30"/>
          <w:cs/>
        </w:rPr>
        <w:t>เครื่องมือทางการเงิน มี</w:t>
      </w:r>
      <w:r>
        <w:rPr>
          <w:rFonts w:ascii="Angsana New" w:hAnsi="Angsana New" w:hint="cs"/>
          <w:sz w:val="30"/>
          <w:szCs w:val="30"/>
          <w:cs/>
        </w:rPr>
        <w:t>ดังนี้</w:t>
      </w:r>
    </w:p>
    <w:p w14:paraId="035DFC78" w14:textId="77777777" w:rsidR="00EF6B47" w:rsidRPr="005D4F6E" w:rsidRDefault="00EF6B4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ind w:left="900"/>
        <w:jc w:val="thaiDistribute"/>
        <w:rPr>
          <w:rFonts w:ascii="Angsana New" w:hAnsi="Angsana New"/>
          <w:sz w:val="24"/>
          <w:szCs w:val="24"/>
        </w:rPr>
      </w:pPr>
    </w:p>
    <w:p w14:paraId="3035C970" w14:textId="77777777" w:rsidR="00764AFA" w:rsidRPr="00764AFA" w:rsidRDefault="00764AFA" w:rsidP="00B813A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764AFA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1A7D9D6A" w14:textId="77777777" w:rsidR="00764AFA" w:rsidRPr="00557D41" w:rsidRDefault="00764AFA" w:rsidP="003175C7">
      <w:pPr>
        <w:pStyle w:val="BodyText2"/>
        <w:tabs>
          <w:tab w:val="left" w:pos="540"/>
        </w:tabs>
        <w:spacing w:line="180" w:lineRule="exac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600CA92C" w14:textId="443FDB41" w:rsidR="00764AFA" w:rsidRPr="00764AFA" w:rsidRDefault="00764AFA" w:rsidP="00B813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="00A42740" w:rsidRPr="00A42740">
        <w:rPr>
          <w:rFonts w:ascii="Angsana New" w:hAnsi="Angsana New"/>
          <w:sz w:val="30"/>
          <w:szCs w:val="30"/>
        </w:rPr>
        <w:t>3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ประเภท ได้แก่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764AFA">
        <w:rPr>
          <w:rFonts w:ascii="Angsana New" w:hAnsi="Angsana New" w:hint="cs"/>
          <w:sz w:val="30"/>
          <w:szCs w:val="30"/>
          <w:cs/>
        </w:rPr>
        <w:t xml:space="preserve"> </w:t>
      </w:r>
      <w:r w:rsidRPr="00764AFA">
        <w:rPr>
          <w:rFonts w:ascii="Angsana New" w:hAnsi="Angsana New"/>
          <w:sz w:val="30"/>
          <w:szCs w:val="30"/>
        </w:rPr>
        <w:t>(FVOCI)</w:t>
      </w:r>
      <w:r w:rsidRPr="00764AFA">
        <w:rPr>
          <w:rFonts w:ascii="Angsana New" w:hAnsi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764AFA">
        <w:rPr>
          <w:rFonts w:ascii="Angsana New" w:hAnsi="Angsana New"/>
          <w:sz w:val="30"/>
          <w:szCs w:val="30"/>
        </w:rPr>
        <w:t xml:space="preserve"> (FVTPL) </w:t>
      </w:r>
      <w:r w:rsidRPr="00764AFA">
        <w:rPr>
          <w:rFonts w:ascii="Angsana New" w:hAnsi="Angsana New"/>
          <w:sz w:val="30"/>
          <w:szCs w:val="30"/>
          <w:cs/>
        </w:rPr>
        <w:t xml:space="preserve">โดยการจัดประเภทตาม </w:t>
      </w: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764AFA">
        <w:rPr>
          <w:rFonts w:ascii="Angsana New" w:hAnsi="Angsana New" w:hint="cs"/>
          <w:sz w:val="30"/>
          <w:szCs w:val="30"/>
          <w:cs/>
        </w:rPr>
        <w:t xml:space="preserve"> ทั้งนี้ </w:t>
      </w:r>
      <w:r w:rsidRPr="00764AFA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764AFA">
        <w:rPr>
          <w:rFonts w:ascii="Angsana New" w:hAnsi="Angsana New"/>
          <w:sz w:val="30"/>
          <w:szCs w:val="30"/>
        </w:rPr>
        <w:t xml:space="preserve"> </w:t>
      </w:r>
      <w:r w:rsidRPr="00764AFA">
        <w:rPr>
          <w:rFonts w:ascii="Angsana New" w:hAnsi="Angsana New" w:hint="cs"/>
          <w:sz w:val="30"/>
          <w:szCs w:val="30"/>
          <w:cs/>
        </w:rPr>
        <w:t>ยกเลิกการจัดประเภทตราสารหนี้ที่จะถือ</w:t>
      </w:r>
      <w:r w:rsidR="00557D41">
        <w:rPr>
          <w:rFonts w:ascii="Angsana New" w:hAnsi="Angsana New"/>
          <w:sz w:val="30"/>
          <w:szCs w:val="30"/>
          <w:cs/>
        </w:rPr>
        <w:br/>
      </w:r>
      <w:r w:rsidRPr="00764AFA">
        <w:rPr>
          <w:rFonts w:ascii="Angsana New" w:hAnsi="Angsana New" w:hint="cs"/>
          <w:sz w:val="30"/>
          <w:szCs w:val="30"/>
          <w:cs/>
        </w:rPr>
        <w:t>จนครบกำหนด หลักทรัพย์เผื่อขาย หลักทรัพย์เพื่อค้า และเงินลงทุนทั่วไปตามที่กำหนดโดยมาตรฐาน</w:t>
      </w:r>
      <w:r w:rsidR="00557D41">
        <w:rPr>
          <w:rFonts w:ascii="Angsana New" w:hAnsi="Angsana New"/>
          <w:sz w:val="30"/>
          <w:szCs w:val="30"/>
          <w:cs/>
        </w:rPr>
        <w:br/>
      </w:r>
      <w:r w:rsidRPr="00764AFA">
        <w:rPr>
          <w:rFonts w:ascii="Angsana New" w:hAnsi="Angsana New" w:hint="cs"/>
          <w:sz w:val="30"/>
          <w:szCs w:val="30"/>
          <w:cs/>
        </w:rPr>
        <w:t xml:space="preserve">การบัญชีฉบับที่ </w:t>
      </w:r>
      <w:r w:rsidR="00A42740" w:rsidRPr="00A42740">
        <w:rPr>
          <w:rFonts w:ascii="Angsana New" w:hAnsi="Angsana New" w:hint="cs"/>
          <w:sz w:val="30"/>
          <w:szCs w:val="30"/>
        </w:rPr>
        <w:t>105</w:t>
      </w:r>
    </w:p>
    <w:p w14:paraId="60C2E9A1" w14:textId="20F4C2C9" w:rsidR="00EF6B47" w:rsidRDefault="00EF6B47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4"/>
          <w:szCs w:val="24"/>
        </w:rPr>
      </w:pPr>
    </w:p>
    <w:p w14:paraId="30AC219D" w14:textId="6D4E75D2" w:rsidR="00BB2041" w:rsidRPr="007A5570" w:rsidRDefault="0038251C" w:rsidP="004706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4"/>
        <w:jc w:val="thaiDistribute"/>
        <w:rPr>
          <w:rFonts w:ascii="Angsana New" w:hAnsi="Angsana New"/>
          <w:sz w:val="30"/>
          <w:szCs w:val="30"/>
        </w:rPr>
      </w:pPr>
      <w:r w:rsidRPr="007A5570">
        <w:rPr>
          <w:rFonts w:ascii="Angsana New" w:hAnsi="Angsana New"/>
          <w:sz w:val="30"/>
          <w:szCs w:val="30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7A5570">
        <w:rPr>
          <w:rFonts w:ascii="Angsana New" w:hAnsi="Angsana New"/>
          <w:sz w:val="30"/>
          <w:szCs w:val="30"/>
        </w:rPr>
        <w:t xml:space="preserve">TFRS </w:t>
      </w:r>
      <w:r w:rsidR="00A42740" w:rsidRPr="007A5570">
        <w:rPr>
          <w:rFonts w:ascii="Angsana New" w:hAnsi="Angsana New"/>
          <w:sz w:val="30"/>
          <w:szCs w:val="30"/>
        </w:rPr>
        <w:t>9</w:t>
      </w:r>
      <w:r w:rsidRPr="007A5570">
        <w:rPr>
          <w:rFonts w:ascii="Angsana New" w:hAnsi="Angsana New"/>
          <w:sz w:val="30"/>
          <w:szCs w:val="30"/>
          <w:cs/>
        </w:rPr>
        <w:t xml:space="preserve"> รวมถึงการกระทบยอดมูลค่าตามบัญชีของสินทรัพย์ทางการเงินและหนี้สินทางการเงินแต่ละประเภทของบริษัท </w:t>
      </w:r>
      <w:r w:rsidR="007A5570">
        <w:rPr>
          <w:rFonts w:ascii="Angsana New" w:hAnsi="Angsana New"/>
          <w:sz w:val="30"/>
          <w:szCs w:val="30"/>
        </w:rPr>
        <w:br/>
      </w:r>
      <w:r w:rsidRPr="007A5570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2740" w:rsidRPr="007A5570">
        <w:rPr>
          <w:rFonts w:ascii="Angsana New" w:hAnsi="Angsana New"/>
          <w:sz w:val="30"/>
          <w:szCs w:val="30"/>
        </w:rPr>
        <w:t>1</w:t>
      </w:r>
      <w:r w:rsidRPr="007A5570">
        <w:rPr>
          <w:rFonts w:ascii="Angsana New" w:hAnsi="Angsana New"/>
          <w:sz w:val="30"/>
          <w:szCs w:val="30"/>
          <w:cs/>
        </w:rPr>
        <w:t xml:space="preserve"> </w:t>
      </w:r>
      <w:r w:rsidRPr="007A5570">
        <w:rPr>
          <w:rFonts w:ascii="Angsana New" w:hAnsi="Angsana New" w:hint="cs"/>
          <w:sz w:val="30"/>
          <w:szCs w:val="30"/>
          <w:cs/>
        </w:rPr>
        <w:t>เมษายน</w:t>
      </w:r>
      <w:r w:rsidRPr="007A5570">
        <w:rPr>
          <w:rFonts w:ascii="Angsana New" w:hAnsi="Angsana New"/>
          <w:sz w:val="30"/>
          <w:szCs w:val="30"/>
          <w:cs/>
        </w:rPr>
        <w:t xml:space="preserve"> </w:t>
      </w:r>
      <w:r w:rsidR="00A42740" w:rsidRPr="007A5570">
        <w:rPr>
          <w:rFonts w:ascii="Angsana New" w:hAnsi="Angsana New"/>
          <w:sz w:val="30"/>
          <w:szCs w:val="30"/>
        </w:rPr>
        <w:t>2563</w:t>
      </w:r>
    </w:p>
    <w:p w14:paraId="43F7FC49" w14:textId="20AC37C6" w:rsidR="00BB2041" w:rsidRPr="00557D41" w:rsidRDefault="00BB2041" w:rsidP="003175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0" w:lineRule="exact"/>
        <w:rPr>
          <w:rFonts w:ascii="Angsana New" w:hAnsi="Angsana New"/>
          <w:sz w:val="24"/>
          <w:szCs w:val="24"/>
          <w:cs/>
        </w:rPr>
      </w:pPr>
    </w:p>
    <w:tbl>
      <w:tblPr>
        <w:tblStyle w:val="TableGrid"/>
        <w:tblW w:w="945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5"/>
        <w:gridCol w:w="1435"/>
        <w:gridCol w:w="260"/>
        <w:gridCol w:w="1360"/>
        <w:gridCol w:w="240"/>
        <w:gridCol w:w="1377"/>
        <w:gridCol w:w="236"/>
        <w:gridCol w:w="1302"/>
      </w:tblGrid>
      <w:tr w:rsidR="00BB2041" w:rsidRPr="00AE507E" w14:paraId="34B5E1D1" w14:textId="77777777" w:rsidTr="00BC1FD6">
        <w:trPr>
          <w:tblHeader/>
        </w:trPr>
        <w:tc>
          <w:tcPr>
            <w:tcW w:w="9455" w:type="dxa"/>
            <w:gridSpan w:val="8"/>
            <w:vAlign w:val="bottom"/>
          </w:tcPr>
          <w:p w14:paraId="43C9EDD5" w14:textId="1C0A7184" w:rsidR="00BB2041" w:rsidRPr="00AE507E" w:rsidRDefault="00BB2041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A2643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BB2041" w:rsidRPr="00AE507E" w14:paraId="365FA421" w14:textId="77777777" w:rsidTr="00424F3A">
        <w:trPr>
          <w:tblHeader/>
        </w:trPr>
        <w:tc>
          <w:tcPr>
            <w:tcW w:w="4680" w:type="dxa"/>
            <w:gridSpan w:val="2"/>
            <w:tcBorders>
              <w:bottom w:val="single" w:sz="4" w:space="0" w:color="auto"/>
            </w:tcBorders>
            <w:vAlign w:val="bottom"/>
          </w:tcPr>
          <w:p w14:paraId="40A4D5CF" w14:textId="7CBE3CBA" w:rsidR="00BB2041" w:rsidRPr="00AE507E" w:rsidRDefault="00BB2041" w:rsidP="00BC1FD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การจัดประเภทตามมาตรฐานเดิม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60" w:type="dxa"/>
          </w:tcPr>
          <w:p w14:paraId="0EAB3999" w14:textId="7777777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515" w:type="dxa"/>
            <w:gridSpan w:val="5"/>
            <w:tcBorders>
              <w:bottom w:val="single" w:sz="4" w:space="0" w:color="auto"/>
            </w:tcBorders>
            <w:vAlign w:val="bottom"/>
          </w:tcPr>
          <w:p w14:paraId="59CD5C6D" w14:textId="60CAB58C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การจัดประเภทตาม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TFRS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9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เมษายน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2563</w:t>
            </w:r>
          </w:p>
        </w:tc>
      </w:tr>
      <w:tr w:rsidR="00AE507E" w:rsidRPr="00AE507E" w14:paraId="1682FF52" w14:textId="77777777" w:rsidTr="00424F3A">
        <w:trPr>
          <w:tblHeader/>
        </w:trPr>
        <w:tc>
          <w:tcPr>
            <w:tcW w:w="3245" w:type="dxa"/>
            <w:tcBorders>
              <w:top w:val="single" w:sz="4" w:space="0" w:color="auto"/>
            </w:tcBorders>
            <w:vAlign w:val="bottom"/>
          </w:tcPr>
          <w:p w14:paraId="3D1F4321" w14:textId="77777777" w:rsidR="00AE507E" w:rsidRPr="00A2643C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735F1C4E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22CDDBF1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72418BF" w14:textId="75EC4E00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40" w:type="dxa"/>
            <w:vAlign w:val="bottom"/>
          </w:tcPr>
          <w:p w14:paraId="3ED65D49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40C583C6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มูลค่ายุติธรรม</w:t>
            </w:r>
          </w:p>
          <w:p w14:paraId="332E22DA" w14:textId="057949D8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0BFBD24D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56BF83ED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ราคาทุน</w:t>
            </w:r>
          </w:p>
          <w:p w14:paraId="0C34FE88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ตัดจำหน่าย</w:t>
            </w:r>
          </w:p>
          <w:p w14:paraId="68155C4E" w14:textId="77777777" w:rsidR="00AE507E" w:rsidRPr="00AE507E" w:rsidRDefault="00AE507E" w:rsidP="00BB204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0" w:right="-75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  <w:r w:rsidRPr="00AE507E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</w:tr>
      <w:tr w:rsidR="00BB2041" w:rsidRPr="00AE507E" w14:paraId="2C846B38" w14:textId="77777777" w:rsidTr="00BC1FD6">
        <w:trPr>
          <w:tblHeader/>
        </w:trPr>
        <w:tc>
          <w:tcPr>
            <w:tcW w:w="3245" w:type="dxa"/>
          </w:tcPr>
          <w:p w14:paraId="3A899E3E" w14:textId="7777777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210" w:type="dxa"/>
            <w:gridSpan w:val="7"/>
          </w:tcPr>
          <w:p w14:paraId="4C8885DE" w14:textId="5AA57137" w:rsidR="00BB2041" w:rsidRPr="00AE507E" w:rsidRDefault="00BB2041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395600">
              <w:rPr>
                <w:rFonts w:asciiTheme="majorBidi" w:hAnsiTheme="majorBidi" w:cstheme="majorBidi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AE507E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AE507E" w:rsidRPr="00AE507E" w14:paraId="4E76677D" w14:textId="77777777" w:rsidTr="00424F3A">
        <w:tc>
          <w:tcPr>
            <w:tcW w:w="3245" w:type="dxa"/>
          </w:tcPr>
          <w:p w14:paraId="79728445" w14:textId="1D5B6F3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435" w:type="dxa"/>
            <w:vAlign w:val="bottom"/>
          </w:tcPr>
          <w:p w14:paraId="39494F2B" w14:textId="77777777" w:rsidR="00AE507E" w:rsidRPr="00AE507E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60" w:type="dxa"/>
          </w:tcPr>
          <w:p w14:paraId="4C6EECA0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D73D3A6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1F8B4D5D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E23BC41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F9F0C9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3E9753CB" w14:textId="77777777" w:rsidR="00AE507E" w:rsidRPr="00AE507E" w:rsidRDefault="00AE507E" w:rsidP="005968A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25D46" w:rsidRPr="00925D46" w14:paraId="7E0EE01C" w14:textId="77777777" w:rsidTr="00424F3A">
        <w:tc>
          <w:tcPr>
            <w:tcW w:w="3245" w:type="dxa"/>
          </w:tcPr>
          <w:p w14:paraId="6F120773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35" w:type="dxa"/>
          </w:tcPr>
          <w:p w14:paraId="21B4CB41" w14:textId="53BDDB00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  <w:tc>
          <w:tcPr>
            <w:tcW w:w="260" w:type="dxa"/>
          </w:tcPr>
          <w:p w14:paraId="2FE6357C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FA9B2A6" w14:textId="69BC05DB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6C37650A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242C2F90" w14:textId="750710C4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E2975C3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7979A80" w14:textId="66F8FBBE" w:rsidR="00925D46" w:rsidRPr="00925D46" w:rsidRDefault="00A42740" w:rsidP="006A69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265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361</w:t>
            </w:r>
          </w:p>
        </w:tc>
      </w:tr>
      <w:tr w:rsidR="00925D46" w:rsidRPr="00925D46" w14:paraId="282559F5" w14:textId="77777777" w:rsidTr="00424F3A">
        <w:tc>
          <w:tcPr>
            <w:tcW w:w="3245" w:type="dxa"/>
          </w:tcPr>
          <w:p w14:paraId="1BB89A8B" w14:textId="57C66353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35" w:type="dxa"/>
          </w:tcPr>
          <w:p w14:paraId="140D9074" w14:textId="39E6AC56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  <w:tc>
          <w:tcPr>
            <w:tcW w:w="260" w:type="dxa"/>
          </w:tcPr>
          <w:p w14:paraId="676B7054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38474AF" w14:textId="6D399952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B7D2475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AEC6FE7" w14:textId="2B1B1E53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8DAAC2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4DCDD60" w14:textId="5DA1C003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76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</w:p>
        </w:tc>
      </w:tr>
      <w:tr w:rsidR="00925D46" w:rsidRPr="00925D46" w14:paraId="0C1B695F" w14:textId="77777777" w:rsidTr="00424F3A">
        <w:tc>
          <w:tcPr>
            <w:tcW w:w="3245" w:type="dxa"/>
          </w:tcPr>
          <w:p w14:paraId="114C88B3" w14:textId="120B5415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ลูกหนี้</w:t>
            </w:r>
            <w:r w:rsidR="00594AA3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หมุนเวียน</w:t>
            </w: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1435" w:type="dxa"/>
          </w:tcPr>
          <w:p w14:paraId="4024F88B" w14:textId="1B8D8447" w:rsidR="00925D46" w:rsidRPr="00925D46" w:rsidRDefault="00A42740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="00925D46"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157</w:t>
            </w:r>
          </w:p>
        </w:tc>
        <w:tc>
          <w:tcPr>
            <w:tcW w:w="260" w:type="dxa"/>
          </w:tcPr>
          <w:p w14:paraId="655FCB34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B41A875" w14:textId="55BBC331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0E883E5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318B78B" w14:textId="4A671804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4610AF" w14:textId="77777777" w:rsidR="00925D46" w:rsidRPr="00925D46" w:rsidRDefault="00925D46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8FAE477" w14:textId="018B0D90" w:rsidR="00925D46" w:rsidRPr="00925D46" w:rsidRDefault="00E07212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9E635F" w:rsidRPr="009E635F">
              <w:rPr>
                <w:rFonts w:asciiTheme="majorBidi" w:hAnsiTheme="majorBidi" w:cstheme="majorBidi" w:hint="cs"/>
                <w:sz w:val="30"/>
                <w:szCs w:val="30"/>
              </w:rPr>
              <w:t>157</w:t>
            </w:r>
          </w:p>
        </w:tc>
      </w:tr>
      <w:tr w:rsidR="005D4F6E" w:rsidRPr="00925D46" w14:paraId="6435F991" w14:textId="77777777" w:rsidTr="00424F3A">
        <w:tc>
          <w:tcPr>
            <w:tcW w:w="3245" w:type="dxa"/>
          </w:tcPr>
          <w:p w14:paraId="1C84361C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1435" w:type="dxa"/>
          </w:tcPr>
          <w:p w14:paraId="171C92B6" w14:textId="77777777" w:rsidR="005D4F6E" w:rsidRPr="00A42740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E350EFC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148C9C3C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71527698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39CAC65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2C8E45E1" w14:textId="77777777" w:rsidR="005D4F6E" w:rsidRPr="00925D46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91BA280" w14:textId="77777777" w:rsidR="005D4F6E" w:rsidRPr="00A42740" w:rsidRDefault="005D4F6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507E" w:rsidRPr="00925D46" w14:paraId="09F2AA48" w14:textId="77777777" w:rsidTr="00424F3A">
        <w:tc>
          <w:tcPr>
            <w:tcW w:w="3245" w:type="dxa"/>
          </w:tcPr>
          <w:p w14:paraId="777DA3C7" w14:textId="2A5E6BF5" w:rsidR="00AE507E" w:rsidRPr="00925D46" w:rsidRDefault="00594AA3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1435" w:type="dxa"/>
          </w:tcPr>
          <w:p w14:paraId="2A00F6C4" w14:textId="1B38CFA4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2077F38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37993D57" w14:textId="1F40FD0E" w:rsidR="00AE507E" w:rsidRPr="00925D46" w:rsidRDefault="00AE507E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0CD2FCB7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15359E3F" w14:textId="7C4C896C" w:rsidR="00AE507E" w:rsidRPr="00925D46" w:rsidRDefault="00AE507E" w:rsidP="006A69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049F58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5D61BF3F" w14:textId="57A55220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424F3A" w:rsidRPr="00925D46" w14:paraId="38FA6283" w14:textId="77777777" w:rsidTr="00424F3A">
        <w:tc>
          <w:tcPr>
            <w:tcW w:w="3245" w:type="dxa"/>
          </w:tcPr>
          <w:p w14:paraId="485379E8" w14:textId="7027D913" w:rsidR="00424F3A" w:rsidRPr="00925D46" w:rsidRDefault="00424F3A" w:rsidP="00B25E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435" w:type="dxa"/>
          </w:tcPr>
          <w:p w14:paraId="45789299" w14:textId="49E7C962" w:rsidR="00424F3A" w:rsidRPr="00925D46" w:rsidRDefault="00A42740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 w:rsidR="00424F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60" w:type="dxa"/>
          </w:tcPr>
          <w:p w14:paraId="3D9CCA4E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309DA31" w14:textId="58B70583" w:rsidR="00424F3A" w:rsidRPr="00925D46" w:rsidRDefault="0065135F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C046B0E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08BEF73" w14:textId="543966FA" w:rsidR="00424F3A" w:rsidRPr="00925D46" w:rsidRDefault="0065135F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42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427</w:t>
            </w:r>
          </w:p>
        </w:tc>
        <w:tc>
          <w:tcPr>
            <w:tcW w:w="236" w:type="dxa"/>
          </w:tcPr>
          <w:p w14:paraId="136DCFE5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76CD31BF" w14:textId="36098A26" w:rsidR="00424F3A" w:rsidRPr="00925D46" w:rsidRDefault="0065135F" w:rsidP="003B26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424F3A" w:rsidRPr="00925D46" w14:paraId="57D34401" w14:textId="77777777" w:rsidTr="00424F3A">
        <w:tc>
          <w:tcPr>
            <w:tcW w:w="3245" w:type="dxa"/>
          </w:tcPr>
          <w:p w14:paraId="5D137677" w14:textId="27768260" w:rsidR="00424F3A" w:rsidRPr="00925D46" w:rsidRDefault="00424F3A" w:rsidP="00B25E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435" w:type="dxa"/>
          </w:tcPr>
          <w:p w14:paraId="4EB49D07" w14:textId="3F418966" w:rsidR="00424F3A" w:rsidRPr="00925D46" w:rsidRDefault="00A42740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75</w:t>
            </w:r>
            <w:r w:rsidR="00424F3A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447</w:t>
            </w:r>
          </w:p>
        </w:tc>
        <w:tc>
          <w:tcPr>
            <w:tcW w:w="260" w:type="dxa"/>
          </w:tcPr>
          <w:p w14:paraId="01F901AB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659100FD" w14:textId="4EC9CD41" w:rsidR="00424F3A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15</w:t>
            </w:r>
            <w:r w:rsidR="0065135F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40" w:type="dxa"/>
          </w:tcPr>
          <w:p w14:paraId="06DFEA0B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7224C56" w14:textId="75267080" w:rsidR="00424F3A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60</w:t>
            </w:r>
            <w:r w:rsidR="003B262A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color w:val="000000"/>
                <w:sz w:val="30"/>
                <w:szCs w:val="30"/>
              </w:rPr>
              <w:t>057</w:t>
            </w:r>
          </w:p>
        </w:tc>
        <w:tc>
          <w:tcPr>
            <w:tcW w:w="236" w:type="dxa"/>
          </w:tcPr>
          <w:p w14:paraId="59D75CC0" w14:textId="77777777" w:rsidR="00424F3A" w:rsidRPr="00925D46" w:rsidRDefault="00424F3A" w:rsidP="00424F3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360E25F7" w14:textId="27059DC3" w:rsidR="00424F3A" w:rsidRPr="00925D46" w:rsidRDefault="0065135F" w:rsidP="003B262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</w:tr>
      <w:tr w:rsidR="00AE507E" w:rsidRPr="00925D46" w14:paraId="16387F61" w14:textId="77777777" w:rsidTr="00424F3A">
        <w:tc>
          <w:tcPr>
            <w:tcW w:w="3245" w:type="dxa"/>
          </w:tcPr>
          <w:p w14:paraId="24FF5266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8E34D" w14:textId="43D03644" w:rsidR="00AE507E" w:rsidRPr="00925D46" w:rsidRDefault="009E635F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140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159</w:t>
            </w:r>
          </w:p>
        </w:tc>
        <w:tc>
          <w:tcPr>
            <w:tcW w:w="260" w:type="dxa"/>
          </w:tcPr>
          <w:p w14:paraId="5A04EF6A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2EFD34" w14:textId="1BAFD67A" w:rsidR="00AE507E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15</w:t>
            </w:r>
            <w:r w:rsidR="00651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390</w:t>
            </w:r>
          </w:p>
        </w:tc>
        <w:tc>
          <w:tcPr>
            <w:tcW w:w="240" w:type="dxa"/>
          </w:tcPr>
          <w:p w14:paraId="79B49D63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06D594" w14:textId="03F7D9E6" w:rsidR="00AE507E" w:rsidRPr="00925D46" w:rsidRDefault="0076392C" w:rsidP="0065135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102</w:t>
            </w:r>
            <w:r w:rsidR="00651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76392C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484</w:t>
            </w:r>
          </w:p>
        </w:tc>
        <w:tc>
          <w:tcPr>
            <w:tcW w:w="236" w:type="dxa"/>
          </w:tcPr>
          <w:p w14:paraId="1E3C56ED" w14:textId="77777777" w:rsidR="00AE507E" w:rsidRPr="00925D46" w:rsidRDefault="00AE507E" w:rsidP="00AE507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BDF7281" w14:textId="1DE982D4" w:rsidR="00AE507E" w:rsidRPr="00925D46" w:rsidRDefault="009E635F" w:rsidP="00925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3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022</w:t>
            </w:r>
            <w:r w:rsidR="00E0721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,</w:t>
            </w:r>
            <w:r w:rsidRPr="009E635F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</w:rPr>
              <w:t>285</w:t>
            </w:r>
          </w:p>
        </w:tc>
      </w:tr>
      <w:tr w:rsidR="00AE507E" w:rsidRPr="00925D46" w14:paraId="2325E449" w14:textId="77777777" w:rsidTr="005D4F6E">
        <w:trPr>
          <w:trHeight w:val="143"/>
        </w:trPr>
        <w:tc>
          <w:tcPr>
            <w:tcW w:w="3245" w:type="dxa"/>
          </w:tcPr>
          <w:p w14:paraId="107B6EC7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68" w:right="-115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35" w:type="dxa"/>
            <w:tcBorders>
              <w:top w:val="double" w:sz="4" w:space="0" w:color="auto"/>
            </w:tcBorders>
            <w:vAlign w:val="bottom"/>
          </w:tcPr>
          <w:p w14:paraId="6A558728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00" w:lineRule="exact"/>
              <w:ind w:left="-110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60" w:type="dxa"/>
          </w:tcPr>
          <w:p w14:paraId="6E2EF294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double" w:sz="4" w:space="0" w:color="auto"/>
            </w:tcBorders>
            <w:vAlign w:val="bottom"/>
          </w:tcPr>
          <w:p w14:paraId="178D5D7E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90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40" w:type="dxa"/>
          </w:tcPr>
          <w:p w14:paraId="25485A0E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double" w:sz="4" w:space="0" w:color="auto"/>
            </w:tcBorders>
            <w:vAlign w:val="bottom"/>
          </w:tcPr>
          <w:p w14:paraId="63B3962A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00" w:lineRule="exact"/>
              <w:ind w:left="-126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7B94A33E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right="-11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14:paraId="10478780" w14:textId="77777777" w:rsidR="00AE507E" w:rsidRPr="005D4F6E" w:rsidRDefault="00AE507E" w:rsidP="006658D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00" w:lineRule="exact"/>
              <w:ind w:left="-64" w:right="-11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</w:tr>
      <w:tr w:rsidR="003175C7" w:rsidRPr="00925D46" w14:paraId="4F71A904" w14:textId="77777777" w:rsidTr="00424F3A">
        <w:tc>
          <w:tcPr>
            <w:tcW w:w="3245" w:type="dxa"/>
          </w:tcPr>
          <w:p w14:paraId="1EE39A0A" w14:textId="78CA381C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หนี้สิน</w:t>
            </w:r>
            <w:r w:rsidRPr="00AE507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435" w:type="dxa"/>
          </w:tcPr>
          <w:p w14:paraId="1C993465" w14:textId="77777777" w:rsidR="003175C7" w:rsidRPr="00A42740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C7BDA76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7678BD8D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40" w:type="dxa"/>
          </w:tcPr>
          <w:p w14:paraId="110CBE84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30F57DD5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E930D7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1103877E" w14:textId="77777777" w:rsidR="003175C7" w:rsidRPr="00A42740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5C7" w:rsidRPr="00925D46" w14:paraId="07EF8700" w14:textId="77777777" w:rsidTr="00424F3A">
        <w:tc>
          <w:tcPr>
            <w:tcW w:w="3245" w:type="dxa"/>
          </w:tcPr>
          <w:p w14:paraId="66A05F64" w14:textId="2D50868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35" w:type="dxa"/>
          </w:tcPr>
          <w:p w14:paraId="31787DCF" w14:textId="5BF46BCC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  <w:tc>
          <w:tcPr>
            <w:tcW w:w="260" w:type="dxa"/>
          </w:tcPr>
          <w:p w14:paraId="767F390D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B968AFB" w14:textId="4915702B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95EB6D8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1995962" w14:textId="44E138ED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306C111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6529996B" w14:textId="169A33BB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573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726</w:t>
            </w:r>
          </w:p>
        </w:tc>
      </w:tr>
      <w:tr w:rsidR="003175C7" w:rsidRPr="00925D46" w14:paraId="14081841" w14:textId="77777777" w:rsidTr="00424F3A">
        <w:tc>
          <w:tcPr>
            <w:tcW w:w="3245" w:type="dxa"/>
          </w:tcPr>
          <w:p w14:paraId="375B10F7" w14:textId="477583A2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435" w:type="dxa"/>
          </w:tcPr>
          <w:p w14:paraId="3BA6A28E" w14:textId="50ED63E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60" w:type="dxa"/>
          </w:tcPr>
          <w:p w14:paraId="02B6FEBA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40222CA7" w14:textId="583E4A9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7A17EA37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281413C" w14:textId="6386A4B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3B05B03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0FA04F1F" w14:textId="1EB2092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9D3A08" w:rsidRPr="00925D46" w14:paraId="582B9AC1" w14:textId="77777777" w:rsidTr="00851639">
        <w:tc>
          <w:tcPr>
            <w:tcW w:w="3245" w:type="dxa"/>
          </w:tcPr>
          <w:p w14:paraId="66A3CF56" w14:textId="7C35ABA0" w:rsidR="009D3A08" w:rsidRDefault="009D3A08" w:rsidP="008516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หนี้สินอนุพันธ์</w:t>
            </w:r>
          </w:p>
        </w:tc>
        <w:tc>
          <w:tcPr>
            <w:tcW w:w="1435" w:type="dxa"/>
          </w:tcPr>
          <w:p w14:paraId="35560BBB" w14:textId="47ECC72F" w:rsidR="009D3A08" w:rsidRPr="009E635F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60" w:type="dxa"/>
          </w:tcPr>
          <w:p w14:paraId="410CD794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24B73005" w14:textId="0CDEB4DA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054</w:t>
            </w:r>
          </w:p>
        </w:tc>
        <w:tc>
          <w:tcPr>
            <w:tcW w:w="240" w:type="dxa"/>
          </w:tcPr>
          <w:p w14:paraId="22B9EED5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20C3200" w14:textId="3F696EB9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8E714EC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141A834B" w14:textId="42A1FBD2" w:rsidR="009D3A08" w:rsidRPr="009E635F" w:rsidRDefault="000A7FF2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3A08" w:rsidRPr="00925D46" w14:paraId="505B9C9E" w14:textId="77777777" w:rsidTr="00851639">
        <w:tc>
          <w:tcPr>
            <w:tcW w:w="3245" w:type="dxa"/>
          </w:tcPr>
          <w:p w14:paraId="2E7B4F86" w14:textId="58AFC949" w:rsidR="009D3A08" w:rsidRDefault="009D3A08" w:rsidP="0085163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 w:hanging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35" w:type="dxa"/>
          </w:tcPr>
          <w:p w14:paraId="4BA6948E" w14:textId="3D936F4B" w:rsidR="009D3A08" w:rsidRPr="009E635F" w:rsidRDefault="00557BF3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215</w:t>
            </w:r>
            <w:r w:rsidR="009D3A08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854</w:t>
            </w:r>
          </w:p>
        </w:tc>
        <w:tc>
          <w:tcPr>
            <w:tcW w:w="260" w:type="dxa"/>
          </w:tcPr>
          <w:p w14:paraId="509DF35C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568E0037" w14:textId="55B8BCEA" w:rsidR="009D3A08" w:rsidRPr="00925D46" w:rsidRDefault="009D3A08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20AB181F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5EC92471" w14:textId="4D9E981C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587F251" w14:textId="77777777" w:rsidR="009D3A08" w:rsidRPr="00925D46" w:rsidRDefault="009D3A08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</w:tcPr>
          <w:p w14:paraId="2B680384" w14:textId="056BE826" w:rsidR="009D3A08" w:rsidRPr="009E635F" w:rsidRDefault="00557BF3" w:rsidP="000A7FF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215</w:t>
            </w:r>
            <w:r w:rsidR="000A7FF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854</w:t>
            </w:r>
          </w:p>
        </w:tc>
      </w:tr>
      <w:tr w:rsidR="003175C7" w:rsidRPr="00925D46" w14:paraId="035FEC68" w14:textId="77777777" w:rsidTr="00851639">
        <w:tc>
          <w:tcPr>
            <w:tcW w:w="3245" w:type="dxa"/>
          </w:tcPr>
          <w:p w14:paraId="154CCE4A" w14:textId="0C81DFC0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925D46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435" w:type="dxa"/>
            <w:vAlign w:val="bottom"/>
          </w:tcPr>
          <w:p w14:paraId="3E929C63" w14:textId="2CE7A624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260" w:type="dxa"/>
            <w:vAlign w:val="bottom"/>
          </w:tcPr>
          <w:p w14:paraId="198661F3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vAlign w:val="bottom"/>
          </w:tcPr>
          <w:p w14:paraId="2EC1A740" w14:textId="41723FC5" w:rsidR="003175C7" w:rsidRPr="00925D46" w:rsidRDefault="003175C7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ind w:left="-90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0" w:type="dxa"/>
            <w:vAlign w:val="bottom"/>
          </w:tcPr>
          <w:p w14:paraId="563A2022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EFA90C" w14:textId="4A00296A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34EC08" w14:textId="77777777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vAlign w:val="bottom"/>
          </w:tcPr>
          <w:p w14:paraId="584FAAFF" w14:textId="5386204D" w:rsidR="003175C7" w:rsidRPr="00925D46" w:rsidRDefault="003175C7" w:rsidP="003175C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925D4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</w:tr>
      <w:tr w:rsidR="009D3A08" w:rsidRPr="00925D46" w14:paraId="7D19F19F" w14:textId="77777777" w:rsidTr="00424F3A">
        <w:tc>
          <w:tcPr>
            <w:tcW w:w="3245" w:type="dxa"/>
          </w:tcPr>
          <w:p w14:paraId="29C184AA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35" w:type="dxa"/>
            <w:tcBorders>
              <w:top w:val="single" w:sz="4" w:space="0" w:color="auto"/>
              <w:bottom w:val="double" w:sz="4" w:space="0" w:color="auto"/>
            </w:tcBorders>
          </w:tcPr>
          <w:p w14:paraId="000B2429" w14:textId="667F88A2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878</w:t>
            </w:r>
            <w:r w:rsidRPr="00925D4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260" w:type="dxa"/>
          </w:tcPr>
          <w:p w14:paraId="4676E76D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58C8A" w14:textId="448E8092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104</w:t>
            </w:r>
            <w:r w:rsidRPr="00424F3A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color w:val="000000"/>
                <w:sz w:val="30"/>
                <w:szCs w:val="30"/>
              </w:rPr>
              <w:t>054</w:t>
            </w:r>
          </w:p>
        </w:tc>
        <w:tc>
          <w:tcPr>
            <w:tcW w:w="240" w:type="dxa"/>
          </w:tcPr>
          <w:p w14:paraId="547D4301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805208" w14:textId="08FCD7D1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925D4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D7E07D" w14:textId="77777777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59CBDE3F" w14:textId="6DA05674" w:rsidR="009D3A08" w:rsidRPr="00925D46" w:rsidRDefault="009D3A08" w:rsidP="009D3A0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774</w:t>
            </w: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,</w:t>
            </w:r>
            <w:r w:rsidRPr="00A42740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474</w:t>
            </w:r>
          </w:p>
        </w:tc>
      </w:tr>
    </w:tbl>
    <w:p w14:paraId="638DE86D" w14:textId="77777777" w:rsidR="00EF6B47" w:rsidRPr="005D4F6E" w:rsidRDefault="00EF6B47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3CF69EE6" w14:textId="48B1A625" w:rsidR="00395600" w:rsidRDefault="00395600" w:rsidP="0057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395600">
        <w:rPr>
          <w:rFonts w:ascii="Angsana New" w:hAnsi="Angsana New"/>
          <w:sz w:val="30"/>
          <w:szCs w:val="30"/>
          <w:cs/>
        </w:rPr>
        <w:t>บริษัทตั้งใจจะถือตราสารทุนที่ไม่อยู่ในความต้องการของ</w:t>
      </w:r>
      <w:r w:rsidRPr="0065135F">
        <w:rPr>
          <w:rFonts w:ascii="Angsana New" w:hAnsi="Angsana New"/>
          <w:sz w:val="30"/>
          <w:szCs w:val="30"/>
          <w:cs/>
        </w:rPr>
        <w:t xml:space="preserve">ตลาดจำนวน </w:t>
      </w:r>
      <w:r w:rsidR="0076392C" w:rsidRPr="0076392C">
        <w:rPr>
          <w:rFonts w:ascii="Angsana New" w:hAnsi="Angsana New" w:hint="cs"/>
          <w:sz w:val="30"/>
          <w:szCs w:val="30"/>
        </w:rPr>
        <w:t>60</w:t>
      </w:r>
      <w:r w:rsidR="0065135F">
        <w:rPr>
          <w:rFonts w:ascii="Angsana New" w:hAnsi="Angsana New" w:hint="cs"/>
          <w:sz w:val="30"/>
          <w:szCs w:val="30"/>
          <w:cs/>
        </w:rPr>
        <w:t>.</w:t>
      </w:r>
      <w:r w:rsidR="0076392C" w:rsidRPr="0076392C">
        <w:rPr>
          <w:rFonts w:ascii="Angsana New" w:hAnsi="Angsana New" w:hint="cs"/>
          <w:sz w:val="30"/>
          <w:szCs w:val="30"/>
        </w:rPr>
        <w:t>06</w:t>
      </w:r>
      <w:r w:rsidRPr="0065135F">
        <w:rPr>
          <w:rFonts w:ascii="Angsana New" w:hAnsi="Angsana New"/>
          <w:sz w:val="30"/>
          <w:szCs w:val="30"/>
        </w:rPr>
        <w:t xml:space="preserve"> </w:t>
      </w:r>
      <w:r w:rsidRPr="0065135F">
        <w:rPr>
          <w:rFonts w:ascii="Angsana New" w:hAnsi="Angsana New"/>
          <w:sz w:val="30"/>
          <w:szCs w:val="30"/>
          <w:cs/>
        </w:rPr>
        <w:t>ล้านบาท</w:t>
      </w:r>
      <w:r w:rsidRPr="00395600">
        <w:rPr>
          <w:rFonts w:ascii="Angsana New" w:hAnsi="Angsana New"/>
          <w:sz w:val="30"/>
          <w:szCs w:val="30"/>
          <w:cs/>
        </w:rPr>
        <w:t xml:space="preserve"> เพื่อวัตถุประสงค์</w:t>
      </w:r>
      <w:r w:rsidR="00F27E0E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ทางกลยุทธ์ในระยะยาว บริษัทเลือกกำหนดให้เงินลงทุนดังกล่าวเป็นเงินลงทุนที่วัดมูลค่าด้วย</w:t>
      </w:r>
      <w:r w:rsidR="00577E6A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มูลค่ายุติธรรมผ่านกำไรขาดทุนเบ็ดเสร็จอื่น ทั้งนี้ ผลกำไร (ขาดทุน) สะสมจากการวัดมูลค่ายุติธรรม</w:t>
      </w:r>
      <w:r w:rsidR="00577E6A">
        <w:rPr>
          <w:rFonts w:ascii="Angsana New" w:hAnsi="Angsana New"/>
          <w:sz w:val="30"/>
          <w:szCs w:val="30"/>
        </w:rPr>
        <w:br/>
      </w:r>
      <w:r w:rsidRPr="00395600">
        <w:rPr>
          <w:rFonts w:ascii="Angsana New" w:hAnsi="Angsana New"/>
          <w:sz w:val="30"/>
          <w:szCs w:val="30"/>
          <w:cs/>
        </w:rPr>
        <w:t>ของเงินลงทุนดังกล่าวจะไม่ถูกจัดประเภทไปยังกำไรหรือขาดทุนในภายหลัง</w:t>
      </w:r>
    </w:p>
    <w:p w14:paraId="13F283B1" w14:textId="00D7837C" w:rsidR="00EF6B47" w:rsidRPr="005D4F6E" w:rsidRDefault="00EF6B47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63087C7C" w14:textId="5FD8859C" w:rsidR="00395600" w:rsidRPr="005968AF" w:rsidRDefault="00395600" w:rsidP="00B813A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450"/>
        <w:jc w:val="thaiDistribute"/>
        <w:rPr>
          <w:rFonts w:ascii="Angsana New" w:hAnsi="Angsana New"/>
          <w:sz w:val="30"/>
          <w:szCs w:val="30"/>
        </w:rPr>
      </w:pPr>
      <w:r w:rsidRPr="005968AF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</w:t>
      </w:r>
    </w:p>
    <w:p w14:paraId="579C8526" w14:textId="77777777" w:rsidR="00395600" w:rsidRPr="005D4F6E" w:rsidRDefault="00395600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27ADCE25" w14:textId="64E8A289" w:rsidR="005968AF" w:rsidRDefault="00395600" w:rsidP="00B81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395600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395600">
        <w:rPr>
          <w:rFonts w:ascii="Angsana New" w:hAnsi="Angsana New"/>
          <w:sz w:val="30"/>
          <w:szCs w:val="30"/>
          <w:cs/>
        </w:rPr>
        <w:t xml:space="preserve"> แนะนำวิธีการพิจารณาผลขาดทุนด้านเครดิตที่คาดว่าจะเกิดขึ้นตลอดอายุของเครื่องมือ</w:t>
      </w:r>
      <w:r w:rsidR="00BC1F1A">
        <w:rPr>
          <w:rFonts w:ascii="Angsana New" w:hAnsi="Angsana New"/>
          <w:sz w:val="30"/>
          <w:szCs w:val="30"/>
          <w:cs/>
        </w:rPr>
        <w:br/>
      </w:r>
      <w:r w:rsidRPr="00395600">
        <w:rPr>
          <w:rFonts w:ascii="Angsana New" w:hAnsi="Angsana New"/>
          <w:sz w:val="30"/>
          <w:szCs w:val="30"/>
          <w:cs/>
        </w:rPr>
        <w:t xml:space="preserve">ทางการเงิน ในขณะที่เดิมบริษัทประมาณการค่าเผื่อหนี้สงสัยจะสูญโดยการวิเคราะห์ประวัติการชำระหนี้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395600">
        <w:rPr>
          <w:rFonts w:ascii="Angsana New" w:hAnsi="Angsana New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sz w:val="30"/>
          <w:szCs w:val="30"/>
        </w:rPr>
        <w:t>9</w:t>
      </w:r>
      <w:r w:rsidRPr="00395600">
        <w:rPr>
          <w:rFonts w:ascii="Angsana New" w:hAnsi="Angsana New"/>
          <w:sz w:val="30"/>
          <w:szCs w:val="30"/>
          <w:cs/>
        </w:rPr>
        <w:t xml:space="preserve"> กำหนดให้ใช้วิจารณญาณ</w:t>
      </w:r>
      <w:r w:rsidR="00BC1F1A">
        <w:rPr>
          <w:rFonts w:ascii="Angsana New" w:hAnsi="Angsana New"/>
          <w:sz w:val="30"/>
          <w:szCs w:val="30"/>
          <w:cs/>
        </w:rPr>
        <w:br/>
      </w:r>
      <w:r w:rsidRPr="00395600">
        <w:rPr>
          <w:rFonts w:ascii="Angsana New" w:hAnsi="Angsana New"/>
          <w:sz w:val="30"/>
          <w:szCs w:val="30"/>
          <w:cs/>
        </w:rPr>
        <w:t>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และพิจารณาความน่าจะเป็นถ่วงน้ำหนัก ทั้งนี้ การพิจารณา</w:t>
      </w:r>
      <w:r w:rsidR="00557D41">
        <w:rPr>
          <w:rFonts w:ascii="Angsana New" w:hAnsi="Angsana New" w:hint="cs"/>
          <w:sz w:val="30"/>
          <w:szCs w:val="30"/>
          <w:cs/>
        </w:rPr>
        <w:t>การ</w:t>
      </w:r>
      <w:r w:rsidRPr="00395600">
        <w:rPr>
          <w:rFonts w:ascii="Angsana New" w:hAnsi="Angsana New"/>
          <w:sz w:val="30"/>
          <w:szCs w:val="30"/>
          <w:cs/>
        </w:rPr>
        <w:t>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="00557D41">
        <w:rPr>
          <w:rFonts w:ascii="Angsana New" w:hAnsi="Angsana New" w:hint="cs"/>
          <w:sz w:val="30"/>
          <w:szCs w:val="30"/>
          <w:cs/>
        </w:rPr>
        <w:t>ซึ่งไม่รวมเงินลงทุนในตราสาร</w:t>
      </w:r>
      <w:r w:rsidR="0065135F">
        <w:rPr>
          <w:rFonts w:ascii="Angsana New" w:hAnsi="Angsana New" w:hint="cs"/>
          <w:sz w:val="30"/>
          <w:szCs w:val="30"/>
          <w:cs/>
        </w:rPr>
        <w:t>ทุน</w:t>
      </w:r>
    </w:p>
    <w:p w14:paraId="4BB06040" w14:textId="4869421A" w:rsidR="00D33BE8" w:rsidRPr="005D4F6E" w:rsidRDefault="00D33BE8" w:rsidP="006658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rPr>
          <w:rFonts w:ascii="Angsana New" w:hAnsi="Angsana New"/>
          <w:sz w:val="16"/>
          <w:szCs w:val="16"/>
        </w:rPr>
      </w:pPr>
    </w:p>
    <w:p w14:paraId="2A038A98" w14:textId="32AFFDB5" w:rsidR="00D33BE8" w:rsidRDefault="00D33BE8" w:rsidP="00D3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/>
        <w:jc w:val="thaiDistribute"/>
        <w:rPr>
          <w:rFonts w:ascii="Angsana New" w:hAnsi="Angsana New"/>
          <w:sz w:val="22"/>
          <w:szCs w:val="22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บริษัทได้ประเมินแล้วว่าไม่มีผลกระทบที่มีสาระสำคัญจากการประมาณการการด้อยค่าของสินทรัพย์</w:t>
      </w:r>
      <w:r w:rsidR="001A5263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ทางการเงินตาม </w:t>
      </w:r>
      <w:r>
        <w:rPr>
          <w:rFonts w:ascii="Angsana New" w:hAnsi="Angsana New"/>
          <w:sz w:val="30"/>
          <w:szCs w:val="30"/>
        </w:rPr>
        <w:t>TFRS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CD3E20"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CD3E20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CD3E20">
        <w:rPr>
          <w:rFonts w:ascii="Angsana New" w:hAnsi="Angsana New"/>
          <w:sz w:val="30"/>
          <w:szCs w:val="30"/>
        </w:rPr>
        <w:t>2563</w:t>
      </w:r>
    </w:p>
    <w:p w14:paraId="01742B69" w14:textId="4E827246" w:rsidR="003175C7" w:rsidRPr="006658D2" w:rsidRDefault="003175C7" w:rsidP="006658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0B1FCB6" w14:textId="7F441E6C" w:rsidR="00A71ED5" w:rsidRPr="00A71ED5" w:rsidRDefault="00A71ED5" w:rsidP="00A71ED5">
      <w:pPr>
        <w:pStyle w:val="ListParagraph"/>
        <w:numPr>
          <w:ilvl w:val="0"/>
          <w:numId w:val="40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A71E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A42740" w:rsidRPr="00A4274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A71ED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 </w:t>
      </w:r>
      <w:r w:rsidRPr="00A71ED5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2738BA58" w14:textId="77777777" w:rsidR="00A71ED5" w:rsidRPr="00867630" w:rsidRDefault="00A71ED5" w:rsidP="00867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399A875" w14:textId="469DA4D9" w:rsidR="00A71ED5" w:rsidRDefault="00A71ED5" w:rsidP="00B813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ตั้งแต่วันที่ </w:t>
      </w:r>
      <w:r w:rsidR="00A42740" w:rsidRPr="00A42740">
        <w:rPr>
          <w:rFonts w:asciiTheme="majorBidi" w:hAnsiTheme="majorBidi" w:cstheme="majorBidi" w:hint="cs"/>
          <w:sz w:val="30"/>
          <w:szCs w:val="30"/>
        </w:rPr>
        <w:t>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เมษายน </w:t>
      </w:r>
      <w:r w:rsidR="00A42740" w:rsidRPr="00A42740">
        <w:rPr>
          <w:rFonts w:asciiTheme="majorBidi" w:hAnsiTheme="majorBidi" w:cstheme="majorBidi" w:hint="cs"/>
          <w:sz w:val="30"/>
          <w:szCs w:val="30"/>
        </w:rPr>
        <w:t>2563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</w:t>
      </w:r>
      <w:r w:rsidRPr="00A71ED5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 </w:t>
      </w:r>
      <w:r w:rsidRPr="00A71ED5">
        <w:rPr>
          <w:rFonts w:asciiTheme="majorBidi" w:hAnsiTheme="majorBidi" w:cstheme="majorBidi"/>
          <w:sz w:val="30"/>
          <w:szCs w:val="30"/>
        </w:rPr>
        <w:t xml:space="preserve">TFRS </w:t>
      </w:r>
      <w:r w:rsidR="00A42740" w:rsidRPr="00A42740">
        <w:rPr>
          <w:rFonts w:asciiTheme="majorBidi" w:hAnsiTheme="majorBidi" w:cstheme="majorBidi"/>
          <w:sz w:val="30"/>
          <w:szCs w:val="30"/>
        </w:rPr>
        <w:t>16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>กับสัญญาที่เคยระบุว่าเป็นสัญญาเช่า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ตามมาตรฐานการบัญชีฉบับที่ </w:t>
      </w:r>
      <w:r w:rsidR="00A42740" w:rsidRPr="00A42740">
        <w:rPr>
          <w:rFonts w:asciiTheme="majorBidi" w:hAnsiTheme="majorBidi" w:cstheme="majorBidi"/>
          <w:sz w:val="30"/>
          <w:szCs w:val="30"/>
        </w:rPr>
        <w:t>17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71ED5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 xml:space="preserve">(TAS </w:t>
      </w:r>
      <w:r w:rsidR="00A42740" w:rsidRPr="00A42740">
        <w:rPr>
          <w:rFonts w:asciiTheme="majorBidi" w:hAnsiTheme="majorBidi" w:cstheme="majorBidi"/>
          <w:sz w:val="30"/>
          <w:szCs w:val="30"/>
        </w:rPr>
        <w:t>17</w:t>
      </w:r>
      <w:r w:rsidRPr="00A71ED5">
        <w:rPr>
          <w:rFonts w:asciiTheme="majorBidi" w:hAnsiTheme="majorBidi" w:cstheme="majorBidi"/>
          <w:sz w:val="30"/>
          <w:szCs w:val="30"/>
        </w:rPr>
        <w:t xml:space="preserve">)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ฉบับที่ </w:t>
      </w:r>
      <w:r w:rsidR="00A42740" w:rsidRPr="00A42740">
        <w:rPr>
          <w:rFonts w:asciiTheme="majorBidi" w:hAnsiTheme="majorBidi" w:cstheme="majorBidi"/>
          <w:sz w:val="30"/>
          <w:szCs w:val="30"/>
        </w:rPr>
        <w:t>4</w:t>
      </w:r>
      <w:r w:rsidRPr="00A71ED5">
        <w:rPr>
          <w:rFonts w:asciiTheme="majorBid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A71ED5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A71ED5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 xml:space="preserve">(TFRIC </w:t>
      </w:r>
      <w:r w:rsidR="00A42740" w:rsidRPr="00A42740">
        <w:rPr>
          <w:rFonts w:asciiTheme="majorBidi" w:hAnsiTheme="majorBidi" w:cstheme="majorBidi"/>
          <w:sz w:val="30"/>
          <w:szCs w:val="30"/>
        </w:rPr>
        <w:t>4</w:t>
      </w:r>
      <w:r w:rsidRPr="00A71ED5">
        <w:rPr>
          <w:rFonts w:asciiTheme="majorBidi" w:hAnsiTheme="majorBidi" w:cstheme="majorBidi"/>
          <w:sz w:val="30"/>
          <w:szCs w:val="30"/>
        </w:rPr>
        <w:t xml:space="preserve">) 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A71ED5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</w:t>
      </w:r>
      <w:r w:rsidR="00BC1F1A">
        <w:rPr>
          <w:rFonts w:asciiTheme="majorBidi" w:hAnsiTheme="majorBidi" w:cstheme="majorBidi"/>
          <w:sz w:val="30"/>
          <w:szCs w:val="30"/>
          <w:cs/>
        </w:rPr>
        <w:br/>
      </w:r>
      <w:r w:rsidRPr="00A71ED5">
        <w:rPr>
          <w:rFonts w:asciiTheme="majorBidi" w:hAnsiTheme="majorBidi" w:cstheme="majorBidi"/>
          <w:sz w:val="30"/>
          <w:szCs w:val="30"/>
          <w:cs/>
        </w:rPr>
        <w:t>โดยรับรู้ผลกระทบสะสม</w:t>
      </w:r>
      <w:r w:rsidRPr="00A71ED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71ED5">
        <w:rPr>
          <w:rFonts w:asciiTheme="majorBidi" w:hAnsiTheme="majorBidi" w:cstheme="majorBidi"/>
          <w:sz w:val="30"/>
          <w:szCs w:val="30"/>
        </w:rPr>
        <w:t>(Modified retrospective approach)</w:t>
      </w:r>
      <w:r w:rsidRPr="00A71ED5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89C035D" w14:textId="77777777" w:rsidR="00A71ED5" w:rsidRPr="00867630" w:rsidRDefault="00A71ED5" w:rsidP="008676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525BA96" w14:textId="13DE20A7" w:rsidR="00A71ED5" w:rsidRDefault="00A71ED5" w:rsidP="00A71ED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71ED5">
        <w:rPr>
          <w:rFonts w:asciiTheme="majorBidi" w:eastAsia="Calibri" w:hAnsiTheme="majorBidi" w:cstheme="majorBidi"/>
          <w:sz w:val="30"/>
          <w:szCs w:val="30"/>
          <w:cs/>
        </w:rPr>
        <w:t>เดิ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มบริษัท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TFRS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42740" w:rsidRPr="00A42740">
        <w:rPr>
          <w:rFonts w:asciiTheme="majorBidi" w:eastAsia="Calibri" w:hAnsiTheme="majorBidi" w:cstheme="majorBidi"/>
          <w:sz w:val="30"/>
          <w:szCs w:val="30"/>
        </w:rPr>
        <w:t>16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 xml:space="preserve">ได้ประเมินว่าสัญญาเป็นสัญญาเช่าหรือประกอบด้วยสัญญาเช่าหรือไม่ 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หากสัญญาประกอบด้วยส่วนที่เป็นการเช่าและส่วนที่ไม่เป็นการเช่า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จะปันส่วนสิ่งตอบแทนที่ต้องจ่าย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(Transaction price) </w:t>
      </w:r>
      <w:r w:rsidRPr="00A71ED5">
        <w:rPr>
          <w:rFonts w:asciiTheme="majorBidi" w:eastAsia="Calibri" w:hAnsiTheme="majorBidi" w:cstheme="majorBidi" w:hint="cs"/>
          <w:sz w:val="30"/>
          <w:szCs w:val="30"/>
          <w:cs/>
        </w:rPr>
        <w:t xml:space="preserve">ณ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วันที่ </w:t>
      </w:r>
      <w:r w:rsidR="00A42740" w:rsidRPr="00A42740">
        <w:rPr>
          <w:rFonts w:asciiTheme="majorBidi" w:eastAsia="Calibri" w:hAnsiTheme="majorBidi" w:cstheme="majorBidi" w:hint="cs"/>
          <w:sz w:val="30"/>
          <w:szCs w:val="30"/>
        </w:rPr>
        <w:t>1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 xml:space="preserve"> เมษายน </w:t>
      </w:r>
      <w:r w:rsidR="00A42740" w:rsidRPr="00A42740">
        <w:rPr>
          <w:rFonts w:asciiTheme="majorBidi" w:eastAsia="Calibri" w:hAnsiTheme="majorBidi" w:cstheme="majorBidi" w:hint="cs"/>
          <w:sz w:val="30"/>
          <w:szCs w:val="30"/>
        </w:rPr>
        <w:t>2563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รับรู้สินทรัพย์สิทธิการใช้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และหนี้สินตามสัญญาเช่า</w:t>
      </w:r>
      <w:r w:rsidRPr="00A71ED5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 w:rsidR="00BC1F1A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โดย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บริษั</w:t>
      </w:r>
      <w:r w:rsidR="00BC1F1A">
        <w:rPr>
          <w:rFonts w:asciiTheme="majorBidi" w:eastAsia="Calibri" w:hAnsiTheme="majorBidi" w:cstheme="majorBidi" w:hint="cs"/>
          <w:sz w:val="30"/>
          <w:szCs w:val="30"/>
          <w:cs/>
        </w:rPr>
        <w:t>ท</w:t>
      </w:r>
      <w:r w:rsidRPr="00A71ED5">
        <w:rPr>
          <w:rFonts w:asciiTheme="majorBidi" w:eastAsia="Calibri" w:hAnsiTheme="majorBidi" w:cstheme="majorBidi"/>
          <w:sz w:val="30"/>
          <w:szCs w:val="30"/>
          <w:cs/>
        </w:rPr>
        <w:t>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5669B5D" w14:textId="77777777" w:rsidR="00A71ED5" w:rsidRPr="00867630" w:rsidRDefault="00A71ED5" w:rsidP="00867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4F6C60" w14:textId="1A6C6AE4" w:rsidR="00A71ED5" w:rsidRDefault="00A71ED5" w:rsidP="00A71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71ED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ในการปฏิบัติในช่วงเปลี่ยนแปลง </w:t>
      </w: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บริษัท</w:t>
      </w:r>
      <w:r w:rsidRPr="00A71ED5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14:paraId="546D1C9F" w14:textId="5BF39A90" w:rsidR="00A71ED5" w:rsidRPr="00867630" w:rsidRDefault="00A71ED5" w:rsidP="008676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BAC26E" w14:textId="6BCA4843" w:rsidR="000C43E0" w:rsidRPr="00AC60CA" w:rsidRDefault="000C43E0" w:rsidP="00DE503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pacing w:val="-8"/>
          <w:sz w:val="30"/>
          <w:szCs w:val="30"/>
        </w:rPr>
      </w:pPr>
      <w:r w:rsidRPr="00AC60CA">
        <w:rPr>
          <w:rFonts w:asciiTheme="majorBidi" w:hAnsiTheme="majorBidi"/>
          <w:b/>
          <w:spacing w:val="-8"/>
          <w:sz w:val="30"/>
          <w:szCs w:val="30"/>
          <w:cs/>
        </w:rPr>
        <w:t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</w:t>
      </w:r>
      <w:r w:rsidRPr="00AC60CA">
        <w:rPr>
          <w:rFonts w:asciiTheme="majorBidi" w:hAnsiTheme="majorBidi"/>
          <w:bCs/>
          <w:spacing w:val="-8"/>
          <w:sz w:val="30"/>
          <w:szCs w:val="30"/>
          <w:cs/>
        </w:rPr>
        <w:t xml:space="preserve"> </w:t>
      </w:r>
      <w:r w:rsidR="00A42740" w:rsidRPr="00AC60CA">
        <w:rPr>
          <w:rFonts w:asciiTheme="majorBidi" w:hAnsiTheme="majorBidi" w:cstheme="majorBidi"/>
          <w:bCs/>
          <w:spacing w:val="-8"/>
          <w:sz w:val="30"/>
          <w:szCs w:val="30"/>
        </w:rPr>
        <w:t>12</w:t>
      </w:r>
      <w:r w:rsidRPr="00AC60CA">
        <w:rPr>
          <w:rFonts w:asciiTheme="majorBidi" w:hAnsiTheme="majorBidi"/>
          <w:b/>
          <w:spacing w:val="-8"/>
          <w:sz w:val="30"/>
          <w:szCs w:val="30"/>
          <w:cs/>
        </w:rPr>
        <w:t xml:space="preserve"> เดือน</w:t>
      </w:r>
      <w:r w:rsidR="00AC60CA" w:rsidRPr="00AC60CA">
        <w:rPr>
          <w:rFonts w:asciiTheme="majorBidi" w:hAnsiTheme="majorBidi" w:hint="cs"/>
          <w:b/>
          <w:spacing w:val="-8"/>
          <w:sz w:val="30"/>
          <w:szCs w:val="30"/>
          <w:cs/>
        </w:rPr>
        <w:t xml:space="preserve"> และ</w:t>
      </w:r>
    </w:p>
    <w:p w14:paraId="3732F202" w14:textId="77777777" w:rsidR="000C43E0" w:rsidRPr="000C43E0" w:rsidRDefault="000C43E0" w:rsidP="00DE503E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C43E0">
        <w:rPr>
          <w:rFonts w:asciiTheme="majorBidi" w:hAnsiTheme="majorBidi"/>
          <w:b/>
          <w:sz w:val="30"/>
          <w:szCs w:val="30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77BEFC37" w14:textId="77777777" w:rsidR="003175C7" w:rsidRPr="00867630" w:rsidRDefault="003175C7" w:rsidP="0086763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/>
          <w:b/>
          <w:sz w:val="30"/>
          <w:szCs w:val="30"/>
        </w:rPr>
      </w:pPr>
    </w:p>
    <w:tbl>
      <w:tblPr>
        <w:tblW w:w="9270" w:type="dxa"/>
        <w:tblInd w:w="72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2970"/>
      </w:tblGrid>
      <w:tr w:rsidR="00A7608C" w:rsidRPr="00C94D6C" w14:paraId="22BA1C2F" w14:textId="77777777" w:rsidTr="00557D41">
        <w:trPr>
          <w:cantSplit/>
          <w:trHeight w:val="20"/>
          <w:tblHeader/>
        </w:trPr>
        <w:tc>
          <w:tcPr>
            <w:tcW w:w="6300" w:type="dxa"/>
            <w:shd w:val="clear" w:color="auto" w:fill="auto"/>
            <w:vAlign w:val="bottom"/>
          </w:tcPr>
          <w:p w14:paraId="3A705F67" w14:textId="3A5F77E6" w:rsidR="00A7608C" w:rsidRPr="00C94D6C" w:rsidRDefault="00A7608C" w:rsidP="00557D41">
            <w:pPr>
              <w:pStyle w:val="acctfourfigures"/>
              <w:tabs>
                <w:tab w:val="clear" w:pos="765"/>
                <w:tab w:val="left" w:pos="9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C94D6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C94D6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C94D6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94D6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</w:p>
        </w:tc>
        <w:tc>
          <w:tcPr>
            <w:tcW w:w="2970" w:type="dxa"/>
            <w:vAlign w:val="bottom"/>
          </w:tcPr>
          <w:p w14:paraId="0408D315" w14:textId="094572D3" w:rsidR="00A7608C" w:rsidRPr="00C94D6C" w:rsidRDefault="00A7608C" w:rsidP="00A7608C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/</w:t>
            </w:r>
            <w:r w:rsidRPr="00C94D6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C43E0" w:rsidRPr="00C94D6C" w14:paraId="56AA9C74" w14:textId="77777777" w:rsidTr="00557D41">
        <w:trPr>
          <w:cantSplit/>
          <w:trHeight w:val="20"/>
          <w:tblHeader/>
        </w:trPr>
        <w:tc>
          <w:tcPr>
            <w:tcW w:w="6300" w:type="dxa"/>
          </w:tcPr>
          <w:p w14:paraId="58D8060C" w14:textId="77777777" w:rsidR="000C43E0" w:rsidRPr="00C94D6C" w:rsidRDefault="000C43E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</w:tcPr>
          <w:p w14:paraId="726CE56E" w14:textId="77777777" w:rsidR="000C43E0" w:rsidRPr="00C94D6C" w:rsidRDefault="000C43E0" w:rsidP="00DE50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94D6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A7608C" w:rsidRPr="00C94D6C" w14:paraId="30EF9034" w14:textId="77777777" w:rsidTr="00557D41">
        <w:trPr>
          <w:cantSplit/>
          <w:trHeight w:val="20"/>
        </w:trPr>
        <w:tc>
          <w:tcPr>
            <w:tcW w:w="6300" w:type="dxa"/>
          </w:tcPr>
          <w:p w14:paraId="6A40F2C4" w14:textId="1D492F99" w:rsidR="00A7608C" w:rsidRPr="00C94D6C" w:rsidRDefault="00A7608C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C94D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7D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เมษายน</w:t>
            </w:r>
            <w:r w:rsidRPr="00C94D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58AE473B" w14:textId="77777777" w:rsidR="00A7608C" w:rsidRPr="00C94D6C" w:rsidRDefault="00A7608C" w:rsidP="00DE503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7495C" w:rsidRPr="00C94D6C" w14:paraId="7E42BA7E" w14:textId="77777777" w:rsidTr="00557D41">
        <w:trPr>
          <w:cantSplit/>
          <w:trHeight w:val="20"/>
        </w:trPr>
        <w:tc>
          <w:tcPr>
            <w:tcW w:w="6300" w:type="dxa"/>
          </w:tcPr>
          <w:p w14:paraId="0FF20616" w14:textId="1BB3CA2A" w:rsidR="00E7495C" w:rsidRPr="00E7495C" w:rsidRDefault="00E7495C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สินทรัพย์สิทธิการใช้เพิ่มขึ้น</w:t>
            </w:r>
          </w:p>
        </w:tc>
        <w:tc>
          <w:tcPr>
            <w:tcW w:w="2970" w:type="dxa"/>
          </w:tcPr>
          <w:p w14:paraId="52E03449" w14:textId="49FD3347" w:rsidR="00E7495C" w:rsidRPr="00E7495C" w:rsidRDefault="00A42740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48</w:t>
            </w:r>
            <w:r w:rsidR="00E7495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76392C" w:rsidRPr="0076392C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</w:t>
            </w:r>
          </w:p>
        </w:tc>
      </w:tr>
      <w:tr w:rsidR="00A7608C" w:rsidRPr="00C94D6C" w14:paraId="707158D0" w14:textId="77777777" w:rsidTr="00A82034">
        <w:trPr>
          <w:cantSplit/>
          <w:trHeight w:val="20"/>
        </w:trPr>
        <w:tc>
          <w:tcPr>
            <w:tcW w:w="6300" w:type="dxa"/>
            <w:vAlign w:val="bottom"/>
          </w:tcPr>
          <w:p w14:paraId="717BF8B3" w14:textId="04E58EE3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 อาคาร และอุปกรณ์</w:t>
            </w:r>
            <w:r w:rsidR="00E7495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970" w:type="dxa"/>
            <w:vAlign w:val="bottom"/>
          </w:tcPr>
          <w:p w14:paraId="3C00D4C0" w14:textId="593CDC72" w:rsidR="00A7608C" w:rsidRPr="00C94D6C" w:rsidRDefault="00E7495C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315</w:t>
            </w:r>
            <w:r w:rsidR="00A7608C" w:rsidRPr="00C94D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208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82034" w:rsidRPr="00C94D6C" w14:paraId="215A0B28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051B2829" w14:textId="28C9EB68" w:rsidR="00A82034" w:rsidRPr="00C94D6C" w:rsidRDefault="00A82034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สิทธิการเช่าลดลง (บันทึกไว้ในบัญชี “ลูกหนี้หมุนเวียนอื่น” และ </w:t>
            </w:r>
            <w:r w:rsidR="00766FA9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“สินทรัพย์ไม่หมุนเวียนอื่น”)</w:t>
            </w:r>
          </w:p>
        </w:tc>
        <w:tc>
          <w:tcPr>
            <w:tcW w:w="2970" w:type="dxa"/>
            <w:vAlign w:val="bottom"/>
          </w:tcPr>
          <w:p w14:paraId="7DE04F95" w14:textId="249358A1" w:rsidR="00A82034" w:rsidRDefault="00A82034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7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608C" w:rsidRPr="00C94D6C" w14:paraId="362548AA" w14:textId="77777777" w:rsidTr="00557D41">
        <w:trPr>
          <w:cantSplit/>
          <w:trHeight w:val="20"/>
        </w:trPr>
        <w:tc>
          <w:tcPr>
            <w:tcW w:w="6300" w:type="dxa"/>
          </w:tcPr>
          <w:p w14:paraId="230B54A8" w14:textId="77777777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970" w:type="dxa"/>
            <w:vAlign w:val="bottom"/>
          </w:tcPr>
          <w:p w14:paraId="04BB72BF" w14:textId="587321D5" w:rsidR="00A7608C" w:rsidRPr="00C94D6C" w:rsidRDefault="00557D41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(</w:t>
            </w:r>
            <w:r w:rsidR="00A7608C" w:rsidRPr="00C94D6C">
              <w:rPr>
                <w:rFonts w:asciiTheme="majorBidi" w:hAnsiTheme="majorBidi" w:cstheme="majorBidi"/>
                <w:sz w:val="30"/>
                <w:szCs w:val="30"/>
              </w:rPr>
              <w:t>21,828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A7608C" w:rsidRPr="00C94D6C" w14:paraId="035138E0" w14:textId="77777777" w:rsidTr="00557D41">
        <w:trPr>
          <w:cantSplit/>
          <w:trHeight w:val="20"/>
        </w:trPr>
        <w:tc>
          <w:tcPr>
            <w:tcW w:w="6300" w:type="dxa"/>
          </w:tcPr>
          <w:p w14:paraId="6C37939B" w14:textId="77777777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vAlign w:val="bottom"/>
          </w:tcPr>
          <w:p w14:paraId="2B269C91" w14:textId="77777777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08C" w:rsidRPr="00C94D6C" w14:paraId="79B69B2E" w14:textId="77777777" w:rsidTr="00A82034">
        <w:trPr>
          <w:cantSplit/>
          <w:trHeight w:val="20"/>
        </w:trPr>
        <w:tc>
          <w:tcPr>
            <w:tcW w:w="6300" w:type="dxa"/>
          </w:tcPr>
          <w:p w14:paraId="02791758" w14:textId="5B286EE8" w:rsidR="00A7608C" w:rsidRPr="00C94D6C" w:rsidRDefault="00A7608C" w:rsidP="00DE503E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การวัดมูลค่าหนี้สินตามสัญญาเช่า</w:t>
            </w:r>
          </w:p>
        </w:tc>
        <w:tc>
          <w:tcPr>
            <w:tcW w:w="2970" w:type="dxa"/>
            <w:vAlign w:val="bottom"/>
          </w:tcPr>
          <w:p w14:paraId="7A813E24" w14:textId="77777777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608C" w:rsidRPr="00C94D6C" w14:paraId="02710A91" w14:textId="77777777" w:rsidTr="00A82034">
        <w:trPr>
          <w:cantSplit/>
          <w:trHeight w:val="20"/>
        </w:trPr>
        <w:tc>
          <w:tcPr>
            <w:tcW w:w="6300" w:type="dxa"/>
            <w:vAlign w:val="bottom"/>
          </w:tcPr>
          <w:p w14:paraId="5A6A821A" w14:textId="1347040E" w:rsidR="00A7608C" w:rsidRPr="00C94D6C" w:rsidRDefault="00A7608C" w:rsidP="005A656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vAlign w:val="bottom"/>
          </w:tcPr>
          <w:p w14:paraId="430E025A" w14:textId="097D4CAC" w:rsidR="00A7608C" w:rsidRPr="00C94D6C" w:rsidRDefault="00A7608C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22,665</w:t>
            </w:r>
          </w:p>
        </w:tc>
      </w:tr>
      <w:tr w:rsidR="00A7608C" w:rsidRPr="00C94D6C" w14:paraId="27E4BD4F" w14:textId="77777777" w:rsidTr="00A82034">
        <w:trPr>
          <w:cantSplit/>
          <w:trHeight w:val="20"/>
        </w:trPr>
        <w:tc>
          <w:tcPr>
            <w:tcW w:w="6300" w:type="dxa"/>
          </w:tcPr>
          <w:p w14:paraId="45AEFDF2" w14:textId="31EA7EAC" w:rsidR="00A7608C" w:rsidRPr="00C94D6C" w:rsidRDefault="00A7608C" w:rsidP="005A656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vAlign w:val="bottom"/>
          </w:tcPr>
          <w:p w14:paraId="6550F944" w14:textId="67086547" w:rsidR="00A7608C" w:rsidRPr="00C94D6C" w:rsidRDefault="00A7608C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(837)</w:t>
            </w:r>
          </w:p>
        </w:tc>
      </w:tr>
      <w:tr w:rsidR="00A82034" w:rsidRPr="00C94D6C" w14:paraId="5CCB246D" w14:textId="77777777" w:rsidTr="00A82034">
        <w:trPr>
          <w:cantSplit/>
          <w:trHeight w:val="20"/>
        </w:trPr>
        <w:tc>
          <w:tcPr>
            <w:tcW w:w="6300" w:type="dxa"/>
          </w:tcPr>
          <w:p w14:paraId="002373B1" w14:textId="17C8C62E" w:rsidR="00A82034" w:rsidRPr="00C94D6C" w:rsidRDefault="00A82034" w:rsidP="005A6560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มูลค่าปัจจุบันของค่าเช่าที่คิดลดโดยใช้อัตราดอกเบี้ยเงินกู้ยืมส่วนเพิ่ม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เมษายน </w:t>
            </w:r>
            <w:r w:rsidR="003134A1" w:rsidRPr="003134A1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</w:tcBorders>
            <w:vAlign w:val="bottom"/>
          </w:tcPr>
          <w:p w14:paraId="6B19EDF8" w14:textId="1D566682" w:rsidR="00A82034" w:rsidRPr="00C94D6C" w:rsidRDefault="003134A1" w:rsidP="00A82034">
            <w:pPr>
              <w:pStyle w:val="acctfourfigures"/>
              <w:tabs>
                <w:tab w:val="clear" w:pos="765"/>
                <w:tab w:val="decimal" w:pos="2337"/>
              </w:tabs>
              <w:spacing w:line="240" w:lineRule="auto"/>
              <w:ind w:right="-1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21</w:t>
            </w:r>
            <w:r w:rsidR="00A82034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,</w:t>
            </w:r>
            <w:r w:rsidRPr="003134A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828</w:t>
            </w:r>
          </w:p>
        </w:tc>
      </w:tr>
      <w:tr w:rsidR="00A7608C" w:rsidRPr="00C94D6C" w14:paraId="24E77EF5" w14:textId="77777777" w:rsidTr="00A82034">
        <w:trPr>
          <w:cantSplit/>
          <w:trHeight w:val="20"/>
        </w:trPr>
        <w:tc>
          <w:tcPr>
            <w:tcW w:w="6300" w:type="dxa"/>
          </w:tcPr>
          <w:p w14:paraId="0D3F392C" w14:textId="022D3C0F" w:rsidR="00A7608C" w:rsidRPr="00C94D6C" w:rsidRDefault="00A7608C" w:rsidP="005A6560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2563</w:t>
            </w:r>
          </w:p>
        </w:tc>
        <w:tc>
          <w:tcPr>
            <w:tcW w:w="2970" w:type="dxa"/>
          </w:tcPr>
          <w:p w14:paraId="4D810CAC" w14:textId="5FFB537A" w:rsidR="00A7608C" w:rsidRPr="00C94D6C" w:rsidRDefault="00A7608C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</w:rPr>
              <w:t>344,765</w:t>
            </w:r>
          </w:p>
        </w:tc>
      </w:tr>
      <w:tr w:rsidR="00A7608C" w:rsidRPr="00C94D6C" w14:paraId="26B8C832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4338B92B" w14:textId="00D10351" w:rsidR="00A7608C" w:rsidRPr="00C94D6C" w:rsidRDefault="00A7608C" w:rsidP="005A6560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4D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C94D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8203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  <w:r w:rsidRPr="00C94D6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9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248447" w14:textId="05584B47" w:rsidR="00A7608C" w:rsidRPr="00C94D6C" w:rsidRDefault="00A42740" w:rsidP="00A82034">
            <w:pPr>
              <w:pStyle w:val="acctfourfigures"/>
              <w:tabs>
                <w:tab w:val="clear" w:pos="765"/>
                <w:tab w:val="decimal" w:pos="2355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  <w:r w:rsidR="00A7608C" w:rsidRPr="00C94D6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593</w:t>
            </w:r>
          </w:p>
        </w:tc>
      </w:tr>
      <w:tr w:rsidR="00A7608C" w:rsidRPr="00C94D6C" w14:paraId="146BA921" w14:textId="77777777" w:rsidTr="00557D41">
        <w:trPr>
          <w:cantSplit/>
          <w:trHeight w:val="20"/>
        </w:trPr>
        <w:tc>
          <w:tcPr>
            <w:tcW w:w="6300" w:type="dxa"/>
            <w:vAlign w:val="bottom"/>
          </w:tcPr>
          <w:p w14:paraId="19E4DA9E" w14:textId="2A0A08F5" w:rsidR="00A7608C" w:rsidRPr="00C94D6C" w:rsidRDefault="00A7608C" w:rsidP="00DE503E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4D6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94D6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94D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7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39891" w14:textId="45C3A4E4" w:rsidR="00A7608C" w:rsidRPr="00F9454B" w:rsidRDefault="00A42740" w:rsidP="00A82034">
            <w:pPr>
              <w:pStyle w:val="acctfourfigures"/>
              <w:tabs>
                <w:tab w:val="clear" w:pos="765"/>
                <w:tab w:val="decimal" w:pos="731"/>
                <w:tab w:val="decimal" w:pos="1642"/>
                <w:tab w:val="decimal" w:pos="2337"/>
              </w:tabs>
              <w:spacing w:line="240" w:lineRule="auto"/>
              <w:ind w:right="46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3C2360"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F9454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</w:t>
            </w:r>
          </w:p>
        </w:tc>
      </w:tr>
    </w:tbl>
    <w:p w14:paraId="01441B67" w14:textId="77777777" w:rsidR="000C43E0" w:rsidRPr="009E5DF2" w:rsidRDefault="000C43E0" w:rsidP="000C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742EBFB" w14:textId="2E042C9F" w:rsidR="005A6560" w:rsidRPr="00DC50FE" w:rsidRDefault="000C43E0" w:rsidP="00763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18"/>
        <w:jc w:val="thaiDistribute"/>
        <w:rPr>
          <w:rFonts w:ascii="Angsana New" w:hAnsi="Angsana New"/>
          <w:sz w:val="30"/>
          <w:szCs w:val="30"/>
        </w:rPr>
      </w:pPr>
      <w:r w:rsidRPr="00DC50FE">
        <w:rPr>
          <w:rFonts w:ascii="Angsana New" w:hAnsi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DC50FE">
        <w:rPr>
          <w:rFonts w:ascii="Angsana New" w:hAnsi="Angsana New" w:hint="cs"/>
          <w:sz w:val="30"/>
          <w:szCs w:val="30"/>
          <w:cs/>
        </w:rPr>
        <w:t>แสดง</w:t>
      </w:r>
      <w:r w:rsidRPr="00DC50FE">
        <w:rPr>
          <w:rFonts w:ascii="Angsana New" w:hAnsi="Angsana New"/>
          <w:sz w:val="30"/>
          <w:szCs w:val="30"/>
          <w:cs/>
        </w:rPr>
        <w:t>เป็นส่วนหนึ่งของส่วนงาน</w:t>
      </w:r>
      <w:r w:rsidR="008D4791" w:rsidRPr="00DC50FE">
        <w:rPr>
          <w:rFonts w:ascii="Angsana New" w:hAnsi="Angsana New" w:hint="cs"/>
          <w:sz w:val="30"/>
          <w:szCs w:val="30"/>
          <w:cs/>
        </w:rPr>
        <w:t>สิ่งทอ</w:t>
      </w:r>
      <w:r w:rsidRPr="00DC50FE">
        <w:rPr>
          <w:rFonts w:ascii="Angsana New" w:hAnsi="Angsana New"/>
          <w:sz w:val="30"/>
          <w:szCs w:val="30"/>
        </w:rPr>
        <w:t xml:space="preserve"> </w:t>
      </w:r>
      <w:r w:rsidRPr="00DC50FE">
        <w:rPr>
          <w:rFonts w:ascii="Angsana New" w:hAnsi="Angsana New"/>
          <w:sz w:val="30"/>
          <w:szCs w:val="30"/>
          <w:cs/>
        </w:rPr>
        <w:t>และส่วนงาน</w:t>
      </w:r>
      <w:r w:rsidR="008D4791" w:rsidRPr="00DC50FE">
        <w:rPr>
          <w:rFonts w:ascii="Angsana New" w:hAnsi="Angsana New"/>
          <w:sz w:val="30"/>
          <w:szCs w:val="30"/>
          <w:cs/>
        </w:rPr>
        <w:t>ผลิตภัณฑ์สิ่งทอเพื่ออุตสาหกรรมการผลิต</w:t>
      </w:r>
    </w:p>
    <w:p w14:paraId="2ADE7C2E" w14:textId="2A7C76BD" w:rsidR="000C43E0" w:rsidRPr="009E5DF2" w:rsidRDefault="000C43E0" w:rsidP="000C43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03B7DB" w14:textId="1B43ABF8" w:rsidR="005A6560" w:rsidRDefault="00A42740" w:rsidP="008D47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4</w:t>
      </w:r>
      <w:r w:rsidR="005A6560" w:rsidRPr="00C52C41">
        <w:rPr>
          <w:rFonts w:ascii="Angsana New" w:hAnsi="Angsana New"/>
          <w:b/>
          <w:bCs/>
          <w:sz w:val="30"/>
          <w:szCs w:val="30"/>
        </w:rPr>
        <w:tab/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>ผลกระทบจากการแพร่ระบาดของโรคติด</w:t>
      </w:r>
      <w:r w:rsidR="005A6560" w:rsidRPr="00C76D37">
        <w:rPr>
          <w:rFonts w:ascii="Angsana New" w:hAnsi="Angsana New"/>
          <w:b/>
          <w:bCs/>
          <w:sz w:val="30"/>
          <w:szCs w:val="30"/>
          <w:cs/>
          <w:lang w:val="th-TH"/>
        </w:rPr>
        <w:t>เชื้อ</w:t>
      </w:r>
      <w:r w:rsidR="002D68AF">
        <w:rPr>
          <w:rFonts w:ascii="Angsana New" w:hAnsi="Angsana New" w:hint="cs"/>
          <w:b/>
          <w:bCs/>
          <w:sz w:val="30"/>
          <w:szCs w:val="30"/>
          <w:cs/>
          <w:lang w:val="th-TH"/>
        </w:rPr>
        <w:t>ไวรัส</w:t>
      </w:r>
      <w:r w:rsidR="005A6560" w:rsidRPr="00C76D37">
        <w:rPr>
          <w:rFonts w:ascii="Angsana New" w:hAnsi="Angsana New"/>
          <w:b/>
          <w:bCs/>
          <w:sz w:val="30"/>
          <w:szCs w:val="30"/>
          <w:cs/>
          <w:lang w:val="th-TH"/>
        </w:rPr>
        <w:t>โคโร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นา </w:t>
      </w:r>
      <w:r w:rsidRPr="00A42740">
        <w:rPr>
          <w:rFonts w:ascii="Angsana New" w:hAnsi="Angsana New"/>
          <w:b/>
          <w:bCs/>
          <w:sz w:val="30"/>
          <w:szCs w:val="30"/>
        </w:rPr>
        <w:t>2019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(</w:t>
      </w:r>
      <w:r w:rsidR="00A86E6C" w:rsidRPr="00A86E6C">
        <w:rPr>
          <w:rFonts w:ascii="Angsana New" w:hAnsi="Angsana New"/>
          <w:b/>
          <w:bCs/>
          <w:sz w:val="30"/>
          <w:szCs w:val="30"/>
          <w:lang w:val="th-TH"/>
        </w:rPr>
        <w:t>COVID-</w:t>
      </w:r>
      <w:r w:rsidRPr="00A42740">
        <w:rPr>
          <w:rFonts w:ascii="Angsana New" w:hAnsi="Angsana New"/>
          <w:b/>
          <w:bCs/>
          <w:sz w:val="30"/>
          <w:szCs w:val="30"/>
        </w:rPr>
        <w:t>19</w:t>
      </w:r>
      <w:r w:rsidR="005A6560" w:rsidRPr="005A6560">
        <w:rPr>
          <w:rFonts w:ascii="Angsana New" w:hAnsi="Angsana New"/>
          <w:b/>
          <w:bCs/>
          <w:sz w:val="30"/>
          <w:szCs w:val="30"/>
          <w:cs/>
          <w:lang w:val="th-TH"/>
        </w:rPr>
        <w:t>)</w:t>
      </w:r>
    </w:p>
    <w:p w14:paraId="1781E20D" w14:textId="77777777" w:rsidR="005A6560" w:rsidRPr="009E5DF2" w:rsidRDefault="005A6560" w:rsidP="005A6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4AF19519" w14:textId="49EDEAB5" w:rsidR="005A6560" w:rsidRDefault="005A6560" w:rsidP="00C94D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5A6560">
        <w:rPr>
          <w:rFonts w:ascii="Angsana New" w:eastAsia="MS Mincho" w:hAnsi="Angsana New" w:hint="cs"/>
          <w:color w:val="000000"/>
          <w:sz w:val="30"/>
          <w:szCs w:val="30"/>
          <w:cs/>
          <w:lang w:val="en-GB"/>
        </w:rPr>
        <w:t>ใน</w:t>
      </w:r>
      <w:r w:rsidRPr="005A6560">
        <w:rPr>
          <w:rFonts w:ascii="Angsana New" w:hAnsi="Angsana New" w:hint="cs"/>
          <w:sz w:val="30"/>
          <w:szCs w:val="30"/>
          <w:cs/>
        </w:rPr>
        <w:t xml:space="preserve">ช่วงต้นปี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Pr="005A6560">
        <w:rPr>
          <w:rFonts w:ascii="Angsana New" w:hAnsi="Angsana New" w:hint="cs"/>
          <w:sz w:val="30"/>
          <w:szCs w:val="30"/>
          <w:cs/>
        </w:rPr>
        <w:t xml:space="preserve"> เกิดการแพร่ระบาดของ</w:t>
      </w:r>
      <w:bookmarkStart w:id="3" w:name="_Hlk37010652"/>
      <w:r w:rsidRPr="005A6560">
        <w:rPr>
          <w:rFonts w:ascii="Angsana New" w:hAnsi="Angsana New" w:hint="cs"/>
          <w:sz w:val="30"/>
          <w:szCs w:val="30"/>
          <w:cs/>
        </w:rPr>
        <w:t xml:space="preserve">โรคติดเชื้อไวรัสโคโรนา </w:t>
      </w:r>
      <w:r w:rsidR="00A42740" w:rsidRPr="00A42740">
        <w:rPr>
          <w:rFonts w:ascii="Angsana New" w:hAnsi="Angsana New" w:hint="cs"/>
          <w:sz w:val="30"/>
          <w:szCs w:val="30"/>
        </w:rPr>
        <w:t>2019</w:t>
      </w:r>
      <w:r w:rsidRPr="005A6560">
        <w:rPr>
          <w:rFonts w:ascii="Angsana New" w:hAnsi="Angsana New" w:hint="cs"/>
          <w:sz w:val="30"/>
          <w:szCs w:val="30"/>
          <w:cs/>
        </w:rPr>
        <w:t xml:space="preserve"> </w:t>
      </w:r>
      <w:r w:rsidRPr="005A6560">
        <w:rPr>
          <w:rFonts w:ascii="Angsana New" w:hAnsi="Angsana New" w:hint="cs"/>
          <w:sz w:val="30"/>
          <w:szCs w:val="30"/>
        </w:rPr>
        <w:t>(</w:t>
      </w:r>
      <w:r w:rsidR="00A86E6C" w:rsidRPr="00A86E6C">
        <w:rPr>
          <w:rFonts w:ascii="Angsana New" w:hAnsi="Angsana New"/>
          <w:sz w:val="30"/>
          <w:szCs w:val="30"/>
        </w:rPr>
        <w:t>COVID-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5A6560">
        <w:rPr>
          <w:rFonts w:ascii="Angsana New" w:hAnsi="Angsana New" w:hint="cs"/>
          <w:sz w:val="30"/>
          <w:szCs w:val="30"/>
        </w:rPr>
        <w:t>)</w:t>
      </w:r>
      <w:bookmarkEnd w:id="3"/>
      <w:r w:rsidRPr="005A6560">
        <w:rPr>
          <w:rFonts w:ascii="Angsana New" w:hAnsi="Angsana New" w:hint="cs"/>
          <w:sz w:val="30"/>
          <w:szCs w:val="30"/>
        </w:rPr>
        <w:t xml:space="preserve"> </w:t>
      </w:r>
      <w:r w:rsidRPr="005A6560">
        <w:rPr>
          <w:rFonts w:ascii="Angsana New" w:hAnsi="Angsana New" w:hint="cs"/>
          <w:sz w:val="30"/>
          <w:szCs w:val="30"/>
          <w:cs/>
        </w:rPr>
        <w:t>ทำให้ประเทศไทยและ</w:t>
      </w:r>
      <w:r>
        <w:rPr>
          <w:rFonts w:ascii="Angsana New" w:hAnsi="Angsana New"/>
          <w:sz w:val="30"/>
          <w:szCs w:val="30"/>
          <w:cs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 xml:space="preserve">หลายประเทศได้ประกาศมาตรการป้องกันหลายประการเพื่อป้องกันการแพร่ระบาดของโรค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>
        <w:rPr>
          <w:rFonts w:ascii="Angsana New" w:hAnsi="Angsana New"/>
          <w:sz w:val="30"/>
          <w:szCs w:val="30"/>
          <w:cs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>ซึ่งส่งผลกระทบอย่างมากต่อระบบเศรษฐกิจโลก การผลิต การกระจายสินค้าตลอดจนผลการดำเนินงานของ</w:t>
      </w:r>
      <w:r w:rsidR="00F9454B">
        <w:rPr>
          <w:rFonts w:ascii="Angsana New" w:hAnsi="Angsana New"/>
          <w:sz w:val="30"/>
          <w:szCs w:val="30"/>
        </w:rPr>
        <w:br/>
      </w:r>
      <w:r w:rsidRPr="005A6560">
        <w:rPr>
          <w:rFonts w:ascii="Angsana New" w:hAnsi="Angsana New" w:hint="cs"/>
          <w:sz w:val="30"/>
          <w:szCs w:val="30"/>
          <w:cs/>
        </w:rPr>
        <w:t>หลายกิจการในวงกว้าง ทั้งนี้ 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</w:p>
    <w:p w14:paraId="71F8EF46" w14:textId="0A663B73" w:rsidR="009E5DF2" w:rsidRDefault="009E5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EC09BC3" w14:textId="77777777" w:rsidR="009E635F" w:rsidRDefault="009E63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03CF3EA" w14:textId="06A86C02" w:rsidR="00A86E6C" w:rsidRPr="006D49CC" w:rsidRDefault="00A86E6C" w:rsidP="000C43E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08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D49CC">
        <w:rPr>
          <w:rFonts w:ascii="Angsana New" w:hAnsi="Angsana New"/>
          <w:sz w:val="30"/>
          <w:szCs w:val="30"/>
          <w:cs/>
        </w:rPr>
        <w:lastRenderedPageBreak/>
        <w:t xml:space="preserve">ทั้งนี้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Pr="006D49CC">
        <w:rPr>
          <w:rFonts w:ascii="Angsana New" w:hAnsi="Angsana New" w:hint="cs"/>
          <w:sz w:val="30"/>
          <w:szCs w:val="30"/>
          <w:cs/>
        </w:rPr>
        <w:t xml:space="preserve"> </w:t>
      </w:r>
      <w:r w:rsidR="00106296">
        <w:rPr>
          <w:rFonts w:ascii="Angsana New" w:hAnsi="Angsana New" w:hint="cs"/>
          <w:sz w:val="30"/>
          <w:szCs w:val="30"/>
          <w:cs/>
        </w:rPr>
        <w:t>กันยายน</w:t>
      </w:r>
      <w:r w:rsidRPr="006D49CC">
        <w:rPr>
          <w:rFonts w:ascii="Angsana New" w:hAnsi="Angsana New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2563</w:t>
      </w:r>
      <w:r w:rsidRPr="006D49CC">
        <w:rPr>
          <w:rFonts w:ascii="Angsana New" w:hAnsi="Angsana New"/>
          <w:sz w:val="30"/>
          <w:szCs w:val="30"/>
          <w:cs/>
        </w:rPr>
        <w:t xml:space="preserve"> สถานการณ์ของการแพร่ระบาดดังกล่าวยังไม่สิ้นสุด ทำให้เกิดความไม่แน่นอน</w:t>
      </w:r>
      <w:r w:rsidRPr="006D49CC">
        <w:rPr>
          <w:rFonts w:ascii="Angsana New" w:hAnsi="Angsana New"/>
          <w:sz w:val="30"/>
          <w:szCs w:val="30"/>
          <w:cs/>
        </w:rPr>
        <w:br/>
        <w:t>ในการประมาณการผลกระทบที่คาดว่าจะเกิดขึ้น 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</w:t>
      </w:r>
      <w:r w:rsidRPr="006D49CC">
        <w:rPr>
          <w:rFonts w:ascii="Angsana New" w:hAnsi="Angsana New"/>
          <w:sz w:val="30"/>
          <w:szCs w:val="30"/>
          <w:cs/>
        </w:rPr>
        <w:br/>
        <w:t xml:space="preserve">โรคติดเชื้อไวรัสโคโรนา </w:t>
      </w:r>
      <w:r w:rsidR="00A42740" w:rsidRPr="00A42740">
        <w:rPr>
          <w:rFonts w:ascii="Angsana New" w:hAnsi="Angsana New"/>
          <w:sz w:val="30"/>
          <w:szCs w:val="30"/>
        </w:rPr>
        <w:t>2019</w:t>
      </w:r>
      <w:r w:rsidRPr="006D49CC">
        <w:rPr>
          <w:rFonts w:ascii="Angsana New" w:hAnsi="Angsana New"/>
          <w:sz w:val="30"/>
          <w:szCs w:val="30"/>
          <w:cs/>
        </w:rPr>
        <w:t xml:space="preserve"> (</w:t>
      </w:r>
      <w:r w:rsidRPr="006D49CC">
        <w:rPr>
          <w:rFonts w:ascii="Angsana New" w:hAnsi="Angsana New"/>
          <w:sz w:val="30"/>
          <w:szCs w:val="30"/>
        </w:rPr>
        <w:t>COVID-</w:t>
      </w:r>
      <w:r w:rsidR="00A42740" w:rsidRPr="00A42740">
        <w:rPr>
          <w:rFonts w:ascii="Angsana New" w:hAnsi="Angsana New"/>
          <w:sz w:val="30"/>
          <w:szCs w:val="30"/>
        </w:rPr>
        <w:t>19</w:t>
      </w:r>
      <w:r w:rsidRPr="006D49CC">
        <w:rPr>
          <w:rFonts w:ascii="Angsana New" w:hAnsi="Angsana New"/>
          <w:sz w:val="30"/>
          <w:szCs w:val="30"/>
          <w:cs/>
        </w:rPr>
        <w:t>) ในเรื่องดังต่อไปนี้</w:t>
      </w:r>
    </w:p>
    <w:p w14:paraId="751CA547" w14:textId="024DEFA2" w:rsidR="009F540B" w:rsidRDefault="009F54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785B099" w14:textId="77777777" w:rsidR="00AC7A6A" w:rsidRPr="003C2360" w:rsidRDefault="00AC7A6A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C236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1ED4A42B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EAABD24" w14:textId="796FBDED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C2360">
        <w:rPr>
          <w:rFonts w:ascii="Angsana New" w:hAnsi="Angsana New" w:hint="cs"/>
          <w:color w:val="000000"/>
          <w:sz w:val="30"/>
          <w:szCs w:val="30"/>
          <w:cs/>
        </w:rPr>
        <w:t>บริษัทพิจารณาการด้อยค่าของลูกหนี้การค้าตามวิธีการอย่างง่าย (</w:t>
      </w:r>
      <w:r w:rsidRPr="003C2360">
        <w:rPr>
          <w:rFonts w:ascii="Angsana New" w:hAnsi="Angsana New" w:hint="cs"/>
          <w:color w:val="000000"/>
          <w:sz w:val="30"/>
          <w:szCs w:val="30"/>
        </w:rPr>
        <w:t>Simplified approach)</w:t>
      </w:r>
      <w:r w:rsidRPr="003C2360">
        <w:rPr>
          <w:rFonts w:ascii="Angsana New" w:hAnsi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3C2360">
        <w:rPr>
          <w:rFonts w:ascii="Angsana New" w:hAnsi="Angsana New" w:hint="cs"/>
          <w:color w:val="000000"/>
          <w:sz w:val="30"/>
          <w:szCs w:val="30"/>
        </w:rPr>
        <w:t>loss rate)</w:t>
      </w:r>
      <w:r w:rsidRPr="003C2360">
        <w:rPr>
          <w:rFonts w:ascii="Angsana New" w:hAnsi="Angsana New" w:hint="cs"/>
          <w:color w:val="000000"/>
          <w:sz w:val="30"/>
          <w:szCs w:val="30"/>
          <w:cs/>
        </w:rPr>
        <w:t xml:space="preserve"> และ</w:t>
      </w:r>
      <w:r w:rsidRPr="003C2360">
        <w:rPr>
          <w:rFonts w:ascii="Angsana New" w:hAnsi="Angsana New" w:hint="cs"/>
          <w:sz w:val="30"/>
          <w:szCs w:val="30"/>
          <w:cs/>
        </w:rPr>
        <w:t xml:space="preserve">ไม่นำข้อมูลที่มีการคาดการณ์ในอนาคต </w:t>
      </w:r>
      <w:r w:rsidRPr="003C2360">
        <w:rPr>
          <w:rFonts w:ascii="Angsana New" w:hAnsi="Angsana New" w:hint="cs"/>
          <w:sz w:val="30"/>
          <w:szCs w:val="30"/>
        </w:rPr>
        <w:t xml:space="preserve">(Forward-looking information) </w:t>
      </w:r>
      <w:r w:rsidR="000F4C40">
        <w:rPr>
          <w:rFonts w:ascii="Angsana New" w:hAnsi="Angsana New" w:hint="cs"/>
          <w:sz w:val="30"/>
          <w:szCs w:val="30"/>
          <w:cs/>
        </w:rPr>
        <w:t xml:space="preserve">เกี่ยวกับสถานการณ์ </w:t>
      </w:r>
      <w:r w:rsidR="000F4C40">
        <w:rPr>
          <w:rFonts w:ascii="Angsana New" w:hAnsi="Angsana New"/>
          <w:sz w:val="30"/>
          <w:szCs w:val="30"/>
        </w:rPr>
        <w:t xml:space="preserve">COVID-19 </w:t>
      </w:r>
      <w:r w:rsidR="000F4C40">
        <w:rPr>
          <w:rFonts w:ascii="Angsana New" w:hAnsi="Angsana New" w:hint="cs"/>
          <w:sz w:val="30"/>
          <w:szCs w:val="30"/>
          <w:cs/>
        </w:rPr>
        <w:t>ที่ยังมีความไม่แน่นอน</w:t>
      </w:r>
      <w:r w:rsidR="00766FA9">
        <w:rPr>
          <w:rFonts w:ascii="Angsana New" w:hAnsi="Angsana New" w:hint="cs"/>
          <w:sz w:val="30"/>
          <w:szCs w:val="30"/>
          <w:cs/>
        </w:rPr>
        <w:t>สูง</w:t>
      </w:r>
      <w:r w:rsidRPr="003C2360">
        <w:rPr>
          <w:rFonts w:ascii="Angsana New" w:hAnsi="Angsana New" w:hint="cs"/>
          <w:sz w:val="30"/>
          <w:szCs w:val="30"/>
          <w:cs/>
        </w:rPr>
        <w:t>มาพิจารณา</w:t>
      </w:r>
    </w:p>
    <w:p w14:paraId="5726FEC5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E08AC9A" w14:textId="6365A34B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C2360">
        <w:rPr>
          <w:rFonts w:ascii="Angsana New" w:hAnsi="Angsana New" w:hint="cs"/>
          <w:sz w:val="30"/>
          <w:szCs w:val="30"/>
          <w:cs/>
        </w:rPr>
        <w:t xml:space="preserve">บริษัทเลือกไม่นำสถานการณ์ </w:t>
      </w:r>
      <w:r w:rsidRPr="003C2360">
        <w:rPr>
          <w:rFonts w:ascii="Angsana New" w:hAnsi="Angsana New" w:hint="cs"/>
          <w:sz w:val="30"/>
          <w:szCs w:val="30"/>
        </w:rPr>
        <w:t>COVID-</w:t>
      </w:r>
      <w:r w:rsidR="00A42740" w:rsidRPr="00A42740">
        <w:rPr>
          <w:rFonts w:ascii="Angsana New" w:hAnsi="Angsana New" w:hint="cs"/>
          <w:sz w:val="30"/>
          <w:szCs w:val="30"/>
        </w:rPr>
        <w:t>19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Pr="003C2360">
        <w:rPr>
          <w:rFonts w:ascii="Angsana New" w:hAnsi="Angsana New" w:hint="cs"/>
          <w:sz w:val="30"/>
          <w:szCs w:val="30"/>
          <w:cs/>
        </w:rPr>
        <w:t>มาถือเป็นข้อบ่งชี้การด้อยค่าของที่ดิน อาคารและอุปกรณ์</w:t>
      </w:r>
      <w:r w:rsidR="006110B7" w:rsidRPr="003C2360">
        <w:rPr>
          <w:rFonts w:ascii="Angsana New" w:hAnsi="Angsana New"/>
          <w:sz w:val="30"/>
          <w:szCs w:val="30"/>
        </w:rPr>
        <w:t xml:space="preserve"> </w:t>
      </w:r>
      <w:r w:rsidRPr="003C2360">
        <w:rPr>
          <w:rFonts w:hint="cs"/>
          <w:sz w:val="30"/>
          <w:szCs w:val="30"/>
          <w:cs/>
        </w:rPr>
        <w:t>อสังหาริมทรัพย์เพื่อการลงทุน</w:t>
      </w:r>
      <w:r w:rsidR="006110B7" w:rsidRPr="003C2360">
        <w:rPr>
          <w:sz w:val="30"/>
          <w:szCs w:val="30"/>
        </w:rPr>
        <w:t xml:space="preserve"> </w:t>
      </w:r>
      <w:r w:rsidR="006110B7" w:rsidRPr="003C2360">
        <w:rPr>
          <w:rFonts w:hint="cs"/>
          <w:sz w:val="30"/>
          <w:szCs w:val="30"/>
          <w:cs/>
        </w:rPr>
        <w:t>และสินทรัพย์ไม่มีตัวตน</w:t>
      </w:r>
    </w:p>
    <w:p w14:paraId="7A57E15D" w14:textId="5245DC79" w:rsidR="007948AD" w:rsidRPr="003C2360" w:rsidRDefault="00794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shd w:val="clear" w:color="auto" w:fill="D9D9D9" w:themeFill="background1" w:themeFillShade="D9"/>
        </w:rPr>
      </w:pPr>
    </w:p>
    <w:p w14:paraId="7DD24C09" w14:textId="77777777" w:rsidR="00AC7A6A" w:rsidRPr="003C2360" w:rsidRDefault="00AC7A6A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C2360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07BBE90A" w14:textId="77777777" w:rsidR="00AC7A6A" w:rsidRPr="003C2360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EE7CA2C" w14:textId="37586E1B" w:rsidR="00AC7A6A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3C2360">
        <w:rPr>
          <w:rFonts w:ascii="Angsana New" w:hAnsi="Angsana New" w:hint="cs"/>
          <w:sz w:val="30"/>
          <w:szCs w:val="30"/>
          <w:cs/>
        </w:rPr>
        <w:t xml:space="preserve">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="00106296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557BF3" w:rsidRPr="00557BF3">
        <w:rPr>
          <w:rFonts w:ascii="Angsana New" w:hAnsi="Angsana New" w:hint="cs"/>
          <w:sz w:val="30"/>
          <w:szCs w:val="30"/>
        </w:rPr>
        <w:t>2</w:t>
      </w:r>
      <w:r w:rsidR="00A42740" w:rsidRPr="00A42740">
        <w:rPr>
          <w:rFonts w:ascii="Angsana New" w:hAnsi="Angsana New" w:hint="cs"/>
          <w:sz w:val="30"/>
          <w:szCs w:val="30"/>
        </w:rPr>
        <w:t>563</w:t>
      </w:r>
      <w:r w:rsidRPr="003C2360">
        <w:rPr>
          <w:rFonts w:ascii="Angsana New" w:hAnsi="Angsana New" w:hint="cs"/>
          <w:sz w:val="30"/>
          <w:szCs w:val="30"/>
        </w:rPr>
        <w:t xml:space="preserve"> </w:t>
      </w:r>
      <w:r w:rsidRPr="003C2360">
        <w:rPr>
          <w:rFonts w:ascii="Angsana New" w:hAnsi="Angsana New" w:hint="cs"/>
          <w:sz w:val="30"/>
          <w:szCs w:val="30"/>
          <w:cs/>
        </w:rPr>
        <w:t xml:space="preserve">ด้วยมูลค่ายุติธรรม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1</w:t>
      </w:r>
      <w:r w:rsidRPr="003C2360">
        <w:rPr>
          <w:rFonts w:ascii="Angsana New" w:hAnsi="Angsana New" w:hint="cs"/>
          <w:sz w:val="30"/>
          <w:szCs w:val="30"/>
          <w:cs/>
        </w:rPr>
        <w:t xml:space="preserve"> เมษาย</w:t>
      </w:r>
      <w:r w:rsidR="004031B6" w:rsidRPr="003C2360">
        <w:rPr>
          <w:rFonts w:ascii="Angsana New" w:hAnsi="Angsana New" w:hint="cs"/>
          <w:sz w:val="30"/>
          <w:szCs w:val="30"/>
          <w:cs/>
        </w:rPr>
        <w:t>น</w:t>
      </w:r>
      <w:r w:rsidRPr="003C2360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6723589E" w14:textId="77777777" w:rsidR="00BC1F1A" w:rsidRPr="006D49CC" w:rsidRDefault="00BC1F1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0B2C0E70" w14:textId="0CDC47E1" w:rsidR="00AC7A6A" w:rsidRPr="006D49CC" w:rsidRDefault="00A93BDF" w:rsidP="00AC7A6A">
      <w:pPr>
        <w:pStyle w:val="ListParagraph"/>
        <w:numPr>
          <w:ilvl w:val="0"/>
          <w:numId w:val="43"/>
        </w:num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</w:t>
      </w:r>
      <w:r w:rsidR="00AC7A6A" w:rsidRPr="006D49CC">
        <w:rPr>
          <w:rFonts w:ascii="Angsana New" w:hAnsi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343286ED" w14:textId="77777777" w:rsidR="00AC7A6A" w:rsidRPr="006D49CC" w:rsidRDefault="00AC7A6A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116EFA55" w14:textId="73D0A0FD" w:rsidR="00AC7A6A" w:rsidRPr="006D49CC" w:rsidRDefault="007948AD" w:rsidP="00AC7A6A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D49CC">
        <w:rPr>
          <w:rFonts w:ascii="Angsana New" w:hAnsi="Angsana New" w:hint="cs"/>
          <w:sz w:val="30"/>
          <w:szCs w:val="30"/>
          <w:cs/>
        </w:rPr>
        <w:t>บริษัท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เลือกไม่นำข้อมูลสถานการณ์ </w:t>
      </w:r>
      <w:r w:rsidR="00AC7A6A" w:rsidRPr="006D49CC">
        <w:rPr>
          <w:rFonts w:ascii="Angsana New" w:hAnsi="Angsana New" w:hint="cs"/>
          <w:sz w:val="30"/>
          <w:szCs w:val="30"/>
        </w:rPr>
        <w:t>COVID-</w:t>
      </w:r>
      <w:r w:rsidR="00A42740" w:rsidRPr="00A42740">
        <w:rPr>
          <w:rFonts w:ascii="Angsana New" w:hAnsi="Angsana New" w:hint="cs"/>
          <w:sz w:val="30"/>
          <w:szCs w:val="30"/>
        </w:rPr>
        <w:t>19</w:t>
      </w:r>
      <w:r w:rsidR="00AC7A6A" w:rsidRPr="006D49CC">
        <w:rPr>
          <w:rFonts w:ascii="Angsana New" w:hAnsi="Angsana New" w:hint="cs"/>
          <w:sz w:val="30"/>
          <w:szCs w:val="30"/>
        </w:rPr>
        <w:t xml:space="preserve"> 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AC7A6A" w:rsidRPr="006D49CC">
        <w:rPr>
          <w:rFonts w:ascii="Angsana New" w:hAnsi="Angsana New" w:hint="cs"/>
          <w:sz w:val="30"/>
          <w:szCs w:val="30"/>
        </w:rPr>
        <w:t xml:space="preserve"> </w:t>
      </w:r>
      <w:r w:rsidR="00106296">
        <w:rPr>
          <w:rFonts w:ascii="Angsana New" w:hAnsi="Angsana New" w:hint="cs"/>
          <w:sz w:val="30"/>
          <w:szCs w:val="30"/>
          <w:cs/>
        </w:rPr>
        <w:t>กันยายน</w:t>
      </w:r>
      <w:r w:rsidR="00AC7A6A" w:rsidRPr="006D49CC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</w:p>
    <w:p w14:paraId="4F280B28" w14:textId="77777777" w:rsidR="005A6560" w:rsidRPr="006D49CC" w:rsidRDefault="005A65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6D49CC">
        <w:rPr>
          <w:rFonts w:ascii="Angsana New" w:hAnsi="Angsana New"/>
          <w:sz w:val="30"/>
          <w:szCs w:val="30"/>
          <w:cs/>
        </w:rPr>
        <w:br w:type="page"/>
      </w:r>
    </w:p>
    <w:p w14:paraId="4086906A" w14:textId="45773E33" w:rsidR="009B3614" w:rsidRPr="00C52C41" w:rsidRDefault="00A42740" w:rsidP="006D4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0F4C40" w:rsidRDefault="00917F8F" w:rsidP="000F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D690EEF" w14:textId="13A83155" w:rsidR="002D5F2C" w:rsidRDefault="009109E2" w:rsidP="009109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9109E2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</w:t>
      </w:r>
      <w:r w:rsidR="003C2360">
        <w:rPr>
          <w:rFonts w:ascii="Angsana New" w:hAnsi="Angsana New" w:hint="cs"/>
          <w:b/>
          <w:sz w:val="30"/>
          <w:szCs w:val="30"/>
          <w:cs/>
        </w:rPr>
        <w:t>ร่วม</w:t>
      </w:r>
      <w:r w:rsidRPr="009109E2">
        <w:rPr>
          <w:rFonts w:ascii="Angsana New" w:hAnsi="Angsana New"/>
          <w:b/>
          <w:sz w:val="30"/>
          <w:szCs w:val="30"/>
          <w:cs/>
        </w:rPr>
        <w:t>ได้เปิดเผยใน</w:t>
      </w:r>
      <w:r w:rsidRPr="003C2360">
        <w:rPr>
          <w:rFonts w:ascii="Angsana New" w:hAnsi="Angsana New"/>
          <w:b/>
          <w:sz w:val="30"/>
          <w:szCs w:val="30"/>
          <w:cs/>
        </w:rPr>
        <w:t>หมายเหตุ</w:t>
      </w:r>
      <w:r w:rsidR="00A93BDF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3C2360">
        <w:rPr>
          <w:rFonts w:ascii="Angsana New" w:hAnsi="Angsana New"/>
          <w:b/>
          <w:sz w:val="30"/>
          <w:szCs w:val="30"/>
          <w:cs/>
        </w:rPr>
        <w:t xml:space="preserve">ข้อ </w:t>
      </w:r>
      <w:r w:rsidR="00A42740" w:rsidRPr="000F4C40">
        <w:rPr>
          <w:rFonts w:ascii="Angsana New" w:hAnsi="Angsana New"/>
          <w:bCs/>
          <w:sz w:val="30"/>
          <w:szCs w:val="30"/>
        </w:rPr>
        <w:t>6</w:t>
      </w:r>
      <w:r w:rsidRPr="003C2360">
        <w:rPr>
          <w:rFonts w:ascii="Angsana New" w:hAnsi="Angsana New"/>
          <w:b/>
          <w:sz w:val="30"/>
          <w:szCs w:val="30"/>
          <w:cs/>
        </w:rPr>
        <w:t xml:space="preserve"> สำหรับความสัมพันธ์</w:t>
      </w:r>
      <w:r w:rsidRPr="009109E2">
        <w:rPr>
          <w:rFonts w:ascii="Angsana New" w:hAnsi="Angsana New"/>
          <w:b/>
          <w:sz w:val="30"/>
          <w:szCs w:val="30"/>
          <w:cs/>
        </w:rPr>
        <w:t>กับบุคคลหรือกิจการที่เกี่ยวข้องกันอื่นและนโยบายการกำหนดราคาไม่มีการเปลี่ยนแปลงอย่างมีสาระสำคัญในระหว่างงวด</w:t>
      </w:r>
      <w:r w:rsidR="0064302B">
        <w:rPr>
          <w:rFonts w:ascii="Angsana New" w:hAnsi="Angsana New" w:hint="cs"/>
          <w:b/>
          <w:sz w:val="30"/>
          <w:szCs w:val="30"/>
          <w:cs/>
        </w:rPr>
        <w:t>หก</w:t>
      </w:r>
      <w:r w:rsidRPr="009109E2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A42740" w:rsidRPr="000F4C40">
        <w:rPr>
          <w:rFonts w:ascii="Angsana New" w:hAnsi="Angsana New" w:hint="cs"/>
          <w:bCs/>
          <w:sz w:val="30"/>
          <w:szCs w:val="30"/>
        </w:rPr>
        <w:t>30</w:t>
      </w:r>
      <w:r w:rsidRPr="000F4C40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106296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9109E2">
        <w:rPr>
          <w:rFonts w:ascii="Angsana New" w:hAnsi="Angsana New"/>
          <w:b/>
          <w:sz w:val="30"/>
          <w:szCs w:val="30"/>
          <w:cs/>
        </w:rPr>
        <w:t xml:space="preserve"> </w:t>
      </w:r>
      <w:r w:rsidR="00A42740" w:rsidRPr="000F4C40">
        <w:rPr>
          <w:rFonts w:ascii="Angsana New" w:hAnsi="Angsana New"/>
          <w:bCs/>
          <w:sz w:val="30"/>
          <w:szCs w:val="30"/>
        </w:rPr>
        <w:t>2563</w:t>
      </w:r>
    </w:p>
    <w:p w14:paraId="62EB15E6" w14:textId="77777777" w:rsidR="00FC790E" w:rsidRPr="000F4C40" w:rsidRDefault="00FC790E" w:rsidP="000F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1CAEC81A" w14:textId="7224FBD9" w:rsidR="00F06935" w:rsidRDefault="00F06935" w:rsidP="009B7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F7775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="000F4C40">
        <w:rPr>
          <w:rFonts w:ascii="Angsana New" w:hAnsi="Angsana New" w:hint="cs"/>
          <w:sz w:val="30"/>
          <w:szCs w:val="30"/>
          <w:cs/>
          <w:lang w:val="th-TH"/>
        </w:rPr>
        <w:t>บุคคลหรือ</w:t>
      </w:r>
      <w:r w:rsidRPr="008F7775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8F7775">
        <w:rPr>
          <w:rFonts w:ascii="Angsana New" w:hAnsi="Angsana New"/>
          <w:sz w:val="30"/>
          <w:szCs w:val="30"/>
          <w:cs/>
        </w:rPr>
        <w:t>สำหรับ</w:t>
      </w:r>
      <w:r w:rsidRPr="008F7775">
        <w:rPr>
          <w:rFonts w:ascii="Angsana New" w:hAnsi="Angsana New"/>
          <w:sz w:val="30"/>
          <w:szCs w:val="30"/>
          <w:cs/>
          <w:lang w:val="th-TH"/>
        </w:rPr>
        <w:t>งวด</w:t>
      </w:r>
      <w:r w:rsidR="008D0F5F">
        <w:rPr>
          <w:rFonts w:ascii="Angsana New" w:hAnsi="Angsana New" w:hint="cs"/>
          <w:sz w:val="30"/>
          <w:szCs w:val="30"/>
          <w:cs/>
          <w:lang w:val="th-TH"/>
        </w:rPr>
        <w:t>สามเดือนและ</w:t>
      </w:r>
      <w:r w:rsidR="00EA2FCB">
        <w:rPr>
          <w:rFonts w:ascii="Angsana New" w:hAnsi="Angsana New" w:hint="cs"/>
          <w:sz w:val="30"/>
          <w:szCs w:val="30"/>
          <w:cs/>
          <w:lang w:val="th-TH"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7B2CC3">
        <w:rPr>
          <w:rFonts w:ascii="Angsana New" w:hAnsi="Angsana New" w:hint="cs"/>
          <w:sz w:val="30"/>
          <w:szCs w:val="30"/>
          <w:cs/>
        </w:rPr>
        <w:t>สิ้นสุดวันที่</w:t>
      </w:r>
      <w:r w:rsidR="00D22117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D22117">
        <w:rPr>
          <w:rFonts w:ascii="Angsana New" w:hAnsi="Angsana New" w:hint="cs"/>
          <w:sz w:val="30"/>
          <w:szCs w:val="30"/>
          <w:cs/>
        </w:rPr>
        <w:t xml:space="preserve"> </w:t>
      </w:r>
      <w:r w:rsidR="00106296">
        <w:rPr>
          <w:rFonts w:ascii="Angsana New" w:hAnsi="Angsana New" w:hint="cs"/>
          <w:sz w:val="30"/>
          <w:szCs w:val="30"/>
          <w:cs/>
        </w:rPr>
        <w:t>กันยายน</w:t>
      </w:r>
      <w:r w:rsidR="007B2CC3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7B2CC3">
        <w:rPr>
          <w:rFonts w:ascii="Angsana New" w:hAnsi="Angsana New" w:hint="cs"/>
          <w:sz w:val="30"/>
          <w:szCs w:val="30"/>
          <w:cs/>
        </w:rPr>
        <w:t xml:space="preserve"> </w:t>
      </w:r>
      <w:r w:rsidR="00491B22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 w:hint="cs"/>
          <w:sz w:val="30"/>
          <w:szCs w:val="30"/>
        </w:rPr>
        <w:t>2562</w:t>
      </w:r>
      <w:r w:rsidR="008D0F5F">
        <w:rPr>
          <w:rFonts w:ascii="Angsana New" w:hAnsi="Angsana New" w:hint="cs"/>
          <w:sz w:val="30"/>
          <w:szCs w:val="30"/>
          <w:cs/>
        </w:rPr>
        <w:t xml:space="preserve"> </w:t>
      </w:r>
      <w:r w:rsidR="00EA2FCB">
        <w:rPr>
          <w:rFonts w:ascii="Angsana New" w:hAnsi="Angsana New" w:hint="cs"/>
          <w:sz w:val="30"/>
          <w:szCs w:val="30"/>
          <w:cs/>
        </w:rPr>
        <w:t xml:space="preserve">และสำหรับรอบระยะเวลาตั้งแต่วันที่ </w:t>
      </w:r>
      <w:r w:rsidR="00557BF3" w:rsidRPr="00557BF3">
        <w:rPr>
          <w:rFonts w:ascii="Angsana New" w:hAnsi="Angsana New" w:hint="cs"/>
          <w:sz w:val="30"/>
          <w:szCs w:val="30"/>
        </w:rPr>
        <w:t>1</w:t>
      </w:r>
      <w:r w:rsidR="00EA2FC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 w:rsidR="00EA2FCB">
        <w:rPr>
          <w:rFonts w:ascii="Angsana New" w:hAnsi="Angsana New" w:hint="cs"/>
          <w:sz w:val="30"/>
          <w:szCs w:val="30"/>
          <w:cs/>
        </w:rPr>
        <w:t xml:space="preserve"> (วันควบบริษัท) </w:t>
      </w:r>
      <w:r w:rsidR="00C70421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557BF3" w:rsidRPr="00557BF3">
        <w:rPr>
          <w:rFonts w:ascii="Angsana New" w:hAnsi="Angsana New" w:hint="cs"/>
          <w:sz w:val="30"/>
          <w:szCs w:val="30"/>
        </w:rPr>
        <w:t>30</w:t>
      </w:r>
      <w:r w:rsidR="00C70421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 w:rsidR="00C70421">
        <w:rPr>
          <w:rFonts w:ascii="Angsana New" w:hAnsi="Angsana New" w:hint="cs"/>
          <w:sz w:val="30"/>
          <w:szCs w:val="30"/>
          <w:cs/>
        </w:rPr>
        <w:t xml:space="preserve"> </w:t>
      </w:r>
      <w:r w:rsidR="008D0F5F">
        <w:rPr>
          <w:rFonts w:ascii="Angsana New" w:hAnsi="Angsana New"/>
          <w:sz w:val="30"/>
          <w:szCs w:val="30"/>
          <w:cs/>
        </w:rPr>
        <w:br/>
      </w:r>
      <w:r w:rsidR="007B2CC3">
        <w:rPr>
          <w:rFonts w:ascii="Angsana New" w:hAnsi="Angsana New" w:hint="cs"/>
          <w:sz w:val="30"/>
          <w:szCs w:val="30"/>
          <w:cs/>
        </w:rPr>
        <w:t>มีดังต่อไปนี้</w:t>
      </w:r>
    </w:p>
    <w:p w14:paraId="783F4FC1" w14:textId="77777777" w:rsidR="00F06935" w:rsidRPr="000F4C40" w:rsidRDefault="00F06935" w:rsidP="000F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firstLine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350"/>
        <w:gridCol w:w="270"/>
        <w:gridCol w:w="1260"/>
        <w:gridCol w:w="270"/>
        <w:gridCol w:w="1710"/>
        <w:gridCol w:w="6"/>
        <w:gridCol w:w="264"/>
        <w:gridCol w:w="1782"/>
      </w:tblGrid>
      <w:tr w:rsidR="00ED3492" w:rsidRPr="00AB351F" w14:paraId="3C5D34A2" w14:textId="77777777" w:rsidTr="003D1E93">
        <w:trPr>
          <w:tblHeader/>
        </w:trPr>
        <w:tc>
          <w:tcPr>
            <w:tcW w:w="2700" w:type="dxa"/>
          </w:tcPr>
          <w:p w14:paraId="112057E7" w14:textId="77777777" w:rsidR="00ED3492" w:rsidRPr="00AB351F" w:rsidRDefault="00ED3492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20D8F370" w14:textId="0D6E8361" w:rsidR="00ED3492" w:rsidRPr="00AB351F" w:rsidRDefault="00ED3492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FE435" w14:textId="77777777" w:rsidR="00ED3492" w:rsidRPr="00AB351F" w:rsidRDefault="00ED3492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62" w:type="dxa"/>
            <w:gridSpan w:val="4"/>
          </w:tcPr>
          <w:p w14:paraId="1CE29AE6" w14:textId="1F250E6D" w:rsidR="00ED3492" w:rsidRPr="004B57EF" w:rsidRDefault="00ED3492" w:rsidP="002D5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784" w:rsidRPr="00AB351F" w14:paraId="2E9B9C5C" w14:textId="77777777" w:rsidTr="003D1E93">
        <w:trPr>
          <w:tblHeader/>
        </w:trPr>
        <w:tc>
          <w:tcPr>
            <w:tcW w:w="2700" w:type="dxa"/>
          </w:tcPr>
          <w:p w14:paraId="2F55C722" w14:textId="77777777" w:rsidR="00D36784" w:rsidRPr="00AB351F" w:rsidRDefault="00D36784" w:rsidP="00D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8C52225" w14:textId="2EAA612D" w:rsidR="00D36784" w:rsidRPr="008F7775" w:rsidRDefault="00D36784" w:rsidP="00D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BBA12A" w14:textId="77777777" w:rsidR="00D36784" w:rsidRPr="00AB351F" w:rsidRDefault="00D36784" w:rsidP="00D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gridSpan w:val="2"/>
          </w:tcPr>
          <w:p w14:paraId="47CA487E" w14:textId="77777777" w:rsidR="00D36784" w:rsidRPr="00A1010E" w:rsidRDefault="00D36784" w:rsidP="00D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64BF812" w14:textId="77777777" w:rsidR="00D36784" w:rsidRPr="00A1010E" w:rsidRDefault="00D36784" w:rsidP="00D367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722272D0" w14:textId="0D083459" w:rsidR="00D36784" w:rsidRPr="00A1010E" w:rsidRDefault="004D11E6" w:rsidP="0032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0" w:right="-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</w:t>
            </w:r>
            <w:r w:rsidR="00602A17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</w:p>
        </w:tc>
      </w:tr>
      <w:tr w:rsidR="004D11E6" w:rsidRPr="00AB351F" w14:paraId="1226A486" w14:textId="77777777" w:rsidTr="003D1E93">
        <w:trPr>
          <w:tblHeader/>
        </w:trPr>
        <w:tc>
          <w:tcPr>
            <w:tcW w:w="2700" w:type="dxa"/>
          </w:tcPr>
          <w:p w14:paraId="712C6F75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0BCE273" w14:textId="563CE23D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94834DC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gridSpan w:val="2"/>
          </w:tcPr>
          <w:p w14:paraId="6220C904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ECC8A47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7E187E2" w14:textId="6A5A7100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="00602A1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</w:tr>
      <w:tr w:rsidR="004D11E6" w:rsidRPr="00A1010E" w14:paraId="1FC012BD" w14:textId="77777777" w:rsidTr="003D1E93">
        <w:trPr>
          <w:tblHeader/>
        </w:trPr>
        <w:tc>
          <w:tcPr>
            <w:tcW w:w="2700" w:type="dxa"/>
          </w:tcPr>
          <w:p w14:paraId="681695AA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578836F" w14:textId="4FDCE80D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3B5709A6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gridSpan w:val="2"/>
          </w:tcPr>
          <w:p w14:paraId="2534D49F" w14:textId="5F46D0DE" w:rsidR="004D11E6" w:rsidRPr="00ED349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3A49A5F6" w14:textId="2F13C9E3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519F45B" w14:textId="54DAFA77" w:rsidR="004D11E6" w:rsidRPr="00A1010E" w:rsidRDefault="00A93BDF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3BDF">
              <w:rPr>
                <w:rFonts w:ascii="Angsana New" w:hAnsi="Angsana New" w:hint="cs"/>
                <w:sz w:val="30"/>
                <w:szCs w:val="30"/>
              </w:rPr>
              <w:t>1</w:t>
            </w:r>
            <w:r w:rsidR="004D11E6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</w:t>
            </w:r>
            <w:r w:rsidR="007B66B5">
              <w:rPr>
                <w:rFonts w:ascii="Angsana New" w:hAnsi="Angsana New"/>
                <w:sz w:val="30"/>
                <w:szCs w:val="30"/>
              </w:rPr>
              <w:t xml:space="preserve"> 2562</w:t>
            </w:r>
          </w:p>
        </w:tc>
      </w:tr>
      <w:tr w:rsidR="004D11E6" w:rsidRPr="00A1010E" w14:paraId="5A8A55D8" w14:textId="77777777" w:rsidTr="003D1E93">
        <w:trPr>
          <w:tblHeader/>
        </w:trPr>
        <w:tc>
          <w:tcPr>
            <w:tcW w:w="2700" w:type="dxa"/>
          </w:tcPr>
          <w:p w14:paraId="7D21A540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ECD854F" w14:textId="4F35EC86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7D7FE151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gridSpan w:val="2"/>
          </w:tcPr>
          <w:p w14:paraId="2DF3D46B" w14:textId="37C73A28" w:rsidR="004D11E6" w:rsidRPr="00ED349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สามเดือน</w:t>
            </w:r>
          </w:p>
        </w:tc>
        <w:tc>
          <w:tcPr>
            <w:tcW w:w="264" w:type="dxa"/>
          </w:tcPr>
          <w:p w14:paraId="7E28C73D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7D705C1A" w14:textId="2B256D74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4D11E6" w:rsidRPr="00A1010E" w14:paraId="2937EC9E" w14:textId="77777777" w:rsidTr="003D1E93">
        <w:trPr>
          <w:tblHeader/>
        </w:trPr>
        <w:tc>
          <w:tcPr>
            <w:tcW w:w="2700" w:type="dxa"/>
          </w:tcPr>
          <w:p w14:paraId="269BA1AC" w14:textId="77777777" w:rsidR="004D11E6" w:rsidRPr="007A2539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3B960220" w14:textId="73DB39EC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04DC59C6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6" w:type="dxa"/>
            <w:gridSpan w:val="2"/>
          </w:tcPr>
          <w:p w14:paraId="4774888C" w14:textId="475C79B6" w:rsidR="004D11E6" w:rsidRPr="00A4274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64" w:type="dxa"/>
          </w:tcPr>
          <w:p w14:paraId="1800ACD0" w14:textId="76CD925A" w:rsidR="004D11E6" w:rsidRPr="00A4274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46CB3BC" w14:textId="0AA6E8BD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</w:p>
        </w:tc>
      </w:tr>
      <w:tr w:rsidR="004D11E6" w:rsidRPr="00194080" w14:paraId="7383E5A6" w14:textId="77777777" w:rsidTr="003D1E93">
        <w:trPr>
          <w:tblHeader/>
        </w:trPr>
        <w:tc>
          <w:tcPr>
            <w:tcW w:w="2700" w:type="dxa"/>
          </w:tcPr>
          <w:p w14:paraId="617D4183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472FCF" w14:textId="219E6FF7" w:rsidR="004D11E6" w:rsidRPr="00194080" w:rsidRDefault="004D11E6" w:rsidP="004D11E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01DD48" w14:textId="77777777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92FF21" w14:textId="0D1094A2" w:rsidR="004D11E6" w:rsidRPr="00194080" w:rsidRDefault="004D11E6" w:rsidP="004D11E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943EEE" w14:textId="77777777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95ED783" w14:textId="7108D674" w:rsidR="004D11E6" w:rsidRPr="0019408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43526503" w14:textId="6CF26022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782" w:type="dxa"/>
          </w:tcPr>
          <w:p w14:paraId="4AF9FDA1" w14:textId="5B89EADB" w:rsidR="004D11E6" w:rsidRPr="00194080" w:rsidRDefault="00A93BDF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3BDF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90B7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="00E90B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3BD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4D11E6" w:rsidRPr="00AB351F" w14:paraId="35005F95" w14:textId="77777777" w:rsidTr="003D1E93">
        <w:trPr>
          <w:tblHeader/>
        </w:trPr>
        <w:tc>
          <w:tcPr>
            <w:tcW w:w="2700" w:type="dxa"/>
          </w:tcPr>
          <w:p w14:paraId="3DF40F26" w14:textId="77777777" w:rsidR="004D11E6" w:rsidRPr="00095930" w:rsidRDefault="004D11E6" w:rsidP="004D11E6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912" w:type="dxa"/>
            <w:gridSpan w:val="8"/>
          </w:tcPr>
          <w:p w14:paraId="56F5F68D" w14:textId="733EDC71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11E6" w:rsidRPr="00095930" w14:paraId="75E13953" w14:textId="77777777" w:rsidTr="003D1E93">
        <w:tc>
          <w:tcPr>
            <w:tcW w:w="2700" w:type="dxa"/>
          </w:tcPr>
          <w:p w14:paraId="6A5FA13B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71B946EC" w14:textId="2EE31739" w:rsidR="004D11E6" w:rsidRPr="00095930" w:rsidRDefault="004D11E6" w:rsidP="004D11E6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BE2BA8D" w14:textId="77777777" w:rsidR="004D11E6" w:rsidRPr="00095930" w:rsidRDefault="004D11E6" w:rsidP="004D11E6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60" w:type="dxa"/>
          </w:tcPr>
          <w:p w14:paraId="741BA5EF" w14:textId="77777777" w:rsidR="004D11E6" w:rsidRPr="0009593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75"/>
              </w:tabs>
              <w:spacing w:line="220" w:lineRule="exact"/>
              <w:ind w:right="-10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819AC1" w14:textId="77777777" w:rsidR="004D11E6" w:rsidRPr="00095930" w:rsidRDefault="004D11E6" w:rsidP="004D11E6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0" w:type="dxa"/>
          </w:tcPr>
          <w:p w14:paraId="6123FB4E" w14:textId="6D0C5764" w:rsidR="004D11E6" w:rsidRPr="00095930" w:rsidRDefault="004D11E6" w:rsidP="004D11E6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63B9C59F" w14:textId="0A57B0BD" w:rsidR="004D11E6" w:rsidRPr="00095930" w:rsidRDefault="004D11E6" w:rsidP="004D11E6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14:paraId="34BDF15C" w14:textId="77777777" w:rsidR="004D11E6" w:rsidRPr="00095930" w:rsidRDefault="004D11E6" w:rsidP="004D11E6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11E6" w:rsidRPr="00445D4E" w14:paraId="6051419C" w14:textId="77777777" w:rsidTr="003D1E93">
        <w:tc>
          <w:tcPr>
            <w:tcW w:w="2700" w:type="dxa"/>
          </w:tcPr>
          <w:p w14:paraId="2339A6DC" w14:textId="5A26A86F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75C311E5" w14:textId="353F5164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57928570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15EE48" w14:textId="4B0C701F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626</w:t>
            </w:r>
          </w:p>
        </w:tc>
        <w:tc>
          <w:tcPr>
            <w:tcW w:w="270" w:type="dxa"/>
          </w:tcPr>
          <w:p w14:paraId="59C577B2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E02FD0" w14:textId="6B07470D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345</w:t>
            </w:r>
          </w:p>
        </w:tc>
        <w:tc>
          <w:tcPr>
            <w:tcW w:w="270" w:type="dxa"/>
            <w:gridSpan w:val="2"/>
          </w:tcPr>
          <w:p w14:paraId="03631CC6" w14:textId="3C6CC5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EA08D16" w14:textId="5C74E7C0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626</w:t>
            </w:r>
          </w:p>
        </w:tc>
      </w:tr>
      <w:tr w:rsidR="004D11E6" w:rsidRPr="00445D4E" w14:paraId="7AD6DE38" w14:textId="77777777" w:rsidTr="003D1E93">
        <w:tc>
          <w:tcPr>
            <w:tcW w:w="2700" w:type="dxa"/>
          </w:tcPr>
          <w:p w14:paraId="33EEC12B" w14:textId="73ABCEF1" w:rsidR="004D11E6" w:rsidRPr="00445D4E" w:rsidRDefault="004D11E6" w:rsidP="00E9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350" w:type="dxa"/>
          </w:tcPr>
          <w:p w14:paraId="69755EDE" w14:textId="6DF36E2B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656</w:t>
            </w:r>
          </w:p>
        </w:tc>
        <w:tc>
          <w:tcPr>
            <w:tcW w:w="270" w:type="dxa"/>
          </w:tcPr>
          <w:p w14:paraId="56C55917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F7BD84" w14:textId="1A316BB3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3B58A00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DF262BB" w14:textId="26EAAB5E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656</w:t>
            </w:r>
          </w:p>
        </w:tc>
        <w:tc>
          <w:tcPr>
            <w:tcW w:w="270" w:type="dxa"/>
            <w:gridSpan w:val="2"/>
          </w:tcPr>
          <w:p w14:paraId="1A2E5BF4" w14:textId="3A970046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F8A61CC" w14:textId="394B4A9A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946</w:t>
            </w:r>
          </w:p>
        </w:tc>
      </w:tr>
      <w:tr w:rsidR="004D11E6" w:rsidRPr="00445D4E" w14:paraId="188262FE" w14:textId="77777777" w:rsidTr="003D1E93">
        <w:tc>
          <w:tcPr>
            <w:tcW w:w="2700" w:type="dxa"/>
          </w:tcPr>
          <w:p w14:paraId="00D8083E" w14:textId="2EC47CED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AC0D091" w14:textId="15951324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520E44A9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6CE1B0" w14:textId="6B18BC02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671</w:t>
            </w:r>
          </w:p>
        </w:tc>
        <w:tc>
          <w:tcPr>
            <w:tcW w:w="270" w:type="dxa"/>
          </w:tcPr>
          <w:p w14:paraId="1F8A20FC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1194C52" w14:textId="4FB66C7B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270" w:type="dxa"/>
            <w:gridSpan w:val="2"/>
          </w:tcPr>
          <w:p w14:paraId="541ACBB1" w14:textId="66C28FF3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3052C54" w14:textId="05C6D150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671</w:t>
            </w:r>
          </w:p>
        </w:tc>
      </w:tr>
      <w:tr w:rsidR="004D11E6" w:rsidRPr="00445D4E" w14:paraId="16021F16" w14:textId="77777777" w:rsidTr="003D1E93">
        <w:tc>
          <w:tcPr>
            <w:tcW w:w="2700" w:type="dxa"/>
          </w:tcPr>
          <w:p w14:paraId="284ED57D" w14:textId="77777777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7360F1C0" w14:textId="5CF130B1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173</w:t>
            </w:r>
          </w:p>
        </w:tc>
        <w:tc>
          <w:tcPr>
            <w:tcW w:w="270" w:type="dxa"/>
          </w:tcPr>
          <w:p w14:paraId="69274EAE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0253D6" w14:textId="2D896E91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1867C41C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D8B087D" w14:textId="2D8B02EE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173</w:t>
            </w:r>
          </w:p>
        </w:tc>
        <w:tc>
          <w:tcPr>
            <w:tcW w:w="270" w:type="dxa"/>
            <w:gridSpan w:val="2"/>
          </w:tcPr>
          <w:p w14:paraId="0856FE6E" w14:textId="5291C6F8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C03B9F7" w14:textId="5E1F85A8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804</w:t>
            </w:r>
          </w:p>
        </w:tc>
      </w:tr>
      <w:tr w:rsidR="004D11E6" w:rsidRPr="00445D4E" w14:paraId="1B810DFD" w14:textId="77777777" w:rsidTr="003D1E93">
        <w:tc>
          <w:tcPr>
            <w:tcW w:w="2700" w:type="dxa"/>
          </w:tcPr>
          <w:p w14:paraId="34F46BED" w14:textId="4774A472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1FDD35E5" w14:textId="27B5754C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636</w:t>
            </w:r>
          </w:p>
        </w:tc>
        <w:tc>
          <w:tcPr>
            <w:tcW w:w="270" w:type="dxa"/>
          </w:tcPr>
          <w:p w14:paraId="04696105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BBB396" w14:textId="03403E49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685</w:t>
            </w:r>
          </w:p>
        </w:tc>
        <w:tc>
          <w:tcPr>
            <w:tcW w:w="270" w:type="dxa"/>
          </w:tcPr>
          <w:p w14:paraId="77B815D4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1A5759E" w14:textId="0014E759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636</w:t>
            </w:r>
          </w:p>
        </w:tc>
        <w:tc>
          <w:tcPr>
            <w:tcW w:w="270" w:type="dxa"/>
            <w:gridSpan w:val="2"/>
          </w:tcPr>
          <w:p w14:paraId="10E5793B" w14:textId="19D16892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E6889F3" w14:textId="2F24107D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685</w:t>
            </w:r>
          </w:p>
        </w:tc>
      </w:tr>
      <w:tr w:rsidR="004D11E6" w:rsidRPr="00445D4E" w14:paraId="01CA1A69" w14:textId="77777777" w:rsidTr="003D1E93">
        <w:tc>
          <w:tcPr>
            <w:tcW w:w="2700" w:type="dxa"/>
          </w:tcPr>
          <w:p w14:paraId="44EFB307" w14:textId="77777777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B3EBF6" w14:textId="77777777" w:rsidR="004D11E6" w:rsidRPr="00557BF3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6FFCBC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3F6CE6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17AAA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10B8DB3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347B983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1A493E1" w14:textId="77777777" w:rsidR="004D11E6" w:rsidRPr="00557BF3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505B0215" w14:textId="77777777" w:rsidTr="003D1E93">
        <w:tc>
          <w:tcPr>
            <w:tcW w:w="2700" w:type="dxa"/>
          </w:tcPr>
          <w:p w14:paraId="268B8E14" w14:textId="4710AAAF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52D66CB5" w14:textId="1739A0F5" w:rsidR="004D11E6" w:rsidRPr="00C36A98" w:rsidRDefault="004D11E6" w:rsidP="00485E0F">
            <w:pPr>
              <w:tabs>
                <w:tab w:val="decimal" w:pos="864"/>
                <w:tab w:val="decimal" w:pos="1065"/>
              </w:tabs>
              <w:spacing w:line="22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5349F" w14:textId="77777777" w:rsidR="004D11E6" w:rsidRPr="00C36A98" w:rsidRDefault="004D11E6" w:rsidP="004D11E6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53907B92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F135E4" w14:textId="77777777" w:rsidR="004D11E6" w:rsidRPr="00C36A98" w:rsidRDefault="004D11E6" w:rsidP="004D11E6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F87C713" w14:textId="78089962" w:rsidR="004D11E6" w:rsidRPr="00C36A98" w:rsidRDefault="004D11E6" w:rsidP="004D11E6">
            <w:pPr>
              <w:tabs>
                <w:tab w:val="decimal" w:pos="14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E178A3" w14:textId="20581E1B" w:rsidR="004D11E6" w:rsidRPr="00C36A98" w:rsidRDefault="004D11E6" w:rsidP="004D11E6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778CCF0" w14:textId="77777777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51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0C6C88BC" w14:textId="77777777" w:rsidTr="003D1E93">
        <w:tc>
          <w:tcPr>
            <w:tcW w:w="2700" w:type="dxa"/>
          </w:tcPr>
          <w:p w14:paraId="563F71E5" w14:textId="05953980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5B014059" w14:textId="525AEB7D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A0E6E39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A75D04" w14:textId="183C9083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2055873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0DFC4F5" w14:textId="43838D70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</w:p>
        </w:tc>
        <w:tc>
          <w:tcPr>
            <w:tcW w:w="270" w:type="dxa"/>
            <w:gridSpan w:val="2"/>
          </w:tcPr>
          <w:p w14:paraId="0DA85A44" w14:textId="46ED18DE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4E5BC10" w14:textId="7306AF4A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4D11E6" w:rsidRPr="00445D4E" w14:paraId="40BC3DEF" w14:textId="77777777" w:rsidTr="003D1E93">
        <w:tc>
          <w:tcPr>
            <w:tcW w:w="2700" w:type="dxa"/>
          </w:tcPr>
          <w:p w14:paraId="2D0292E6" w14:textId="3D44D7ED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56CA5181" w14:textId="1A91F6C5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AA59470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C469C" w14:textId="721AE269" w:rsidR="004D11E6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BFB5C56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D4739B" w14:textId="37B186BA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018</w:t>
            </w:r>
          </w:p>
        </w:tc>
        <w:tc>
          <w:tcPr>
            <w:tcW w:w="270" w:type="dxa"/>
            <w:gridSpan w:val="2"/>
          </w:tcPr>
          <w:p w14:paraId="7C6D91CE" w14:textId="7393A95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27F8273" w14:textId="7178621C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</w:p>
        </w:tc>
      </w:tr>
      <w:tr w:rsidR="004D11E6" w:rsidRPr="00445D4E" w14:paraId="00BD7EBF" w14:textId="77777777" w:rsidTr="003D1E93">
        <w:tc>
          <w:tcPr>
            <w:tcW w:w="2700" w:type="dxa"/>
          </w:tcPr>
          <w:p w14:paraId="4AD3071C" w14:textId="0B38E90D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1CC4ACAB" w14:textId="0B853479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4020DA63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66DFA1" w14:textId="2AA4573B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201</w:t>
            </w:r>
          </w:p>
        </w:tc>
        <w:tc>
          <w:tcPr>
            <w:tcW w:w="270" w:type="dxa"/>
          </w:tcPr>
          <w:p w14:paraId="27CF98FF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D7CB947" w14:textId="39167B6B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171</w:t>
            </w:r>
          </w:p>
        </w:tc>
        <w:tc>
          <w:tcPr>
            <w:tcW w:w="270" w:type="dxa"/>
            <w:gridSpan w:val="2"/>
          </w:tcPr>
          <w:p w14:paraId="509E1142" w14:textId="2B63C4AC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B08EEC9" w14:textId="6156F88D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201</w:t>
            </w:r>
          </w:p>
        </w:tc>
      </w:tr>
      <w:tr w:rsidR="004D11E6" w:rsidRPr="00445D4E" w14:paraId="2997D4B1" w14:textId="77777777" w:rsidTr="003D1E93">
        <w:tc>
          <w:tcPr>
            <w:tcW w:w="2700" w:type="dxa"/>
          </w:tcPr>
          <w:p w14:paraId="6093B485" w14:textId="7E8466D1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1D813899" w14:textId="468331C7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676</w:t>
            </w:r>
          </w:p>
        </w:tc>
        <w:tc>
          <w:tcPr>
            <w:tcW w:w="270" w:type="dxa"/>
          </w:tcPr>
          <w:p w14:paraId="0164F6BD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5A6A22" w14:textId="4EB45C45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7C50F85D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ACAECF" w14:textId="79E591BA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676</w:t>
            </w:r>
          </w:p>
        </w:tc>
        <w:tc>
          <w:tcPr>
            <w:tcW w:w="270" w:type="dxa"/>
            <w:gridSpan w:val="2"/>
          </w:tcPr>
          <w:p w14:paraId="3CA65A0B" w14:textId="24DCAB84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4D9261C" w14:textId="1358FF0A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</w:tr>
      <w:tr w:rsidR="004D11E6" w:rsidRPr="00445D4E" w14:paraId="1769A5F1" w14:textId="77777777" w:rsidTr="003D1E93">
        <w:tc>
          <w:tcPr>
            <w:tcW w:w="2700" w:type="dxa"/>
          </w:tcPr>
          <w:p w14:paraId="29228D6B" w14:textId="77777777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97F9FE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5E60FD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BB89F9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A8FAE9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7AE943C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79A89A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945D783" w14:textId="77777777" w:rsidR="004D11E6" w:rsidRPr="00557BF3" w:rsidRDefault="004D11E6" w:rsidP="00C93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0FCDAD7D" w14:textId="77777777" w:rsidTr="003D1E93">
        <w:tc>
          <w:tcPr>
            <w:tcW w:w="2700" w:type="dxa"/>
          </w:tcPr>
          <w:p w14:paraId="5B6F2F95" w14:textId="77777777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3813D38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6823C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A8EF910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F5964D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9410B7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452295B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F09389D" w14:textId="77777777" w:rsidR="004D11E6" w:rsidRPr="00557BF3" w:rsidRDefault="004D11E6" w:rsidP="00C93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772EAA1B" w14:textId="77777777" w:rsidTr="003D1E93">
        <w:tc>
          <w:tcPr>
            <w:tcW w:w="2700" w:type="dxa"/>
          </w:tcPr>
          <w:p w14:paraId="13F26ECD" w14:textId="77777777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916039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55BED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44582F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F7C8AE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DAB199" w14:textId="77777777" w:rsidR="004D11E6" w:rsidRPr="00557BF3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DC1420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37FCC56D" w14:textId="77777777" w:rsidR="004D11E6" w:rsidRPr="00557BF3" w:rsidRDefault="004D11E6" w:rsidP="00C93A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7FDAD4D2" w14:textId="77777777" w:rsidTr="003D1E93">
        <w:tc>
          <w:tcPr>
            <w:tcW w:w="2700" w:type="dxa"/>
          </w:tcPr>
          <w:p w14:paraId="3F53FD73" w14:textId="5E386482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142EF088" w14:textId="77777777" w:rsidR="004D11E6" w:rsidRPr="004B0E97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CE5D62" w14:textId="77777777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E1597B" w14:textId="77777777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26F23" w14:textId="77777777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F0578DF" w14:textId="41040577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32BE91" w14:textId="63F166E6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02328A4" w14:textId="77777777" w:rsidR="004D11E6" w:rsidRPr="004B0E97" w:rsidRDefault="004D11E6" w:rsidP="007B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  <w:tab w:val="decimal" w:pos="16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57725615" w14:textId="77777777" w:rsidTr="003D1E93">
        <w:tc>
          <w:tcPr>
            <w:tcW w:w="2700" w:type="dxa"/>
          </w:tcPr>
          <w:p w14:paraId="092373CE" w14:textId="7E525722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301E4E86" w14:textId="1063B621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609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462</w:t>
            </w:r>
          </w:p>
        </w:tc>
        <w:tc>
          <w:tcPr>
            <w:tcW w:w="270" w:type="dxa"/>
          </w:tcPr>
          <w:p w14:paraId="15B7365C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AD2C6F" w14:textId="5687C890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6E6CE9B7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59A700" w14:textId="7BB0B661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609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462</w:t>
            </w:r>
          </w:p>
        </w:tc>
        <w:tc>
          <w:tcPr>
            <w:tcW w:w="270" w:type="dxa"/>
            <w:gridSpan w:val="2"/>
          </w:tcPr>
          <w:p w14:paraId="7E8E5CF6" w14:textId="4FFACB64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2418AAF" w14:textId="659D6DBC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470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819</w:t>
            </w:r>
          </w:p>
        </w:tc>
      </w:tr>
      <w:tr w:rsidR="004D11E6" w:rsidRPr="00445D4E" w14:paraId="505C7E82" w14:textId="77777777" w:rsidTr="003D1E93">
        <w:tc>
          <w:tcPr>
            <w:tcW w:w="2700" w:type="dxa"/>
          </w:tcPr>
          <w:p w14:paraId="585D3CDE" w14:textId="7B1C6DB3" w:rsidR="004D11E6" w:rsidRPr="00445D4E" w:rsidRDefault="004D11E6" w:rsidP="00860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0BF4F74E" w14:textId="5C5986C5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225</w:t>
            </w:r>
          </w:p>
        </w:tc>
        <w:tc>
          <w:tcPr>
            <w:tcW w:w="270" w:type="dxa"/>
          </w:tcPr>
          <w:p w14:paraId="4FC018F7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8AAD53" w14:textId="6E7A68B0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175</w:t>
            </w:r>
          </w:p>
        </w:tc>
        <w:tc>
          <w:tcPr>
            <w:tcW w:w="270" w:type="dxa"/>
          </w:tcPr>
          <w:p w14:paraId="6877FA26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1D6DC9E" w14:textId="5097D083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225</w:t>
            </w:r>
          </w:p>
        </w:tc>
        <w:tc>
          <w:tcPr>
            <w:tcW w:w="270" w:type="dxa"/>
            <w:gridSpan w:val="2"/>
          </w:tcPr>
          <w:p w14:paraId="3E280AB7" w14:textId="01688584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B10D8DD" w14:textId="03395936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175</w:t>
            </w:r>
          </w:p>
        </w:tc>
      </w:tr>
      <w:tr w:rsidR="004D11E6" w:rsidRPr="00445D4E" w14:paraId="57BC6565" w14:textId="77777777" w:rsidTr="003D1E93">
        <w:tc>
          <w:tcPr>
            <w:tcW w:w="2700" w:type="dxa"/>
          </w:tcPr>
          <w:p w14:paraId="076E348C" w14:textId="5462CAC7" w:rsidR="004D11E6" w:rsidRPr="00445D4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29E280E1" w14:textId="3ACBDDB3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30"/>
                <w:szCs w:val="30"/>
              </w:rPr>
              <w:t>691</w:t>
            </w:r>
          </w:p>
        </w:tc>
        <w:tc>
          <w:tcPr>
            <w:tcW w:w="270" w:type="dxa"/>
          </w:tcPr>
          <w:p w14:paraId="7176FD0B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D68FDF" w14:textId="2ABE7F59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657</w:t>
            </w:r>
          </w:p>
        </w:tc>
        <w:tc>
          <w:tcPr>
            <w:tcW w:w="270" w:type="dxa"/>
          </w:tcPr>
          <w:p w14:paraId="53855AE0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3E3A920" w14:textId="6C8409DE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30"/>
                <w:szCs w:val="30"/>
              </w:rPr>
              <w:t>691</w:t>
            </w:r>
          </w:p>
        </w:tc>
        <w:tc>
          <w:tcPr>
            <w:tcW w:w="270" w:type="dxa"/>
            <w:gridSpan w:val="2"/>
          </w:tcPr>
          <w:p w14:paraId="4E5A4809" w14:textId="4ADA4DB3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0EAB8B2" w14:textId="6B51FB21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657</w:t>
            </w:r>
          </w:p>
        </w:tc>
      </w:tr>
      <w:tr w:rsidR="004D11E6" w:rsidRPr="00445D4E" w14:paraId="2CF89077" w14:textId="77777777" w:rsidTr="003D1E93">
        <w:tc>
          <w:tcPr>
            <w:tcW w:w="2700" w:type="dxa"/>
          </w:tcPr>
          <w:p w14:paraId="718AC0A2" w14:textId="252006A9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730D0B19" w14:textId="0B90E9F2" w:rsidR="004D11E6" w:rsidRPr="00C36A98" w:rsidRDefault="004D11E6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6FAED9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93A2E9" w14:textId="6652637A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944</w:t>
            </w:r>
          </w:p>
        </w:tc>
        <w:tc>
          <w:tcPr>
            <w:tcW w:w="270" w:type="dxa"/>
          </w:tcPr>
          <w:p w14:paraId="0F7D502D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8A11C5B" w14:textId="2A6D9BAD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BDD8395" w14:textId="3FDC11BB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581BB3B" w14:textId="1FAA383A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944</w:t>
            </w:r>
          </w:p>
        </w:tc>
      </w:tr>
      <w:tr w:rsidR="004D11E6" w:rsidRPr="00445D4E" w14:paraId="62069E8B" w14:textId="77777777" w:rsidTr="003D1E93">
        <w:tc>
          <w:tcPr>
            <w:tcW w:w="2700" w:type="dxa"/>
          </w:tcPr>
          <w:p w14:paraId="56CAEA63" w14:textId="0F0BDADE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418ECAE8" w14:textId="55764B33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586</w:t>
            </w:r>
          </w:p>
        </w:tc>
        <w:tc>
          <w:tcPr>
            <w:tcW w:w="270" w:type="dxa"/>
          </w:tcPr>
          <w:p w14:paraId="1E0AF230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9CEFD" w14:textId="3FD6BBF7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338FD524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1A5CBBD" w14:textId="62499C41" w:rsidR="004D11E6" w:rsidRPr="00C36A98" w:rsidRDefault="004D11E6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586</w:t>
            </w:r>
          </w:p>
        </w:tc>
        <w:tc>
          <w:tcPr>
            <w:tcW w:w="270" w:type="dxa"/>
            <w:gridSpan w:val="2"/>
          </w:tcPr>
          <w:p w14:paraId="1E86988D" w14:textId="57C9BEB3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B67391C" w14:textId="46A4245A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771</w:t>
            </w:r>
          </w:p>
        </w:tc>
      </w:tr>
      <w:tr w:rsidR="004D11E6" w:rsidRPr="00445D4E" w14:paraId="45B85A58" w14:textId="77777777" w:rsidTr="003D1E93">
        <w:tc>
          <w:tcPr>
            <w:tcW w:w="2700" w:type="dxa"/>
          </w:tcPr>
          <w:p w14:paraId="32FD1D41" w14:textId="1C9D1F0C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33580986" w14:textId="70B438E6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53723B63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5D1968" w14:textId="59A51A53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292</w:t>
            </w:r>
          </w:p>
        </w:tc>
        <w:tc>
          <w:tcPr>
            <w:tcW w:w="270" w:type="dxa"/>
          </w:tcPr>
          <w:p w14:paraId="3CA132A4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2EF3708" w14:textId="6558BF69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792</w:t>
            </w:r>
          </w:p>
        </w:tc>
        <w:tc>
          <w:tcPr>
            <w:tcW w:w="270" w:type="dxa"/>
            <w:gridSpan w:val="2"/>
          </w:tcPr>
          <w:p w14:paraId="6EA49FD1" w14:textId="00861563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745A42D" w14:textId="50405538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292</w:t>
            </w:r>
          </w:p>
        </w:tc>
      </w:tr>
      <w:tr w:rsidR="004D11E6" w:rsidRPr="00445D4E" w14:paraId="2E9952C4" w14:textId="77777777" w:rsidTr="003D1E93">
        <w:tc>
          <w:tcPr>
            <w:tcW w:w="2700" w:type="dxa"/>
          </w:tcPr>
          <w:p w14:paraId="4C6EAF85" w14:textId="7F0A4AF7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4D505B14" w14:textId="6AA6ED9E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716</w:t>
            </w:r>
          </w:p>
        </w:tc>
        <w:tc>
          <w:tcPr>
            <w:tcW w:w="270" w:type="dxa"/>
          </w:tcPr>
          <w:p w14:paraId="1EC2FF56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A3D64" w14:textId="58EE7B09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882</w:t>
            </w:r>
          </w:p>
        </w:tc>
        <w:tc>
          <w:tcPr>
            <w:tcW w:w="270" w:type="dxa"/>
          </w:tcPr>
          <w:p w14:paraId="6D4CF8D9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76D5BB" w14:textId="33ACD075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716</w:t>
            </w:r>
          </w:p>
        </w:tc>
        <w:tc>
          <w:tcPr>
            <w:tcW w:w="270" w:type="dxa"/>
            <w:gridSpan w:val="2"/>
          </w:tcPr>
          <w:p w14:paraId="1EA1F32E" w14:textId="1E1EED00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36FAEFF" w14:textId="5A3E268D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882</w:t>
            </w:r>
          </w:p>
        </w:tc>
      </w:tr>
      <w:tr w:rsidR="004D11E6" w:rsidRPr="00445D4E" w14:paraId="7C067A71" w14:textId="77777777" w:rsidTr="003D1E93">
        <w:tc>
          <w:tcPr>
            <w:tcW w:w="2700" w:type="dxa"/>
          </w:tcPr>
          <w:p w14:paraId="5A95BCEA" w14:textId="77777777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D7D4C20" w14:textId="77777777" w:rsidR="004D11E6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DE4FC7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A74B34" w14:textId="77777777" w:rsidR="004D11E6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FCCF6C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EAE51A7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07F5153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F5FDF4D" w14:textId="77777777" w:rsidR="004D11E6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D11E6" w:rsidRPr="00445D4E" w14:paraId="7FA23760" w14:textId="77777777" w:rsidTr="003D1E93">
        <w:tc>
          <w:tcPr>
            <w:tcW w:w="2700" w:type="dxa"/>
          </w:tcPr>
          <w:p w14:paraId="22BC0609" w14:textId="2610597E" w:rsidR="004D11E6" w:rsidRDefault="004D11E6" w:rsidP="00E9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3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350" w:type="dxa"/>
          </w:tcPr>
          <w:p w14:paraId="224048D5" w14:textId="5694CA87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736EAC0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D87349" w14:textId="6B6153C7" w:rsidR="004D11E6" w:rsidRPr="00C36A98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64EB4155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70F402A" w14:textId="681316EB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  <w:tc>
          <w:tcPr>
            <w:tcW w:w="270" w:type="dxa"/>
            <w:gridSpan w:val="2"/>
          </w:tcPr>
          <w:p w14:paraId="7ACB7F73" w14:textId="20F23606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04EF1E1" w14:textId="596D5835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</w:tr>
      <w:tr w:rsidR="004D11E6" w:rsidRPr="00445D4E" w14:paraId="1E0C313A" w14:textId="77777777" w:rsidTr="003D1E93">
        <w:tc>
          <w:tcPr>
            <w:tcW w:w="2700" w:type="dxa"/>
          </w:tcPr>
          <w:p w14:paraId="0D335AA2" w14:textId="45443D15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28BCF7" w14:textId="49EE0498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E6077A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AB9B28F" w14:textId="14B068ED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75D9B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F6E3A5F" w14:textId="30364E52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03C642" w14:textId="6F1D3B06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572BEBE" w14:textId="4EB60BB6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41F66918" w14:textId="77777777" w:rsidTr="003D1E93">
        <w:tc>
          <w:tcPr>
            <w:tcW w:w="2700" w:type="dxa"/>
          </w:tcPr>
          <w:p w14:paraId="54C94C5F" w14:textId="38EC2720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4983AB3B" w14:textId="77777777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4CE4A7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FECBBED" w14:textId="2DAAC415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F362C" w14:textId="7777777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79230A" w14:textId="4E7ED787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7F24419" w14:textId="52C22102" w:rsidR="004D11E6" w:rsidRPr="00C36A98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EA7445D" w14:textId="1091B839" w:rsidR="004D11E6" w:rsidRPr="00C36A98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19C2C13F" w14:textId="77777777" w:rsidTr="003D1E93">
        <w:tc>
          <w:tcPr>
            <w:tcW w:w="2700" w:type="dxa"/>
            <w:shd w:val="clear" w:color="auto" w:fill="auto"/>
          </w:tcPr>
          <w:p w14:paraId="252A983C" w14:textId="5266647C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6E1EF974" w14:textId="7F7748FB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54D82B" w14:textId="77777777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F5BB5F" w14:textId="5E445F00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63BE4A" w14:textId="77777777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A75A18F" w14:textId="0F6E37EA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7821E581" w14:textId="4E422441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</w:tcPr>
          <w:p w14:paraId="6A85600D" w14:textId="19EAC2EB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D11E6" w:rsidRPr="00445D4E" w14:paraId="388CDDDB" w14:textId="77777777" w:rsidTr="003D1E93">
        <w:tc>
          <w:tcPr>
            <w:tcW w:w="2700" w:type="dxa"/>
            <w:shd w:val="clear" w:color="auto" w:fill="auto"/>
          </w:tcPr>
          <w:p w14:paraId="06DA9143" w14:textId="5D89232F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0358E9" w14:textId="47BA5B74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541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76A482" w14:textId="77777777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91DC1B" w14:textId="67D1C682" w:rsidR="004D11E6" w:rsidRPr="00292C8B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302</w:t>
            </w:r>
          </w:p>
        </w:tc>
        <w:tc>
          <w:tcPr>
            <w:tcW w:w="270" w:type="dxa"/>
            <w:vAlign w:val="bottom"/>
          </w:tcPr>
          <w:p w14:paraId="4FA1D2FB" w14:textId="77777777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0F0A3563" w14:textId="3C427E6F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541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5B5B938" w14:textId="6DC3E3E2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578F8923" w14:textId="60A1E596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302</w:t>
            </w:r>
          </w:p>
        </w:tc>
      </w:tr>
      <w:tr w:rsidR="004D11E6" w:rsidRPr="00445D4E" w14:paraId="2CB75340" w14:textId="77777777" w:rsidTr="003D1E93">
        <w:tc>
          <w:tcPr>
            <w:tcW w:w="2700" w:type="dxa"/>
            <w:shd w:val="clear" w:color="auto" w:fill="auto"/>
          </w:tcPr>
          <w:p w14:paraId="654DEB9E" w14:textId="4FA1E20D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954E689" w14:textId="010985EA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91D0351" w14:textId="77777777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915037A" w14:textId="25D460DE" w:rsidR="004D11E6" w:rsidRPr="00292C8B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29411108" w14:textId="77777777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FF4C790" w14:textId="6F9DEDFB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6336358" w14:textId="15AEDA2E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6C7702E7" w14:textId="09EDB1F2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</w:tr>
      <w:tr w:rsidR="004D11E6" w:rsidRPr="00445D4E" w14:paraId="3F39202F" w14:textId="77777777" w:rsidTr="003D1E93">
        <w:tc>
          <w:tcPr>
            <w:tcW w:w="2700" w:type="dxa"/>
            <w:shd w:val="clear" w:color="auto" w:fill="auto"/>
          </w:tcPr>
          <w:p w14:paraId="4D254E5A" w14:textId="2B916A41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3BAD0F" w14:textId="7918D7E4" w:rsidR="004D11E6" w:rsidRPr="00292C8B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</w:t>
            </w:r>
            <w:r w:rsidRPr="00DE63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2B6AF48A" w14:textId="77777777" w:rsidR="004D11E6" w:rsidRPr="00292C8B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340EAD" w14:textId="680496F1" w:rsidR="004D11E6" w:rsidRPr="004D7EA2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270" w:type="dxa"/>
          </w:tcPr>
          <w:p w14:paraId="1D4578E3" w14:textId="77777777" w:rsidR="004D11E6" w:rsidRPr="004D7EA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C7C4277" w14:textId="2AEC9306" w:rsidR="004D11E6" w:rsidRPr="004D7EA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523D3B3" w14:textId="1C98C9A3" w:rsidR="004D11E6" w:rsidRPr="004D7EA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D2D21" w14:textId="3D0BFF47" w:rsidR="004D11E6" w:rsidRPr="004D7EA2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428</w:t>
            </w:r>
          </w:p>
        </w:tc>
      </w:tr>
    </w:tbl>
    <w:p w14:paraId="42BCA332" w14:textId="77777777" w:rsidR="004D11E6" w:rsidRDefault="004D11E6">
      <w:r>
        <w:br w:type="page"/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98"/>
        <w:gridCol w:w="1350"/>
        <w:gridCol w:w="270"/>
        <w:gridCol w:w="1260"/>
        <w:gridCol w:w="270"/>
        <w:gridCol w:w="1711"/>
        <w:gridCol w:w="264"/>
        <w:gridCol w:w="7"/>
        <w:gridCol w:w="1782"/>
      </w:tblGrid>
      <w:tr w:rsidR="00C70421" w:rsidRPr="00AB351F" w14:paraId="1B944C8E" w14:textId="77777777" w:rsidTr="003D1E93">
        <w:trPr>
          <w:tblHeader/>
        </w:trPr>
        <w:tc>
          <w:tcPr>
            <w:tcW w:w="2698" w:type="dxa"/>
          </w:tcPr>
          <w:p w14:paraId="0C92AE4B" w14:textId="01B2C859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2351D94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CA8A7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764" w:type="dxa"/>
            <w:gridSpan w:val="4"/>
          </w:tcPr>
          <w:p w14:paraId="329F1278" w14:textId="77777777" w:rsidR="00C70421" w:rsidRPr="004B57E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11E6" w:rsidRPr="00AB351F" w14:paraId="01A109E5" w14:textId="77777777" w:rsidTr="003D1E93">
        <w:trPr>
          <w:tblHeader/>
        </w:trPr>
        <w:tc>
          <w:tcPr>
            <w:tcW w:w="2698" w:type="dxa"/>
          </w:tcPr>
          <w:p w14:paraId="23499797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9493194" w14:textId="3B71527C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7FFDDAB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DE7E055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2395F658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4B186329" w14:textId="44929A43" w:rsidR="004D11E6" w:rsidRPr="00A1010E" w:rsidRDefault="004D11E6" w:rsidP="003217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22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</w:t>
            </w:r>
            <w:r w:rsidR="00E90B75">
              <w:rPr>
                <w:rFonts w:ascii="Angsana New" w:hAnsi="Angsana New" w:hint="cs"/>
                <w:sz w:val="30"/>
                <w:szCs w:val="30"/>
                <w:cs/>
              </w:rPr>
              <w:t>ระยะเวลา</w:t>
            </w:r>
          </w:p>
        </w:tc>
      </w:tr>
      <w:tr w:rsidR="004D11E6" w:rsidRPr="00AB351F" w14:paraId="6EEA1241" w14:textId="77777777" w:rsidTr="003D1E93">
        <w:trPr>
          <w:tblHeader/>
        </w:trPr>
        <w:tc>
          <w:tcPr>
            <w:tcW w:w="2698" w:type="dxa"/>
          </w:tcPr>
          <w:p w14:paraId="26BC05EF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163C7BE4" w14:textId="057621D0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9699A0B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3476506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gridSpan w:val="2"/>
          </w:tcPr>
          <w:p w14:paraId="74FB6687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6B993097" w14:textId="1A4B3104" w:rsidR="004D11E6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ตั้งแต่</w:t>
            </w:r>
            <w:r w:rsidR="00E90B75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</w:p>
        </w:tc>
      </w:tr>
      <w:tr w:rsidR="004D11E6" w:rsidRPr="00A1010E" w14:paraId="3C895963" w14:textId="77777777" w:rsidTr="003D1E93">
        <w:trPr>
          <w:tblHeader/>
        </w:trPr>
        <w:tc>
          <w:tcPr>
            <w:tcW w:w="2698" w:type="dxa"/>
          </w:tcPr>
          <w:p w14:paraId="1A053C2F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55E28E12" w14:textId="77777777" w:rsidR="004D11E6" w:rsidRPr="008F7775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6F713A51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65D71BA0" w14:textId="77777777" w:rsidR="004D11E6" w:rsidRPr="00ED349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84BC00A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gridSpan w:val="2"/>
          </w:tcPr>
          <w:p w14:paraId="5D12FD39" w14:textId="7E39B4F4" w:rsidR="004D11E6" w:rsidRPr="00A1010E" w:rsidRDefault="00A93BDF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3BDF">
              <w:rPr>
                <w:rFonts w:ascii="Angsana New" w:hAnsi="Angsana New" w:hint="cs"/>
                <w:sz w:val="30"/>
                <w:szCs w:val="30"/>
              </w:rPr>
              <w:t>1</w:t>
            </w:r>
            <w:r w:rsidR="004D11E6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</w:t>
            </w:r>
            <w:r w:rsidR="00E90B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93BDF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4D11E6" w:rsidRPr="00A1010E" w14:paraId="3C722EFB" w14:textId="77777777" w:rsidTr="003D1E93">
        <w:trPr>
          <w:tblHeader/>
        </w:trPr>
        <w:tc>
          <w:tcPr>
            <w:tcW w:w="2698" w:type="dxa"/>
          </w:tcPr>
          <w:p w14:paraId="7C36F118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2CC2685" w14:textId="11EF6DDE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4CEE9F72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967BE2A" w14:textId="7325892B" w:rsidR="004D11E6" w:rsidRPr="00ED3492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เดือน</w:t>
            </w:r>
          </w:p>
        </w:tc>
        <w:tc>
          <w:tcPr>
            <w:tcW w:w="264" w:type="dxa"/>
          </w:tcPr>
          <w:p w14:paraId="1BF744BA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89" w:type="dxa"/>
            <w:gridSpan w:val="2"/>
          </w:tcPr>
          <w:p w14:paraId="78144399" w14:textId="29A7CD4C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4D11E6" w:rsidRPr="00A1010E" w14:paraId="55384845" w14:textId="77777777" w:rsidTr="003D1E93">
        <w:trPr>
          <w:tblHeader/>
        </w:trPr>
        <w:tc>
          <w:tcPr>
            <w:tcW w:w="2698" w:type="dxa"/>
          </w:tcPr>
          <w:p w14:paraId="03812A54" w14:textId="77777777" w:rsidR="004D11E6" w:rsidRPr="007A2539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D419583" w14:textId="77777777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28117086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4016856B" w14:textId="77777777" w:rsidR="004D11E6" w:rsidRPr="00A4274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64" w:type="dxa"/>
          </w:tcPr>
          <w:p w14:paraId="3B093150" w14:textId="77777777" w:rsidR="004D11E6" w:rsidRPr="00A42740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9" w:type="dxa"/>
            <w:gridSpan w:val="2"/>
          </w:tcPr>
          <w:p w14:paraId="6AB5A2ED" w14:textId="06EDF5E1" w:rsidR="004D11E6" w:rsidRPr="00A1010E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26" w:hanging="69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</w:p>
        </w:tc>
      </w:tr>
      <w:tr w:rsidR="004D11E6" w:rsidRPr="00194080" w14:paraId="7EA554DB" w14:textId="77777777" w:rsidTr="003D1E93">
        <w:trPr>
          <w:tblHeader/>
        </w:trPr>
        <w:tc>
          <w:tcPr>
            <w:tcW w:w="2698" w:type="dxa"/>
          </w:tcPr>
          <w:p w14:paraId="6B3967AA" w14:textId="77777777" w:rsidR="004D11E6" w:rsidRPr="00AB351F" w:rsidRDefault="004D11E6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4AD47B" w14:textId="77777777" w:rsidR="004D11E6" w:rsidRPr="00194080" w:rsidRDefault="004D11E6" w:rsidP="004D11E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5C61F92" w14:textId="77777777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CB5CFF2" w14:textId="77777777" w:rsidR="004D11E6" w:rsidRPr="00194080" w:rsidRDefault="004D11E6" w:rsidP="004D11E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5F761B1" w14:textId="77777777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E6B70A2" w14:textId="0E2D5B93" w:rsidR="004D11E6" w:rsidRPr="00194080" w:rsidRDefault="00E90B75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1" w:type="dxa"/>
            <w:gridSpan w:val="2"/>
          </w:tcPr>
          <w:p w14:paraId="0ACCCC93" w14:textId="63FF338A" w:rsidR="004D11E6" w:rsidRPr="00194080" w:rsidRDefault="004D11E6" w:rsidP="004D11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DD0CF15" w14:textId="661337EA" w:rsidR="004D11E6" w:rsidRPr="00194080" w:rsidRDefault="00A93BDF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3BDF">
              <w:rPr>
                <w:rFonts w:ascii="Angsana New" w:hAnsi="Angsana New" w:hint="cs"/>
                <w:sz w:val="30"/>
                <w:szCs w:val="30"/>
              </w:rPr>
              <w:t>30</w:t>
            </w:r>
            <w:r w:rsidR="00E90B75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="00E90B7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11E6"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C70421" w:rsidRPr="00AB351F" w14:paraId="5E2078AA" w14:textId="77777777" w:rsidTr="003D1E93">
        <w:trPr>
          <w:tblHeader/>
        </w:trPr>
        <w:tc>
          <w:tcPr>
            <w:tcW w:w="2698" w:type="dxa"/>
          </w:tcPr>
          <w:p w14:paraId="27B55C0F" w14:textId="77777777" w:rsidR="00C70421" w:rsidRPr="00095930" w:rsidRDefault="00C70421" w:rsidP="00635939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6914" w:type="dxa"/>
            <w:gridSpan w:val="8"/>
          </w:tcPr>
          <w:p w14:paraId="739960B8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70421" w:rsidRPr="00095930" w14:paraId="00E854CA" w14:textId="77777777" w:rsidTr="003D1E93">
        <w:tc>
          <w:tcPr>
            <w:tcW w:w="2698" w:type="dxa"/>
          </w:tcPr>
          <w:p w14:paraId="1EC1FB7C" w14:textId="77777777" w:rsidR="00C70421" w:rsidRPr="00AB351F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12D982D7" w14:textId="77777777" w:rsidR="00C70421" w:rsidRPr="00095930" w:rsidRDefault="00C70421" w:rsidP="00635939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D7D2DD3" w14:textId="77777777" w:rsidR="00C70421" w:rsidRPr="00095930" w:rsidRDefault="00C70421" w:rsidP="00635939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260" w:type="dxa"/>
          </w:tcPr>
          <w:p w14:paraId="0653C894" w14:textId="77777777" w:rsidR="00C70421" w:rsidRPr="00095930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decimal" w:pos="975"/>
              </w:tabs>
              <w:spacing w:line="220" w:lineRule="exact"/>
              <w:ind w:right="-105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7428FD5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11" w:type="dxa"/>
          </w:tcPr>
          <w:p w14:paraId="2F94D5D1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1" w:type="dxa"/>
            <w:gridSpan w:val="2"/>
          </w:tcPr>
          <w:p w14:paraId="7BDB7AEE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82" w:type="dxa"/>
          </w:tcPr>
          <w:p w14:paraId="2E07EBA8" w14:textId="77777777" w:rsidR="00C70421" w:rsidRPr="00095930" w:rsidRDefault="00C70421" w:rsidP="00635939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D7EA2" w:rsidRPr="00445D4E" w14:paraId="20B7B643" w14:textId="77777777" w:rsidTr="003D1E93">
        <w:tc>
          <w:tcPr>
            <w:tcW w:w="2698" w:type="dxa"/>
          </w:tcPr>
          <w:p w14:paraId="6C098B2B" w14:textId="77777777" w:rsidR="004D7EA2" w:rsidRPr="00445D4E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452CDCE5" w14:textId="1B185EBE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480</w:t>
            </w:r>
          </w:p>
        </w:tc>
        <w:tc>
          <w:tcPr>
            <w:tcW w:w="270" w:type="dxa"/>
          </w:tcPr>
          <w:p w14:paraId="65230E56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E9EE95" w14:textId="3DE2F560" w:rsidR="004D7EA2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166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885</w:t>
            </w:r>
          </w:p>
        </w:tc>
        <w:tc>
          <w:tcPr>
            <w:tcW w:w="270" w:type="dxa"/>
          </w:tcPr>
          <w:p w14:paraId="05728ED8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6DE973D" w14:textId="6DB561EC" w:rsidR="004D7EA2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480</w:t>
            </w:r>
          </w:p>
        </w:tc>
        <w:tc>
          <w:tcPr>
            <w:tcW w:w="271" w:type="dxa"/>
            <w:gridSpan w:val="2"/>
          </w:tcPr>
          <w:p w14:paraId="745CBD6C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24DBD644" w14:textId="2142A171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626</w:t>
            </w:r>
          </w:p>
        </w:tc>
      </w:tr>
      <w:tr w:rsidR="004D7EA2" w:rsidRPr="00445D4E" w14:paraId="12A7E48D" w14:textId="77777777" w:rsidTr="003D1E93">
        <w:tc>
          <w:tcPr>
            <w:tcW w:w="2698" w:type="dxa"/>
          </w:tcPr>
          <w:p w14:paraId="42D7EDB9" w14:textId="77777777" w:rsidR="004D7EA2" w:rsidRPr="00445D4E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350" w:type="dxa"/>
          </w:tcPr>
          <w:p w14:paraId="70C7B3B0" w14:textId="10218E5B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38454CD7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1AF24" w14:textId="3EA23592" w:rsidR="004D7EA2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830</w:t>
            </w:r>
          </w:p>
        </w:tc>
        <w:tc>
          <w:tcPr>
            <w:tcW w:w="270" w:type="dxa"/>
          </w:tcPr>
          <w:p w14:paraId="36C8EC84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5266822" w14:textId="187471F2" w:rsidR="004D7EA2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2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248</w:t>
            </w:r>
          </w:p>
        </w:tc>
        <w:tc>
          <w:tcPr>
            <w:tcW w:w="271" w:type="dxa"/>
            <w:gridSpan w:val="2"/>
          </w:tcPr>
          <w:p w14:paraId="3D75B492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79D252C" w14:textId="07FDA053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946</w:t>
            </w:r>
          </w:p>
        </w:tc>
      </w:tr>
      <w:tr w:rsidR="004D7EA2" w:rsidRPr="00445D4E" w14:paraId="441C2391" w14:textId="77777777" w:rsidTr="003D1E93">
        <w:tc>
          <w:tcPr>
            <w:tcW w:w="2698" w:type="dxa"/>
          </w:tcPr>
          <w:p w14:paraId="4DF7A759" w14:textId="77777777" w:rsidR="004D7EA2" w:rsidRPr="00445D4E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0DBEF07" w14:textId="1311B0CB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270" w:type="dxa"/>
          </w:tcPr>
          <w:p w14:paraId="006DB664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FABB73" w14:textId="49D05C30" w:rsidR="004D7EA2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272</w:t>
            </w:r>
          </w:p>
        </w:tc>
        <w:tc>
          <w:tcPr>
            <w:tcW w:w="270" w:type="dxa"/>
          </w:tcPr>
          <w:p w14:paraId="2CF5E932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70FFEDE7" w14:textId="3A0CD9C8" w:rsidR="004D7EA2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271" w:type="dxa"/>
            <w:gridSpan w:val="2"/>
          </w:tcPr>
          <w:p w14:paraId="2556AB19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8EE96CE" w14:textId="562F9FDB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671</w:t>
            </w:r>
          </w:p>
        </w:tc>
      </w:tr>
      <w:tr w:rsidR="004D7EA2" w:rsidRPr="00445D4E" w14:paraId="210054E7" w14:textId="77777777" w:rsidTr="003D1E93">
        <w:tc>
          <w:tcPr>
            <w:tcW w:w="2698" w:type="dxa"/>
          </w:tcPr>
          <w:p w14:paraId="068D5D80" w14:textId="77777777" w:rsidR="004D7EA2" w:rsidRPr="00445D4E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7848B995" w14:textId="4C6D6193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19049147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4605EA" w14:textId="47638E26" w:rsidR="004D7EA2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21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1C5DD9E5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77CF1A5" w14:textId="3275D23E" w:rsidR="004D7EA2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26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489</w:t>
            </w:r>
          </w:p>
        </w:tc>
        <w:tc>
          <w:tcPr>
            <w:tcW w:w="271" w:type="dxa"/>
            <w:gridSpan w:val="2"/>
          </w:tcPr>
          <w:p w14:paraId="6F4F1D68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9281026" w14:textId="1BC00C05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804</w:t>
            </w:r>
          </w:p>
        </w:tc>
      </w:tr>
      <w:tr w:rsidR="004D7EA2" w:rsidRPr="00445D4E" w14:paraId="4F464073" w14:textId="77777777" w:rsidTr="003D1E93">
        <w:tc>
          <w:tcPr>
            <w:tcW w:w="2698" w:type="dxa"/>
          </w:tcPr>
          <w:p w14:paraId="24C5E641" w14:textId="77777777" w:rsidR="004D7EA2" w:rsidRPr="00445D4E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571F1844" w14:textId="009CFEE8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5EF2BB92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12CC33" w14:textId="4A359EEE" w:rsidR="004D7EA2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461</w:t>
            </w:r>
          </w:p>
        </w:tc>
        <w:tc>
          <w:tcPr>
            <w:tcW w:w="270" w:type="dxa"/>
          </w:tcPr>
          <w:p w14:paraId="6930732D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2BF7D76" w14:textId="6A715D71" w:rsidR="004D7EA2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359</w:t>
            </w:r>
          </w:p>
        </w:tc>
        <w:tc>
          <w:tcPr>
            <w:tcW w:w="271" w:type="dxa"/>
            <w:gridSpan w:val="2"/>
          </w:tcPr>
          <w:p w14:paraId="073CD1DE" w14:textId="77777777" w:rsidR="004D7EA2" w:rsidRPr="00C36A98" w:rsidRDefault="004D7EA2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34BD564" w14:textId="7838D94E" w:rsidR="004D7EA2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4D7EA2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685</w:t>
            </w:r>
          </w:p>
        </w:tc>
      </w:tr>
      <w:tr w:rsidR="004D11E6" w:rsidRPr="00445D4E" w14:paraId="641AB544" w14:textId="77777777" w:rsidTr="003D1E93">
        <w:tc>
          <w:tcPr>
            <w:tcW w:w="2698" w:type="dxa"/>
          </w:tcPr>
          <w:p w14:paraId="059F1755" w14:textId="77777777" w:rsidR="004D11E6" w:rsidRDefault="004D11E6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34ECDAD" w14:textId="77777777" w:rsidR="004D11E6" w:rsidRPr="00557BF3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354FB9" w14:textId="77777777" w:rsidR="004D11E6" w:rsidRPr="00C36A98" w:rsidRDefault="004D11E6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038EF" w14:textId="77777777" w:rsidR="004D11E6" w:rsidRPr="00557BF3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D502A9" w14:textId="77777777" w:rsidR="004D11E6" w:rsidRPr="00C36A98" w:rsidRDefault="004D11E6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35D4056E" w14:textId="77777777" w:rsidR="004D11E6" w:rsidRPr="00557BF3" w:rsidRDefault="004D11E6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21E12681" w14:textId="77777777" w:rsidR="004D11E6" w:rsidRPr="00C36A98" w:rsidRDefault="004D11E6" w:rsidP="004D7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58ED8A9" w14:textId="77777777" w:rsidR="004D11E6" w:rsidRPr="00557BF3" w:rsidRDefault="004D11E6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70421" w:rsidRPr="00445D4E" w14:paraId="2E6D1E55" w14:textId="77777777" w:rsidTr="003D1E93">
        <w:tc>
          <w:tcPr>
            <w:tcW w:w="2698" w:type="dxa"/>
          </w:tcPr>
          <w:p w14:paraId="4B8EAC9A" w14:textId="77777777" w:rsidR="00C70421" w:rsidRPr="008F7775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3B807194" w14:textId="77777777" w:rsidR="00C70421" w:rsidRPr="00C36A98" w:rsidRDefault="00C70421" w:rsidP="00485E0F">
            <w:pPr>
              <w:tabs>
                <w:tab w:val="decimal" w:pos="864"/>
                <w:tab w:val="decimal" w:pos="1065"/>
              </w:tabs>
              <w:spacing w:line="220" w:lineRule="exact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2083E" w14:textId="77777777" w:rsidR="00C70421" w:rsidRPr="00C36A98" w:rsidRDefault="00C70421" w:rsidP="00635939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2530553" w14:textId="77777777" w:rsidR="00C70421" w:rsidRPr="00C36A98" w:rsidRDefault="00C70421" w:rsidP="00635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FFE99D" w14:textId="77777777" w:rsidR="00C70421" w:rsidRPr="00C36A98" w:rsidRDefault="00C70421" w:rsidP="00635939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5B2092D" w14:textId="77777777" w:rsidR="00C70421" w:rsidRPr="00C36A98" w:rsidRDefault="00C70421" w:rsidP="00ED6D6F">
            <w:pPr>
              <w:tabs>
                <w:tab w:val="decimal" w:pos="14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1A16C55D" w14:textId="77777777" w:rsidR="00C70421" w:rsidRPr="00C36A98" w:rsidRDefault="00C70421" w:rsidP="00635939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69E353B" w14:textId="77777777" w:rsidR="00C70421" w:rsidRPr="00C36A98" w:rsidRDefault="00C70421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  <w:tab w:val="decimal" w:pos="151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B00" w:rsidRPr="00445D4E" w14:paraId="31E2BE32" w14:textId="77777777" w:rsidTr="003D1E93">
        <w:tc>
          <w:tcPr>
            <w:tcW w:w="2698" w:type="dxa"/>
          </w:tcPr>
          <w:p w14:paraId="2B316D22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2348B6B" w14:textId="628C3FCF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54D54815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B4105" w14:textId="7C1C50DC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1D3A2C2B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BBD2ECF" w14:textId="68AA6BF3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38</w:t>
            </w:r>
          </w:p>
        </w:tc>
        <w:tc>
          <w:tcPr>
            <w:tcW w:w="271" w:type="dxa"/>
            <w:gridSpan w:val="2"/>
          </w:tcPr>
          <w:p w14:paraId="03B99617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1BFB080" w14:textId="07804BA9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</w:tr>
      <w:tr w:rsidR="00877B00" w:rsidRPr="00445D4E" w14:paraId="6AEACDA1" w14:textId="77777777" w:rsidTr="003D1E93">
        <w:tc>
          <w:tcPr>
            <w:tcW w:w="2698" w:type="dxa"/>
          </w:tcPr>
          <w:p w14:paraId="62A757A2" w14:textId="77777777" w:rsidR="00877B00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8D9E008" w14:textId="7E5C7B50" w:rsidR="00877B00" w:rsidRPr="00C36A98" w:rsidRDefault="00877B00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974683F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D034D2" w14:textId="674C8204" w:rsidR="00877B00" w:rsidRDefault="00877B00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872067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9F2C72B" w14:textId="7BEC415F" w:rsidR="00877B00" w:rsidRPr="00C36A98" w:rsidRDefault="0049739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="00AD2187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018</w:t>
            </w:r>
          </w:p>
        </w:tc>
        <w:tc>
          <w:tcPr>
            <w:tcW w:w="271" w:type="dxa"/>
            <w:gridSpan w:val="2"/>
          </w:tcPr>
          <w:p w14:paraId="61CF757D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6EDB3771" w14:textId="0D174308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</w:p>
        </w:tc>
      </w:tr>
      <w:tr w:rsidR="00877B00" w:rsidRPr="00445D4E" w14:paraId="007E63F0" w14:textId="77777777" w:rsidTr="003D1E93">
        <w:tc>
          <w:tcPr>
            <w:tcW w:w="2698" w:type="dxa"/>
          </w:tcPr>
          <w:p w14:paraId="4CDF82C3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35A8549F" w14:textId="04EA1F27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15C3332D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8F0FE6" w14:textId="7D074BBC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367</w:t>
            </w:r>
          </w:p>
        </w:tc>
        <w:tc>
          <w:tcPr>
            <w:tcW w:w="270" w:type="dxa"/>
          </w:tcPr>
          <w:p w14:paraId="1761E07F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E1805" w14:textId="06D4C625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342</w:t>
            </w:r>
          </w:p>
        </w:tc>
        <w:tc>
          <w:tcPr>
            <w:tcW w:w="271" w:type="dxa"/>
            <w:gridSpan w:val="2"/>
          </w:tcPr>
          <w:p w14:paraId="691C2DEA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91A4963" w14:textId="76CF82EC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201</w:t>
            </w:r>
          </w:p>
        </w:tc>
      </w:tr>
      <w:tr w:rsidR="00877B00" w:rsidRPr="00445D4E" w14:paraId="24A42D76" w14:textId="77777777" w:rsidTr="003D1E93">
        <w:tc>
          <w:tcPr>
            <w:tcW w:w="2698" w:type="dxa"/>
          </w:tcPr>
          <w:p w14:paraId="0BCCA32A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49C45D8" w14:textId="4FC009E8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694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3A304EAA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46B429" w14:textId="22E144C9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141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178</w:t>
            </w:r>
          </w:p>
        </w:tc>
        <w:tc>
          <w:tcPr>
            <w:tcW w:w="270" w:type="dxa"/>
          </w:tcPr>
          <w:p w14:paraId="357A7205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3574FD96" w14:textId="04B765A9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694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693</w:t>
            </w:r>
          </w:p>
        </w:tc>
        <w:tc>
          <w:tcPr>
            <w:tcW w:w="271" w:type="dxa"/>
            <w:gridSpan w:val="2"/>
          </w:tcPr>
          <w:p w14:paraId="6431402D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077F2A3" w14:textId="7FB71DCF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528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758</w:t>
            </w:r>
          </w:p>
        </w:tc>
      </w:tr>
      <w:tr w:rsidR="004D11E6" w:rsidRPr="00445D4E" w14:paraId="200C7D14" w14:textId="77777777" w:rsidTr="003D1E93">
        <w:tc>
          <w:tcPr>
            <w:tcW w:w="2698" w:type="dxa"/>
          </w:tcPr>
          <w:p w14:paraId="77134D4C" w14:textId="77777777" w:rsidR="004D11E6" w:rsidRPr="008F7775" w:rsidRDefault="004D11E6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A8946EF" w14:textId="77777777" w:rsidR="004D11E6" w:rsidRPr="00557BF3" w:rsidRDefault="004D11E6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30F13" w14:textId="77777777" w:rsidR="004D11E6" w:rsidRPr="00C36A98" w:rsidRDefault="004D11E6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613FC" w14:textId="77777777" w:rsidR="004D11E6" w:rsidRPr="00557BF3" w:rsidRDefault="004D11E6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097A59" w14:textId="77777777" w:rsidR="004D11E6" w:rsidRPr="00C36A98" w:rsidRDefault="004D11E6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4A76CF8" w14:textId="77777777" w:rsidR="004D11E6" w:rsidRPr="00557BF3" w:rsidRDefault="004D11E6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60C2841" w14:textId="77777777" w:rsidR="004D11E6" w:rsidRPr="00C36A98" w:rsidRDefault="004D11E6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B712E5D" w14:textId="77777777" w:rsidR="004D11E6" w:rsidRPr="00557BF3" w:rsidRDefault="004D11E6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B00" w:rsidRPr="00445D4E" w14:paraId="2B99C7DB" w14:textId="77777777" w:rsidTr="003D1E93">
        <w:tc>
          <w:tcPr>
            <w:tcW w:w="2698" w:type="dxa"/>
          </w:tcPr>
          <w:p w14:paraId="073B034A" w14:textId="77777777" w:rsidR="00877B00" w:rsidRPr="00AB351F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7DF9D524" w14:textId="77777777" w:rsidR="00877B00" w:rsidRPr="004B0E97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72CD2C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35FE01" w14:textId="77777777" w:rsidR="00877B00" w:rsidRPr="00445D4E" w:rsidRDefault="00877B00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5E514A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32617780" w14:textId="77777777" w:rsidR="00877B00" w:rsidRPr="00445D4E" w:rsidRDefault="00877B00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0322777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F20E262" w14:textId="77777777" w:rsidR="00877B00" w:rsidRPr="004B0E97" w:rsidRDefault="00877B00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7B00" w:rsidRPr="00445D4E" w14:paraId="6F7369F9" w14:textId="77777777" w:rsidTr="003D1E93">
        <w:tc>
          <w:tcPr>
            <w:tcW w:w="2698" w:type="dxa"/>
          </w:tcPr>
          <w:p w14:paraId="4594F8F2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7F1F3453" w14:textId="130CC531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978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635</w:t>
            </w:r>
          </w:p>
        </w:tc>
        <w:tc>
          <w:tcPr>
            <w:tcW w:w="270" w:type="dxa"/>
          </w:tcPr>
          <w:p w14:paraId="6B27613D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CA628F" w14:textId="0BC07C37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922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30"/>
                <w:szCs w:val="30"/>
              </w:rPr>
              <w:t>383</w:t>
            </w:r>
          </w:p>
        </w:tc>
        <w:tc>
          <w:tcPr>
            <w:tcW w:w="270" w:type="dxa"/>
          </w:tcPr>
          <w:p w14:paraId="4F33FC76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8692604" w14:textId="194931F3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978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635</w:t>
            </w:r>
          </w:p>
        </w:tc>
        <w:tc>
          <w:tcPr>
            <w:tcW w:w="271" w:type="dxa"/>
            <w:gridSpan w:val="2"/>
          </w:tcPr>
          <w:p w14:paraId="14E4378E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233FCBC" w14:textId="3D560E19" w:rsidR="00877B00" w:rsidRPr="00C36A98" w:rsidRDefault="00A93BDF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DF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485E0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1594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A93BDF">
              <w:rPr>
                <w:rFonts w:asciiTheme="majorBidi" w:hAnsiTheme="majorBidi" w:cstheme="majorBidi" w:hint="cs"/>
                <w:sz w:val="30"/>
                <w:szCs w:val="30"/>
              </w:rPr>
              <w:t>819</w:t>
            </w:r>
          </w:p>
        </w:tc>
      </w:tr>
      <w:tr w:rsidR="00877B00" w:rsidRPr="00445D4E" w14:paraId="7E6DEFD7" w14:textId="77777777" w:rsidTr="003D1E93">
        <w:tc>
          <w:tcPr>
            <w:tcW w:w="2698" w:type="dxa"/>
          </w:tcPr>
          <w:p w14:paraId="39B55FB5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7E256C1B" w14:textId="3630C218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310</w:t>
            </w:r>
          </w:p>
        </w:tc>
        <w:tc>
          <w:tcPr>
            <w:tcW w:w="270" w:type="dxa"/>
          </w:tcPr>
          <w:p w14:paraId="7CB14157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4986C" w14:textId="452C6776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204</w:t>
            </w:r>
          </w:p>
        </w:tc>
        <w:tc>
          <w:tcPr>
            <w:tcW w:w="270" w:type="dxa"/>
          </w:tcPr>
          <w:p w14:paraId="11F83DC8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7B66CD43" w14:textId="7048820D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310</w:t>
            </w:r>
          </w:p>
        </w:tc>
        <w:tc>
          <w:tcPr>
            <w:tcW w:w="271" w:type="dxa"/>
            <w:gridSpan w:val="2"/>
          </w:tcPr>
          <w:p w14:paraId="31DD789B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8689021" w14:textId="198A6902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175</w:t>
            </w:r>
          </w:p>
        </w:tc>
      </w:tr>
      <w:tr w:rsidR="00877B00" w:rsidRPr="00445D4E" w14:paraId="326222DD" w14:textId="77777777" w:rsidTr="003D1E93">
        <w:tc>
          <w:tcPr>
            <w:tcW w:w="2698" w:type="dxa"/>
          </w:tcPr>
          <w:p w14:paraId="5A97119A" w14:textId="77777777" w:rsidR="00877B00" w:rsidRPr="00445D4E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708B1C94" w14:textId="7312D5A2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537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23D45F97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63E738" w14:textId="03DC41EF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920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992</w:t>
            </w:r>
          </w:p>
        </w:tc>
        <w:tc>
          <w:tcPr>
            <w:tcW w:w="270" w:type="dxa"/>
          </w:tcPr>
          <w:p w14:paraId="04AA0E23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AED1070" w14:textId="2CDA6B13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537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663</w:t>
            </w:r>
          </w:p>
        </w:tc>
        <w:tc>
          <w:tcPr>
            <w:tcW w:w="271" w:type="dxa"/>
            <w:gridSpan w:val="2"/>
          </w:tcPr>
          <w:p w14:paraId="439C433F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5CCCA851" w14:textId="6A1057B8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447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657</w:t>
            </w:r>
          </w:p>
        </w:tc>
      </w:tr>
      <w:tr w:rsidR="00877B00" w:rsidRPr="00445D4E" w14:paraId="202BC6AB" w14:textId="77777777" w:rsidTr="003D1E93">
        <w:tc>
          <w:tcPr>
            <w:tcW w:w="2698" w:type="dxa"/>
          </w:tcPr>
          <w:p w14:paraId="79E0404A" w14:textId="77777777" w:rsidR="00877B00" w:rsidRPr="00AB351F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2B0F4614" w14:textId="01EEE159" w:rsidR="00877B00" w:rsidRPr="00C36A98" w:rsidRDefault="00877B00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100" w:beforeAutospacing="1" w:line="220" w:lineRule="exact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4003606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2545F8" w14:textId="5AD2B242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062</w:t>
            </w:r>
          </w:p>
        </w:tc>
        <w:tc>
          <w:tcPr>
            <w:tcW w:w="270" w:type="dxa"/>
          </w:tcPr>
          <w:p w14:paraId="0BFA0101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10548E6" w14:textId="2B526EFF" w:rsidR="00877B00" w:rsidRPr="00C36A98" w:rsidRDefault="00877B00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gridSpan w:val="2"/>
          </w:tcPr>
          <w:p w14:paraId="12CA689D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A1C0654" w14:textId="5419832D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944</w:t>
            </w:r>
          </w:p>
        </w:tc>
      </w:tr>
      <w:tr w:rsidR="00877B00" w:rsidRPr="00445D4E" w14:paraId="5B488FA8" w14:textId="77777777" w:rsidTr="003D1E93">
        <w:tc>
          <w:tcPr>
            <w:tcW w:w="2698" w:type="dxa"/>
          </w:tcPr>
          <w:p w14:paraId="4A71553A" w14:textId="77777777" w:rsidR="00877B00" w:rsidRPr="00AB351F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78DF7A5E" w14:textId="75670BC3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090</w:t>
            </w:r>
          </w:p>
        </w:tc>
        <w:tc>
          <w:tcPr>
            <w:tcW w:w="270" w:type="dxa"/>
          </w:tcPr>
          <w:p w14:paraId="3066625C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D820C9" w14:textId="306C7794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192</w:t>
            </w:r>
          </w:p>
        </w:tc>
        <w:tc>
          <w:tcPr>
            <w:tcW w:w="270" w:type="dxa"/>
          </w:tcPr>
          <w:p w14:paraId="186EB629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6A4EEF06" w14:textId="07A4D742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090</w:t>
            </w:r>
          </w:p>
        </w:tc>
        <w:tc>
          <w:tcPr>
            <w:tcW w:w="271" w:type="dxa"/>
            <w:gridSpan w:val="2"/>
          </w:tcPr>
          <w:p w14:paraId="7134B8DB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EA4972F" w14:textId="126585D6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771</w:t>
            </w:r>
          </w:p>
        </w:tc>
      </w:tr>
      <w:tr w:rsidR="00877B00" w:rsidRPr="00445D4E" w14:paraId="063697C6" w14:textId="77777777" w:rsidTr="003D1E93">
        <w:tc>
          <w:tcPr>
            <w:tcW w:w="2698" w:type="dxa"/>
          </w:tcPr>
          <w:p w14:paraId="09BC18F8" w14:textId="77777777" w:rsidR="00877B00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10169C04" w14:textId="6869435F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589</w:t>
            </w:r>
          </w:p>
        </w:tc>
        <w:tc>
          <w:tcPr>
            <w:tcW w:w="270" w:type="dxa"/>
          </w:tcPr>
          <w:p w14:paraId="4E6C0897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92591B" w14:textId="6AEE5B9D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16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067128E5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3E3A82A1" w14:textId="2ACFDF26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589</w:t>
            </w:r>
          </w:p>
        </w:tc>
        <w:tc>
          <w:tcPr>
            <w:tcW w:w="271" w:type="dxa"/>
            <w:gridSpan w:val="2"/>
          </w:tcPr>
          <w:p w14:paraId="65B21F1F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D60D0C9" w14:textId="24F31D6C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292</w:t>
            </w:r>
          </w:p>
        </w:tc>
      </w:tr>
      <w:tr w:rsidR="00877B00" w:rsidRPr="00445D4E" w14:paraId="248156D0" w14:textId="77777777" w:rsidTr="003D1E93">
        <w:tc>
          <w:tcPr>
            <w:tcW w:w="2698" w:type="dxa"/>
          </w:tcPr>
          <w:p w14:paraId="77693801" w14:textId="77777777" w:rsidR="00877B00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1A967D98" w14:textId="60F8913A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514</w:t>
            </w:r>
          </w:p>
        </w:tc>
        <w:tc>
          <w:tcPr>
            <w:tcW w:w="270" w:type="dxa"/>
          </w:tcPr>
          <w:p w14:paraId="1A5CF42E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1058E2" w14:textId="7BD4FEDF" w:rsidR="00877B00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3D2EBD94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452BAAC3" w14:textId="58C6919F" w:rsidR="00877B00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514</w:t>
            </w:r>
          </w:p>
        </w:tc>
        <w:tc>
          <w:tcPr>
            <w:tcW w:w="271" w:type="dxa"/>
            <w:gridSpan w:val="2"/>
          </w:tcPr>
          <w:p w14:paraId="3742C612" w14:textId="77777777" w:rsidR="00877B00" w:rsidRPr="00C36A98" w:rsidRDefault="00877B00" w:rsidP="00877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17B5621B" w14:textId="16F37AF1" w:rsidR="00877B00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877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882</w:t>
            </w:r>
          </w:p>
        </w:tc>
      </w:tr>
      <w:tr w:rsidR="00A83D5B" w:rsidRPr="00445D4E" w14:paraId="2C26B463" w14:textId="77777777" w:rsidTr="003D1E93">
        <w:tc>
          <w:tcPr>
            <w:tcW w:w="2698" w:type="dxa"/>
          </w:tcPr>
          <w:p w14:paraId="574F4741" w14:textId="77777777" w:rsidR="00A83D5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76D6AD9" w14:textId="3ED941CA" w:rsidR="00A83D5B" w:rsidRPr="00C36A98" w:rsidRDefault="00A83D5B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8BF54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C0D1B4" w14:textId="77777777" w:rsidR="00A83D5B" w:rsidRDefault="00A83D5B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739DE93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21C94BB" w14:textId="77777777" w:rsidR="00A83D5B" w:rsidRPr="00C36A98" w:rsidRDefault="00A83D5B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D828FEA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4D7F6DF" w14:textId="77777777" w:rsidR="00A83D5B" w:rsidRPr="00C36A98" w:rsidRDefault="00A83D5B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D5B" w:rsidRPr="00445D4E" w14:paraId="3CD7E9C8" w14:textId="77777777" w:rsidTr="003D1E93">
        <w:tc>
          <w:tcPr>
            <w:tcW w:w="2698" w:type="dxa"/>
          </w:tcPr>
          <w:p w14:paraId="10EC3B76" w14:textId="77777777" w:rsidR="00A83D5B" w:rsidRDefault="00A83D5B" w:rsidP="00E90B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350" w:type="dxa"/>
          </w:tcPr>
          <w:p w14:paraId="51B1E5CC" w14:textId="5E25B857" w:rsidR="00A83D5B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30C9AB56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BECF1E" w14:textId="2793707F" w:rsidR="00A83D5B" w:rsidRPr="00C36A98" w:rsidRDefault="00557BF3" w:rsidP="0009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443</w:t>
            </w:r>
          </w:p>
        </w:tc>
        <w:tc>
          <w:tcPr>
            <w:tcW w:w="270" w:type="dxa"/>
          </w:tcPr>
          <w:p w14:paraId="0A1C99AE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06404B48" w14:textId="3013587F" w:rsidR="00A83D5B" w:rsidRPr="00C36A98" w:rsidRDefault="00557BF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300</w:t>
            </w:r>
          </w:p>
        </w:tc>
        <w:tc>
          <w:tcPr>
            <w:tcW w:w="271" w:type="dxa"/>
            <w:gridSpan w:val="2"/>
          </w:tcPr>
          <w:p w14:paraId="6B94BCEE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420E402" w14:textId="6A9FA688" w:rsidR="00A83D5B" w:rsidRPr="00C36A98" w:rsidRDefault="00557BF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150</w:t>
            </w:r>
          </w:p>
        </w:tc>
      </w:tr>
      <w:tr w:rsidR="00A83D5B" w:rsidRPr="00445D4E" w14:paraId="3A01DAFC" w14:textId="77777777" w:rsidTr="003D1E93">
        <w:tc>
          <w:tcPr>
            <w:tcW w:w="2698" w:type="dxa"/>
          </w:tcPr>
          <w:p w14:paraId="42307B51" w14:textId="77777777" w:rsidR="00A83D5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F7AE36" w14:textId="77777777" w:rsidR="00A83D5B" w:rsidRPr="00C36A98" w:rsidRDefault="00A83D5B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33B04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5BC36D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64DE34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FAD2DCF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51C32B86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47699EE7" w14:textId="5AC609C0" w:rsidR="00A83D5B" w:rsidRPr="00C36A98" w:rsidRDefault="00A83D5B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D5B" w:rsidRPr="00445D4E" w14:paraId="78C43ECF" w14:textId="77777777" w:rsidTr="003D1E93">
        <w:tc>
          <w:tcPr>
            <w:tcW w:w="2698" w:type="dxa"/>
          </w:tcPr>
          <w:p w14:paraId="743AD1EE" w14:textId="77777777" w:rsidR="00A83D5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350" w:type="dxa"/>
          </w:tcPr>
          <w:p w14:paraId="0F94963E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488E3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14476E" w14:textId="5A2617F8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50E11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DF98A79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49423E2A" w14:textId="77777777" w:rsidR="00A83D5B" w:rsidRPr="00C36A98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</w:tcPr>
          <w:p w14:paraId="0D57B4EA" w14:textId="460F6949" w:rsidR="00A83D5B" w:rsidRPr="00C36A98" w:rsidRDefault="00A83D5B" w:rsidP="004D11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D5B" w:rsidRPr="00445D4E" w14:paraId="2B98448B" w14:textId="77777777" w:rsidTr="003D1E93">
        <w:tc>
          <w:tcPr>
            <w:tcW w:w="2698" w:type="dxa"/>
            <w:shd w:val="clear" w:color="auto" w:fill="auto"/>
          </w:tcPr>
          <w:p w14:paraId="1BAA882F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C8B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783725A6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AC4272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97DF40B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821BE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3031E09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39A418F6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75E66BD" w14:textId="77777777" w:rsidR="00A83D5B" w:rsidRPr="00292C8B" w:rsidRDefault="00A83D5B" w:rsidP="00A83D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6FCC" w:rsidRPr="00445D4E" w14:paraId="02C1ACB3" w14:textId="77777777" w:rsidTr="003D1E93">
        <w:tc>
          <w:tcPr>
            <w:tcW w:w="2698" w:type="dxa"/>
            <w:shd w:val="clear" w:color="auto" w:fill="auto"/>
          </w:tcPr>
          <w:p w14:paraId="0B8A40D8" w14:textId="77777777" w:rsidR="00466FCC" w:rsidRPr="00292C8B" w:rsidRDefault="00466FCC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E668B9" w14:textId="7533FB2F" w:rsidR="00466FCC" w:rsidRPr="00292C8B" w:rsidRDefault="0049739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466FC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501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C5B46" w14:textId="77777777" w:rsidR="00466FCC" w:rsidRPr="00292C8B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F564CA4" w14:textId="0856EB3D" w:rsidR="00466FCC" w:rsidRPr="00292C8B" w:rsidRDefault="0049739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34</w:t>
            </w:r>
            <w:r w:rsidR="00466FC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218</w:t>
            </w:r>
          </w:p>
        </w:tc>
        <w:tc>
          <w:tcPr>
            <w:tcW w:w="270" w:type="dxa"/>
            <w:vAlign w:val="bottom"/>
          </w:tcPr>
          <w:p w14:paraId="2CC722F8" w14:textId="77777777" w:rsidR="00466FCC" w:rsidRPr="00292C8B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vAlign w:val="bottom"/>
          </w:tcPr>
          <w:p w14:paraId="6E955371" w14:textId="15575098" w:rsidR="00466FCC" w:rsidRPr="00292C8B" w:rsidRDefault="0049739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 w:rsidR="00466FC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501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1AEFD99" w14:textId="77777777" w:rsidR="00466FCC" w:rsidRPr="00292C8B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shd w:val="clear" w:color="auto" w:fill="auto"/>
            <w:vAlign w:val="bottom"/>
          </w:tcPr>
          <w:p w14:paraId="6143D7FB" w14:textId="2ED24398" w:rsidR="00466FCC" w:rsidRPr="00292C8B" w:rsidRDefault="0049739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  <w:r w:rsidR="00466FC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302</w:t>
            </w:r>
          </w:p>
        </w:tc>
      </w:tr>
      <w:tr w:rsidR="00466FCC" w:rsidRPr="00445D4E" w14:paraId="0DA5DA25" w14:textId="77777777" w:rsidTr="003D1E93">
        <w:tc>
          <w:tcPr>
            <w:tcW w:w="2698" w:type="dxa"/>
            <w:shd w:val="clear" w:color="auto" w:fill="auto"/>
          </w:tcPr>
          <w:p w14:paraId="5B0B13CF" w14:textId="77777777" w:rsidR="00466FCC" w:rsidRPr="00292C8B" w:rsidRDefault="00466FCC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5" w:right="-1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F6925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303E2AA" w14:textId="3C9F472F" w:rsidR="00466FCC" w:rsidRPr="00292C8B" w:rsidRDefault="0049739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131</w:t>
            </w:r>
          </w:p>
        </w:tc>
        <w:tc>
          <w:tcPr>
            <w:tcW w:w="270" w:type="dxa"/>
            <w:shd w:val="clear" w:color="auto" w:fill="auto"/>
          </w:tcPr>
          <w:p w14:paraId="571B64E7" w14:textId="77777777" w:rsidR="00466FCC" w:rsidRPr="00292C8B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FAE741" w14:textId="3C4BC1EE" w:rsidR="00466FCC" w:rsidRPr="00292C8B" w:rsidRDefault="0049739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66FCC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708</w:t>
            </w:r>
          </w:p>
        </w:tc>
        <w:tc>
          <w:tcPr>
            <w:tcW w:w="270" w:type="dxa"/>
          </w:tcPr>
          <w:p w14:paraId="448693B0" w14:textId="77777777" w:rsidR="00466FCC" w:rsidRPr="00292C8B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14:paraId="79DC9010" w14:textId="0B267EF0" w:rsidR="00466FCC" w:rsidRPr="00292C8B" w:rsidRDefault="0049739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131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D8FC0CF" w14:textId="77777777" w:rsidR="00466FCC" w:rsidRPr="00292C8B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  <w:shd w:val="clear" w:color="auto" w:fill="auto"/>
          </w:tcPr>
          <w:p w14:paraId="2EE47694" w14:textId="3F7910CD" w:rsidR="00466FCC" w:rsidRPr="00292C8B" w:rsidRDefault="0049739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126</w:t>
            </w:r>
          </w:p>
        </w:tc>
      </w:tr>
      <w:tr w:rsidR="00466FCC" w:rsidRPr="00445D4E" w14:paraId="35AED15E" w14:textId="77777777" w:rsidTr="003D1E93">
        <w:tc>
          <w:tcPr>
            <w:tcW w:w="2698" w:type="dxa"/>
            <w:shd w:val="clear" w:color="auto" w:fill="auto"/>
          </w:tcPr>
          <w:p w14:paraId="2EAE70C5" w14:textId="77777777" w:rsidR="00466FCC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9F692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28F94C" w14:textId="16F25A32" w:rsidR="00466FCC" w:rsidRPr="00292C8B" w:rsidRDefault="0049739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before="100" w:beforeAutospacing="1" w:line="220" w:lineRule="exact"/>
              <w:ind w:left="-108" w:right="-28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</w:t>
            </w:r>
            <w:r w:rsidR="00466FCC" w:rsidRPr="0046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</w:tcPr>
          <w:p w14:paraId="3FF0E09B" w14:textId="77777777" w:rsidR="00466FCC" w:rsidRPr="00292C8B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E567DD" w14:textId="7FBE7E1D" w:rsidR="00466FCC" w:rsidRPr="004531FA" w:rsidRDefault="0049739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</w:t>
            </w:r>
            <w:r w:rsidR="0046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79CE3CAF" w14:textId="77777777" w:rsidR="00466FCC" w:rsidRPr="004531FA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</w:tcPr>
          <w:p w14:paraId="77FAF6A3" w14:textId="786A70B2" w:rsidR="00466FCC" w:rsidRPr="004531FA" w:rsidRDefault="00497393" w:rsidP="00ED6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23</w:t>
            </w:r>
            <w:r w:rsidR="00466FCC" w:rsidRPr="0046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71D4CF29" w14:textId="77777777" w:rsidR="00466FCC" w:rsidRPr="004531FA" w:rsidRDefault="00466FCC" w:rsidP="00466F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1C5328" w14:textId="744D6CDF" w:rsidR="00466FCC" w:rsidRPr="004531FA" w:rsidRDefault="00497393" w:rsidP="00485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</w:t>
            </w:r>
            <w:r w:rsidR="0046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428</w:t>
            </w:r>
          </w:p>
        </w:tc>
      </w:tr>
    </w:tbl>
    <w:p w14:paraId="666D5CEC" w14:textId="77777777" w:rsidR="00C70421" w:rsidRPr="004D11E6" w:rsidRDefault="00C7042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0"/>
          <w:szCs w:val="20"/>
          <w:lang w:val="th-TH"/>
        </w:rPr>
      </w:pPr>
    </w:p>
    <w:p w14:paraId="67391ADE" w14:textId="35469A5E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 xml:space="preserve">ยอดคงเหลือกับกิจการที่เกี่ยวข้องกัน ณ 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C621D0">
        <w:rPr>
          <w:rFonts w:ascii="Angsana New" w:hAnsi="Angsana New" w:hint="cs"/>
          <w:sz w:val="30"/>
          <w:szCs w:val="30"/>
          <w:cs/>
        </w:rPr>
        <w:t xml:space="preserve"> </w:t>
      </w:r>
      <w:r w:rsidR="00AF4685">
        <w:rPr>
          <w:rFonts w:ascii="Angsana New" w:hAnsi="Angsana New" w:hint="cs"/>
          <w:sz w:val="30"/>
          <w:szCs w:val="30"/>
          <w:cs/>
        </w:rPr>
        <w:t>กันยายน</w:t>
      </w:r>
      <w:r w:rsidR="00C621D0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C621D0">
        <w:rPr>
          <w:rFonts w:ascii="Angsana New" w:hAnsi="Angsana New" w:hint="cs"/>
          <w:sz w:val="30"/>
          <w:szCs w:val="30"/>
          <w:cs/>
        </w:rPr>
        <w:t xml:space="preserve"> และ</w:t>
      </w:r>
      <w:r w:rsidR="0095678E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31</w:t>
      </w:r>
      <w:r w:rsidR="00C621D0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Pr="004D11E6" w:rsidRDefault="008D3612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61"/>
        <w:gridCol w:w="1809"/>
      </w:tblGrid>
      <w:tr w:rsidR="001739B4" w:rsidRPr="00B0181B" w14:paraId="1DE1624E" w14:textId="5DD5EFFB" w:rsidTr="00AE706B">
        <w:trPr>
          <w:trHeight w:val="829"/>
          <w:tblHeader/>
        </w:trPr>
        <w:tc>
          <w:tcPr>
            <w:tcW w:w="5850" w:type="dxa"/>
          </w:tcPr>
          <w:p w14:paraId="78831E2E" w14:textId="77777777" w:rsidR="001739B4" w:rsidRPr="00B0181B" w:rsidRDefault="001739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2F77B181" w14:textId="1C32891E" w:rsidR="001739B4" w:rsidRPr="00B0181B" w:rsidRDefault="001739B4" w:rsidP="00EC7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2D7731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="00EC703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1739B4" w:rsidRPr="00B0181B" w14:paraId="06E1115E" w14:textId="691C9DFD" w:rsidTr="00AE706B">
        <w:trPr>
          <w:trHeight w:val="414"/>
          <w:tblHeader/>
        </w:trPr>
        <w:tc>
          <w:tcPr>
            <w:tcW w:w="5850" w:type="dxa"/>
          </w:tcPr>
          <w:p w14:paraId="6A8505E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C405845" w14:textId="77E33429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0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46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14:paraId="1B871161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27B28690" w14:textId="203056A2" w:rsidR="001739B4" w:rsidRPr="00284595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1739B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1739B4" w:rsidRPr="00B0181B" w14:paraId="5C6C0695" w14:textId="526516F8" w:rsidTr="00AE706B">
        <w:trPr>
          <w:trHeight w:val="414"/>
          <w:tblHeader/>
        </w:trPr>
        <w:tc>
          <w:tcPr>
            <w:tcW w:w="5850" w:type="dxa"/>
          </w:tcPr>
          <w:p w14:paraId="0363E877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AD9E23E" w14:textId="3EED6BAB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61" w:type="dxa"/>
          </w:tcPr>
          <w:p w14:paraId="03C9232B" w14:textId="77777777" w:rsidR="001739B4" w:rsidRPr="00B0181B" w:rsidRDefault="001739B4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656D667" w14:textId="30D7C614" w:rsidR="001739B4" w:rsidRPr="00B0181B" w:rsidRDefault="00A42740" w:rsidP="005E4A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E55A0" w:rsidRPr="00B0181B" w14:paraId="7FAC1E10" w14:textId="277527F6" w:rsidTr="00AE706B">
        <w:trPr>
          <w:trHeight w:val="272"/>
          <w:tblHeader/>
        </w:trPr>
        <w:tc>
          <w:tcPr>
            <w:tcW w:w="5850" w:type="dxa"/>
          </w:tcPr>
          <w:p w14:paraId="374561D0" w14:textId="77777777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548ACCA0" w14:textId="20AB5C60" w:rsidR="006E55A0" w:rsidRPr="00B0181B" w:rsidRDefault="006E55A0" w:rsidP="00727A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39B4" w:rsidRPr="00B0181B" w14:paraId="701DE60F" w14:textId="6BD9022B" w:rsidTr="00AE706B">
        <w:trPr>
          <w:trHeight w:val="119"/>
        </w:trPr>
        <w:tc>
          <w:tcPr>
            <w:tcW w:w="5850" w:type="dxa"/>
          </w:tcPr>
          <w:p w14:paraId="090A3757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780" w:type="dxa"/>
            <w:gridSpan w:val="3"/>
          </w:tcPr>
          <w:p w14:paraId="67F9AAE4" w14:textId="7777777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1739B4" w:rsidRPr="00B0181B" w14:paraId="5F5C8EA8" w14:textId="3571D451" w:rsidTr="00AE706B">
        <w:trPr>
          <w:trHeight w:val="115"/>
        </w:trPr>
        <w:tc>
          <w:tcPr>
            <w:tcW w:w="5850" w:type="dxa"/>
          </w:tcPr>
          <w:p w14:paraId="449796E7" w14:textId="35B50441" w:rsidR="001739B4" w:rsidRPr="00C1540E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0684F22A" w14:textId="213292DB" w:rsidR="001739B4" w:rsidRPr="001739B4" w:rsidRDefault="00557BF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4531F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110</w:t>
            </w:r>
          </w:p>
        </w:tc>
        <w:tc>
          <w:tcPr>
            <w:tcW w:w="261" w:type="dxa"/>
          </w:tcPr>
          <w:p w14:paraId="354AEB5B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1633E172" w14:textId="00717650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572</w:t>
            </w:r>
          </w:p>
        </w:tc>
      </w:tr>
      <w:tr w:rsidR="001739B4" w:rsidRPr="00B0181B" w14:paraId="626716C3" w14:textId="77777777" w:rsidTr="00AE706B">
        <w:trPr>
          <w:trHeight w:val="115"/>
        </w:trPr>
        <w:tc>
          <w:tcPr>
            <w:tcW w:w="5850" w:type="dxa"/>
          </w:tcPr>
          <w:p w14:paraId="66D6D4A3" w14:textId="1D2B12DB" w:rsidR="001739B4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5AA85851" w14:textId="55A97259" w:rsidR="001739B4" w:rsidRPr="001739B4" w:rsidRDefault="00557BF3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261" w:type="dxa"/>
          </w:tcPr>
          <w:p w14:paraId="0750F2DF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47820783" w14:textId="294DF7BE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</w:tr>
      <w:tr w:rsidR="001739B4" w:rsidRPr="00B0181B" w14:paraId="3F38C219" w14:textId="505250C7" w:rsidTr="00AE706B">
        <w:trPr>
          <w:trHeight w:val="115"/>
        </w:trPr>
        <w:tc>
          <w:tcPr>
            <w:tcW w:w="5850" w:type="dxa"/>
          </w:tcPr>
          <w:p w14:paraId="54A14931" w14:textId="662847A6" w:rsidR="001739B4" w:rsidRPr="00062DCB" w:rsidRDefault="001739B4" w:rsidP="001739B4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A81D031" w14:textId="14B99D60" w:rsidR="001739B4" w:rsidRPr="001739B4" w:rsidRDefault="00557BF3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405</w:t>
            </w:r>
            <w:r w:rsidR="004531F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777</w:t>
            </w:r>
          </w:p>
        </w:tc>
        <w:tc>
          <w:tcPr>
            <w:tcW w:w="261" w:type="dxa"/>
          </w:tcPr>
          <w:p w14:paraId="711CB726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75AB145A" w14:textId="77C01778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452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1739B4" w:rsidRPr="001739B4" w14:paraId="124350DF" w14:textId="54EDB478" w:rsidTr="00AE706B">
        <w:trPr>
          <w:trHeight w:val="115"/>
        </w:trPr>
        <w:tc>
          <w:tcPr>
            <w:tcW w:w="5850" w:type="dxa"/>
          </w:tcPr>
          <w:p w14:paraId="4F8026D0" w14:textId="33C8440D" w:rsidR="001739B4" w:rsidRPr="001739B4" w:rsidRDefault="001739B4" w:rsidP="001739B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5DCF6F" w14:textId="68D10CCF" w:rsidR="001739B4" w:rsidRPr="001739B4" w:rsidRDefault="00557BF3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407</w:t>
            </w:r>
            <w:r w:rsidR="004531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892</w:t>
            </w:r>
          </w:p>
        </w:tc>
        <w:tc>
          <w:tcPr>
            <w:tcW w:w="261" w:type="dxa"/>
          </w:tcPr>
          <w:p w14:paraId="63EB8EF1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5ED7A78A" w14:textId="0B66AFE2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458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553</w:t>
            </w:r>
          </w:p>
        </w:tc>
      </w:tr>
      <w:tr w:rsidR="004D11E6" w:rsidRPr="008C3CB6" w14:paraId="520DBA73" w14:textId="77777777" w:rsidTr="00AE706B">
        <w:trPr>
          <w:trHeight w:val="115"/>
        </w:trPr>
        <w:tc>
          <w:tcPr>
            <w:tcW w:w="5850" w:type="dxa"/>
          </w:tcPr>
          <w:p w14:paraId="3473419B" w14:textId="77777777" w:rsidR="004D11E6" w:rsidRPr="008C3CB6" w:rsidRDefault="004D11E6" w:rsidP="00AF4685">
            <w:pPr>
              <w:spacing w:line="20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44A8AE9A" w14:textId="77777777" w:rsidR="004D11E6" w:rsidRPr="008C3CB6" w:rsidRDefault="004D11E6" w:rsidP="00AF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1" w:type="dxa"/>
          </w:tcPr>
          <w:p w14:paraId="163F14E0" w14:textId="77777777" w:rsidR="004D11E6" w:rsidRPr="008C3CB6" w:rsidRDefault="004D11E6" w:rsidP="00AF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</w:tcBorders>
          </w:tcPr>
          <w:p w14:paraId="0D10A16E" w14:textId="77777777" w:rsidR="004D11E6" w:rsidRPr="008C3CB6" w:rsidRDefault="004D11E6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00" w:lineRule="exact"/>
              <w:ind w:left="-108" w:right="-116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1739B4" w:rsidRPr="00B0181B" w14:paraId="3A50FD74" w14:textId="114C84A2" w:rsidTr="00AE706B">
        <w:trPr>
          <w:trHeight w:hRule="exact" w:val="427"/>
        </w:trPr>
        <w:tc>
          <w:tcPr>
            <w:tcW w:w="5850" w:type="dxa"/>
          </w:tcPr>
          <w:p w14:paraId="01677F03" w14:textId="3B459368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หมุนเวียน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7A803CF9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24B0271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14D7EAA2" w14:textId="77777777" w:rsidR="001739B4" w:rsidRPr="00CD617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  <w:tab w:val="decimal" w:pos="160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739B4" w:rsidRPr="00B0181B" w14:paraId="515A482B" w14:textId="04AFECBB" w:rsidTr="00AE706B">
        <w:trPr>
          <w:trHeight w:val="396"/>
        </w:trPr>
        <w:tc>
          <w:tcPr>
            <w:tcW w:w="5850" w:type="dxa"/>
          </w:tcPr>
          <w:p w14:paraId="7A7D55AB" w14:textId="0A51C0A6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4" w:name="_Hlk31287039"/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  <w:shd w:val="clear" w:color="auto" w:fill="auto"/>
          </w:tcPr>
          <w:p w14:paraId="354C82D3" w14:textId="4B3BD1AC" w:rsidR="001739B4" w:rsidRPr="004531FA" w:rsidRDefault="00557BF3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4531FA" w:rsidRPr="004531F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188</w:t>
            </w:r>
          </w:p>
        </w:tc>
        <w:tc>
          <w:tcPr>
            <w:tcW w:w="261" w:type="dxa"/>
          </w:tcPr>
          <w:p w14:paraId="53439C50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63D083B9" w14:textId="36946864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658</w:t>
            </w:r>
          </w:p>
        </w:tc>
      </w:tr>
      <w:tr w:rsidR="001739B4" w:rsidRPr="00B0181B" w14:paraId="7E11D1A4" w14:textId="2A85CE9E" w:rsidTr="00AE706B">
        <w:trPr>
          <w:trHeight w:val="414"/>
        </w:trPr>
        <w:tc>
          <w:tcPr>
            <w:tcW w:w="5850" w:type="dxa"/>
          </w:tcPr>
          <w:p w14:paraId="39051013" w14:textId="46B8DEF7" w:rsidR="001739B4" w:rsidRPr="00B0181B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  <w:shd w:val="clear" w:color="auto" w:fill="auto"/>
          </w:tcPr>
          <w:p w14:paraId="12468BBC" w14:textId="159203BA" w:rsidR="001739B4" w:rsidRPr="001739B4" w:rsidRDefault="00557BF3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4531F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369</w:t>
            </w:r>
          </w:p>
        </w:tc>
        <w:tc>
          <w:tcPr>
            <w:tcW w:w="261" w:type="dxa"/>
          </w:tcPr>
          <w:p w14:paraId="376B752D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307B1CEF" w14:textId="6C3B9949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592</w:t>
            </w:r>
          </w:p>
        </w:tc>
      </w:tr>
      <w:tr w:rsidR="001739B4" w:rsidRPr="00B0181B" w14:paraId="504B3533" w14:textId="77777777" w:rsidTr="00AE706B">
        <w:trPr>
          <w:trHeight w:val="396"/>
        </w:trPr>
        <w:tc>
          <w:tcPr>
            <w:tcW w:w="5850" w:type="dxa"/>
          </w:tcPr>
          <w:p w14:paraId="08D1F83F" w14:textId="4ADED81A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  <w:shd w:val="clear" w:color="auto" w:fill="auto"/>
          </w:tcPr>
          <w:p w14:paraId="7A2D2C53" w14:textId="31711A59" w:rsidR="001739B4" w:rsidRPr="001739B4" w:rsidRDefault="00867603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531FA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30"/>
                <w:szCs w:val="30"/>
              </w:rPr>
              <w:t>75</w:t>
            </w:r>
            <w:r w:rsidR="009F114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61" w:type="dxa"/>
          </w:tcPr>
          <w:p w14:paraId="320A6922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9" w:type="dxa"/>
          </w:tcPr>
          <w:p w14:paraId="5470164A" w14:textId="1D52B48C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</w:tr>
      <w:tr w:rsidR="001739B4" w:rsidRPr="001739B4" w14:paraId="274FFF1C" w14:textId="3D2E7103" w:rsidTr="00AE706B">
        <w:trPr>
          <w:trHeight w:val="396"/>
        </w:trPr>
        <w:tc>
          <w:tcPr>
            <w:tcW w:w="5850" w:type="dxa"/>
          </w:tcPr>
          <w:p w14:paraId="0BC5A691" w14:textId="291E487A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3AFDD" w14:textId="2B500195" w:rsidR="001739B4" w:rsidRPr="001739B4" w:rsidRDefault="00557BF3" w:rsidP="00C478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</w:t>
            </w:r>
            <w:r w:rsidR="004531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  <w:r w:rsidR="009F11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261" w:type="dxa"/>
          </w:tcPr>
          <w:p w14:paraId="14CE8B0D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B93C6D" w14:textId="1C31EADB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</w:tr>
      <w:bookmarkEnd w:id="4"/>
      <w:tr w:rsidR="001739B4" w:rsidRPr="00C52C41" w14:paraId="067F3CFA" w14:textId="5BE92B00" w:rsidTr="00AE706B">
        <w:trPr>
          <w:trHeight w:hRule="exact" w:val="427"/>
        </w:trPr>
        <w:tc>
          <w:tcPr>
            <w:tcW w:w="5850" w:type="dxa"/>
          </w:tcPr>
          <w:p w14:paraId="15B7B38E" w14:textId="7EB82744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9788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710" w:type="dxa"/>
          </w:tcPr>
          <w:p w14:paraId="436FF8D8" w14:textId="4A4AA0FD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</w:tcPr>
          <w:p w14:paraId="39AA6164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58671AE2" w14:textId="5A24A13E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31FA" w:rsidRPr="00C52C41" w14:paraId="0BD91BD9" w14:textId="77777777" w:rsidTr="00AE706B">
        <w:trPr>
          <w:trHeight w:hRule="exact" w:val="427"/>
        </w:trPr>
        <w:tc>
          <w:tcPr>
            <w:tcW w:w="5850" w:type="dxa"/>
          </w:tcPr>
          <w:p w14:paraId="69E713E7" w14:textId="6A8EE6A3" w:rsidR="004531FA" w:rsidRPr="00097884" w:rsidRDefault="004531FA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0F37EAD" w14:textId="2D49CE5C" w:rsidR="004531FA" w:rsidRPr="00CD6174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49</w:t>
            </w:r>
          </w:p>
        </w:tc>
        <w:tc>
          <w:tcPr>
            <w:tcW w:w="261" w:type="dxa"/>
          </w:tcPr>
          <w:p w14:paraId="784F930D" w14:textId="77777777" w:rsidR="004531FA" w:rsidRPr="00CD6174" w:rsidRDefault="004531FA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1FC9629E" w14:textId="0732FB32" w:rsidR="004531FA" w:rsidRPr="00CD6174" w:rsidRDefault="004531FA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1739B4" w:rsidRPr="00C52C41" w14:paraId="4CD8AEFC" w14:textId="77777777" w:rsidTr="00AE706B">
        <w:trPr>
          <w:trHeight w:val="414"/>
        </w:trPr>
        <w:tc>
          <w:tcPr>
            <w:tcW w:w="5850" w:type="dxa"/>
          </w:tcPr>
          <w:p w14:paraId="7002CAD9" w14:textId="06A96C13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362CCDA2" w14:textId="3E384E87" w:rsidR="001739B4" w:rsidRPr="001739B4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158</w:t>
            </w:r>
            <w:r w:rsidR="00D5155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376</w:t>
            </w:r>
          </w:p>
        </w:tc>
        <w:tc>
          <w:tcPr>
            <w:tcW w:w="261" w:type="dxa"/>
          </w:tcPr>
          <w:p w14:paraId="6FD9A1C8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0B205F02" w14:textId="5CD1C668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170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1739B4" w:rsidRPr="00C52C41" w14:paraId="4B631B96" w14:textId="77777777" w:rsidTr="00AE706B">
        <w:trPr>
          <w:trHeight w:val="396"/>
        </w:trPr>
        <w:tc>
          <w:tcPr>
            <w:tcW w:w="5850" w:type="dxa"/>
          </w:tcPr>
          <w:p w14:paraId="1E5A4E00" w14:textId="2FF47285" w:rsid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096F104C" w14:textId="3F735C5F" w:rsidR="001739B4" w:rsidRPr="001739B4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146</w:t>
            </w:r>
            <w:r w:rsidR="00D5155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450</w:t>
            </w:r>
          </w:p>
        </w:tc>
        <w:tc>
          <w:tcPr>
            <w:tcW w:w="261" w:type="dxa"/>
          </w:tcPr>
          <w:p w14:paraId="04D0F33A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  <w:shd w:val="clear" w:color="auto" w:fill="FFFFFF"/>
          </w:tcPr>
          <w:p w14:paraId="5F0FB3B6" w14:textId="648BD1DF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1739B4" w:rsidRPr="001739B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092</w:t>
            </w:r>
          </w:p>
        </w:tc>
      </w:tr>
      <w:tr w:rsidR="001739B4" w:rsidRPr="001739B4" w14:paraId="4C27276E" w14:textId="3D5DC511" w:rsidTr="00AE706B">
        <w:trPr>
          <w:trHeight w:val="396"/>
        </w:trPr>
        <w:tc>
          <w:tcPr>
            <w:tcW w:w="5850" w:type="dxa"/>
          </w:tcPr>
          <w:p w14:paraId="5A52F35F" w14:textId="629BC624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739B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3B4F7853" w14:textId="7CC833D7" w:rsidR="001739B4" w:rsidRPr="001739B4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304</w:t>
            </w:r>
            <w:r w:rsidR="00D515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261" w:type="dxa"/>
          </w:tcPr>
          <w:p w14:paraId="72C7E8CF" w14:textId="77777777" w:rsidR="001739B4" w:rsidRPr="001739B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3B332C" w14:textId="75FCA946" w:rsidR="001739B4" w:rsidRPr="001739B4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349</w:t>
            </w:r>
            <w:r w:rsidR="001739B4" w:rsidRPr="001739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314</w:t>
            </w:r>
          </w:p>
        </w:tc>
      </w:tr>
      <w:tr w:rsidR="001739B4" w:rsidRPr="00C52C41" w14:paraId="1DACAB86" w14:textId="1DA91CD1" w:rsidTr="00AE706B">
        <w:trPr>
          <w:trHeight w:val="50"/>
        </w:trPr>
        <w:tc>
          <w:tcPr>
            <w:tcW w:w="5850" w:type="dxa"/>
          </w:tcPr>
          <w:p w14:paraId="152077F6" w14:textId="54B1E6A0" w:rsidR="001739B4" w:rsidRPr="0076586E" w:rsidRDefault="001739B4" w:rsidP="0076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9A6D968" w14:textId="47E95DFE" w:rsidR="001739B4" w:rsidRPr="00AF4685" w:rsidRDefault="001739B4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</w:tcPr>
          <w:p w14:paraId="30EF37BC" w14:textId="77777777" w:rsidR="001739B4" w:rsidRPr="00AF4685" w:rsidRDefault="001739B4" w:rsidP="00AF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9" w:type="dxa"/>
          </w:tcPr>
          <w:p w14:paraId="6439EFAD" w14:textId="5EC7B941" w:rsidR="001739B4" w:rsidRPr="00AF4685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6"/>
                <w:tab w:val="decimal" w:pos="1515"/>
              </w:tabs>
              <w:spacing w:line="200" w:lineRule="exac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739B4" w:rsidRPr="00C52C41" w14:paraId="1B12ED89" w14:textId="484E0F03" w:rsidTr="00AE706B">
        <w:trPr>
          <w:trHeight w:hRule="exact" w:val="427"/>
        </w:trPr>
        <w:tc>
          <w:tcPr>
            <w:tcW w:w="5850" w:type="dxa"/>
          </w:tcPr>
          <w:p w14:paraId="0B8DF8C4" w14:textId="0C7C8182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0" w:type="dxa"/>
          </w:tcPr>
          <w:p w14:paraId="608D237C" w14:textId="57A4AA2C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197334D" w14:textId="77777777" w:rsidR="001739B4" w:rsidRPr="00CD6174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4097CFFD" w14:textId="5A7DCF6C" w:rsidR="001739B4" w:rsidRPr="00CD617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  <w:tab w:val="decimal" w:pos="1436"/>
                <w:tab w:val="decimal" w:pos="1515"/>
              </w:tabs>
              <w:spacing w:line="340" w:lineRule="exac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048" w:rsidRPr="00C52C41" w14:paraId="3EDF43E6" w14:textId="77777777" w:rsidTr="00AE706B">
        <w:trPr>
          <w:trHeight w:val="414"/>
        </w:trPr>
        <w:tc>
          <w:tcPr>
            <w:tcW w:w="5850" w:type="dxa"/>
          </w:tcPr>
          <w:p w14:paraId="640496B2" w14:textId="241330A2" w:rsidR="00940048" w:rsidRPr="00C52C41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1F16282C" w14:textId="681ED8D9" w:rsidR="00940048" w:rsidRPr="00940048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36</w:t>
            </w:r>
            <w:r w:rsidR="00D5155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775</w:t>
            </w:r>
          </w:p>
        </w:tc>
        <w:tc>
          <w:tcPr>
            <w:tcW w:w="261" w:type="dxa"/>
          </w:tcPr>
          <w:p w14:paraId="300FDCFA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6B9D371D" w14:textId="31E87808" w:rsidR="00940048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</w:tr>
      <w:tr w:rsidR="00940048" w:rsidRPr="00C52C41" w14:paraId="26FA59D9" w14:textId="77777777" w:rsidTr="00AE706B">
        <w:trPr>
          <w:trHeight w:val="396"/>
        </w:trPr>
        <w:tc>
          <w:tcPr>
            <w:tcW w:w="5850" w:type="dxa"/>
          </w:tcPr>
          <w:p w14:paraId="6D76FD24" w14:textId="016080E6" w:rsid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0" w:type="dxa"/>
          </w:tcPr>
          <w:p w14:paraId="08DA45BE" w14:textId="46D67322" w:rsidR="00940048" w:rsidRPr="00940048" w:rsidRDefault="00D5155E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8B240A6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</w:tcPr>
          <w:p w14:paraId="2966E3BE" w14:textId="5B585A02" w:rsidR="00940048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940048" w:rsidRPr="00C52C41" w14:paraId="5210B2E5" w14:textId="0286DE29" w:rsidTr="00AE706B">
        <w:trPr>
          <w:trHeight w:val="396"/>
        </w:trPr>
        <w:tc>
          <w:tcPr>
            <w:tcW w:w="5850" w:type="dxa"/>
          </w:tcPr>
          <w:p w14:paraId="45DDD5BD" w14:textId="59C0DC7B" w:rsid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0" w:type="dxa"/>
          </w:tcPr>
          <w:p w14:paraId="6A5D7D2A" w14:textId="22B1B709" w:rsidR="00940048" w:rsidRPr="00940048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="00D5155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829</w:t>
            </w:r>
          </w:p>
        </w:tc>
        <w:tc>
          <w:tcPr>
            <w:tcW w:w="261" w:type="dxa"/>
          </w:tcPr>
          <w:p w14:paraId="1F97955E" w14:textId="77777777" w:rsidR="00940048" w:rsidRPr="00940048" w:rsidRDefault="00940048" w:rsidP="00940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9" w:type="dxa"/>
            <w:shd w:val="clear" w:color="auto" w:fill="FFFFFF"/>
          </w:tcPr>
          <w:p w14:paraId="1549FA36" w14:textId="42969412" w:rsidR="00940048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40048" w:rsidRPr="0094004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632</w:t>
            </w:r>
          </w:p>
        </w:tc>
      </w:tr>
      <w:tr w:rsidR="001739B4" w:rsidRPr="00940048" w14:paraId="2777BEA3" w14:textId="6A7DAED3" w:rsidTr="00AE706B">
        <w:trPr>
          <w:trHeight w:val="396"/>
        </w:trPr>
        <w:tc>
          <w:tcPr>
            <w:tcW w:w="5850" w:type="dxa"/>
          </w:tcPr>
          <w:p w14:paraId="363A17C2" w14:textId="380C53F3" w:rsidR="001739B4" w:rsidRPr="00940048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4004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DAE4FB5" w14:textId="680E809C" w:rsidR="001739B4" w:rsidRPr="00940048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44</w:t>
            </w:r>
            <w:r w:rsidR="00D515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604</w:t>
            </w:r>
          </w:p>
        </w:tc>
        <w:tc>
          <w:tcPr>
            <w:tcW w:w="261" w:type="dxa"/>
          </w:tcPr>
          <w:p w14:paraId="5334B19D" w14:textId="77777777" w:rsidR="001739B4" w:rsidRPr="00940048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78EAC61" w14:textId="225BF4DB" w:rsidR="001739B4" w:rsidRPr="00940048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340" w:lineRule="exact"/>
              <w:ind w:left="-108"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940048" w:rsidRPr="00940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</w:tr>
      <w:tr w:rsidR="004D11E6" w:rsidRPr="00C52C41" w14:paraId="13EF58ED" w14:textId="77777777" w:rsidTr="00AE706B">
        <w:trPr>
          <w:trHeight w:val="50"/>
        </w:trPr>
        <w:tc>
          <w:tcPr>
            <w:tcW w:w="5850" w:type="dxa"/>
          </w:tcPr>
          <w:p w14:paraId="099C3C12" w14:textId="77777777" w:rsidR="004D11E6" w:rsidRPr="0076586E" w:rsidRDefault="004D11E6" w:rsidP="00765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9B93337" w14:textId="77777777" w:rsidR="004D11E6" w:rsidRPr="00AF4685" w:rsidRDefault="004D11E6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00" w:lineRule="exact"/>
              <w:ind w:lef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61" w:type="dxa"/>
          </w:tcPr>
          <w:p w14:paraId="60EE930E" w14:textId="77777777" w:rsidR="004D11E6" w:rsidRPr="00AF4685" w:rsidRDefault="004D11E6" w:rsidP="007B6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0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9" w:type="dxa"/>
          </w:tcPr>
          <w:p w14:paraId="3B8C6444" w14:textId="77777777" w:rsidR="004D11E6" w:rsidRPr="00AF4685" w:rsidRDefault="004D11E6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00" w:lineRule="exact"/>
              <w:ind w:right="-11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739B4" w:rsidRPr="00C52C41" w14:paraId="59B309AA" w14:textId="7DAB2964" w:rsidTr="00AE706B">
        <w:trPr>
          <w:trHeight w:val="414"/>
        </w:trPr>
        <w:tc>
          <w:tcPr>
            <w:tcW w:w="5850" w:type="dxa"/>
          </w:tcPr>
          <w:p w14:paraId="5A6AD79B" w14:textId="44396F0D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61E8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710" w:type="dxa"/>
          </w:tcPr>
          <w:p w14:paraId="4FDE4D91" w14:textId="77777777" w:rsidR="001739B4" w:rsidRDefault="001739B4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E52A1F9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</w:tcPr>
          <w:p w14:paraId="631C8F51" w14:textId="77777777" w:rsidR="001739B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739B4" w:rsidRPr="00C52C41" w14:paraId="70E908D5" w14:textId="77777777" w:rsidTr="00AE706B">
        <w:trPr>
          <w:trHeight w:val="414"/>
        </w:trPr>
        <w:tc>
          <w:tcPr>
            <w:tcW w:w="5850" w:type="dxa"/>
          </w:tcPr>
          <w:p w14:paraId="0F4EF9EE" w14:textId="404578D6" w:rsidR="001739B4" w:rsidRPr="00E61E87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0" w:type="dxa"/>
          </w:tcPr>
          <w:p w14:paraId="63D6CF1D" w14:textId="77777777" w:rsidR="001739B4" w:rsidRDefault="001739B4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40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2D47975" w14:textId="77777777" w:rsidR="001739B4" w:rsidRPr="00C52C41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</w:tcPr>
          <w:p w14:paraId="6C4442E3" w14:textId="77777777" w:rsidR="001739B4" w:rsidRDefault="001739B4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  <w:tab w:val="decimal" w:pos="1515"/>
              </w:tabs>
              <w:spacing w:line="240" w:lineRule="auto"/>
              <w:ind w:right="-1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55636" w:rsidRPr="00C52C41" w14:paraId="6CD04D99" w14:textId="38F4CBD4" w:rsidTr="00AE706B">
        <w:trPr>
          <w:trHeight w:val="110"/>
        </w:trPr>
        <w:tc>
          <w:tcPr>
            <w:tcW w:w="5850" w:type="dxa"/>
          </w:tcPr>
          <w:p w14:paraId="79D7A74D" w14:textId="6CF4234E" w:rsidR="00155636" w:rsidRPr="00C52C41" w:rsidRDefault="00155636" w:rsidP="00BC5550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794690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710" w:type="dxa"/>
            <w:vAlign w:val="bottom"/>
          </w:tcPr>
          <w:p w14:paraId="613A25BD" w14:textId="02F6D64D" w:rsidR="00155636" w:rsidRPr="00155636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D5155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934</w:t>
            </w:r>
          </w:p>
        </w:tc>
        <w:tc>
          <w:tcPr>
            <w:tcW w:w="261" w:type="dxa"/>
            <w:vAlign w:val="bottom"/>
          </w:tcPr>
          <w:p w14:paraId="0EC6ABBD" w14:textId="77777777" w:rsidR="00155636" w:rsidRPr="00155636" w:rsidRDefault="00155636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vAlign w:val="bottom"/>
          </w:tcPr>
          <w:p w14:paraId="76B73099" w14:textId="2C096710" w:rsidR="00155636" w:rsidRPr="00155636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</w:tr>
      <w:tr w:rsidR="00155636" w:rsidRPr="00C52C41" w14:paraId="0AA12E0D" w14:textId="01D241C2" w:rsidTr="00AE706B">
        <w:trPr>
          <w:trHeight w:val="396"/>
        </w:trPr>
        <w:tc>
          <w:tcPr>
            <w:tcW w:w="5850" w:type="dxa"/>
          </w:tcPr>
          <w:p w14:paraId="61918412" w14:textId="7DC87C97" w:rsidR="00155636" w:rsidRPr="00076138" w:rsidRDefault="00155636" w:rsidP="00155636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76138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6848F5E" w14:textId="56ADADCE" w:rsidR="00155636" w:rsidRPr="00155636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 w:rsidR="00D5155E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490</w:t>
            </w:r>
          </w:p>
        </w:tc>
        <w:tc>
          <w:tcPr>
            <w:tcW w:w="261" w:type="dxa"/>
          </w:tcPr>
          <w:p w14:paraId="467CC10B" w14:textId="77777777" w:rsidR="00155636" w:rsidRPr="00155636" w:rsidRDefault="00155636" w:rsidP="00155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bottom w:val="single" w:sz="4" w:space="0" w:color="auto"/>
            </w:tcBorders>
          </w:tcPr>
          <w:p w14:paraId="3B06B02B" w14:textId="44D6E254" w:rsidR="00155636" w:rsidRPr="00155636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6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55636" w:rsidRPr="00155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95</w:t>
            </w:r>
            <w:r w:rsidR="009E635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739B4" w:rsidRPr="00155636" w14:paraId="0B73F7E2" w14:textId="5554894E" w:rsidTr="00AE706B">
        <w:trPr>
          <w:trHeight w:val="414"/>
        </w:trPr>
        <w:tc>
          <w:tcPr>
            <w:tcW w:w="5850" w:type="dxa"/>
          </w:tcPr>
          <w:p w14:paraId="14AE0BD4" w14:textId="20246A97" w:rsidR="001739B4" w:rsidRPr="00155636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563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4087431" w14:textId="70D3632F" w:rsidR="001739B4" w:rsidRPr="00155636" w:rsidRDefault="00557BF3" w:rsidP="005160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34</w:t>
            </w:r>
            <w:r w:rsidR="00D515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424</w:t>
            </w:r>
          </w:p>
        </w:tc>
        <w:tc>
          <w:tcPr>
            <w:tcW w:w="261" w:type="dxa"/>
          </w:tcPr>
          <w:p w14:paraId="035E7424" w14:textId="77777777" w:rsidR="001739B4" w:rsidRPr="00155636" w:rsidRDefault="001739B4" w:rsidP="0017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9" w:type="dxa"/>
            <w:tcBorders>
              <w:top w:val="single" w:sz="4" w:space="0" w:color="auto"/>
              <w:bottom w:val="double" w:sz="4" w:space="0" w:color="auto"/>
            </w:tcBorders>
          </w:tcPr>
          <w:p w14:paraId="599A31C3" w14:textId="688DF506" w:rsidR="001739B4" w:rsidRPr="00155636" w:rsidRDefault="00A42740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155636" w:rsidRPr="0015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  <w:r w:rsidR="009E63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6DA83E26" w14:textId="77777777" w:rsidR="003D49FB" w:rsidRPr="0076586E" w:rsidRDefault="003D49FB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p w14:paraId="53F540C6" w14:textId="6A66203C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2C2DE59" w14:textId="77777777" w:rsidR="00722F52" w:rsidRPr="0076586E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504CDAD2" w14:textId="50D545E0" w:rsidR="007220B8" w:rsidRDefault="00794690" w:rsidP="00AF46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สัญญาสำคัญที่ทำกับกิจการที่เกี่ยวข้องกันไม่มีการเปลี่ยนแปลงในระหว่างงวด</w:t>
      </w:r>
      <w:r w:rsidR="00466FCC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A42740" w:rsidRPr="00B31F2A">
        <w:rPr>
          <w:rFonts w:ascii="Angsana New" w:hAnsi="Angsana New"/>
          <w:spacing w:val="-2"/>
          <w:sz w:val="30"/>
          <w:szCs w:val="30"/>
        </w:rPr>
        <w:t>3</w:t>
      </w:r>
      <w:r w:rsidR="00A42740" w:rsidRPr="00B31F2A">
        <w:rPr>
          <w:rFonts w:ascii="Angsana New" w:hAnsi="Angsana New" w:hint="cs"/>
          <w:spacing w:val="-2"/>
          <w:sz w:val="30"/>
          <w:szCs w:val="30"/>
        </w:rPr>
        <w:t>0</w:t>
      </w:r>
      <w:r w:rsidRPr="00B31F2A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AF4685">
        <w:rPr>
          <w:rFonts w:ascii="Angsana New" w:hAnsi="Angsana New" w:hint="cs"/>
          <w:spacing w:val="-2"/>
          <w:sz w:val="30"/>
          <w:szCs w:val="30"/>
          <w:cs/>
        </w:rPr>
        <w:t>กันยายน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A42740" w:rsidRPr="00B31F2A">
        <w:rPr>
          <w:rFonts w:ascii="Angsana New" w:hAnsi="Angsana New"/>
          <w:spacing w:val="-2"/>
          <w:sz w:val="30"/>
          <w:szCs w:val="30"/>
        </w:rPr>
        <w:t>2563</w:t>
      </w:r>
    </w:p>
    <w:p w14:paraId="69DC700B" w14:textId="77777777" w:rsidR="00AE6481" w:rsidRDefault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68BA500" w14:textId="0646EC1B" w:rsidR="006E55A0" w:rsidRPr="008C3CB6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C3CB6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ภาระผูกพัน</w:t>
      </w:r>
    </w:p>
    <w:p w14:paraId="6645E68F" w14:textId="77777777" w:rsidR="006E55A0" w:rsidRPr="00AE6481" w:rsidRDefault="006E55A0" w:rsidP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7" w:hanging="7"/>
        <w:jc w:val="thaiDistribute"/>
        <w:rPr>
          <w:rFonts w:ascii="Angsana New" w:hAnsi="Angsana New"/>
          <w:sz w:val="20"/>
          <w:szCs w:val="20"/>
        </w:rPr>
      </w:pPr>
    </w:p>
    <w:p w14:paraId="22AAFC01" w14:textId="7FABEBE6" w:rsidR="006E55A0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0568D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A42740" w:rsidRPr="00A42740">
        <w:rPr>
          <w:rFonts w:ascii="Angsana New" w:hAnsi="Angsana New"/>
          <w:sz w:val="30"/>
          <w:szCs w:val="30"/>
        </w:rPr>
        <w:t>30</w:t>
      </w:r>
      <w:r w:rsidR="002A5D68">
        <w:rPr>
          <w:rFonts w:ascii="Angsana New" w:hAnsi="Angsana New"/>
          <w:sz w:val="30"/>
          <w:szCs w:val="30"/>
        </w:rPr>
        <w:t xml:space="preserve"> </w:t>
      </w:r>
      <w:r w:rsidR="00AF4685">
        <w:rPr>
          <w:rFonts w:ascii="Angsana New" w:hAnsi="Angsana New" w:hint="cs"/>
          <w:sz w:val="30"/>
          <w:szCs w:val="30"/>
          <w:cs/>
        </w:rPr>
        <w:t>กันยายน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2A5D68">
        <w:rPr>
          <w:rFonts w:ascii="Angsana New" w:hAnsi="Angsana New" w:hint="cs"/>
          <w:sz w:val="30"/>
          <w:szCs w:val="30"/>
          <w:cs/>
        </w:rPr>
        <w:t xml:space="preserve"> </w:t>
      </w:r>
      <w:r w:rsidRPr="000568D6">
        <w:rPr>
          <w:rFonts w:ascii="Angsana New" w:hAnsi="Angsana New" w:hint="cs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0568D6">
        <w:rPr>
          <w:rFonts w:ascii="Angsana New" w:hAnsi="Angsana New"/>
          <w:sz w:val="30"/>
          <w:szCs w:val="30"/>
          <w:cs/>
        </w:rPr>
        <w:t xml:space="preserve"> มีนาคม</w:t>
      </w:r>
      <w:r w:rsidRPr="000568D6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Pr="000568D6">
        <w:rPr>
          <w:rFonts w:ascii="Angsana New" w:hAnsi="Angsana New"/>
          <w:sz w:val="30"/>
          <w:szCs w:val="30"/>
          <w:cs/>
        </w:rPr>
        <w:t xml:space="preserve"> บริษัทมีภาระผูกพันกับกิจการที่เกี่ยวข้องกันดังนี้</w:t>
      </w:r>
    </w:p>
    <w:p w14:paraId="1492761A" w14:textId="2F739B48" w:rsidR="008C3CB6" w:rsidRPr="00AE6481" w:rsidRDefault="008C3CB6" w:rsidP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z w:val="20"/>
          <w:szCs w:val="20"/>
          <w:cs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710"/>
        <w:gridCol w:w="270"/>
        <w:gridCol w:w="1620"/>
      </w:tblGrid>
      <w:tr w:rsidR="002A5D68" w:rsidRPr="003D047D" w14:paraId="2B22B8B2" w14:textId="77777777" w:rsidTr="00DC78D1">
        <w:trPr>
          <w:tblHeader/>
        </w:trPr>
        <w:tc>
          <w:tcPr>
            <w:tcW w:w="6030" w:type="dxa"/>
          </w:tcPr>
          <w:p w14:paraId="65330FA0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00" w:type="dxa"/>
            <w:gridSpan w:val="3"/>
            <w:vMerge w:val="restart"/>
          </w:tcPr>
          <w:p w14:paraId="0658D5AD" w14:textId="117A5F22" w:rsidR="002A5D68" w:rsidRPr="00B0181B" w:rsidRDefault="002A5D68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70B6578B" w14:textId="085D26AC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2A5D68" w:rsidRPr="003D047D" w14:paraId="1B18DD9E" w14:textId="77777777" w:rsidTr="00DC78D1">
        <w:trPr>
          <w:tblHeader/>
        </w:trPr>
        <w:tc>
          <w:tcPr>
            <w:tcW w:w="6030" w:type="dxa"/>
          </w:tcPr>
          <w:p w14:paraId="51F96559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00" w:type="dxa"/>
            <w:gridSpan w:val="3"/>
            <w:vMerge/>
          </w:tcPr>
          <w:p w14:paraId="1ADCCB1C" w14:textId="77777777" w:rsidR="002A5D68" w:rsidRPr="000568D6" w:rsidRDefault="002A5D68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5D68" w:rsidRPr="003D047D" w14:paraId="3229755B" w14:textId="66610935" w:rsidTr="00DC78D1">
        <w:trPr>
          <w:tblHeader/>
        </w:trPr>
        <w:tc>
          <w:tcPr>
            <w:tcW w:w="6030" w:type="dxa"/>
          </w:tcPr>
          <w:p w14:paraId="6C7E2CCC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3F89834C" w14:textId="62E40797" w:rsidR="002A5D68" w:rsidRPr="000568D6" w:rsidRDefault="00A42740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2A5D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AF4685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97ED7BF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278BC3" w14:textId="307B19B5" w:rsidR="002A5D68" w:rsidRPr="000568D6" w:rsidRDefault="00A42740" w:rsidP="00A162E4">
            <w:pPr>
              <w:spacing w:line="240" w:lineRule="auto"/>
              <w:ind w:left="-108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31</w:t>
            </w:r>
            <w:r w:rsidR="002A5D68" w:rsidRPr="000568D6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2A5D68" w:rsidRPr="003D047D" w14:paraId="0E5F3A5A" w14:textId="492FC55E" w:rsidTr="00DC78D1">
        <w:trPr>
          <w:tblHeader/>
        </w:trPr>
        <w:tc>
          <w:tcPr>
            <w:tcW w:w="6030" w:type="dxa"/>
          </w:tcPr>
          <w:p w14:paraId="7B8802C4" w14:textId="77777777" w:rsidR="002A5D68" w:rsidRPr="003D047D" w:rsidRDefault="002A5D68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710" w:type="dxa"/>
          </w:tcPr>
          <w:p w14:paraId="2BDF09D2" w14:textId="1F3DD482" w:rsidR="002A5D68" w:rsidRPr="000568D6" w:rsidRDefault="00A42740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688976E" w14:textId="77777777" w:rsidR="002A5D68" w:rsidRPr="000568D6" w:rsidRDefault="002A5D68" w:rsidP="00A162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1261E24" w14:textId="173D23BC" w:rsidR="002A5D68" w:rsidRPr="000568D6" w:rsidRDefault="00A42740" w:rsidP="00A162E4">
            <w:pPr>
              <w:tabs>
                <w:tab w:val="clear" w:pos="1644"/>
                <w:tab w:val="left" w:pos="1155"/>
              </w:tabs>
              <w:spacing w:line="240" w:lineRule="auto"/>
              <w:ind w:left="-108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A162E4" w:rsidRPr="003D047D" w14:paraId="13D32642" w14:textId="2917BF34" w:rsidTr="00DC78D1">
        <w:trPr>
          <w:tblHeader/>
        </w:trPr>
        <w:tc>
          <w:tcPr>
            <w:tcW w:w="6030" w:type="dxa"/>
          </w:tcPr>
          <w:p w14:paraId="764E380E" w14:textId="77777777" w:rsidR="00A162E4" w:rsidRPr="003D047D" w:rsidRDefault="00A162E4" w:rsidP="00A162E4">
            <w:pPr>
              <w:tabs>
                <w:tab w:val="clear" w:pos="2580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3600" w:type="dxa"/>
            <w:gridSpan w:val="3"/>
          </w:tcPr>
          <w:p w14:paraId="0F0F0795" w14:textId="2840F721" w:rsidR="00A162E4" w:rsidRPr="000568D6" w:rsidRDefault="00A162E4" w:rsidP="00A162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0568D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2A5D68" w:rsidRPr="003D047D" w14:paraId="503CB21A" w14:textId="77777777" w:rsidTr="00DC78D1">
        <w:tc>
          <w:tcPr>
            <w:tcW w:w="6030" w:type="dxa"/>
          </w:tcPr>
          <w:p w14:paraId="3FB09D38" w14:textId="590222C4" w:rsidR="002A5D68" w:rsidRDefault="002A5D68" w:rsidP="001000B3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758C56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CFAE03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1537417" w14:textId="77777777" w:rsidR="002A5D68" w:rsidRPr="00DE444C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5D68" w:rsidRPr="003D047D" w14:paraId="1125FAC3" w14:textId="7C0AD9D8" w:rsidTr="00DC78D1">
        <w:tc>
          <w:tcPr>
            <w:tcW w:w="6030" w:type="dxa"/>
          </w:tcPr>
          <w:p w14:paraId="547B138B" w14:textId="29D7954B" w:rsidR="002A5D68" w:rsidRPr="000568D6" w:rsidRDefault="002A5D68" w:rsidP="00A44F35">
            <w:pPr>
              <w:tabs>
                <w:tab w:val="clear" w:pos="2580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0A99CE8" w14:textId="5417ACDE" w:rsidR="002A5D68" w:rsidRPr="001000B3" w:rsidRDefault="00557BF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22</w:t>
            </w:r>
            <w:r w:rsidR="00D515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819</w:t>
            </w:r>
          </w:p>
        </w:tc>
        <w:tc>
          <w:tcPr>
            <w:tcW w:w="270" w:type="dxa"/>
          </w:tcPr>
          <w:p w14:paraId="55F528DA" w14:textId="77777777" w:rsidR="002A5D68" w:rsidRPr="001000B3" w:rsidRDefault="002A5D68" w:rsidP="00100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92D125B" w14:textId="0B9D5E6F" w:rsidR="002A5D68" w:rsidRPr="001000B3" w:rsidRDefault="00A42740" w:rsidP="00DC78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  <w:r w:rsidR="002A5D68" w:rsidRPr="002A5D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/>
                <w:b/>
                <w:bCs/>
                <w:sz w:val="30"/>
                <w:szCs w:val="30"/>
              </w:rPr>
              <w:t>148</w:t>
            </w:r>
          </w:p>
        </w:tc>
      </w:tr>
    </w:tbl>
    <w:p w14:paraId="3BCD4BE3" w14:textId="77777777" w:rsidR="006E55A0" w:rsidRPr="00AE6481" w:rsidRDefault="006E55A0" w:rsidP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pacing w:val="-6"/>
          <w:sz w:val="20"/>
          <w:szCs w:val="20"/>
        </w:rPr>
      </w:pPr>
    </w:p>
    <w:p w14:paraId="4DE52219" w14:textId="054369BE" w:rsidR="006E55A0" w:rsidRPr="008C1619" w:rsidRDefault="006E55A0" w:rsidP="006E5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pacing w:val="-6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</w:rPr>
        <w:t>ค่านายหน้าในการขาย</w:t>
      </w:r>
    </w:p>
    <w:p w14:paraId="6A5A02BB" w14:textId="77777777" w:rsidR="006E55A0" w:rsidRPr="00AE6481" w:rsidRDefault="006E55A0" w:rsidP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rPr>
          <w:rFonts w:ascii="Angsana New" w:hAnsi="Angsana New"/>
          <w:spacing w:val="-6"/>
          <w:sz w:val="20"/>
          <w:szCs w:val="20"/>
        </w:rPr>
      </w:pPr>
    </w:p>
    <w:p w14:paraId="1F47AEE8" w14:textId="08167C9A" w:rsidR="00AF4685" w:rsidRDefault="006E55A0" w:rsidP="00D515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EB1D51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บริษัทมีภาระผูกพันที่ต้องจ่ายค่านายหน้าในการขายตามจำนวนเงินที่ระบุไว้ ซึ่งคำนวณตามปริมาณการขาย หรือตามอัตราที่ระบุไว้บนใบแจ้งหนี้ค่าสินค้าตามคำสั่งซื้อของคนกลางที่ได้รับจากลูกค้าในพื้นที่ต่างๆ ให้กับ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Toray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Industries,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EB1D51">
        <w:rPr>
          <w:rFonts w:ascii="Angsana New" w:hAnsi="Angsana New"/>
          <w:sz w:val="30"/>
          <w:szCs w:val="30"/>
          <w:lang w:val="th-TH"/>
        </w:rPr>
        <w:t>Inc.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ซึ่งเป็น</w:t>
      </w:r>
      <w:r w:rsidRPr="00EB1D51">
        <w:rPr>
          <w:rFonts w:ascii="Angsana New" w:hAnsi="Angsana New"/>
          <w:sz w:val="30"/>
          <w:szCs w:val="30"/>
          <w:cs/>
          <w:lang w:val="th-TH"/>
        </w:rPr>
        <w:t>บริษัทใหญ่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ลำดับสูงสุด </w:t>
      </w:r>
      <w:r w:rsidRPr="00EB1D51">
        <w:rPr>
          <w:rFonts w:ascii="Angsana New" w:hAnsi="Angsana New"/>
          <w:sz w:val="30"/>
          <w:szCs w:val="30"/>
          <w:cs/>
          <w:lang w:val="th-TH"/>
        </w:rPr>
        <w:t xml:space="preserve">และบริษัทที่เกี่ยวข้องกันบางแห่ง </w:t>
      </w:r>
    </w:p>
    <w:p w14:paraId="61B6E181" w14:textId="77777777" w:rsidR="003750DF" w:rsidRPr="00AE6481" w:rsidRDefault="003750DF" w:rsidP="00AE6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20" w:lineRule="exact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025B275" w14:textId="47C3029A" w:rsidR="00FA25C1" w:rsidRPr="002B1BE4" w:rsidRDefault="00A42740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6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6EA59DD4" w14:textId="7D587DA6" w:rsidR="00722F52" w:rsidRPr="00AE6481" w:rsidRDefault="00722F52" w:rsidP="00AE6481">
      <w:pPr>
        <w:pStyle w:val="block"/>
        <w:spacing w:after="0" w:line="120" w:lineRule="exac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6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530"/>
        <w:gridCol w:w="270"/>
        <w:gridCol w:w="1440"/>
        <w:gridCol w:w="236"/>
        <w:gridCol w:w="34"/>
        <w:gridCol w:w="1586"/>
        <w:gridCol w:w="34"/>
        <w:gridCol w:w="236"/>
        <w:gridCol w:w="34"/>
        <w:gridCol w:w="1748"/>
        <w:gridCol w:w="7"/>
      </w:tblGrid>
      <w:tr w:rsidR="00396777" w:rsidRPr="00AB351F" w14:paraId="5A39EE34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0CE174D0" w14:textId="77777777" w:rsidR="00396777" w:rsidRPr="00C37EF4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404AF879" w14:textId="696BE9D0" w:rsidR="00396777" w:rsidRPr="00AB351F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9E35232" w14:textId="77777777" w:rsidR="00396777" w:rsidRPr="00AB351F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72" w:type="dxa"/>
            <w:gridSpan w:val="6"/>
          </w:tcPr>
          <w:p w14:paraId="6BA5FF24" w14:textId="0F26CD71" w:rsidR="00396777" w:rsidRPr="000F6BDD" w:rsidRDefault="00396777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4685" w:rsidRPr="00A1010E" w14:paraId="6445375E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7B7430E8" w14:textId="77777777" w:rsidR="00AF4685" w:rsidRPr="00C37EF4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3852353" w14:textId="629F69B5" w:rsidR="00AF4685" w:rsidRPr="008F7775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7BD9D9E" w14:textId="77777777" w:rsidR="00AF4685" w:rsidRPr="00AB351F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FD5F102" w14:textId="1A535599" w:rsidR="00AF4685" w:rsidRPr="00AF4685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5A9087D" w14:textId="29B56AFB" w:rsidR="00AF4685" w:rsidRPr="00AB351F" w:rsidRDefault="00AF4685" w:rsidP="002A5D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10B75504" w14:textId="0669FF8B" w:rsidR="00AF4685" w:rsidRPr="00C37EF4" w:rsidRDefault="00AF4685" w:rsidP="00B15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5" w:right="-2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1010E">
              <w:rPr>
                <w:rFonts w:ascii="Angsana New" w:hAnsi="Angsana New" w:hint="cs"/>
                <w:sz w:val="30"/>
                <w:szCs w:val="30"/>
                <w:cs/>
              </w:rPr>
              <w:t>สำหรับ</w:t>
            </w:r>
            <w:r w:rsidR="00396777">
              <w:rPr>
                <w:rFonts w:ascii="Angsana New" w:hAnsi="Angsana New" w:hint="cs"/>
                <w:sz w:val="30"/>
                <w:szCs w:val="30"/>
                <w:cs/>
              </w:rPr>
              <w:t>รอบระยะเวลา</w:t>
            </w:r>
          </w:p>
        </w:tc>
      </w:tr>
      <w:tr w:rsidR="00396777" w:rsidRPr="00A1010E" w14:paraId="7BDDA393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74182980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5DFCFC06" w14:textId="18A720FE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36" w:type="dxa"/>
          </w:tcPr>
          <w:p w14:paraId="4D5D5B0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117913A0" w14:textId="5166231A" w:rsidR="00396777" w:rsidRPr="00AF468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CF2A7EE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34214841" w14:textId="670F0B63" w:rsidR="00396777" w:rsidRPr="00A1010E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ตั้งแต่วันที่ </w:t>
            </w:r>
          </w:p>
        </w:tc>
      </w:tr>
      <w:tr w:rsidR="00396777" w:rsidRPr="00A1010E" w14:paraId="3838207A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27318D59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30856F7" w14:textId="6E05B4B6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36" w:type="dxa"/>
          </w:tcPr>
          <w:p w14:paraId="61FD0E15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441218FD" w14:textId="6E6E6AFA" w:rsidR="00396777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5558831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3D5670F4" w14:textId="4234E954" w:rsidR="00396777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1</w:t>
            </w:r>
            <w:r w:rsidR="00396777"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96777" w:rsidRPr="00A1010E" w14:paraId="473B30A0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4E6A04D6" w14:textId="77777777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544870F7" w14:textId="7BAF84A5" w:rsidR="00396777" w:rsidRPr="000F6BDD" w:rsidRDefault="003109AD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0F6BDD">
              <w:rPr>
                <w:rFonts w:ascii="Angsana New" w:hAnsi="Angsana New" w:hint="cs"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36" w:type="dxa"/>
          </w:tcPr>
          <w:p w14:paraId="78451949" w14:textId="77777777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FBA3E49" w14:textId="1D0AE133" w:rsidR="00396777" w:rsidRPr="00396777" w:rsidRDefault="008D5726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270" w:type="dxa"/>
            <w:gridSpan w:val="2"/>
          </w:tcPr>
          <w:p w14:paraId="7A228ACB" w14:textId="3D8B9AB1" w:rsidR="00396777" w:rsidRPr="00AB351F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1A339080" w14:textId="42745F3A" w:rsidR="00396777" w:rsidRPr="00C37EF4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(วันควบบริษัท) </w:t>
            </w:r>
          </w:p>
        </w:tc>
      </w:tr>
      <w:tr w:rsidR="008D5726" w:rsidRPr="00A1010E" w14:paraId="1A99B289" w14:textId="77777777" w:rsidTr="00DC78D1">
        <w:trPr>
          <w:gridAfter w:val="1"/>
          <w:wAfter w:w="7" w:type="dxa"/>
          <w:trHeight w:val="236"/>
        </w:trPr>
        <w:tc>
          <w:tcPr>
            <w:tcW w:w="2520" w:type="dxa"/>
          </w:tcPr>
          <w:p w14:paraId="34337024" w14:textId="77777777" w:rsidR="008D5726" w:rsidRPr="00C37EF4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3461F13E" w14:textId="06E6DE4C" w:rsidR="008D5726" w:rsidRPr="00C37EF4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37EF4">
              <w:rPr>
                <w:rFonts w:ascii="Angsana New" w:hAnsi="Angsana New"/>
                <w:sz w:val="30"/>
                <w:szCs w:val="30"/>
                <w:lang w:val="th-TH"/>
              </w:rPr>
              <w:t>3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กันยายน</w:t>
            </w:r>
          </w:p>
        </w:tc>
        <w:tc>
          <w:tcPr>
            <w:tcW w:w="236" w:type="dxa"/>
          </w:tcPr>
          <w:p w14:paraId="2C709B09" w14:textId="77777777" w:rsidR="008D5726" w:rsidRPr="00AB351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76F874FE" w14:textId="193CB233" w:rsidR="008D5726" w:rsidRPr="00557BF3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</w:p>
        </w:tc>
        <w:tc>
          <w:tcPr>
            <w:tcW w:w="270" w:type="dxa"/>
            <w:gridSpan w:val="2"/>
          </w:tcPr>
          <w:p w14:paraId="34AD347A" w14:textId="77777777" w:rsidR="008D5726" w:rsidRPr="00AB351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73C2FE10" w14:textId="0576127C" w:rsidR="008D5726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ถึงวันที่</w:t>
            </w:r>
          </w:p>
        </w:tc>
      </w:tr>
      <w:tr w:rsidR="008D5726" w:rsidRPr="00194080" w14:paraId="0CE2F821" w14:textId="77777777" w:rsidTr="00DC78D1">
        <w:trPr>
          <w:gridAfter w:val="1"/>
          <w:wAfter w:w="7" w:type="dxa"/>
          <w:tblHeader/>
        </w:trPr>
        <w:tc>
          <w:tcPr>
            <w:tcW w:w="2520" w:type="dxa"/>
          </w:tcPr>
          <w:p w14:paraId="40A286E1" w14:textId="77777777" w:rsidR="008D5726" w:rsidRPr="00AB351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1D444C" w14:textId="619C1B1B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BD1FA4B" w14:textId="77777777" w:rsidR="008D5726" w:rsidRPr="00194080" w:rsidRDefault="008D5726" w:rsidP="008D572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7BCB30" w14:textId="7EF465DD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16B7F869" w14:textId="77777777" w:rsidR="008D5726" w:rsidRPr="00194080" w:rsidRDefault="008D5726" w:rsidP="008D572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33BC021D" w14:textId="171E03CD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gridSpan w:val="2"/>
          </w:tcPr>
          <w:p w14:paraId="652ED643" w14:textId="456E160D" w:rsidR="008D5726" w:rsidRPr="00194080" w:rsidRDefault="008D5726" w:rsidP="008D572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gridSpan w:val="2"/>
          </w:tcPr>
          <w:p w14:paraId="50DEC2C6" w14:textId="289B5F14" w:rsidR="008D5726" w:rsidRPr="00194080" w:rsidRDefault="008D5726" w:rsidP="008D5726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8D5726" w:rsidRPr="008F7775" w14:paraId="6B654BC1" w14:textId="77777777" w:rsidTr="00DC78D1">
        <w:trPr>
          <w:trHeight w:val="380"/>
        </w:trPr>
        <w:tc>
          <w:tcPr>
            <w:tcW w:w="2520" w:type="dxa"/>
          </w:tcPr>
          <w:p w14:paraId="56EC852B" w14:textId="77777777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155" w:type="dxa"/>
            <w:gridSpan w:val="11"/>
          </w:tcPr>
          <w:p w14:paraId="4ABDB8BF" w14:textId="2AC1800E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726" w:rsidRPr="008F7775" w14:paraId="1978361C" w14:textId="77777777" w:rsidTr="00DC78D1">
        <w:tc>
          <w:tcPr>
            <w:tcW w:w="2520" w:type="dxa"/>
          </w:tcPr>
          <w:p w14:paraId="2818192F" w14:textId="3FB185C5" w:rsidR="008D5726" w:rsidRPr="008F7775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530" w:type="dxa"/>
          </w:tcPr>
          <w:p w14:paraId="3F8AF378" w14:textId="066A30D8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528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360</w:t>
            </w:r>
          </w:p>
        </w:tc>
        <w:tc>
          <w:tcPr>
            <w:tcW w:w="270" w:type="dxa"/>
          </w:tcPr>
          <w:p w14:paraId="50AB22CD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62F501" w14:textId="01E87FE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70" w:type="dxa"/>
            <w:gridSpan w:val="2"/>
          </w:tcPr>
          <w:p w14:paraId="4CDA753A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2BFB64D5" w14:textId="0E3CCEFF" w:rsidR="008D5726" w:rsidRPr="00BC103C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C103C">
              <w:rPr>
                <w:rFonts w:asciiTheme="majorBidi" w:hAnsiTheme="majorBidi" w:cstheme="majorBidi" w:hint="cs"/>
                <w:bCs/>
                <w:sz w:val="30"/>
                <w:szCs w:val="30"/>
              </w:rPr>
              <w:t>503</w:t>
            </w:r>
            <w:r w:rsidRPr="00BC103C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,</w:t>
            </w:r>
            <w:r w:rsidRPr="00BC103C">
              <w:rPr>
                <w:rFonts w:asciiTheme="majorBidi" w:hAnsiTheme="majorBidi" w:cstheme="majorBidi" w:hint="cs"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  <w:gridSpan w:val="2"/>
          </w:tcPr>
          <w:p w14:paraId="7F5DFBBB" w14:textId="67C92E20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</w:tcPr>
          <w:p w14:paraId="410FE2AF" w14:textId="7F97C728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503</w:t>
            </w:r>
            <w:r w:rsidRPr="002A5D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990</w:t>
            </w:r>
          </w:p>
        </w:tc>
      </w:tr>
      <w:tr w:rsidR="008D5726" w:rsidRPr="008F7775" w14:paraId="4D890F54" w14:textId="77777777" w:rsidTr="00DC78D1">
        <w:tc>
          <w:tcPr>
            <w:tcW w:w="2520" w:type="dxa"/>
          </w:tcPr>
          <w:p w14:paraId="623DDE07" w14:textId="21F7EB01" w:rsidR="008D5726" w:rsidRPr="008F7775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530" w:type="dxa"/>
            <w:vAlign w:val="bottom"/>
          </w:tcPr>
          <w:p w14:paraId="7A7B9179" w14:textId="0B3833B1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</w:rPr>
              <w:t>29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30"/>
                <w:szCs w:val="30"/>
              </w:rPr>
              <w:t>697</w:t>
            </w:r>
          </w:p>
        </w:tc>
        <w:tc>
          <w:tcPr>
            <w:tcW w:w="270" w:type="dxa"/>
            <w:vAlign w:val="bottom"/>
          </w:tcPr>
          <w:p w14:paraId="7188D47A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94C4089" w14:textId="313C7AD2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529</w:t>
            </w:r>
          </w:p>
        </w:tc>
        <w:tc>
          <w:tcPr>
            <w:tcW w:w="270" w:type="dxa"/>
            <w:gridSpan w:val="2"/>
          </w:tcPr>
          <w:p w14:paraId="0ED8E1A8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vAlign w:val="bottom"/>
          </w:tcPr>
          <w:p w14:paraId="59E0ECA4" w14:textId="68B3CAF3" w:rsidR="008D5726" w:rsidRPr="00A93BD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3BD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D54971E" w14:textId="665805BC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4CF42700" w14:textId="1D82B01E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D5726" w:rsidRPr="008F7775" w14:paraId="32240ED0" w14:textId="77777777" w:rsidTr="00DC78D1">
        <w:tc>
          <w:tcPr>
            <w:tcW w:w="2520" w:type="dxa"/>
          </w:tcPr>
          <w:p w14:paraId="1E627939" w14:textId="63DD4D81" w:rsidR="008D5726" w:rsidRPr="008F7775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  <w:vAlign w:val="bottom"/>
          </w:tcPr>
          <w:p w14:paraId="42D14684" w14:textId="7101F916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018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18B0261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CE72790" w14:textId="6383708C" w:rsidR="008D5726" w:rsidRPr="00A42740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554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4AE5C7E8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</w:tcPr>
          <w:p w14:paraId="6C32EE37" w14:textId="1D84DA90" w:rsidR="008D5726" w:rsidRPr="00A93BD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3BD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8E99323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3BE99EE" w14:textId="3BA2484A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D5726" w:rsidRPr="008F7775" w14:paraId="1942F9DF" w14:textId="77777777" w:rsidTr="00DC78D1">
        <w:tc>
          <w:tcPr>
            <w:tcW w:w="2520" w:type="dxa"/>
          </w:tcPr>
          <w:p w14:paraId="2FDE02C0" w14:textId="32F65617" w:rsidR="008D5726" w:rsidRPr="008F7775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45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530" w:type="dxa"/>
            <w:vAlign w:val="bottom"/>
          </w:tcPr>
          <w:p w14:paraId="731C4847" w14:textId="1AB1104D" w:rsidR="008D5726" w:rsidRPr="002A5D68" w:rsidRDefault="004C6638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A93BDF" w:rsidRPr="00A93BDF">
              <w:rPr>
                <w:rFonts w:asciiTheme="majorBidi" w:hAnsiTheme="majorBidi" w:cstheme="majorBidi" w:hint="cs"/>
                <w:sz w:val="30"/>
                <w:szCs w:val="30"/>
              </w:rPr>
              <w:t>23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F0DC567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E5AD2C3" w14:textId="0D838B8D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</w:t>
            </w: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3DFE0516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394004FA" w14:textId="603B75F5" w:rsidR="008D5726" w:rsidRPr="00A93BDF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A93BDF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547495" w14:textId="24E32646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2549BF77" w14:textId="4FB60653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A5D6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D5726" w:rsidRPr="002A5D68" w14:paraId="4C2EAD37" w14:textId="77777777" w:rsidTr="00DC78D1">
        <w:trPr>
          <w:trHeight w:val="352"/>
        </w:trPr>
        <w:tc>
          <w:tcPr>
            <w:tcW w:w="2520" w:type="dxa"/>
          </w:tcPr>
          <w:p w14:paraId="3A2B08E1" w14:textId="5BCC1DEE" w:rsidR="008D5726" w:rsidRPr="002A5D68" w:rsidRDefault="008D5726" w:rsidP="008D5726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A5D6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ยอดยกไป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00083D8" w14:textId="2282D3AD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39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="Angsana New" w:hAnsi="Angsana New" w:hint="cs"/>
                <w:b/>
                <w:bCs/>
                <w:sz w:val="30"/>
                <w:szCs w:val="30"/>
              </w:rPr>
              <w:t>496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="Angsana New" w:hAnsi="Angsana New" w:hint="cs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4ECEC2B8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D10F118" w14:textId="38455345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  <w:r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312</w:t>
            </w:r>
          </w:p>
        </w:tc>
        <w:tc>
          <w:tcPr>
            <w:tcW w:w="270" w:type="dxa"/>
            <w:gridSpan w:val="2"/>
          </w:tcPr>
          <w:p w14:paraId="46CD9980" w14:textId="77777777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A47A2D" w14:textId="6C283CCA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7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503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  <w:gridSpan w:val="2"/>
          </w:tcPr>
          <w:p w14:paraId="3DFE2745" w14:textId="680BB17A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EC66C1" w14:textId="09107FA5" w:rsidR="008D5726" w:rsidRPr="002A5D68" w:rsidRDefault="008D5726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Pr="002A5D6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</w:tr>
    </w:tbl>
    <w:p w14:paraId="361393C3" w14:textId="091C1A82" w:rsidR="007F0404" w:rsidRDefault="006C6F12" w:rsidP="003E0357">
      <w:pPr>
        <w:pStyle w:val="block"/>
        <w:spacing w:before="240"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 w:rsidR="000F6BDD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60739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="00607393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2563</w:t>
      </w:r>
      <w:r w:rsidR="005E24BA" w:rsidRPr="000568D6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A42740" w:rsidRPr="00A42740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A42740" w:rsidRPr="00A42740">
        <w:rPr>
          <w:rFonts w:ascii="Angsana New" w:hAnsi="Angsana New" w:cs="Angsana New" w:hint="cs"/>
          <w:sz w:val="30"/>
          <w:szCs w:val="30"/>
          <w:lang w:val="en-US" w:bidi="th-TH"/>
        </w:rPr>
        <w:t>62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และสำหรับรอบระยะเวลาตั้งแต่วันที่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1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กรกฎาคม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(วันควบบริษัท) ถึงวันที่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30</w:t>
      </w:r>
      <w:r w:rsidR="00396777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กันยายน </w:t>
      </w:r>
      <w:r w:rsidR="00557BF3" w:rsidRPr="00557BF3">
        <w:rPr>
          <w:rFonts w:ascii="Angsana New" w:hAnsi="Angsana New" w:cs="Angsana New" w:hint="cs"/>
          <w:sz w:val="30"/>
          <w:szCs w:val="30"/>
          <w:lang w:val="en-US" w:bidi="th-TH"/>
        </w:rPr>
        <w:t>2562</w:t>
      </w:r>
    </w:p>
    <w:p w14:paraId="16319E62" w14:textId="77777777" w:rsidR="00AA0E59" w:rsidRDefault="00AA0E59" w:rsidP="00AA0E59">
      <w:pPr>
        <w:pStyle w:val="block"/>
        <w:spacing w:after="0" w:line="180" w:lineRule="exact"/>
        <w:ind w:left="547" w:right="-43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392B210" w14:textId="69AEC939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42740" w:rsidRPr="00A42740">
        <w:rPr>
          <w:rFonts w:ascii="Angsana New" w:hAnsi="Angsana New"/>
          <w:sz w:val="30"/>
          <w:szCs w:val="30"/>
        </w:rPr>
        <w:t>3</w:t>
      </w:r>
      <w:r w:rsidR="00A42740" w:rsidRPr="00A42740">
        <w:rPr>
          <w:rFonts w:ascii="Angsana New" w:hAnsi="Angsana New" w:hint="cs"/>
          <w:sz w:val="30"/>
          <w:szCs w:val="30"/>
        </w:rPr>
        <w:t>0</w:t>
      </w:r>
      <w:r w:rsidR="00607393">
        <w:rPr>
          <w:rFonts w:ascii="Angsana New" w:hAnsi="Angsana New" w:hint="cs"/>
          <w:sz w:val="30"/>
          <w:szCs w:val="30"/>
          <w:cs/>
        </w:rPr>
        <w:t xml:space="preserve"> </w:t>
      </w:r>
      <w:r w:rsidR="00396777">
        <w:rPr>
          <w:rFonts w:ascii="Angsana New" w:hAnsi="Angsana New" w:hint="cs"/>
          <w:sz w:val="30"/>
          <w:szCs w:val="30"/>
          <w:cs/>
        </w:rPr>
        <w:t>กันยายน</w:t>
      </w:r>
      <w:r w:rsidR="00607393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 w:hint="cs"/>
          <w:sz w:val="30"/>
          <w:szCs w:val="30"/>
          <w:cs/>
        </w:rPr>
        <w:t>และ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A42740" w:rsidRPr="00A42740">
        <w:rPr>
          <w:rFonts w:ascii="Angsana New" w:hAnsi="Angsana New"/>
          <w:sz w:val="30"/>
          <w:szCs w:val="30"/>
        </w:rPr>
        <w:t>31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A42740" w:rsidRPr="00A42740">
        <w:rPr>
          <w:rFonts w:ascii="Angsana New" w:hAnsi="Angsana New" w:hint="cs"/>
          <w:sz w:val="30"/>
          <w:szCs w:val="30"/>
        </w:rPr>
        <w:t>3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635939" w:rsidRDefault="006C6F12" w:rsidP="00AA0E59">
      <w:pPr>
        <w:pStyle w:val="block"/>
        <w:spacing w:after="0" w:line="180" w:lineRule="exac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53A37F99" w:rsidR="006C6F12" w:rsidRPr="00343FE6" w:rsidRDefault="00E12C72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4262FB48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ที่จัดตั้ง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77777777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ไทยโทเรซินเทติคส์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0BC923D4" w:rsidR="006C6F12" w:rsidRPr="00343FE6" w:rsidRDefault="006C6F12" w:rsidP="00C94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1656AD56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5A314C" w:rsidRPr="00343FE6" w14:paraId="598F8CF0" w14:textId="77777777" w:rsidTr="00786FF0">
        <w:tc>
          <w:tcPr>
            <w:tcW w:w="2340" w:type="dxa"/>
          </w:tcPr>
          <w:p w14:paraId="11F89B0D" w14:textId="02C0097E" w:rsidR="005A314C" w:rsidRPr="00D06E71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="00CE3A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3967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CE3A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0961004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153DAC27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29C93B9B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55B5ECB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36F91760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3FC586F3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1F0036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532E80FB" w:rsidR="005A314C" w:rsidRPr="00343FE6" w:rsidRDefault="00497393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9739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6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="Angsana New" w:hAnsi="Angsana New" w:hint="cs"/>
                <w:b/>
                <w:bCs/>
                <w:sz w:val="30"/>
                <w:szCs w:val="30"/>
              </w:rPr>
              <w:t>496</w:t>
            </w:r>
            <w:r w:rsidR="006B2B3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497393">
              <w:rPr>
                <w:rFonts w:ascii="Angsana New" w:hAnsi="Angsana New" w:hint="cs"/>
                <w:b/>
                <w:bCs/>
                <w:sz w:val="30"/>
                <w:szCs w:val="30"/>
              </w:rPr>
              <w:t>016</w:t>
            </w:r>
          </w:p>
        </w:tc>
      </w:tr>
      <w:tr w:rsidR="005A314C" w:rsidRPr="00343FE6" w14:paraId="21854AA5" w14:textId="77777777" w:rsidTr="00CC4FFC">
        <w:tc>
          <w:tcPr>
            <w:tcW w:w="2340" w:type="dxa"/>
          </w:tcPr>
          <w:p w14:paraId="731EBAA9" w14:textId="0157F65E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A42740"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42740"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170" w:type="dxa"/>
          </w:tcPr>
          <w:p w14:paraId="7CEBDFAD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3AB1578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</w:tcPr>
          <w:p w14:paraId="76B95F83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45A67D0D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078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270" w:type="dxa"/>
          </w:tcPr>
          <w:p w14:paraId="415DF449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4C715F4C" w14:textId="1033EFA2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503</w:t>
            </w:r>
            <w:r w:rsidR="005A314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990</w:t>
            </w:r>
          </w:p>
        </w:tc>
        <w:tc>
          <w:tcPr>
            <w:tcW w:w="270" w:type="dxa"/>
          </w:tcPr>
          <w:p w14:paraId="3461CB17" w14:textId="77777777" w:rsidR="005A314C" w:rsidRPr="00343FE6" w:rsidRDefault="005A314C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7D5BB789" w:rsidR="005A314C" w:rsidRPr="00343FE6" w:rsidRDefault="00A42740" w:rsidP="005A3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CE3A5A" w:rsidRPr="00CE3A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  <w:r w:rsidR="00CE3A5A" w:rsidRPr="00CE3A5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</w:p>
        </w:tc>
      </w:tr>
    </w:tbl>
    <w:p w14:paraId="25E116D2" w14:textId="77777777" w:rsidR="00B47D4C" w:rsidRPr="003E0357" w:rsidRDefault="00B47D4C" w:rsidP="00AA0E59">
      <w:pPr>
        <w:pStyle w:val="block"/>
        <w:spacing w:after="0" w:line="180" w:lineRule="exact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14:paraId="7FB36096" w14:textId="61622266" w:rsidR="006E7EB4" w:rsidRDefault="00FF78A5" w:rsidP="002B602A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48D1ED8C" w14:textId="77777777" w:rsidR="003E0357" w:rsidRPr="003E0357" w:rsidRDefault="003E0357" w:rsidP="00AA0E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180" w:lineRule="exact"/>
        <w:jc w:val="both"/>
        <w:rPr>
          <w:rFonts w:ascii="Angsana New" w:hAnsi="Angsana New"/>
          <w:b/>
          <w:bCs/>
          <w:sz w:val="20"/>
          <w:szCs w:val="20"/>
        </w:rPr>
      </w:pPr>
    </w:p>
    <w:p w14:paraId="50266A51" w14:textId="39BDFE4F" w:rsidR="00C20B0C" w:rsidRPr="002B1BE4" w:rsidRDefault="00A42740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7</w:t>
      </w:r>
      <w:r w:rsidR="00C20B0C" w:rsidRPr="002B1BE4">
        <w:rPr>
          <w:rFonts w:ascii="Angsana New" w:hAnsi="Angsana New"/>
          <w:b/>
          <w:bCs/>
          <w:sz w:val="30"/>
          <w:szCs w:val="30"/>
        </w:rPr>
        <w:tab/>
      </w:r>
      <w:r w:rsidR="00C20B0C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  <w:r w:rsidR="008B56D7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8B56D7">
        <w:rPr>
          <w:rFonts w:asciiTheme="majorBidi" w:hAnsiTheme="majorBidi" w:cstheme="majorBidi" w:hint="cs"/>
          <w:b/>
          <w:bCs/>
          <w:sz w:val="30"/>
          <w:szCs w:val="30"/>
          <w:cs/>
        </w:rPr>
        <w:t>สินทรัพย์สิทธิการใช้</w:t>
      </w:r>
    </w:p>
    <w:p w14:paraId="5A8A42A2" w14:textId="77777777" w:rsidR="00527BEF" w:rsidRPr="003E0357" w:rsidRDefault="00527BEF" w:rsidP="00AA0E59">
      <w:pPr>
        <w:pStyle w:val="block"/>
        <w:spacing w:after="0" w:line="180" w:lineRule="exact"/>
        <w:ind w:left="547" w:right="-43"/>
        <w:jc w:val="thaiDistribute"/>
        <w:rPr>
          <w:rFonts w:ascii="Angsana New" w:hAnsi="Angsana New" w:cs="Angsana New"/>
          <w:sz w:val="20"/>
          <w:lang w:bidi="th-TH"/>
        </w:rPr>
      </w:pPr>
    </w:p>
    <w:p w14:paraId="120FE245" w14:textId="2F7CA82D" w:rsidR="00794690" w:rsidRPr="00794690" w:rsidRDefault="00794690" w:rsidP="00F06935">
      <w:pPr>
        <w:pStyle w:val="BodyText2"/>
        <w:ind w:left="5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ที่ดิน อาคารและอุปกรณ์</w:t>
      </w:r>
    </w:p>
    <w:p w14:paraId="671D59D6" w14:textId="77777777" w:rsidR="00794690" w:rsidRPr="003E0357" w:rsidRDefault="00794690" w:rsidP="00AA0E59">
      <w:pPr>
        <w:pStyle w:val="BodyText2"/>
        <w:spacing w:line="180" w:lineRule="exact"/>
        <w:ind w:left="547" w:firstLine="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37233118" w14:textId="3D6597FA" w:rsidR="00F06935" w:rsidRPr="004A465A" w:rsidRDefault="00F06935" w:rsidP="00F0693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A465A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อาคารและอุปกรณ์ในระหว่างงวด</w:t>
      </w:r>
      <w:r w:rsidR="00396777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4A4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1F417A">
        <w:rPr>
          <w:rFonts w:ascii="Angsana New" w:hAnsi="Angsana New" w:hint="cs"/>
          <w:sz w:val="30"/>
          <w:szCs w:val="30"/>
          <w:cs/>
        </w:rPr>
        <w:t xml:space="preserve"> </w:t>
      </w:r>
      <w:r w:rsidR="00396777">
        <w:rPr>
          <w:rFonts w:ascii="Angsana New" w:hAnsi="Angsana New" w:hint="cs"/>
          <w:sz w:val="30"/>
          <w:szCs w:val="30"/>
          <w:cs/>
        </w:rPr>
        <w:t>กันยา</w:t>
      </w:r>
      <w:r w:rsidR="001F417A">
        <w:rPr>
          <w:rFonts w:ascii="Angsana New" w:hAnsi="Angsana New" w:hint="cs"/>
          <w:sz w:val="30"/>
          <w:szCs w:val="30"/>
          <w:cs/>
        </w:rPr>
        <w:t>ยน</w:t>
      </w:r>
      <w:r w:rsidR="00794690">
        <w:rPr>
          <w:rFonts w:ascii="Angsana New" w:hAnsi="Angsana New" w:hint="cs"/>
          <w:sz w:val="30"/>
          <w:szCs w:val="30"/>
          <w:cs/>
        </w:rPr>
        <w:t xml:space="preserve"> </w:t>
      </w:r>
      <w:r w:rsidR="007A5570" w:rsidRPr="007A5570">
        <w:rPr>
          <w:rFonts w:ascii="Angsana New" w:hAnsi="Angsana New" w:hint="cs"/>
          <w:sz w:val="30"/>
          <w:szCs w:val="30"/>
        </w:rPr>
        <w:t>2563</w:t>
      </w:r>
      <w:r w:rsidR="002D773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5570" w:rsidRPr="007A5570">
        <w:rPr>
          <w:rFonts w:ascii="Angsana New" w:hAnsi="Angsana New" w:hint="cs"/>
          <w:sz w:val="30"/>
          <w:szCs w:val="30"/>
        </w:rPr>
        <w:t>2562</w:t>
      </w:r>
      <w:r w:rsidR="002D7731">
        <w:rPr>
          <w:rFonts w:ascii="Angsana New" w:hAnsi="Angsana New" w:hint="cs"/>
          <w:sz w:val="30"/>
          <w:szCs w:val="30"/>
          <w:cs/>
        </w:rPr>
        <w:t xml:space="preserve"> </w:t>
      </w:r>
      <w:r w:rsidRPr="004A465A">
        <w:rPr>
          <w:rFonts w:ascii="Angsana New" w:hAnsi="Angsana New" w:hint="cs"/>
          <w:sz w:val="30"/>
          <w:szCs w:val="30"/>
          <w:cs/>
        </w:rPr>
        <w:t>มี</w:t>
      </w:r>
      <w:r w:rsidRPr="004A465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5C1F313F" w14:textId="77777777" w:rsidR="00F06935" w:rsidRPr="003E0357" w:rsidRDefault="00F06935" w:rsidP="00AA0E59">
      <w:pPr>
        <w:pStyle w:val="block"/>
        <w:spacing w:after="0" w:line="180" w:lineRule="exact"/>
        <w:ind w:left="547" w:right="-43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06935" w:rsidRPr="008F7775" w14:paraId="2D5E5AAB" w14:textId="77777777" w:rsidTr="00BB7ED7">
        <w:tc>
          <w:tcPr>
            <w:tcW w:w="3600" w:type="dxa"/>
          </w:tcPr>
          <w:p w14:paraId="33B11B5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2C720609" w14:textId="70149B30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AC5880"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F06935" w:rsidRPr="008F7775" w14:paraId="0FDF244B" w14:textId="77777777" w:rsidTr="00BB7ED7">
        <w:tc>
          <w:tcPr>
            <w:tcW w:w="3600" w:type="dxa"/>
          </w:tcPr>
          <w:p w14:paraId="3AEB80D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77B9F1F8" w14:textId="514C0142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384B6B3" w14:textId="77777777" w:rsidR="00F06935" w:rsidRPr="009B6A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0561B165" w14:textId="05143C83" w:rsidR="00F06935" w:rsidRPr="009B6A75" w:rsidRDefault="00A42740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9B6A75">
              <w:rPr>
                <w:rFonts w:ascii="Angsana New" w:hAnsi="Angsana New" w:hint="cs"/>
                <w:bCs/>
                <w:sz w:val="30"/>
                <w:szCs w:val="30"/>
              </w:rPr>
              <w:t>2562</w:t>
            </w:r>
          </w:p>
        </w:tc>
      </w:tr>
      <w:tr w:rsidR="00F06935" w:rsidRPr="008F7775" w14:paraId="7AEE03CD" w14:textId="77777777" w:rsidTr="00BB7ED7">
        <w:tc>
          <w:tcPr>
            <w:tcW w:w="3600" w:type="dxa"/>
          </w:tcPr>
          <w:p w14:paraId="7E8018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331D0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2AEC367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2F2F05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CFB03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EA9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618376C7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B70A17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06935" w:rsidRPr="008F7775" w14:paraId="6347DF81" w14:textId="77777777" w:rsidTr="00BB7ED7">
        <w:tc>
          <w:tcPr>
            <w:tcW w:w="3600" w:type="dxa"/>
          </w:tcPr>
          <w:p w14:paraId="1814BF91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05ED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516E663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35416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1BF15559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3E710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7A41F5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530DD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06935" w:rsidRPr="008F7775" w14:paraId="02223B95" w14:textId="77777777" w:rsidTr="00BB7ED7">
        <w:tc>
          <w:tcPr>
            <w:tcW w:w="3600" w:type="dxa"/>
          </w:tcPr>
          <w:p w14:paraId="57563A3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205495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FDA9EBD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088B3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FD236B6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89F3FB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4D61B46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853CE68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06935" w:rsidRPr="008F7775" w14:paraId="031B2308" w14:textId="77777777" w:rsidTr="00BB7ED7">
        <w:tc>
          <w:tcPr>
            <w:tcW w:w="3600" w:type="dxa"/>
          </w:tcPr>
          <w:p w14:paraId="765487C3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E92C5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4357EB8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F3DB5C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0C33242E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FF9E54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0969B70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9FA8CA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06935" w:rsidRPr="008F7775" w14:paraId="63A3135C" w14:textId="77777777" w:rsidTr="00BB7ED7">
        <w:tc>
          <w:tcPr>
            <w:tcW w:w="3600" w:type="dxa"/>
          </w:tcPr>
          <w:p w14:paraId="431B8E9F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133B43C2" w14:textId="77777777" w:rsidR="00F06935" w:rsidRPr="008F7775" w:rsidRDefault="00F06935" w:rsidP="00F06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6777" w:rsidRPr="008F7775" w14:paraId="5C2C573D" w14:textId="77777777" w:rsidTr="00BB7ED7">
        <w:tc>
          <w:tcPr>
            <w:tcW w:w="3600" w:type="dxa"/>
          </w:tcPr>
          <w:p w14:paraId="022A9EDF" w14:textId="72D504F6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381D7A73" w14:textId="27425200" w:rsidR="00396777" w:rsidRPr="001F417A" w:rsidRDefault="00557BF3" w:rsidP="00BB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215</w:t>
            </w:r>
          </w:p>
        </w:tc>
        <w:tc>
          <w:tcPr>
            <w:tcW w:w="252" w:type="dxa"/>
          </w:tcPr>
          <w:p w14:paraId="5DEF526A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13985AC" w14:textId="171AD25C" w:rsidR="00396777" w:rsidRPr="001F417A" w:rsidRDefault="006D2C69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6C9F72B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1C04BD" w14:textId="48ECB661" w:rsidR="00396777" w:rsidRPr="00396777" w:rsidRDefault="00396777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6777">
              <w:rPr>
                <w:rFonts w:asciiTheme="majorBidi" w:hAnsiTheme="majorBidi" w:cstheme="majorBidi"/>
                <w:sz w:val="30"/>
                <w:szCs w:val="30"/>
              </w:rPr>
              <w:t>2,551</w:t>
            </w:r>
          </w:p>
        </w:tc>
        <w:tc>
          <w:tcPr>
            <w:tcW w:w="270" w:type="dxa"/>
          </w:tcPr>
          <w:p w14:paraId="56EE9183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513A0A" w14:textId="7797B00F" w:rsidR="00396777" w:rsidRPr="009E29D1" w:rsidRDefault="00635939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96777" w:rsidRPr="008F7775" w14:paraId="67BFFE65" w14:textId="77777777" w:rsidTr="00BB7ED7">
        <w:tc>
          <w:tcPr>
            <w:tcW w:w="3600" w:type="dxa"/>
          </w:tcPr>
          <w:p w14:paraId="2C1BB58C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3E109566" w14:textId="65491BDE" w:rsidR="00396777" w:rsidRPr="001F417A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248</w:t>
            </w:r>
          </w:p>
        </w:tc>
        <w:tc>
          <w:tcPr>
            <w:tcW w:w="252" w:type="dxa"/>
          </w:tcPr>
          <w:p w14:paraId="1D404638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5D295DB" w14:textId="4595ABEF" w:rsidR="00396777" w:rsidRPr="001F417A" w:rsidRDefault="00557BF3" w:rsidP="00BB7E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3ACBBF4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762D5C" w14:textId="6D6D5DEF" w:rsidR="00396777" w:rsidRPr="00D5155E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11B6F41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2BF161C" w14:textId="5C8B2251" w:rsidR="00396777" w:rsidRPr="009E29D1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396777" w:rsidRPr="008F7775" w14:paraId="42213274" w14:textId="77777777" w:rsidTr="00BB7ED7">
        <w:tc>
          <w:tcPr>
            <w:tcW w:w="3600" w:type="dxa"/>
          </w:tcPr>
          <w:p w14:paraId="4B8F5ACF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559B832D" w14:textId="414FA48C" w:rsidR="00396777" w:rsidRPr="001F417A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231</w:t>
            </w:r>
          </w:p>
        </w:tc>
        <w:tc>
          <w:tcPr>
            <w:tcW w:w="252" w:type="dxa"/>
          </w:tcPr>
          <w:p w14:paraId="4A04363B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EA149F4" w14:textId="58A1972C" w:rsidR="00396777" w:rsidRPr="001F417A" w:rsidRDefault="006D2C69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C9EEB4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B51A98" w14:textId="0589F8A5" w:rsidR="00396777" w:rsidRPr="00D5155E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752</w:t>
            </w:r>
          </w:p>
        </w:tc>
        <w:tc>
          <w:tcPr>
            <w:tcW w:w="270" w:type="dxa"/>
          </w:tcPr>
          <w:p w14:paraId="29CA3993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E0F75A6" w14:textId="64B806EC" w:rsidR="00396777" w:rsidRPr="009E29D1" w:rsidRDefault="00635939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96777" w:rsidRPr="008F7775" w14:paraId="17348699" w14:textId="77777777" w:rsidTr="00BB7ED7">
        <w:tc>
          <w:tcPr>
            <w:tcW w:w="3600" w:type="dxa"/>
          </w:tcPr>
          <w:p w14:paraId="0E995B1E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14:paraId="2C49529C" w14:textId="4431C8EB" w:rsidR="00396777" w:rsidRPr="001F417A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509</w:t>
            </w:r>
          </w:p>
        </w:tc>
        <w:tc>
          <w:tcPr>
            <w:tcW w:w="252" w:type="dxa"/>
          </w:tcPr>
          <w:p w14:paraId="13F2F3CE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A7FE419" w14:textId="78DB056D" w:rsidR="00396777" w:rsidRPr="001F417A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475E911C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F1CCF2" w14:textId="4A9B356C" w:rsidR="00396777" w:rsidRPr="00396777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63593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0450175D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0F9D0E26" w14:textId="78460CD4" w:rsidR="00396777" w:rsidRPr="009E29D1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62</w:t>
            </w:r>
            <w:r w:rsidR="0063593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560</w:t>
            </w:r>
          </w:p>
        </w:tc>
      </w:tr>
      <w:tr w:rsidR="00396777" w:rsidRPr="008F7775" w14:paraId="1CAEE29F" w14:textId="77777777" w:rsidTr="00BB7ED7">
        <w:tc>
          <w:tcPr>
            <w:tcW w:w="3600" w:type="dxa"/>
          </w:tcPr>
          <w:p w14:paraId="551C574D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3B4DF5E5" w14:textId="2E902120" w:rsidR="00396777" w:rsidRPr="001F417A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551</w:t>
            </w:r>
          </w:p>
        </w:tc>
        <w:tc>
          <w:tcPr>
            <w:tcW w:w="252" w:type="dxa"/>
          </w:tcPr>
          <w:p w14:paraId="38DF32A0" w14:textId="77777777" w:rsidR="00396777" w:rsidRPr="001F417A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5A5F532" w14:textId="1EF7DF03" w:rsidR="00396777" w:rsidRPr="001F417A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6D2C6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2ABC6D89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9C2E99A" w14:textId="3179740E" w:rsidR="00396777" w:rsidRPr="00396777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63593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818</w:t>
            </w:r>
          </w:p>
        </w:tc>
        <w:tc>
          <w:tcPr>
            <w:tcW w:w="270" w:type="dxa"/>
          </w:tcPr>
          <w:p w14:paraId="658881B3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40E4982E" w14:textId="332BFA92" w:rsidR="00396777" w:rsidRPr="009E29D1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635939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087</w:t>
            </w:r>
          </w:p>
        </w:tc>
      </w:tr>
      <w:tr w:rsidR="00396777" w:rsidRPr="008F7775" w14:paraId="361EBF09" w14:textId="77777777" w:rsidTr="00BB7ED7">
        <w:tc>
          <w:tcPr>
            <w:tcW w:w="3600" w:type="dxa"/>
          </w:tcPr>
          <w:p w14:paraId="0A4658EC" w14:textId="77777777" w:rsidR="00396777" w:rsidRPr="008F7775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7CE06F6" w14:textId="44FDD966" w:rsidR="00396777" w:rsidRPr="00F25C89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</w:t>
            </w:r>
            <w:r w:rsidR="006D2C69" w:rsidRPr="006D2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52" w:type="dxa"/>
          </w:tcPr>
          <w:p w14:paraId="45EDF22B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4703D8D" w14:textId="43CE040D" w:rsidR="00396777" w:rsidRPr="009E29D1" w:rsidRDefault="00557BF3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72</w:t>
            </w:r>
            <w:r w:rsidR="006D2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70F63392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2550B7" w14:textId="3B0780C8" w:rsidR="00396777" w:rsidRPr="00635939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164</w:t>
            </w:r>
            <w:r w:rsidR="006359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</w:tcPr>
          <w:p w14:paraId="22964CE1" w14:textId="77777777" w:rsidR="00396777" w:rsidRPr="009E29D1" w:rsidRDefault="00396777" w:rsidP="003967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7B1029C1" w14:textId="381278F1" w:rsidR="00396777" w:rsidRPr="009E29D1" w:rsidRDefault="00557BF3" w:rsidP="001A22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77</w:t>
            </w:r>
            <w:r w:rsidR="0063593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653</w:t>
            </w:r>
          </w:p>
        </w:tc>
      </w:tr>
    </w:tbl>
    <w:p w14:paraId="45EC05E8" w14:textId="3B4B4D1A" w:rsidR="00635939" w:rsidRPr="004A465A" w:rsidRDefault="00635939" w:rsidP="00635939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A465A">
        <w:rPr>
          <w:rFonts w:ascii="Angsana New" w:hAnsi="Angsana New" w:hint="cs"/>
          <w:sz w:val="30"/>
          <w:szCs w:val="30"/>
          <w:cs/>
        </w:rPr>
        <w:lastRenderedPageBreak/>
        <w:t>การซื้อ การจำหน่าย และการโอนที่ดิน อาคารและอุปกรณ์ในระหว่างงวด</w:t>
      </w:r>
      <w:r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Pr="004A465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Pr="00A42740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Pr="007A5570">
        <w:rPr>
          <w:rFonts w:ascii="Angsana New" w:hAnsi="Angsana New" w:hint="cs"/>
          <w:sz w:val="30"/>
          <w:szCs w:val="30"/>
        </w:rPr>
        <w:t>2563</w:t>
      </w:r>
      <w:r>
        <w:rPr>
          <w:rFonts w:ascii="Angsana New" w:hAnsi="Angsana New" w:hint="cs"/>
          <w:sz w:val="30"/>
          <w:szCs w:val="30"/>
          <w:cs/>
        </w:rPr>
        <w:t xml:space="preserve"> และ สำหรับรอบระยะเวลาตั้งแต่วันที่ </w:t>
      </w:r>
      <w:r w:rsidR="00557BF3" w:rsidRPr="00557BF3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(วันควบบริษัท) ถึงวันที่ </w:t>
      </w:r>
      <w:r w:rsidR="00557BF3" w:rsidRPr="00557BF3">
        <w:rPr>
          <w:rFonts w:ascii="Angsana New" w:hAnsi="Angsana New" w:hint="cs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557BF3" w:rsidRPr="00557BF3">
        <w:rPr>
          <w:rFonts w:ascii="Angsana New" w:hAnsi="Angsana New" w:hint="cs"/>
          <w:sz w:val="30"/>
          <w:szCs w:val="30"/>
        </w:rPr>
        <w:t>2562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A465A">
        <w:rPr>
          <w:rFonts w:ascii="Angsana New" w:hAnsi="Angsana New" w:hint="cs"/>
          <w:sz w:val="30"/>
          <w:szCs w:val="30"/>
          <w:cs/>
        </w:rPr>
        <w:t>มี</w:t>
      </w:r>
      <w:r w:rsidRPr="004A465A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3FFCBC60" w14:textId="77777777" w:rsidR="00635939" w:rsidRPr="007B42AA" w:rsidRDefault="00635939" w:rsidP="007B42AA">
      <w:pPr>
        <w:spacing w:line="220" w:lineRule="exact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70"/>
        <w:gridCol w:w="1260"/>
        <w:gridCol w:w="270"/>
        <w:gridCol w:w="1170"/>
        <w:gridCol w:w="270"/>
        <w:gridCol w:w="1350"/>
      </w:tblGrid>
      <w:tr w:rsidR="00635939" w:rsidRPr="008F7775" w14:paraId="54B9A365" w14:textId="37D3A3C3" w:rsidTr="00635939">
        <w:tc>
          <w:tcPr>
            <w:tcW w:w="3600" w:type="dxa"/>
          </w:tcPr>
          <w:p w14:paraId="066E3A93" w14:textId="77777777" w:rsidR="00635939" w:rsidRPr="008F7775" w:rsidRDefault="0063593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D3E408A" w14:textId="5FF84F6D" w:rsidR="00635939" w:rsidRDefault="00635939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42AA" w:rsidRPr="008F7775" w14:paraId="6785CFD2" w14:textId="683EB9A9" w:rsidTr="006D2C69">
        <w:tc>
          <w:tcPr>
            <w:tcW w:w="3600" w:type="dxa"/>
          </w:tcPr>
          <w:p w14:paraId="479228A1" w14:textId="77777777" w:rsidR="007B42AA" w:rsidRPr="008F7775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D2D8CF7" w14:textId="40A3EFD8" w:rsidR="007B42AA" w:rsidRPr="0079469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7EBF27" w14:textId="77777777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496565D4" w14:textId="3D4BA34B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สำหรับรอบระยะเวลาตั้งแต่</w:t>
            </w:r>
          </w:p>
        </w:tc>
      </w:tr>
      <w:tr w:rsidR="007B42AA" w:rsidRPr="008F7775" w14:paraId="2DE3CD97" w14:textId="77777777" w:rsidTr="006D2C69">
        <w:tc>
          <w:tcPr>
            <w:tcW w:w="3600" w:type="dxa"/>
          </w:tcPr>
          <w:p w14:paraId="17083E1C" w14:textId="77777777" w:rsidR="007B42AA" w:rsidRPr="008F7775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324382F4" w14:textId="77777777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0388C1" w14:textId="77777777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ED49EFB" w14:textId="073D2626" w:rsidR="007B42AA" w:rsidRPr="00A42740" w:rsidRDefault="007B42AA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กรกฎาคม 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109AD" w:rsidRPr="008F7775" w14:paraId="0FA0A0C4" w14:textId="77777777" w:rsidTr="006D2C69">
        <w:tc>
          <w:tcPr>
            <w:tcW w:w="3600" w:type="dxa"/>
          </w:tcPr>
          <w:p w14:paraId="633000A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39567F3" w14:textId="2173267C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19CFC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35B4630" w14:textId="7EE00A36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(วันควบบริษัท)</w:t>
            </w:r>
          </w:p>
        </w:tc>
      </w:tr>
      <w:tr w:rsidR="003109AD" w:rsidRPr="008F7775" w14:paraId="7F6FD876" w14:textId="77777777" w:rsidTr="006D2C69">
        <w:tc>
          <w:tcPr>
            <w:tcW w:w="3600" w:type="dxa"/>
          </w:tcPr>
          <w:p w14:paraId="5F93D699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459C8772" w14:textId="599835FE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104EE6B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54266D6" w14:textId="5BC66C74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ถึงวันที่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 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109AD" w:rsidRPr="008F7775" w14:paraId="3B2027A4" w14:textId="52006343" w:rsidTr="00635939">
        <w:tc>
          <w:tcPr>
            <w:tcW w:w="3600" w:type="dxa"/>
          </w:tcPr>
          <w:p w14:paraId="723B98E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652450" w14:textId="4EC9396C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A2F07FA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51BF7C" w14:textId="0715CD4A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13CD73C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6D0C8A3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3F069F" w14:textId="79FA6A66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CD4BB" w14:textId="1513B7B3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3109AD" w:rsidRPr="008F7775" w14:paraId="210C3CE8" w14:textId="5FAA1081" w:rsidTr="00635939">
        <w:tc>
          <w:tcPr>
            <w:tcW w:w="3600" w:type="dxa"/>
          </w:tcPr>
          <w:p w14:paraId="586E20DB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EF4E79" w14:textId="18ACBE4D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5EA2346C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FC2037B" w14:textId="6A71460E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3B6966E4" w14:textId="77777777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2716385" w14:textId="307B15A9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1483F84C" w14:textId="62ADD92C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A480766" w14:textId="7CFAC0BE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3109AD" w:rsidRPr="008F7775" w14:paraId="2F99CADF" w14:textId="5850820F" w:rsidTr="00635939">
        <w:tc>
          <w:tcPr>
            <w:tcW w:w="3600" w:type="dxa"/>
          </w:tcPr>
          <w:p w14:paraId="180EAC3D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F25B6F" w14:textId="6A024B0C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3DAA5870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0F937C" w14:textId="16996D71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02446571" w14:textId="77777777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3D45BAB" w14:textId="3AC13CBF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การโอนเข้า</w:t>
            </w:r>
          </w:p>
        </w:tc>
        <w:tc>
          <w:tcPr>
            <w:tcW w:w="270" w:type="dxa"/>
          </w:tcPr>
          <w:p w14:paraId="1A9C51E3" w14:textId="1303CCCC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39A6785" w14:textId="224451D1" w:rsidR="003109AD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3109AD" w:rsidRPr="008F7775" w14:paraId="664C1DE9" w14:textId="75822CA2" w:rsidTr="00635939">
        <w:tc>
          <w:tcPr>
            <w:tcW w:w="3600" w:type="dxa"/>
          </w:tcPr>
          <w:p w14:paraId="5B9D91AC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EA5E2F" w14:textId="2783F3D5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282BFDBA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B19B71" w14:textId="3292B3B3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79C84FA6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D03C48" w14:textId="32037E04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2848E74A" w14:textId="54CD7361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DF74275" w14:textId="4B06370B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3109AD" w:rsidRPr="008F7775" w14:paraId="7AD26F26" w14:textId="31BD42DE" w:rsidTr="00635939">
        <w:trPr>
          <w:trHeight w:val="92"/>
        </w:trPr>
        <w:tc>
          <w:tcPr>
            <w:tcW w:w="3600" w:type="dxa"/>
          </w:tcPr>
          <w:p w14:paraId="11246637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4BB199D" w14:textId="64303C3E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09AD" w:rsidRPr="008F7775" w14:paraId="78F8373F" w14:textId="58D26324" w:rsidTr="00635939">
        <w:tc>
          <w:tcPr>
            <w:tcW w:w="3600" w:type="dxa"/>
          </w:tcPr>
          <w:p w14:paraId="75FF01EF" w14:textId="2A3BD5A6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52FA14DA" w14:textId="0E63973D" w:rsidR="003109AD" w:rsidRPr="00F25C89" w:rsidRDefault="003109A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5EFEBFBE" w14:textId="77777777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0EBFFA" w14:textId="69D5EBBC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E22772" w14:textId="77777777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6123B1" w14:textId="70556BCF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203</w:t>
            </w:r>
          </w:p>
        </w:tc>
        <w:tc>
          <w:tcPr>
            <w:tcW w:w="270" w:type="dxa"/>
          </w:tcPr>
          <w:p w14:paraId="5A743850" w14:textId="4309CF43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324462" w14:textId="1EF36B5E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109AD" w:rsidRPr="008F7775" w14:paraId="163A5CE7" w14:textId="15761116" w:rsidTr="00635939">
        <w:tc>
          <w:tcPr>
            <w:tcW w:w="3600" w:type="dxa"/>
          </w:tcPr>
          <w:p w14:paraId="656C66EB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0AB5291B" w14:textId="1DF4D27C" w:rsidR="003109AD" w:rsidRPr="00F25C89" w:rsidRDefault="003109A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248</w:t>
            </w:r>
          </w:p>
        </w:tc>
        <w:tc>
          <w:tcPr>
            <w:tcW w:w="270" w:type="dxa"/>
          </w:tcPr>
          <w:p w14:paraId="62F69B37" w14:textId="77777777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AD85D7" w14:textId="14C2C65C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193</w:t>
            </w:r>
          </w:p>
        </w:tc>
        <w:tc>
          <w:tcPr>
            <w:tcW w:w="270" w:type="dxa"/>
          </w:tcPr>
          <w:p w14:paraId="57AA055E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6DC9BC" w14:textId="14C9AF1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615</w:t>
            </w:r>
          </w:p>
        </w:tc>
        <w:tc>
          <w:tcPr>
            <w:tcW w:w="270" w:type="dxa"/>
          </w:tcPr>
          <w:p w14:paraId="40B60161" w14:textId="2BA31BC9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7A3648" w14:textId="1DA8857A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</w:t>
            </w:r>
          </w:p>
        </w:tc>
      </w:tr>
      <w:tr w:rsidR="003109AD" w:rsidRPr="008F7775" w14:paraId="2771E228" w14:textId="04815854" w:rsidTr="00635939">
        <w:tc>
          <w:tcPr>
            <w:tcW w:w="3600" w:type="dxa"/>
          </w:tcPr>
          <w:p w14:paraId="580ABBF8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2ED9FFD2" w14:textId="691512B2" w:rsidR="003109AD" w:rsidRPr="00F25C89" w:rsidRDefault="003109A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7C37F640" w14:textId="77777777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EEE2B9" w14:textId="71342921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8681E4D" w14:textId="77777777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83BE0" w14:textId="0F848CEB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587</w:t>
            </w:r>
          </w:p>
        </w:tc>
        <w:tc>
          <w:tcPr>
            <w:tcW w:w="270" w:type="dxa"/>
          </w:tcPr>
          <w:p w14:paraId="70D456E2" w14:textId="2DE0F15D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1263ED7" w14:textId="325104A6" w:rsidR="003109AD" w:rsidRPr="001F417A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3109AD" w:rsidRPr="008F7775" w14:paraId="5C21BA31" w14:textId="6345C460" w:rsidTr="00635939">
        <w:tc>
          <w:tcPr>
            <w:tcW w:w="3600" w:type="dxa"/>
          </w:tcPr>
          <w:p w14:paraId="56FDDCDD" w14:textId="30AFC0AE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170" w:type="dxa"/>
          </w:tcPr>
          <w:p w14:paraId="640EFD4C" w14:textId="347FF4AB" w:rsidR="003109AD" w:rsidRPr="00F25C89" w:rsidRDefault="003109A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509</w:t>
            </w:r>
          </w:p>
        </w:tc>
        <w:tc>
          <w:tcPr>
            <w:tcW w:w="270" w:type="dxa"/>
          </w:tcPr>
          <w:p w14:paraId="2E1845D8" w14:textId="77777777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3C4542" w14:textId="303FE479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442</w:t>
            </w:r>
          </w:p>
        </w:tc>
        <w:tc>
          <w:tcPr>
            <w:tcW w:w="270" w:type="dxa"/>
          </w:tcPr>
          <w:p w14:paraId="67471448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930588" w14:textId="00D07603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115</w:t>
            </w:r>
          </w:p>
        </w:tc>
        <w:tc>
          <w:tcPr>
            <w:tcW w:w="270" w:type="dxa"/>
          </w:tcPr>
          <w:p w14:paraId="73E132BC" w14:textId="503DD7F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8B83E6" w14:textId="6DE4E1A9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127</w:t>
            </w:r>
          </w:p>
        </w:tc>
      </w:tr>
      <w:tr w:rsidR="003109AD" w:rsidRPr="008F7775" w14:paraId="7AD432C0" w14:textId="314FCD0C" w:rsidTr="00635939">
        <w:tc>
          <w:tcPr>
            <w:tcW w:w="3600" w:type="dxa"/>
          </w:tcPr>
          <w:p w14:paraId="14F0D89F" w14:textId="77777777" w:rsidR="003109AD" w:rsidRPr="008F7775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76B31809" w14:textId="53D31402" w:rsidR="003109AD" w:rsidRPr="00F25C89" w:rsidRDefault="003109A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551</w:t>
            </w:r>
          </w:p>
        </w:tc>
        <w:tc>
          <w:tcPr>
            <w:tcW w:w="270" w:type="dxa"/>
          </w:tcPr>
          <w:p w14:paraId="4FAE0E06" w14:textId="77777777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5CE6A7" w14:textId="68C2234A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74C6EE30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110AB" w14:textId="33AABFC4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065</w:t>
            </w:r>
          </w:p>
        </w:tc>
        <w:tc>
          <w:tcPr>
            <w:tcW w:w="270" w:type="dxa"/>
          </w:tcPr>
          <w:p w14:paraId="218DDBDE" w14:textId="76481456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7A0B91" w14:textId="5CC07CC1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065</w:t>
            </w:r>
          </w:p>
        </w:tc>
      </w:tr>
      <w:tr w:rsidR="003109AD" w:rsidRPr="008F7775" w14:paraId="5BA1CF70" w14:textId="2E1A9B15" w:rsidTr="00635939">
        <w:tc>
          <w:tcPr>
            <w:tcW w:w="3600" w:type="dxa"/>
          </w:tcPr>
          <w:p w14:paraId="39ABF13A" w14:textId="77777777" w:rsidR="003109AD" w:rsidRPr="00FA0127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A012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52131E" w14:textId="32AA5F2B" w:rsidR="003109AD" w:rsidRPr="00FA0127" w:rsidRDefault="003109AD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</w:t>
            </w:r>
            <w:r w:rsidRPr="006D2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754</w:t>
            </w:r>
          </w:p>
        </w:tc>
        <w:tc>
          <w:tcPr>
            <w:tcW w:w="270" w:type="dxa"/>
          </w:tcPr>
          <w:p w14:paraId="2BB41F98" w14:textId="77777777" w:rsidR="003109AD" w:rsidRPr="00FA0127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2CDED0" w14:textId="0A91FA07" w:rsidR="003109AD" w:rsidRPr="009B758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043</w:t>
            </w:r>
          </w:p>
        </w:tc>
        <w:tc>
          <w:tcPr>
            <w:tcW w:w="270" w:type="dxa"/>
          </w:tcPr>
          <w:p w14:paraId="1190E5C7" w14:textId="77777777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8ED07D" w14:textId="3B6A41BC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hint="cs"/>
                <w:b/>
                <w:bCs/>
                <w:sz w:val="30"/>
                <w:szCs w:val="30"/>
              </w:rPr>
              <w:t>103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hint="cs"/>
                <w:b/>
                <w:bCs/>
                <w:sz w:val="30"/>
                <w:szCs w:val="30"/>
              </w:rPr>
              <w:t>585</w:t>
            </w:r>
          </w:p>
        </w:tc>
        <w:tc>
          <w:tcPr>
            <w:tcW w:w="270" w:type="dxa"/>
          </w:tcPr>
          <w:p w14:paraId="476DB3BC" w14:textId="4929397A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5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DBC5390" w14:textId="240C187B" w:rsidR="003109AD" w:rsidRPr="00A42740" w:rsidRDefault="003109AD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hint="cs"/>
                <w:b/>
                <w:bCs/>
                <w:sz w:val="30"/>
                <w:szCs w:val="30"/>
              </w:rPr>
              <w:t>42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hint="cs"/>
                <w:b/>
                <w:bCs/>
                <w:sz w:val="30"/>
                <w:szCs w:val="30"/>
              </w:rPr>
              <w:t>198</w:t>
            </w:r>
          </w:p>
        </w:tc>
      </w:tr>
    </w:tbl>
    <w:p w14:paraId="41D15C23" w14:textId="17C8702D" w:rsidR="00C632D3" w:rsidRPr="007B42AA" w:rsidRDefault="00C632D3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3ABBCB4A" w14:textId="359A8620" w:rsidR="00794690" w:rsidRPr="00794690" w:rsidRDefault="00794690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</w:t>
      </w:r>
      <w:r w:rsidR="00AC2222">
        <w:rPr>
          <w:rFonts w:ascii="Angsana New" w:hAnsi="Angsana New" w:hint="cs"/>
          <w:i/>
          <w:iCs/>
          <w:sz w:val="30"/>
          <w:szCs w:val="30"/>
          <w:cs/>
        </w:rPr>
        <w:t>การใช้</w:t>
      </w:r>
    </w:p>
    <w:p w14:paraId="3F46B72F" w14:textId="77777777" w:rsidR="007B42AA" w:rsidRPr="007B42AA" w:rsidRDefault="007B42AA" w:rsidP="007B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="Angsana New" w:hAnsi="Angsana New"/>
        </w:rPr>
      </w:pPr>
    </w:p>
    <w:p w14:paraId="7F84306E" w14:textId="137182A0" w:rsidR="00C632D3" w:rsidRDefault="00C632D3" w:rsidP="00C923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</w:t>
      </w:r>
      <w:r>
        <w:rPr>
          <w:rFonts w:ascii="Angsana New" w:hAnsi="Angsana New" w:hint="cs"/>
          <w:sz w:val="30"/>
          <w:szCs w:val="30"/>
          <w:cs/>
        </w:rPr>
        <w:t>สินทรัพย์สิทธิการใช้</w:t>
      </w:r>
      <w:r w:rsidRPr="00C632D3">
        <w:rPr>
          <w:rFonts w:ascii="Angsana New" w:hAnsi="Angsana New"/>
          <w:sz w:val="30"/>
          <w:szCs w:val="30"/>
          <w:cs/>
        </w:rPr>
        <w:t>ในระหว่างงวด</w:t>
      </w:r>
      <w:r w:rsidR="000D7CA7">
        <w:rPr>
          <w:rFonts w:ascii="Angsana New" w:hAnsi="Angsana New" w:hint="cs"/>
          <w:sz w:val="30"/>
          <w:szCs w:val="30"/>
          <w:cs/>
        </w:rPr>
        <w:t>หก</w:t>
      </w:r>
      <w:r w:rsidRPr="00C632D3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A42740" w:rsidRPr="00A42740"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/>
          <w:sz w:val="30"/>
          <w:szCs w:val="30"/>
        </w:rPr>
        <w:t xml:space="preserve"> </w:t>
      </w:r>
      <w:r w:rsidR="000D7CA7">
        <w:rPr>
          <w:rFonts w:ascii="Angsana New" w:hAnsi="Angsana New" w:hint="cs"/>
          <w:sz w:val="30"/>
          <w:szCs w:val="30"/>
          <w:cs/>
        </w:rPr>
        <w:t>กันยายน</w:t>
      </w:r>
      <w:r w:rsidRPr="00C632D3">
        <w:rPr>
          <w:rFonts w:ascii="Angsana New" w:hAnsi="Angsana New"/>
          <w:sz w:val="30"/>
          <w:szCs w:val="30"/>
        </w:rPr>
        <w:t xml:space="preserve"> </w:t>
      </w:r>
      <w:r w:rsidR="0076392C" w:rsidRPr="0076392C">
        <w:rPr>
          <w:rFonts w:ascii="Angsana New" w:hAnsi="Angsana New" w:hint="cs"/>
          <w:sz w:val="30"/>
          <w:szCs w:val="30"/>
        </w:rPr>
        <w:t>2563</w:t>
      </w:r>
      <w:r w:rsidR="0076392C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1B9DCBFE" w14:textId="77777777" w:rsidR="00C632D3" w:rsidRPr="007B42AA" w:rsidRDefault="00C632D3" w:rsidP="007B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0" w:lineRule="exact"/>
        <w:ind w:left="547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1170"/>
        <w:gridCol w:w="270"/>
        <w:gridCol w:w="1260"/>
        <w:gridCol w:w="270"/>
        <w:gridCol w:w="1170"/>
        <w:gridCol w:w="270"/>
        <w:gridCol w:w="1350"/>
      </w:tblGrid>
      <w:tr w:rsidR="00486EE0" w:rsidRPr="008F7775" w14:paraId="78D4984E" w14:textId="77777777" w:rsidTr="001A22A8">
        <w:tc>
          <w:tcPr>
            <w:tcW w:w="2700" w:type="dxa"/>
          </w:tcPr>
          <w:p w14:paraId="468DF575" w14:textId="77777777" w:rsidR="00486EE0" w:rsidRPr="008F7775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88468EC" w14:textId="77777777" w:rsidR="00486EE0" w:rsidRPr="008F7775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467F60E5" w14:textId="4887BC77" w:rsidR="00486EE0" w:rsidRDefault="00486EE0" w:rsidP="00C068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/งบการเงินเฉพาะกิจการ</w:t>
            </w:r>
          </w:p>
        </w:tc>
      </w:tr>
      <w:tr w:rsidR="00486EE0" w:rsidRPr="008F7775" w14:paraId="6361BA08" w14:textId="77777777" w:rsidTr="001A22A8">
        <w:tc>
          <w:tcPr>
            <w:tcW w:w="2700" w:type="dxa"/>
            <w:vAlign w:val="bottom"/>
          </w:tcPr>
          <w:p w14:paraId="5C5C128B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vAlign w:val="bottom"/>
          </w:tcPr>
          <w:p w14:paraId="10852E6D" w14:textId="180C9AA6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  <w:vAlign w:val="bottom"/>
          </w:tcPr>
          <w:p w14:paraId="0FAFE494" w14:textId="3D94E64E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="00796C70">
              <w:rPr>
                <w:rFonts w:ascii="Angsana New" w:hAnsi="Angsana New"/>
                <w:sz w:val="30"/>
                <w:szCs w:val="30"/>
              </w:rPr>
              <w:br/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5B1C0B51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8C3A9C9" w14:textId="21DA83DD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270" w:type="dxa"/>
            <w:vAlign w:val="bottom"/>
          </w:tcPr>
          <w:p w14:paraId="6839BDE8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511D3C8D" w14:textId="452F0C52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45F65DBD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EFF28E0" w14:textId="109695FA" w:rsidR="00486EE0" w:rsidRPr="00A4274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486EE0" w:rsidRPr="008F7775" w14:paraId="073A32A9" w14:textId="77777777" w:rsidTr="001A22A8">
        <w:tc>
          <w:tcPr>
            <w:tcW w:w="2700" w:type="dxa"/>
          </w:tcPr>
          <w:p w14:paraId="0EE3EDA3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61DDA90C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55B3DA71" w14:textId="1776EA43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6EE0" w:rsidRPr="007220B8" w14:paraId="03A60630" w14:textId="77777777" w:rsidTr="001A22A8">
        <w:tc>
          <w:tcPr>
            <w:tcW w:w="2700" w:type="dxa"/>
          </w:tcPr>
          <w:p w14:paraId="5EB631C5" w14:textId="0DE810F0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3129C612" w14:textId="245D1524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70" w:type="dxa"/>
          </w:tcPr>
          <w:p w14:paraId="0B1E6A7A" w14:textId="42AE3F30" w:rsidR="00486EE0" w:rsidRPr="007220B8" w:rsidRDefault="008A22D8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11,060</w:t>
            </w:r>
          </w:p>
        </w:tc>
        <w:tc>
          <w:tcPr>
            <w:tcW w:w="270" w:type="dxa"/>
          </w:tcPr>
          <w:p w14:paraId="470F8753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56670DC" w14:textId="2C3DAAF4" w:rsidR="00486EE0" w:rsidRPr="007220B8" w:rsidRDefault="008A22D8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315,208</w:t>
            </w:r>
          </w:p>
        </w:tc>
        <w:tc>
          <w:tcPr>
            <w:tcW w:w="270" w:type="dxa"/>
          </w:tcPr>
          <w:p w14:paraId="733C6038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94696C" w14:textId="6DD5C28E" w:rsidR="00486EE0" w:rsidRPr="007220B8" w:rsidRDefault="008A22D8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21,828</w:t>
            </w:r>
          </w:p>
        </w:tc>
        <w:tc>
          <w:tcPr>
            <w:tcW w:w="270" w:type="dxa"/>
          </w:tcPr>
          <w:p w14:paraId="251508B0" w14:textId="77777777" w:rsidR="00486EE0" w:rsidRPr="007220B8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205440" w14:textId="22B8C2C7" w:rsidR="00486EE0" w:rsidRPr="007220B8" w:rsidRDefault="00486EE0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220B8">
              <w:rPr>
                <w:rFonts w:ascii="Angsana New" w:hAnsi="Angsana New" w:hint="cs"/>
                <w:sz w:val="30"/>
                <w:szCs w:val="30"/>
              </w:rPr>
              <w:t>348</w:t>
            </w:r>
            <w:r w:rsidRPr="007220B8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7220B8">
              <w:rPr>
                <w:rFonts w:ascii="Angsana New" w:hAnsi="Angsana New" w:hint="cs"/>
                <w:sz w:val="30"/>
                <w:szCs w:val="30"/>
              </w:rPr>
              <w:t>096</w:t>
            </w:r>
          </w:p>
        </w:tc>
      </w:tr>
      <w:tr w:rsidR="00486EE0" w:rsidRPr="008F7775" w14:paraId="03331BC8" w14:textId="77777777" w:rsidTr="001A22A8">
        <w:trPr>
          <w:trHeight w:val="92"/>
        </w:trPr>
        <w:tc>
          <w:tcPr>
            <w:tcW w:w="2700" w:type="dxa"/>
          </w:tcPr>
          <w:p w14:paraId="13481A56" w14:textId="76AD9D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</w:p>
        </w:tc>
        <w:tc>
          <w:tcPr>
            <w:tcW w:w="900" w:type="dxa"/>
          </w:tcPr>
          <w:p w14:paraId="662DF351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D14A40" w14:textId="2D8F66FC" w:rsidR="00486EE0" w:rsidRPr="003134A1" w:rsidRDefault="006D2C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FBDFE51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C1DE34" w14:textId="716E9EA5" w:rsidR="00486EE0" w:rsidRPr="003134A1" w:rsidRDefault="006D2C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352C94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544ABD" w14:textId="1F45353D" w:rsidR="00486EE0" w:rsidRPr="003134A1" w:rsidRDefault="00557BF3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2</w:t>
            </w:r>
            <w:r w:rsidR="006D2C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806</w:t>
            </w:r>
          </w:p>
        </w:tc>
        <w:tc>
          <w:tcPr>
            <w:tcW w:w="270" w:type="dxa"/>
          </w:tcPr>
          <w:p w14:paraId="63DC0889" w14:textId="77777777" w:rsidR="00486EE0" w:rsidRPr="003134A1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B1BB17" w14:textId="64418B2C" w:rsidR="00486EE0" w:rsidRPr="00C06876" w:rsidRDefault="00557BF3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557BF3">
              <w:rPr>
                <w:rFonts w:ascii="Angsana New" w:hAnsi="Angsana New" w:hint="cs"/>
                <w:sz w:val="30"/>
                <w:szCs w:val="30"/>
              </w:rPr>
              <w:t>2</w:t>
            </w:r>
            <w:r w:rsidR="006D2C69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557BF3">
              <w:rPr>
                <w:rFonts w:ascii="Angsana New" w:hAnsi="Angsana New" w:hint="cs"/>
                <w:sz w:val="30"/>
                <w:szCs w:val="30"/>
              </w:rPr>
              <w:t>806</w:t>
            </w:r>
          </w:p>
        </w:tc>
      </w:tr>
      <w:tr w:rsidR="007B42AA" w:rsidRPr="008F7775" w14:paraId="2441E955" w14:textId="77777777" w:rsidTr="001A22A8">
        <w:trPr>
          <w:trHeight w:val="92"/>
        </w:trPr>
        <w:tc>
          <w:tcPr>
            <w:tcW w:w="2700" w:type="dxa"/>
          </w:tcPr>
          <w:p w14:paraId="49DEE7E6" w14:textId="095EA373" w:rsidR="007B42AA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900" w:type="dxa"/>
          </w:tcPr>
          <w:p w14:paraId="0773520D" w14:textId="77777777" w:rsidR="007B42AA" w:rsidRPr="008F7775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1F7AFC" w14:textId="25A15E03" w:rsidR="007B42AA" w:rsidRPr="003134A1" w:rsidRDefault="006D2C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8BE1393" w14:textId="77777777" w:rsidR="007B42AA" w:rsidRPr="003134A1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01DC53" w14:textId="3AA0551C" w:rsidR="007B42AA" w:rsidRPr="003134A1" w:rsidRDefault="006D2C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56E2189" w14:textId="77777777" w:rsidR="007B42AA" w:rsidRPr="003134A1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96641" w14:textId="3A2ECB57" w:rsidR="007B42AA" w:rsidRPr="003134A1" w:rsidRDefault="006D2C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490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CA48B27" w14:textId="77777777" w:rsidR="007B42AA" w:rsidRPr="003134A1" w:rsidRDefault="007B42AA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7B3235" w14:textId="792A5439" w:rsidR="007B42AA" w:rsidRPr="00C06876" w:rsidRDefault="006D2C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490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6EE0" w:rsidRPr="008F7775" w14:paraId="4E88AD6E" w14:textId="77777777" w:rsidTr="001A22A8">
        <w:trPr>
          <w:trHeight w:val="92"/>
        </w:trPr>
        <w:tc>
          <w:tcPr>
            <w:tcW w:w="2700" w:type="dxa"/>
          </w:tcPr>
          <w:p w14:paraId="1C753B30" w14:textId="364881AA" w:rsidR="00486EE0" w:rsidRPr="00C06876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900" w:type="dxa"/>
          </w:tcPr>
          <w:p w14:paraId="21555B46" w14:textId="77777777" w:rsidR="00486EE0" w:rsidRPr="008F7775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B5B6BA" w14:textId="14B83917" w:rsidR="00486EE0" w:rsidRDefault="006D2C69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701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968D086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D3AB03" w14:textId="321819E5" w:rsidR="00486EE0" w:rsidRDefault="006D2C69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13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509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6F62B727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DB8D7E0" w14:textId="25A353A3" w:rsidR="00486EE0" w:rsidRDefault="006D2C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537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41457E71" w14:textId="77777777" w:rsid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6C51BD" w14:textId="3E80CC48" w:rsidR="00486EE0" w:rsidRPr="00C06876" w:rsidRDefault="006D2C69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5" w:right="-108" w:firstLine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19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557BF3" w:rsidRPr="00557BF3">
              <w:rPr>
                <w:rFonts w:ascii="Angsana New" w:hAnsi="Angsana New" w:hint="cs"/>
                <w:sz w:val="30"/>
                <w:szCs w:val="30"/>
              </w:rPr>
              <w:t>747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486EE0" w:rsidRPr="00486EE0" w14:paraId="23481546" w14:textId="77777777" w:rsidTr="001A22A8">
        <w:tc>
          <w:tcPr>
            <w:tcW w:w="2700" w:type="dxa"/>
          </w:tcPr>
          <w:p w14:paraId="440BD632" w14:textId="70D04CDF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0D7CA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86EE0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</w:tcPr>
          <w:p w14:paraId="032E8835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5D02E3" w14:textId="161BC002" w:rsidR="00486EE0" w:rsidRPr="00486EE0" w:rsidRDefault="00557BF3" w:rsidP="008D5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</w:t>
            </w:r>
            <w:r w:rsidR="006D2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359</w:t>
            </w:r>
          </w:p>
        </w:tc>
        <w:tc>
          <w:tcPr>
            <w:tcW w:w="270" w:type="dxa"/>
          </w:tcPr>
          <w:p w14:paraId="2F8597A2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1201BCB" w14:textId="6878659C" w:rsidR="00486EE0" w:rsidRPr="00486EE0" w:rsidRDefault="00557BF3" w:rsidP="001C4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301</w:t>
            </w:r>
            <w:r w:rsidR="006D2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1A2A8613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FD8D565" w14:textId="27FFF352" w:rsidR="00486EE0" w:rsidRPr="00486EE0" w:rsidRDefault="00557BF3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18</w:t>
            </w:r>
            <w:r w:rsidR="006D2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270" w:type="dxa"/>
          </w:tcPr>
          <w:p w14:paraId="6EAE64DD" w14:textId="77777777" w:rsidR="00486EE0" w:rsidRPr="00486EE0" w:rsidRDefault="00486EE0" w:rsidP="00486E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8464038" w14:textId="2072FEEC" w:rsidR="00486EE0" w:rsidRPr="00486EE0" w:rsidRDefault="00557BF3" w:rsidP="00310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329</w:t>
            </w:r>
            <w:r w:rsidR="006D2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665</w:t>
            </w:r>
          </w:p>
        </w:tc>
      </w:tr>
    </w:tbl>
    <w:p w14:paraId="202C911E" w14:textId="7D8300EE" w:rsidR="00C7183F" w:rsidRPr="002B1BE4" w:rsidRDefault="00A42740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BB136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68C7F002" w14:textId="77777777" w:rsidR="00C7183F" w:rsidRPr="004A465A" w:rsidRDefault="00C7183F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5CA2FA" w14:textId="2C851A42" w:rsidR="00C7183F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6314">
        <w:rPr>
          <w:rFonts w:ascii="Angsana New" w:hAnsi="Angsana New"/>
          <w:sz w:val="30"/>
          <w:szCs w:val="30"/>
          <w:cs/>
        </w:rPr>
        <w:t>บริษัทเสนอข้อมูลส่วนงานดำเนินงานที่สำคัญดังนี้</w:t>
      </w:r>
    </w:p>
    <w:p w14:paraId="359D7E59" w14:textId="77777777" w:rsidR="00926314" w:rsidRPr="004A465A" w:rsidRDefault="00926314" w:rsidP="004A4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E5257E" w14:textId="7858294A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17771216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="00A42740" w:rsidRPr="00A42740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797AB099" w14:textId="314D9E9B" w:rsidR="00644197" w:rsidRPr="00926314" w:rsidRDefault="00644197">
      <w:pPr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tblpX="450" w:tblpY="1"/>
        <w:tblOverlap w:val="never"/>
        <w:tblW w:w="983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0D06AC" w:rsidRPr="00D47FE8" w14:paraId="45DB8B9B" w14:textId="77777777" w:rsidTr="003C41AC">
        <w:tc>
          <w:tcPr>
            <w:tcW w:w="2430" w:type="dxa"/>
          </w:tcPr>
          <w:p w14:paraId="53E78581" w14:textId="7D9FE0A9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73F9812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0D06AC" w:rsidRPr="00D47FE8" w14:paraId="608E1324" w14:textId="77777777" w:rsidTr="003C41AC">
        <w:tc>
          <w:tcPr>
            <w:tcW w:w="2430" w:type="dxa"/>
          </w:tcPr>
          <w:p w14:paraId="12879134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160" w:type="dxa"/>
            <w:gridSpan w:val="3"/>
          </w:tcPr>
          <w:p w14:paraId="75DA2DD6" w14:textId="31168566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E1D628D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85AA625" w14:textId="1159203C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8A4BB0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52A6B582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E503E" w:rsidRPr="006C7560" w14:paraId="2B873D6F" w14:textId="77777777" w:rsidTr="003C41AC">
        <w:tc>
          <w:tcPr>
            <w:tcW w:w="2430" w:type="dxa"/>
          </w:tcPr>
          <w:p w14:paraId="458140E4" w14:textId="0F9EA2A2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A42740"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7B42A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</w:tcPr>
          <w:p w14:paraId="0AA34B7D" w14:textId="5A045FA1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3593BA06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F545A2F" w14:textId="40D92749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6214AD64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4CB9F5" w14:textId="51198FAD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7086C3AB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0D64E3" w14:textId="7A27F9DC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05E45CB8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24C5A2E3" w14:textId="7FC3C244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4D06A01A" w14:textId="77777777" w:rsidR="00DE503E" w:rsidRPr="00D84DD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38E3C8" w14:textId="78F6F49C" w:rsidR="00DE503E" w:rsidRPr="00D84DD8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0D06AC" w:rsidRPr="00D47FE8" w14:paraId="55EB726F" w14:textId="77777777" w:rsidTr="003C41AC">
        <w:tc>
          <w:tcPr>
            <w:tcW w:w="2430" w:type="dxa"/>
          </w:tcPr>
          <w:p w14:paraId="7E4C93A0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5AC86C31" w14:textId="77777777" w:rsidR="000D06AC" w:rsidRPr="00D47FE8" w:rsidRDefault="000D06AC" w:rsidP="00536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64C3C" w:rsidRPr="00D47FE8" w14:paraId="7F605268" w14:textId="77777777" w:rsidTr="003C41AC">
        <w:tc>
          <w:tcPr>
            <w:tcW w:w="9833" w:type="dxa"/>
            <w:gridSpan w:val="12"/>
          </w:tcPr>
          <w:p w14:paraId="2E9403BE" w14:textId="21332C02" w:rsidR="00764C3C" w:rsidRDefault="00764C3C" w:rsidP="00764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DE503E" w:rsidRPr="00C96298" w14:paraId="6ABBE5CF" w14:textId="77777777" w:rsidTr="003C41AC">
        <w:tc>
          <w:tcPr>
            <w:tcW w:w="2430" w:type="dxa"/>
          </w:tcPr>
          <w:p w14:paraId="4491F5F9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2E962FA5" w14:textId="1E27723C" w:rsidR="00DE503E" w:rsidRPr="007C096E" w:rsidRDefault="00557BF3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824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999</w:t>
            </w:r>
          </w:p>
        </w:tc>
        <w:tc>
          <w:tcPr>
            <w:tcW w:w="270" w:type="dxa"/>
          </w:tcPr>
          <w:p w14:paraId="52AE8CC8" w14:textId="77777777" w:rsidR="00DE503E" w:rsidRPr="007C096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5BA535" w14:textId="53B6CFC9" w:rsidR="00DE503E" w:rsidRPr="007C096E" w:rsidRDefault="00557BF3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1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200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864</w:t>
            </w:r>
          </w:p>
        </w:tc>
        <w:tc>
          <w:tcPr>
            <w:tcW w:w="270" w:type="dxa"/>
          </w:tcPr>
          <w:p w14:paraId="0FDD9FD9" w14:textId="77777777" w:rsidR="00DE503E" w:rsidRPr="007C096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A0726" w14:textId="662D5550" w:rsidR="00DE503E" w:rsidRPr="007C096E" w:rsidRDefault="00557BF3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750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263</w:t>
            </w:r>
          </w:p>
        </w:tc>
        <w:tc>
          <w:tcPr>
            <w:tcW w:w="270" w:type="dxa"/>
          </w:tcPr>
          <w:p w14:paraId="670102EF" w14:textId="77777777" w:rsidR="00DE503E" w:rsidRPr="007C096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DA8BA1" w14:textId="07EA955E" w:rsidR="00DE503E" w:rsidRPr="007C096E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967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257</w:t>
            </w:r>
          </w:p>
        </w:tc>
        <w:tc>
          <w:tcPr>
            <w:tcW w:w="270" w:type="dxa"/>
          </w:tcPr>
          <w:p w14:paraId="572B5C2E" w14:textId="77777777" w:rsidR="00DE503E" w:rsidRPr="007C096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7C2F7F" w14:textId="3EA31D07" w:rsidR="00DE503E" w:rsidRPr="007C096E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1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575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262</w:t>
            </w:r>
          </w:p>
        </w:tc>
        <w:tc>
          <w:tcPr>
            <w:tcW w:w="270" w:type="dxa"/>
          </w:tcPr>
          <w:p w14:paraId="7836EC5B" w14:textId="77777777" w:rsidR="00DE503E" w:rsidRPr="007C096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E165B5D" w14:textId="7DF81CF3" w:rsidR="00DE503E" w:rsidRPr="007C096E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2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168</w:t>
            </w:r>
            <w:r w:rsidR="008B1DFF" w:rsidRPr="007C096E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7C096E">
              <w:rPr>
                <w:rFonts w:asciiTheme="majorBidi" w:hAnsiTheme="majorBidi" w:cstheme="majorBidi" w:hint="cs"/>
                <w:bCs/>
                <w:sz w:val="26"/>
                <w:szCs w:val="26"/>
              </w:rPr>
              <w:t>121</w:t>
            </w:r>
          </w:p>
        </w:tc>
      </w:tr>
      <w:tr w:rsidR="00DE503E" w:rsidRPr="00C96298" w14:paraId="10C9EB8D" w14:textId="77777777" w:rsidTr="003C41AC">
        <w:tc>
          <w:tcPr>
            <w:tcW w:w="2430" w:type="dxa"/>
          </w:tcPr>
          <w:p w14:paraId="456C2D1C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20B6F20" w14:textId="00C323D8" w:rsidR="00DE503E" w:rsidRPr="008A790E" w:rsidRDefault="008B1DFF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920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143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BB3044D" w14:textId="77777777" w:rsidR="00DE503E" w:rsidRPr="008A790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B8EA78" w14:textId="4C202938" w:rsidR="00DE503E" w:rsidRPr="008A790E" w:rsidRDefault="008B1DF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114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870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A07D808" w14:textId="77777777" w:rsidR="00DE503E" w:rsidRPr="008A790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F78DF7" w14:textId="5C6C9736" w:rsidR="00DE503E" w:rsidRPr="008A790E" w:rsidRDefault="008B1DF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708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919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90DF527" w14:textId="77777777" w:rsidR="00DE503E" w:rsidRPr="008A790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782AA64" w14:textId="5C3D2550" w:rsidR="00DE503E" w:rsidRPr="008A790E" w:rsidRDefault="008B1DF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880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40</w:t>
            </w:r>
            <w:r w:rsidR="008A790E" w:rsidRPr="008A790E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ACF9445" w14:textId="77777777" w:rsidR="00DE503E" w:rsidRPr="008A790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8780206" w14:textId="4B4B399D" w:rsidR="00DE503E" w:rsidRPr="008A790E" w:rsidRDefault="008B1DF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629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062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F24378" w14:textId="77777777" w:rsidR="00DE503E" w:rsidRPr="008A790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F1341A4" w14:textId="4D3D2E99" w:rsidR="00DE503E" w:rsidRPr="008A790E" w:rsidRDefault="008B1DF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995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8A790E">
              <w:rPr>
                <w:rFonts w:asciiTheme="majorBidi" w:hAnsiTheme="majorBidi" w:cstheme="majorBidi" w:hint="cs"/>
                <w:sz w:val="26"/>
                <w:szCs w:val="26"/>
              </w:rPr>
              <w:t>278</w:t>
            </w:r>
            <w:r w:rsidRPr="008A790E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DE503E" w:rsidRPr="00812335" w14:paraId="2F5274AA" w14:textId="77777777" w:rsidTr="003C41AC">
        <w:tc>
          <w:tcPr>
            <w:tcW w:w="2430" w:type="dxa"/>
          </w:tcPr>
          <w:p w14:paraId="2D5E31D4" w14:textId="13F99FA4" w:rsidR="00DE503E" w:rsidRPr="00812335" w:rsidRDefault="00137298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DE503E"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1AA4EEF" w14:textId="679A15EE" w:rsidR="00DE503E" w:rsidRPr="00812335" w:rsidRDefault="008B1DFF" w:rsidP="003C4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144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4DA2F426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F7D4106" w14:textId="148A13D8" w:rsidR="00DE503E" w:rsidRPr="00812335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85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994</w:t>
            </w:r>
          </w:p>
        </w:tc>
        <w:tc>
          <w:tcPr>
            <w:tcW w:w="270" w:type="dxa"/>
          </w:tcPr>
          <w:p w14:paraId="0334809D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036BD36" w14:textId="481846B9" w:rsidR="00DE503E" w:rsidRPr="00812335" w:rsidRDefault="00557BF3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41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344</w:t>
            </w:r>
          </w:p>
        </w:tc>
        <w:tc>
          <w:tcPr>
            <w:tcW w:w="270" w:type="dxa"/>
          </w:tcPr>
          <w:p w14:paraId="1F05809C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23AFCC" w14:textId="688ECD32" w:rsidR="00DE503E" w:rsidRPr="00812335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86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849</w:t>
            </w:r>
          </w:p>
        </w:tc>
        <w:tc>
          <w:tcPr>
            <w:tcW w:w="270" w:type="dxa"/>
          </w:tcPr>
          <w:p w14:paraId="411BF7C1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68FC8E5D" w14:textId="3B79FB8B" w:rsidR="00DE503E" w:rsidRPr="00812335" w:rsidRDefault="008B1DFF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800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BEE6B2A" w14:textId="77777777" w:rsidR="00DE503E" w:rsidRPr="00812335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491FAE1" w14:textId="7B0B7963" w:rsidR="00DE503E" w:rsidRPr="00812335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172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843</w:t>
            </w:r>
          </w:p>
        </w:tc>
      </w:tr>
      <w:tr w:rsidR="00DE503E" w:rsidRPr="00D47FE8" w14:paraId="69914D34" w14:textId="77777777" w:rsidTr="003C41AC">
        <w:trPr>
          <w:trHeight w:hRule="exact" w:val="144"/>
        </w:trPr>
        <w:tc>
          <w:tcPr>
            <w:tcW w:w="2430" w:type="dxa"/>
          </w:tcPr>
          <w:p w14:paraId="095258F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72B4F2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883BB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C67F6A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6BB0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26251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068C6D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EA0A20F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75FAA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01CF14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60A46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90EAE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8F4200" w:rsidRPr="00D47FE8" w14:paraId="1671CBDB" w14:textId="77777777" w:rsidTr="003C41AC">
        <w:tc>
          <w:tcPr>
            <w:tcW w:w="2430" w:type="dxa"/>
          </w:tcPr>
          <w:p w14:paraId="064BAC32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2019A7A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41489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8ADF63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CA8AF9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64C01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93D5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22310F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C0BDD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23F3C64" w14:textId="539F39D6" w:rsidR="008F4200" w:rsidRPr="00253B93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56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141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EFCA205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E05D8E" w14:textId="72CD18EF" w:rsidR="008F4200" w:rsidRPr="00253B93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69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518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8F4200" w:rsidRPr="00D47FE8" w14:paraId="0F5DC694" w14:textId="77777777" w:rsidTr="003C41AC">
        <w:tc>
          <w:tcPr>
            <w:tcW w:w="2430" w:type="dxa"/>
          </w:tcPr>
          <w:p w14:paraId="26A65E09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5772521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C3250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46F4E2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15661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FA3E0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32A328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1A11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EAC3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5520CFA" w14:textId="2636F1FE" w:rsidR="008F4200" w:rsidRPr="00253B93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92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</w:rPr>
              <w:t>229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7C8BFD8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747FF6" w14:textId="7BC621CE" w:rsidR="008F4200" w:rsidRPr="00253B93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74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409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08221C" w:rsidRPr="00D47FE8" w14:paraId="21CE01F4" w14:textId="77777777" w:rsidTr="003C41AC">
        <w:tc>
          <w:tcPr>
            <w:tcW w:w="2430" w:type="dxa"/>
          </w:tcPr>
          <w:p w14:paraId="6C1B8D05" w14:textId="1956A78E" w:rsidR="0008221C" w:rsidRPr="00D47FE8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77FDDBDE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E8D8F2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D79B25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67D579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756689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9EB7F0C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5AAB4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F228FD5" w14:textId="77777777" w:rsidR="0008221C" w:rsidRPr="00DE503E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BF4D36A" w14:textId="719F648B" w:rsidR="0008221C" w:rsidRPr="00253B93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220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2A5F7F39" w14:textId="77777777" w:rsidR="0008221C" w:rsidRPr="00253B93" w:rsidRDefault="0008221C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A06EF9" w14:textId="1E87647B" w:rsidR="0008221C" w:rsidRPr="00253B93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10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430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8F4200" w:rsidRPr="00D47FE8" w14:paraId="3B22EABF" w14:textId="77777777" w:rsidTr="003C41AC">
        <w:tc>
          <w:tcPr>
            <w:tcW w:w="2430" w:type="dxa"/>
          </w:tcPr>
          <w:p w14:paraId="290AE962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22A8251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A326E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917BC44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9E427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6886D3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09445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8E8E0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2EC4C2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E3286A6" w14:textId="05E771BC" w:rsidR="008F4200" w:rsidRPr="00253B93" w:rsidRDefault="00557BF3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13</w:t>
            </w:r>
            <w:r w:rsidR="008B1DFF"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</w:rPr>
              <w:t>350</w:t>
            </w:r>
          </w:p>
        </w:tc>
        <w:tc>
          <w:tcPr>
            <w:tcW w:w="270" w:type="dxa"/>
          </w:tcPr>
          <w:p w14:paraId="736492A0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459FBEF" w14:textId="36A74F59" w:rsidR="008F4200" w:rsidRPr="00253B93" w:rsidRDefault="00557BF3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12</w:t>
            </w:r>
            <w:r w:rsidR="008B1DFF"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127</w:t>
            </w:r>
          </w:p>
        </w:tc>
      </w:tr>
      <w:tr w:rsidR="008F4200" w:rsidRPr="00D47FE8" w14:paraId="50ECDC8E" w14:textId="77777777" w:rsidTr="003C41AC">
        <w:tc>
          <w:tcPr>
            <w:tcW w:w="2430" w:type="dxa"/>
          </w:tcPr>
          <w:p w14:paraId="45948305" w14:textId="77777777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6D73244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44240A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22788E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BB9D5F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59119B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A94FB1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7096BD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53A927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68D0480" w14:textId="2189516A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AF27958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325EC74" w14:textId="26CD4C6E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F4200" w:rsidRPr="00D47FE8" w14:paraId="0A9BE02F" w14:textId="77777777" w:rsidTr="003C41AC">
        <w:tc>
          <w:tcPr>
            <w:tcW w:w="2430" w:type="dxa"/>
          </w:tcPr>
          <w:p w14:paraId="29D61931" w14:textId="20A706E1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  <w:r w:rsidR="003C41AC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900" w:type="dxa"/>
          </w:tcPr>
          <w:p w14:paraId="15912BF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D50814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47CD69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44034B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E325718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C442A07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E0D478E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ED38D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52868E34" w14:textId="6A31388C" w:rsidR="008F4200" w:rsidRPr="00253B93" w:rsidRDefault="00557BF3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21</w:t>
            </w:r>
            <w:r w:rsidR="009408B4"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</w:rPr>
              <w:t>166</w:t>
            </w:r>
          </w:p>
        </w:tc>
        <w:tc>
          <w:tcPr>
            <w:tcW w:w="270" w:type="dxa"/>
          </w:tcPr>
          <w:p w14:paraId="0F0A53C2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3BFE6A" w14:textId="238DD597" w:rsidR="008F4200" w:rsidRPr="00253B93" w:rsidRDefault="00557BF3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41</w:t>
            </w:r>
            <w:r w:rsidR="008B1DFF"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045</w:t>
            </w:r>
          </w:p>
        </w:tc>
      </w:tr>
      <w:tr w:rsidR="008F4200" w:rsidRPr="00D47FE8" w14:paraId="0FEFFC32" w14:textId="77777777" w:rsidTr="00507F9B">
        <w:tc>
          <w:tcPr>
            <w:tcW w:w="2430" w:type="dxa"/>
            <w:vAlign w:val="bottom"/>
          </w:tcPr>
          <w:p w14:paraId="18F41CFB" w14:textId="641A2027" w:rsidR="008F4200" w:rsidRPr="00D47FE8" w:rsidRDefault="00587792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="008F4200"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8087B9C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87AF2E1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0FC46819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CDA500F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3E4C81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709D0D9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9DE275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A05833D" w14:textId="77777777" w:rsidR="008F4200" w:rsidRPr="00DE503E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008881D2" w14:textId="2AC07D7C" w:rsidR="008F4200" w:rsidRPr="00253B93" w:rsidRDefault="008B1DFF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177</w:t>
            </w:r>
            <w:r w:rsidR="009408B4"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</w:rPr>
              <w:t>874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FE913C8" w14:textId="77777777" w:rsidR="008F4200" w:rsidRPr="00253B93" w:rsidRDefault="008F4200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A8A5DD" w14:textId="517A42DE" w:rsidR="008F4200" w:rsidRPr="00253B93" w:rsidRDefault="00557BF3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71</w:t>
            </w:r>
            <w:r w:rsidR="008B1DFF"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658</w:t>
            </w:r>
          </w:p>
        </w:tc>
      </w:tr>
      <w:tr w:rsidR="008F4200" w:rsidRPr="00D47FE8" w14:paraId="4D8A1DE6" w14:textId="77777777" w:rsidTr="003C41AC">
        <w:tc>
          <w:tcPr>
            <w:tcW w:w="2430" w:type="dxa"/>
          </w:tcPr>
          <w:p w14:paraId="04AAD16D" w14:textId="69EC4751" w:rsidR="008F4200" w:rsidRPr="00D47FE8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900" w:type="dxa"/>
          </w:tcPr>
          <w:p w14:paraId="2830EC1C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7DEB9C5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9C556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E643700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9EF522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E2EF609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AA1AB8E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F6331" w14:textId="77777777" w:rsidR="008F4200" w:rsidRPr="00DE503E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35CD2B43" w14:textId="5F7B22C7" w:rsidR="008F4200" w:rsidRPr="00253B93" w:rsidRDefault="00557BF3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37</w:t>
            </w:r>
            <w:r w:rsidR="008B1DFF"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</w:rPr>
              <w:t>655</w:t>
            </w:r>
          </w:p>
        </w:tc>
        <w:tc>
          <w:tcPr>
            <w:tcW w:w="270" w:type="dxa"/>
          </w:tcPr>
          <w:p w14:paraId="1B0188BA" w14:textId="77777777" w:rsidR="008F4200" w:rsidRPr="00253B93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E703D1" w14:textId="4DE99B20" w:rsidR="008F4200" w:rsidRPr="00253B93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253B93">
              <w:rPr>
                <w:rFonts w:asciiTheme="majorBidi" w:hAnsiTheme="majorBidi" w:cstheme="majorBidi" w:hint="cs"/>
                <w:sz w:val="26"/>
                <w:szCs w:val="26"/>
              </w:rPr>
              <w:t>386</w:t>
            </w:r>
            <w:r w:rsidRPr="00253B93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8F4200" w:rsidRPr="00D47FE8" w14:paraId="1F10C746" w14:textId="77777777" w:rsidTr="003C41AC">
        <w:tc>
          <w:tcPr>
            <w:tcW w:w="2430" w:type="dxa"/>
          </w:tcPr>
          <w:p w14:paraId="46A9EA81" w14:textId="0A776E86" w:rsidR="008F4200" w:rsidRPr="00D47FE8" w:rsidRDefault="00812335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="008F4200"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="008F4200"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="008F4200"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7F962A8E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EB85AB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C73C32A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131E7D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85818A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C78D0E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7B50F0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DCF4E2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5EAB58F1" w14:textId="65F003AB" w:rsidR="008F4200" w:rsidRPr="008F4200" w:rsidRDefault="008B1DFF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140</w:t>
            </w:r>
            <w:r w:rsidR="009408B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219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E800365" w14:textId="77777777" w:rsidR="008F4200" w:rsidRPr="00B73BA7" w:rsidRDefault="008F4200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0F1E78" w14:textId="0EDC0144" w:rsidR="008F4200" w:rsidRPr="008F4200" w:rsidRDefault="00557BF3" w:rsidP="008F42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65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272</w:t>
            </w:r>
          </w:p>
        </w:tc>
      </w:tr>
    </w:tbl>
    <w:p w14:paraId="61B98E90" w14:textId="00725A10" w:rsidR="00991A97" w:rsidRDefault="00991A97" w:rsidP="005930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firstLine="54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5060881" w14:textId="77777777" w:rsidR="007B42AA" w:rsidRDefault="007B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60661E8" w14:textId="77777777" w:rsidR="007B42AA" w:rsidRDefault="007B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r>
        <w:rPr>
          <w:rFonts w:ascii="Angsana New" w:hAnsi="Angsana New"/>
          <w:b/>
          <w:bCs/>
          <w:i/>
          <w:iCs/>
          <w:sz w:val="20"/>
          <w:szCs w:val="20"/>
          <w:cs/>
        </w:rPr>
        <w:br w:type="page"/>
      </w:r>
    </w:p>
    <w:tbl>
      <w:tblPr>
        <w:tblpPr w:leftFromText="180" w:rightFromText="180" w:vertAnchor="text" w:tblpX="450" w:tblpY="1"/>
        <w:tblOverlap w:val="never"/>
        <w:tblW w:w="983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0"/>
      </w:tblGrid>
      <w:tr w:rsidR="007B42AA" w:rsidRPr="00D47FE8" w14:paraId="31F29168" w14:textId="77777777" w:rsidTr="006D2C69">
        <w:tc>
          <w:tcPr>
            <w:tcW w:w="2430" w:type="dxa"/>
          </w:tcPr>
          <w:p w14:paraId="0DE6C253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68B990BD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7B42AA" w:rsidRPr="00D47FE8" w14:paraId="31E238BC" w14:textId="77777777" w:rsidTr="006D2C69">
        <w:tc>
          <w:tcPr>
            <w:tcW w:w="2430" w:type="dxa"/>
          </w:tcPr>
          <w:p w14:paraId="41C10817" w14:textId="30595343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160" w:type="dxa"/>
            <w:gridSpan w:val="3"/>
          </w:tcPr>
          <w:p w14:paraId="256034DF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76D912AB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00AE2B27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4BA228D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3" w:type="dxa"/>
            <w:gridSpan w:val="3"/>
          </w:tcPr>
          <w:p w14:paraId="63CC5B94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B42AA" w:rsidRPr="006C7560" w14:paraId="79F1ABE5" w14:textId="77777777" w:rsidTr="006D2C69">
        <w:tc>
          <w:tcPr>
            <w:tcW w:w="2430" w:type="dxa"/>
          </w:tcPr>
          <w:p w14:paraId="4EA75F1C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900" w:type="dxa"/>
          </w:tcPr>
          <w:p w14:paraId="05F894B6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2C6DADEF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B67CEC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21E32E12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6B3531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2E46BAB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0037B46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  <w:tc>
          <w:tcPr>
            <w:tcW w:w="270" w:type="dxa"/>
          </w:tcPr>
          <w:p w14:paraId="509D2BCF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8A675F2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70" w:type="dxa"/>
          </w:tcPr>
          <w:p w14:paraId="6507A545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15C3888" w14:textId="77777777" w:rsidR="007B42AA" w:rsidRPr="00D84DD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2562</w:t>
            </w:r>
          </w:p>
        </w:tc>
      </w:tr>
      <w:tr w:rsidR="007B42AA" w:rsidRPr="00D47FE8" w14:paraId="00F1466A" w14:textId="77777777" w:rsidTr="006D2C69">
        <w:tc>
          <w:tcPr>
            <w:tcW w:w="2430" w:type="dxa"/>
          </w:tcPr>
          <w:p w14:paraId="475C5F03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3" w:type="dxa"/>
            <w:gridSpan w:val="11"/>
          </w:tcPr>
          <w:p w14:paraId="3DB5C271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7B42AA" w:rsidRPr="00D47FE8" w14:paraId="4CADD6C0" w14:textId="77777777" w:rsidTr="006D2C69">
        <w:tc>
          <w:tcPr>
            <w:tcW w:w="9833" w:type="dxa"/>
            <w:gridSpan w:val="12"/>
          </w:tcPr>
          <w:p w14:paraId="4327106C" w14:textId="77777777" w:rsidR="007B42AA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7B42AA" w:rsidRPr="007C096E" w14:paraId="1819204A" w14:textId="77777777" w:rsidTr="006D2C69">
        <w:tc>
          <w:tcPr>
            <w:tcW w:w="2430" w:type="dxa"/>
          </w:tcPr>
          <w:p w14:paraId="44146F0C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5EF4FD65" w14:textId="563E7DA7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448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070</w:t>
            </w:r>
          </w:p>
        </w:tc>
        <w:tc>
          <w:tcPr>
            <w:tcW w:w="270" w:type="dxa"/>
          </w:tcPr>
          <w:p w14:paraId="77A9E3F4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9B06CB" w14:textId="4A569A04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467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134</w:t>
            </w:r>
          </w:p>
        </w:tc>
        <w:tc>
          <w:tcPr>
            <w:tcW w:w="270" w:type="dxa"/>
          </w:tcPr>
          <w:p w14:paraId="15607D07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A942DF" w14:textId="7EEBC5BC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255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808</w:t>
            </w:r>
          </w:p>
        </w:tc>
        <w:tc>
          <w:tcPr>
            <w:tcW w:w="270" w:type="dxa"/>
          </w:tcPr>
          <w:p w14:paraId="457729DF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8E2715" w14:textId="049EE9E7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940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056</w:t>
            </w:r>
          </w:p>
        </w:tc>
        <w:tc>
          <w:tcPr>
            <w:tcW w:w="270" w:type="dxa"/>
          </w:tcPr>
          <w:p w14:paraId="737E06A6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44D20D15" w14:textId="7FCA89D8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703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878</w:t>
            </w:r>
          </w:p>
        </w:tc>
        <w:tc>
          <w:tcPr>
            <w:tcW w:w="270" w:type="dxa"/>
          </w:tcPr>
          <w:p w14:paraId="494CC55B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3C0F06" w14:textId="4D277AD3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407</w:t>
            </w:r>
            <w:r w:rsidR="008B1DF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190</w:t>
            </w:r>
          </w:p>
        </w:tc>
      </w:tr>
      <w:tr w:rsidR="007B42AA" w:rsidRPr="007C096E" w14:paraId="783F63E4" w14:textId="77777777" w:rsidTr="006D2C69">
        <w:tc>
          <w:tcPr>
            <w:tcW w:w="2430" w:type="dxa"/>
          </w:tcPr>
          <w:p w14:paraId="16F878D3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53FE422" w14:textId="496A3E8C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704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836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F1FD002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7BA688" w14:textId="56248D39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299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448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CB08605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B126D1F" w14:textId="6FB61F19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212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795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CF1091E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5F788FB" w14:textId="09E7C613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752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077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44EF127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3865B8E" w14:textId="380C8068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917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631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4733021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0A17CA" w14:textId="6DD9AC8B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051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525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812335" w14:paraId="648C300B" w14:textId="77777777" w:rsidTr="006D2C69">
        <w:tc>
          <w:tcPr>
            <w:tcW w:w="2430" w:type="dxa"/>
          </w:tcPr>
          <w:p w14:paraId="32E814EB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C775537" w14:textId="57C54E71" w:rsidR="007B42AA" w:rsidRPr="00812335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256</w:t>
            </w:r>
            <w:r w:rsidR="00A930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766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590CCA4A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AB95245" w14:textId="6C59315F" w:rsidR="007B42AA" w:rsidRPr="00812335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167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686</w:t>
            </w:r>
          </w:p>
        </w:tc>
        <w:tc>
          <w:tcPr>
            <w:tcW w:w="270" w:type="dxa"/>
          </w:tcPr>
          <w:p w14:paraId="129615A8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2C999C9" w14:textId="42365C2D" w:rsidR="007B42AA" w:rsidRPr="00812335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43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013</w:t>
            </w:r>
          </w:p>
        </w:tc>
        <w:tc>
          <w:tcPr>
            <w:tcW w:w="270" w:type="dxa"/>
          </w:tcPr>
          <w:p w14:paraId="2B1D8000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C43A85" w14:textId="3BC628F3" w:rsidR="007B42AA" w:rsidRPr="00812335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187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979</w:t>
            </w:r>
          </w:p>
        </w:tc>
        <w:tc>
          <w:tcPr>
            <w:tcW w:w="270" w:type="dxa"/>
          </w:tcPr>
          <w:p w14:paraId="7405D4D5" w14:textId="77777777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1EC2EB63" w14:textId="7DF87B59" w:rsidR="007B42AA" w:rsidRPr="00812335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213</w:t>
            </w:r>
            <w:r w:rsidR="00A93078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753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6CD001E" w14:textId="2D7CF3DF" w:rsidR="007B42AA" w:rsidRPr="00812335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8A5FDA" w14:textId="099FE3DD" w:rsidR="007B42AA" w:rsidRPr="00812335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355</w:t>
            </w:r>
            <w:r w:rsidR="008B1DF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665</w:t>
            </w:r>
          </w:p>
        </w:tc>
      </w:tr>
      <w:tr w:rsidR="007B42AA" w:rsidRPr="00D47FE8" w14:paraId="4673D529" w14:textId="77777777" w:rsidTr="006D2C69">
        <w:trPr>
          <w:trHeight w:hRule="exact" w:val="144"/>
        </w:trPr>
        <w:tc>
          <w:tcPr>
            <w:tcW w:w="2430" w:type="dxa"/>
          </w:tcPr>
          <w:p w14:paraId="711C0DF4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C50426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E1121F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500C4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F468B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63368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F123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DB6F0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04004B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3029749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72901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0E30D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7B42AA" w:rsidRPr="00D47FE8" w14:paraId="67B4B7F2" w14:textId="77777777" w:rsidTr="006D2C69">
        <w:tc>
          <w:tcPr>
            <w:tcW w:w="2430" w:type="dxa"/>
          </w:tcPr>
          <w:p w14:paraId="64C55CCF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0286660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90461B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826C25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1FB62C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409ECF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D5D80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CCE21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009DDD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58FC936" w14:textId="195D9067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101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321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826E31F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6E4198B" w14:textId="79F9E622" w:rsidR="007B42AA" w:rsidRPr="00FC7BC8" w:rsidRDefault="0069125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137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351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3EAD9D45" w14:textId="77777777" w:rsidTr="006D2C69">
        <w:tc>
          <w:tcPr>
            <w:tcW w:w="2430" w:type="dxa"/>
          </w:tcPr>
          <w:p w14:paraId="1B019F93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28538A05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9D7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BBF81D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CE439D8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A8BE42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3BD112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747BC3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0D5D6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9C5322E" w14:textId="051840A1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145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130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0D22C88F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A74D21F" w14:textId="5EA80702" w:rsidR="007B42AA" w:rsidRPr="00FC7BC8" w:rsidRDefault="0069125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145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964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448B8F21" w14:textId="77777777" w:rsidTr="006D2C69">
        <w:tc>
          <w:tcPr>
            <w:tcW w:w="2430" w:type="dxa"/>
          </w:tcPr>
          <w:p w14:paraId="257727C6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73DAA3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9327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2D2CC10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BEB55C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E47B16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6E8A8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EC50E1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B9420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F2E79CC" w14:textId="7F9E7804" w:rsidR="007B42AA" w:rsidRPr="00FC7BC8" w:rsidRDefault="008B1DF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="0069125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475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15036FB6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E16279" w14:textId="7CC520E7" w:rsidR="007B42AA" w:rsidRPr="00FC7BC8" w:rsidRDefault="0069125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20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905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6B64FB3D" w14:textId="77777777" w:rsidTr="006D2C69">
        <w:tc>
          <w:tcPr>
            <w:tcW w:w="2430" w:type="dxa"/>
          </w:tcPr>
          <w:p w14:paraId="38FEB04B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1DBDF5C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8AA68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123CE68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5B2303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FEF9B6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62A4CF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D835B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49182F9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D5A6DF7" w14:textId="6A6C11B3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="0069125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898</w:t>
            </w:r>
          </w:p>
        </w:tc>
        <w:tc>
          <w:tcPr>
            <w:tcW w:w="270" w:type="dxa"/>
          </w:tcPr>
          <w:p w14:paraId="31395899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008C472" w14:textId="6493F3A7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23</w:t>
            </w:r>
            <w:r w:rsidR="0069125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298</w:t>
            </w:r>
          </w:p>
        </w:tc>
      </w:tr>
      <w:tr w:rsidR="007B42AA" w:rsidRPr="00D47FE8" w14:paraId="12CEEB92" w14:textId="77777777" w:rsidTr="006D2C69">
        <w:tc>
          <w:tcPr>
            <w:tcW w:w="2430" w:type="dxa"/>
          </w:tcPr>
          <w:p w14:paraId="1C074B59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E26415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E264FC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01A9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099697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86F430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6A829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4208CD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7A723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6963C8CC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1B2735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BE1B7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B42AA" w:rsidRPr="00D47FE8" w14:paraId="109F7B02" w14:textId="77777777" w:rsidTr="006D2C69">
        <w:tc>
          <w:tcPr>
            <w:tcW w:w="2430" w:type="dxa"/>
          </w:tcPr>
          <w:p w14:paraId="272FFB76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ในบริษัทร่วมที่ใช้วิธีส่วนได้เสีย</w:t>
            </w:r>
          </w:p>
        </w:tc>
        <w:tc>
          <w:tcPr>
            <w:tcW w:w="900" w:type="dxa"/>
          </w:tcPr>
          <w:p w14:paraId="76CE92E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E70BEC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C152BF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A904686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BEE540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11B5A9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16FA4A7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C8B4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3484995" w14:textId="2BCFE53B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29</w:t>
            </w:r>
            <w:r w:rsidR="009408B4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</w:rPr>
              <w:t>697</w:t>
            </w:r>
          </w:p>
        </w:tc>
        <w:tc>
          <w:tcPr>
            <w:tcW w:w="270" w:type="dxa"/>
          </w:tcPr>
          <w:p w14:paraId="673BBFB4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364FC7" w14:textId="49658368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72</w:t>
            </w:r>
            <w:r w:rsidR="0069125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529</w:t>
            </w:r>
          </w:p>
        </w:tc>
      </w:tr>
      <w:tr w:rsidR="007B42AA" w:rsidRPr="00D47FE8" w14:paraId="245DBAE5" w14:textId="77777777" w:rsidTr="006D2C69">
        <w:tc>
          <w:tcPr>
            <w:tcW w:w="2430" w:type="dxa"/>
            <w:vAlign w:val="bottom"/>
          </w:tcPr>
          <w:p w14:paraId="513EBCFD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(ขาดทุน)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900" w:type="dxa"/>
            <w:vAlign w:val="bottom"/>
          </w:tcPr>
          <w:p w14:paraId="6EE517C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5CD9C95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BFCED0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11CEFEB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E2CD8D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986D0F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0AB9E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A8A41E8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bottom"/>
          </w:tcPr>
          <w:p w14:paraId="550F5891" w14:textId="0F33BE55" w:rsidR="007B42AA" w:rsidRPr="00FC7BC8" w:rsidRDefault="009408B4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427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</w:rPr>
              <w:t>084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8C5931C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EA96A3E" w14:textId="6131F54B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147</w:t>
            </w:r>
            <w:r w:rsidR="0069125F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272</w:t>
            </w:r>
          </w:p>
        </w:tc>
      </w:tr>
      <w:tr w:rsidR="007B42AA" w:rsidRPr="00D47FE8" w14:paraId="3519BEC0" w14:textId="77777777" w:rsidTr="006D2C69">
        <w:tc>
          <w:tcPr>
            <w:tcW w:w="2430" w:type="dxa"/>
          </w:tcPr>
          <w:p w14:paraId="3AD7AC06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รายได้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ภาษีเงินได้</w:t>
            </w:r>
          </w:p>
        </w:tc>
        <w:tc>
          <w:tcPr>
            <w:tcW w:w="900" w:type="dxa"/>
          </w:tcPr>
          <w:p w14:paraId="7EEF2AEE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84EFAFA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8FF0EE1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BEAA13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337556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D53B72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B566034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B571ED" w14:textId="77777777" w:rsidR="007B42AA" w:rsidRPr="00DE503E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4AE04C11" w14:textId="75C0B139" w:rsidR="007B42AA" w:rsidRPr="00FC7BC8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89</w:t>
            </w:r>
            <w:r w:rsidR="009408B4"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</w:rPr>
              <w:t>602</w:t>
            </w:r>
          </w:p>
        </w:tc>
        <w:tc>
          <w:tcPr>
            <w:tcW w:w="270" w:type="dxa"/>
          </w:tcPr>
          <w:p w14:paraId="19D30025" w14:textId="77777777" w:rsidR="007B42AA" w:rsidRPr="00FC7BC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B9485C" w14:textId="074E75C0" w:rsidR="007B42AA" w:rsidRPr="00FC7BC8" w:rsidRDefault="0069125F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(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="00557BF3" w:rsidRPr="00FC7BC8">
              <w:rPr>
                <w:rFonts w:asciiTheme="majorBidi" w:hAnsiTheme="majorBidi" w:cstheme="majorBidi" w:hint="cs"/>
                <w:sz w:val="26"/>
                <w:szCs w:val="26"/>
              </w:rPr>
              <w:t>736</w:t>
            </w:r>
            <w:r w:rsidRPr="00FC7BC8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</w:tr>
      <w:tr w:rsidR="007B42AA" w:rsidRPr="00D47FE8" w14:paraId="31E9B0D3" w14:textId="77777777" w:rsidTr="006D2C69">
        <w:tc>
          <w:tcPr>
            <w:tcW w:w="2430" w:type="dxa"/>
          </w:tcPr>
          <w:p w14:paraId="37B7909C" w14:textId="77777777" w:rsidR="007B42AA" w:rsidRPr="00D47FE8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83387BE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BEB3A0D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A1EB6C6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6B0A8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3F800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0DB8BF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753952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124F900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2271325E" w14:textId="1E8DD65B" w:rsidR="007B42AA" w:rsidRPr="008F4200" w:rsidRDefault="009408B4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337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="00A93BDF" w:rsidRPr="00A93BDF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482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6BA610EB" w14:textId="77777777" w:rsidR="007B42AA" w:rsidRPr="00B73BA7" w:rsidRDefault="007B42AA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E4003B" w14:textId="0FA8FF78" w:rsidR="007B42AA" w:rsidRPr="008F4200" w:rsidRDefault="00557BF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135</w:t>
            </w:r>
            <w:r w:rsidR="0069125F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536</w:t>
            </w:r>
          </w:p>
        </w:tc>
      </w:tr>
    </w:tbl>
    <w:p w14:paraId="3DF5C080" w14:textId="39A5226B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</w:p>
    <w:p w14:paraId="0F2644F5" w14:textId="77777777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s/>
        </w:rPr>
      </w:pPr>
      <w:r>
        <w:rPr>
          <w:rFonts w:ascii="Angsana New" w:hAnsi="Angsana New"/>
          <w:b/>
          <w:bCs/>
          <w:i/>
          <w:iCs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990"/>
        <w:gridCol w:w="270"/>
        <w:gridCol w:w="990"/>
        <w:gridCol w:w="270"/>
        <w:gridCol w:w="990"/>
        <w:gridCol w:w="270"/>
        <w:gridCol w:w="1080"/>
        <w:gridCol w:w="270"/>
        <w:gridCol w:w="990"/>
        <w:gridCol w:w="270"/>
        <w:gridCol w:w="1080"/>
      </w:tblGrid>
      <w:tr w:rsidR="00527BEF" w:rsidRPr="00D47FE8" w14:paraId="70349251" w14:textId="77777777" w:rsidTr="00C923DA">
        <w:tc>
          <w:tcPr>
            <w:tcW w:w="2340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47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C923DA">
        <w:tc>
          <w:tcPr>
            <w:tcW w:w="2340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50" w:type="dxa"/>
            <w:gridSpan w:val="3"/>
          </w:tcPr>
          <w:p w14:paraId="14456B6F" w14:textId="2AD8D585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0D1788C" w14:textId="7FD98EC8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B42AA" w:rsidRPr="006C7560" w14:paraId="27650354" w14:textId="77777777" w:rsidTr="00C923DA">
        <w:tc>
          <w:tcPr>
            <w:tcW w:w="2340" w:type="dxa"/>
            <w:shd w:val="clear" w:color="auto" w:fill="auto"/>
          </w:tcPr>
          <w:p w14:paraId="144A082B" w14:textId="77777777" w:rsidR="007B42AA" w:rsidRPr="00D47FE8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7281A0E" w14:textId="35090781" w:rsidR="007B42AA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587C9361" w14:textId="77777777" w:rsidR="007B42AA" w:rsidRPr="006C7560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E2ED9AA" w14:textId="1508EAC8" w:rsidR="007B42AA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2661180A" w14:textId="77777777" w:rsidR="007B42AA" w:rsidRPr="006C7560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5E403D5" w14:textId="1819F21D" w:rsidR="007B42AA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4773F82B" w14:textId="77777777" w:rsidR="007B42AA" w:rsidRPr="006C7560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0451C7" w14:textId="7F835FAE" w:rsidR="007B42AA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14:paraId="0BC21610" w14:textId="77777777" w:rsidR="007B42AA" w:rsidRPr="006C7560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FD52454" w14:textId="1B591A34" w:rsidR="007B42AA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1EDF6D0E" w14:textId="77777777" w:rsidR="007B42AA" w:rsidRPr="006C7560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C6770F3" w14:textId="699B8682" w:rsidR="007B42AA" w:rsidRDefault="007B42AA" w:rsidP="007B42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DE503E" w:rsidRPr="006C7560" w14:paraId="113C1D1A" w14:textId="77777777" w:rsidTr="00C923DA">
        <w:tc>
          <w:tcPr>
            <w:tcW w:w="2340" w:type="dxa"/>
            <w:shd w:val="clear" w:color="auto" w:fill="auto"/>
          </w:tcPr>
          <w:p w14:paraId="693D7A77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9015F9" w14:textId="75CFFEA6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0A7DD22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B1594" w14:textId="26FA31E5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9D79964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248E3B" w14:textId="58DD1759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87165D9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5CE556" w14:textId="009379CA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3D6F439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86422B3" w14:textId="739F5AC7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93E765" w14:textId="77777777" w:rsidR="00DE503E" w:rsidRPr="006C7560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920FAA3" w14:textId="64D3672A" w:rsidR="00DE503E" w:rsidRPr="006C7560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27BEF" w:rsidRPr="006C7560" w14:paraId="208F93D3" w14:textId="77777777" w:rsidTr="00C923DA">
        <w:tc>
          <w:tcPr>
            <w:tcW w:w="2340" w:type="dxa"/>
            <w:shd w:val="clear" w:color="auto" w:fill="auto"/>
          </w:tcPr>
          <w:p w14:paraId="4A3538C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70" w:type="dxa"/>
            <w:gridSpan w:val="11"/>
            <w:shd w:val="clear" w:color="auto" w:fill="auto"/>
          </w:tcPr>
          <w:p w14:paraId="76CFE4F5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27BEF" w:rsidRPr="00D47FE8" w14:paraId="649A8812" w14:textId="77777777" w:rsidTr="00C923DA">
        <w:tc>
          <w:tcPr>
            <w:tcW w:w="7200" w:type="dxa"/>
            <w:gridSpan w:val="8"/>
            <w:shd w:val="clear" w:color="auto" w:fill="auto"/>
          </w:tcPr>
          <w:p w14:paraId="3F26D334" w14:textId="4C5A4DCE" w:rsidR="00527BEF" w:rsidRPr="006B6EC6" w:rsidRDefault="00527BEF" w:rsidP="009B4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B6EC6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4F814BA7" w14:textId="77777777" w:rsidR="00527BEF" w:rsidRPr="00D47FE8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E4036B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080A7C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2B27E0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E503E" w:rsidRPr="00D87B1A" w14:paraId="68B95A9B" w14:textId="77777777" w:rsidTr="00C923DA">
        <w:tc>
          <w:tcPr>
            <w:tcW w:w="2340" w:type="dxa"/>
            <w:shd w:val="clear" w:color="auto" w:fill="auto"/>
          </w:tcPr>
          <w:p w14:paraId="17630218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4C54073E" w14:textId="31C68BCD" w:rsidR="00DE503E" w:rsidRPr="00DE503E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402</w:t>
            </w:r>
            <w:r w:rsidR="006912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718</w:t>
            </w:r>
          </w:p>
        </w:tc>
        <w:tc>
          <w:tcPr>
            <w:tcW w:w="270" w:type="dxa"/>
          </w:tcPr>
          <w:p w14:paraId="4EA6BC0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881E99" w14:textId="0D9670DC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772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84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1A0ACD6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7742D6" w14:textId="5D27F84F" w:rsidR="00DE503E" w:rsidRPr="00DE503E" w:rsidRDefault="00557BF3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735</w:t>
            </w:r>
            <w:r w:rsidR="006912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646</w:t>
            </w:r>
          </w:p>
        </w:tc>
        <w:tc>
          <w:tcPr>
            <w:tcW w:w="270" w:type="dxa"/>
          </w:tcPr>
          <w:p w14:paraId="194BD1B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B99913" w14:textId="7E1867AE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923</w:t>
            </w:r>
          </w:p>
        </w:tc>
        <w:tc>
          <w:tcPr>
            <w:tcW w:w="270" w:type="dxa"/>
          </w:tcPr>
          <w:p w14:paraId="473232D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D519C6" w14:textId="4D5D9B4A" w:rsidR="00DE503E" w:rsidRPr="00FC33FC" w:rsidRDefault="00557BF3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33FC">
              <w:rPr>
                <w:rFonts w:asciiTheme="majorBidi" w:hAnsiTheme="majorBidi" w:cstheme="majorBidi" w:hint="cs"/>
                <w:bCs/>
                <w:sz w:val="26"/>
                <w:szCs w:val="26"/>
              </w:rPr>
              <w:t>1</w:t>
            </w:r>
            <w:r w:rsidR="0069125F" w:rsidRPr="00FC33F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FC33FC">
              <w:rPr>
                <w:rFonts w:asciiTheme="majorBidi" w:hAnsiTheme="majorBidi" w:cstheme="majorBidi" w:hint="cs"/>
                <w:bCs/>
                <w:sz w:val="26"/>
                <w:szCs w:val="26"/>
              </w:rPr>
              <w:t>138</w:t>
            </w:r>
            <w:r w:rsidR="0069125F" w:rsidRPr="00FC33F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FC33FC">
              <w:rPr>
                <w:rFonts w:asciiTheme="majorBidi" w:hAnsiTheme="majorBidi" w:cstheme="majorBidi" w:hint="cs"/>
                <w:bCs/>
                <w:sz w:val="26"/>
                <w:szCs w:val="26"/>
              </w:rPr>
              <w:t>364</w:t>
            </w:r>
          </w:p>
        </w:tc>
        <w:tc>
          <w:tcPr>
            <w:tcW w:w="270" w:type="dxa"/>
          </w:tcPr>
          <w:p w14:paraId="694ABF8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3A3A9E3" w14:textId="6ECFA92C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631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</w:tr>
      <w:tr w:rsidR="00DE503E" w:rsidRPr="00D87B1A" w14:paraId="76EAF878" w14:textId="77777777" w:rsidTr="00C923DA">
        <w:tc>
          <w:tcPr>
            <w:tcW w:w="2340" w:type="dxa"/>
            <w:shd w:val="clear" w:color="auto" w:fill="auto"/>
          </w:tcPr>
          <w:p w14:paraId="29D5D0F0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990" w:type="dxa"/>
            <w:shd w:val="clear" w:color="auto" w:fill="auto"/>
          </w:tcPr>
          <w:p w14:paraId="0ABD5ED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ECBEF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E66E78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CD82D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21F0B7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1C585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2762D3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AB088F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44A18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1B620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48D2C58" w14:textId="77777777" w:rsidR="00DE503E" w:rsidRPr="00DE503E" w:rsidRDefault="00DE503E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E503E" w:rsidRPr="00D87B1A" w14:paraId="6BA401DB" w14:textId="77777777" w:rsidTr="00C923DA">
        <w:tc>
          <w:tcPr>
            <w:tcW w:w="2340" w:type="dxa"/>
            <w:shd w:val="clear" w:color="auto" w:fill="auto"/>
          </w:tcPr>
          <w:p w14:paraId="2F4AFEE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6B214EDC" w14:textId="5AB7A996" w:rsidR="00DE503E" w:rsidRPr="00DE503E" w:rsidRDefault="0049739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</w:rPr>
              <w:t>721</w:t>
            </w:r>
            <w:r w:rsidR="00466FC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</w:rPr>
              <w:t>164</w:t>
            </w:r>
          </w:p>
        </w:tc>
        <w:tc>
          <w:tcPr>
            <w:tcW w:w="270" w:type="dxa"/>
          </w:tcPr>
          <w:p w14:paraId="77DB4C8C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14962A" w14:textId="159B78D8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934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410</w:t>
            </w:r>
          </w:p>
        </w:tc>
        <w:tc>
          <w:tcPr>
            <w:tcW w:w="270" w:type="dxa"/>
          </w:tcPr>
          <w:p w14:paraId="37D1941D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2BE19E" w14:textId="6D930C8E" w:rsidR="00DE503E" w:rsidRPr="00DE503E" w:rsidRDefault="0049739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</w:rPr>
              <w:t>234</w:t>
            </w:r>
            <w:r w:rsidR="00466FCC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</w:rPr>
              <w:t>796</w:t>
            </w:r>
          </w:p>
        </w:tc>
        <w:tc>
          <w:tcPr>
            <w:tcW w:w="270" w:type="dxa"/>
          </w:tcPr>
          <w:p w14:paraId="747B565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AD4A9C" w14:textId="4F1F2580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272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068</w:t>
            </w:r>
          </w:p>
        </w:tc>
        <w:tc>
          <w:tcPr>
            <w:tcW w:w="270" w:type="dxa"/>
          </w:tcPr>
          <w:p w14:paraId="2514234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9953A0" w14:textId="1EC5C73B" w:rsidR="00DE503E" w:rsidRPr="001571F8" w:rsidRDefault="0049739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1571F8">
              <w:rPr>
                <w:rFonts w:asciiTheme="majorBidi" w:hAnsiTheme="majorBidi" w:cstheme="majorBidi" w:hint="cs"/>
                <w:bCs/>
                <w:sz w:val="26"/>
                <w:szCs w:val="26"/>
              </w:rPr>
              <w:t>9</w:t>
            </w:r>
            <w:r w:rsidR="00520085" w:rsidRPr="001571F8">
              <w:rPr>
                <w:rFonts w:asciiTheme="majorBidi" w:hAnsiTheme="majorBidi" w:cstheme="majorBidi"/>
                <w:bCs/>
                <w:sz w:val="26"/>
                <w:szCs w:val="26"/>
              </w:rPr>
              <w:t>5</w:t>
            </w:r>
            <w:r w:rsidRPr="001571F8">
              <w:rPr>
                <w:rFonts w:asciiTheme="majorBidi" w:hAnsiTheme="majorBidi" w:cstheme="majorBidi" w:hint="cs"/>
                <w:bCs/>
                <w:sz w:val="26"/>
                <w:szCs w:val="26"/>
              </w:rPr>
              <w:t>5</w:t>
            </w:r>
            <w:r w:rsidR="00466FCC" w:rsidRPr="001571F8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1571F8">
              <w:rPr>
                <w:rFonts w:asciiTheme="majorBidi" w:hAnsiTheme="majorBidi" w:cstheme="majorBidi" w:hint="cs"/>
                <w:bCs/>
                <w:sz w:val="26"/>
                <w:szCs w:val="26"/>
              </w:rPr>
              <w:t>960</w:t>
            </w:r>
          </w:p>
        </w:tc>
        <w:tc>
          <w:tcPr>
            <w:tcW w:w="270" w:type="dxa"/>
          </w:tcPr>
          <w:p w14:paraId="6529E0E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A55469" w14:textId="05F859A4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206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478</w:t>
            </w:r>
          </w:p>
        </w:tc>
      </w:tr>
      <w:tr w:rsidR="00DE503E" w:rsidRPr="00D87B1A" w14:paraId="67CBD672" w14:textId="77777777" w:rsidTr="00C923DA">
        <w:tc>
          <w:tcPr>
            <w:tcW w:w="2340" w:type="dxa"/>
            <w:shd w:val="clear" w:color="auto" w:fill="auto"/>
          </w:tcPr>
          <w:p w14:paraId="0DE813DD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B4ECEF1" w14:textId="5C74A83C" w:rsidR="00DE503E" w:rsidRPr="00DE503E" w:rsidRDefault="00DE503E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965BC3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F3049E" w14:textId="0266DCCB" w:rsidR="00DE503E" w:rsidRPr="00DE503E" w:rsidRDefault="00DE503E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C04EB6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C8A020" w14:textId="464732AC" w:rsidR="00DE503E" w:rsidRPr="00DE503E" w:rsidRDefault="00297BC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B391D7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DEEB101" w14:textId="3F3106CD" w:rsidR="00DE503E" w:rsidRPr="00DE503E" w:rsidRDefault="00DE503E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90973A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A63339" w14:textId="33759979" w:rsidR="00DE503E" w:rsidRPr="002B06E1" w:rsidRDefault="0049739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2B06E1">
              <w:rPr>
                <w:rFonts w:asciiTheme="majorBidi" w:hAnsiTheme="majorBidi" w:cstheme="majorBidi" w:hint="cs"/>
                <w:bCs/>
                <w:sz w:val="26"/>
                <w:szCs w:val="26"/>
              </w:rPr>
              <w:t>185</w:t>
            </w:r>
            <w:r w:rsidR="00466FCC" w:rsidRPr="002B06E1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2B06E1">
              <w:rPr>
                <w:rFonts w:asciiTheme="majorBidi" w:hAnsiTheme="majorBidi" w:cstheme="majorBidi" w:hint="cs"/>
                <w:bCs/>
                <w:sz w:val="26"/>
                <w:szCs w:val="26"/>
              </w:rPr>
              <w:t>025</w:t>
            </w:r>
          </w:p>
        </w:tc>
        <w:tc>
          <w:tcPr>
            <w:tcW w:w="270" w:type="dxa"/>
          </w:tcPr>
          <w:p w14:paraId="2507C09D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7515A3" w14:textId="389A694B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228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562</w:t>
            </w:r>
          </w:p>
        </w:tc>
      </w:tr>
      <w:tr w:rsidR="00DE503E" w:rsidRPr="00D87B1A" w14:paraId="1AE29EF5" w14:textId="77777777" w:rsidTr="00C923DA">
        <w:tc>
          <w:tcPr>
            <w:tcW w:w="2340" w:type="dxa"/>
            <w:shd w:val="clear" w:color="auto" w:fill="auto"/>
          </w:tcPr>
          <w:p w14:paraId="11EEB127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D0EE190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F0143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4B06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530A6F5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81AD51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E2CBA0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AA92BD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C3FC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AB80E23" w14:textId="53161288" w:rsidR="00DE503E" w:rsidRPr="003D1E93" w:rsidRDefault="0049739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3D1E93">
              <w:rPr>
                <w:rFonts w:asciiTheme="majorBidi" w:hAnsiTheme="majorBidi" w:cstheme="majorBidi" w:hint="cs"/>
                <w:bCs/>
                <w:sz w:val="26"/>
                <w:szCs w:val="26"/>
              </w:rPr>
              <w:t>1</w:t>
            </w:r>
            <w:r w:rsidR="00466FCC" w:rsidRPr="003D1E93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3D1E93">
              <w:rPr>
                <w:rFonts w:asciiTheme="majorBidi" w:hAnsiTheme="majorBidi" w:cstheme="majorBidi" w:hint="cs"/>
                <w:bCs/>
                <w:sz w:val="26"/>
                <w:szCs w:val="26"/>
              </w:rPr>
              <w:t>140</w:t>
            </w:r>
            <w:r w:rsidR="00466FCC" w:rsidRPr="003D1E93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3D1E93">
              <w:rPr>
                <w:rFonts w:asciiTheme="majorBidi" w:hAnsiTheme="majorBidi" w:cstheme="majorBidi" w:hint="cs"/>
                <w:bCs/>
                <w:sz w:val="26"/>
                <w:szCs w:val="26"/>
              </w:rPr>
              <w:t>985</w:t>
            </w:r>
          </w:p>
        </w:tc>
        <w:tc>
          <w:tcPr>
            <w:tcW w:w="270" w:type="dxa"/>
          </w:tcPr>
          <w:p w14:paraId="120321D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D35253F" w14:textId="113D954A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435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040</w:t>
            </w:r>
          </w:p>
        </w:tc>
      </w:tr>
      <w:tr w:rsidR="00527BEF" w:rsidRPr="00D87B1A" w14:paraId="7BCC4BD2" w14:textId="77777777" w:rsidTr="00C923DA">
        <w:tc>
          <w:tcPr>
            <w:tcW w:w="2340" w:type="dxa"/>
            <w:shd w:val="clear" w:color="auto" w:fill="auto"/>
          </w:tcPr>
          <w:p w14:paraId="02F8D1E8" w14:textId="50B1D58F" w:rsidR="00527BEF" w:rsidRPr="00D47FE8" w:rsidRDefault="009C0F09" w:rsidP="00581E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527B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527BEF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527B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1E996DE7" w14:textId="77777777" w:rsidR="00527BEF" w:rsidRPr="00DE50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19E85F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F470DC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F9A7492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376FE45" w14:textId="77777777" w:rsidR="00527BEF" w:rsidRPr="00DE50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705995F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CD9B876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78676BD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527BEF" w:rsidRPr="00DE503E" w:rsidRDefault="00527BEF" w:rsidP="00D42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A4B7D7" w14:textId="77777777" w:rsidR="00527BEF" w:rsidRPr="00DE50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527BEF" w:rsidRPr="00DE503E" w:rsidRDefault="00527BEF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DE503E" w:rsidRPr="00D87B1A" w14:paraId="6ADAA3C0" w14:textId="77777777" w:rsidTr="00C923DA">
        <w:tc>
          <w:tcPr>
            <w:tcW w:w="2340" w:type="dxa"/>
            <w:shd w:val="clear" w:color="auto" w:fill="auto"/>
          </w:tcPr>
          <w:p w14:paraId="6785A8F4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0DAF879D" w14:textId="67017F39" w:rsidR="00DE503E" w:rsidRPr="00466FCC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2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367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196</w:t>
            </w:r>
          </w:p>
        </w:tc>
        <w:tc>
          <w:tcPr>
            <w:tcW w:w="270" w:type="dxa"/>
          </w:tcPr>
          <w:p w14:paraId="21F245E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66FE39D" w14:textId="174ABDD7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657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442BE7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6D7BE92E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5AD802C" w14:textId="5C2A4675" w:rsidR="00DE503E" w:rsidRPr="00466FCC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621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963</w:t>
            </w:r>
          </w:p>
        </w:tc>
        <w:tc>
          <w:tcPr>
            <w:tcW w:w="270" w:type="dxa"/>
          </w:tcPr>
          <w:p w14:paraId="2C1AF892" w14:textId="77777777" w:rsidR="00DE503E" w:rsidRPr="00466FCC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BEB1B0" w14:textId="6FE365A0" w:rsidR="00DE503E" w:rsidRPr="00DE503E" w:rsidRDefault="00A42740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543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727</w:t>
            </w:r>
          </w:p>
        </w:tc>
        <w:tc>
          <w:tcPr>
            <w:tcW w:w="270" w:type="dxa"/>
          </w:tcPr>
          <w:p w14:paraId="2BB36CB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1D5DFEF9" w14:textId="44E6C0BE" w:rsidR="00DE503E" w:rsidRPr="00DE503E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2</w:t>
            </w:r>
            <w:r w:rsidR="006912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989</w:t>
            </w:r>
            <w:r w:rsidR="006912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159</w:t>
            </w:r>
          </w:p>
        </w:tc>
        <w:tc>
          <w:tcPr>
            <w:tcW w:w="270" w:type="dxa"/>
          </w:tcPr>
          <w:p w14:paraId="3A0B582B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0424EEC" w14:textId="1EEFD0EA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200</w:t>
            </w:r>
            <w:r w:rsid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442BE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DE503E" w:rsidRPr="00D87B1A" w14:paraId="6ECB22C1" w14:textId="77777777" w:rsidTr="00C923DA">
        <w:tc>
          <w:tcPr>
            <w:tcW w:w="2340" w:type="dxa"/>
            <w:shd w:val="clear" w:color="auto" w:fill="auto"/>
          </w:tcPr>
          <w:p w14:paraId="60C8EBCB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170AAC15" w14:textId="02B01B81" w:rsidR="00DE503E" w:rsidRPr="00DE503E" w:rsidRDefault="00297BC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F78533C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161DE1B7" w14:textId="6D3B9C62" w:rsidR="00DE503E" w:rsidRPr="00DE503E" w:rsidRDefault="00DE503E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368F6CF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3CD1280F" w14:textId="391BD910" w:rsidR="00DE503E" w:rsidRPr="00DE503E" w:rsidRDefault="00297BC3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FA9E84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2FA00A57" w14:textId="22EB3B49" w:rsidR="00DE503E" w:rsidRPr="00DE503E" w:rsidRDefault="00DE503E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left="-108" w:right="-108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DE503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9B9840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0A9A8B" w14:textId="55F0A545" w:rsidR="00DE503E" w:rsidRPr="00466FCC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303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424</w:t>
            </w:r>
          </w:p>
        </w:tc>
        <w:tc>
          <w:tcPr>
            <w:tcW w:w="270" w:type="dxa"/>
          </w:tcPr>
          <w:p w14:paraId="2AD7A17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59F2FA" w14:textId="033229ED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463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808</w:t>
            </w:r>
          </w:p>
        </w:tc>
      </w:tr>
      <w:tr w:rsidR="00DE503E" w:rsidRPr="00D87B1A" w14:paraId="047A9C31" w14:textId="77777777" w:rsidTr="00C923DA">
        <w:tc>
          <w:tcPr>
            <w:tcW w:w="2340" w:type="dxa"/>
            <w:shd w:val="clear" w:color="auto" w:fill="auto"/>
          </w:tcPr>
          <w:p w14:paraId="02014053" w14:textId="77777777" w:rsidR="00DE503E" w:rsidRPr="00D47FE8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050D6D8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6F2F5817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065353D9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45C46CF2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1B9453D6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2460FD01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37D6D50C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47B8045A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8BC61C" w14:textId="51380F39" w:rsidR="00DE503E" w:rsidRPr="00466FCC" w:rsidRDefault="00557BF3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3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292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583</w:t>
            </w:r>
          </w:p>
        </w:tc>
        <w:tc>
          <w:tcPr>
            <w:tcW w:w="270" w:type="dxa"/>
          </w:tcPr>
          <w:p w14:paraId="023C2313" w14:textId="77777777" w:rsidR="00DE503E" w:rsidRP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81A4FF7" w14:textId="1E934F5C" w:rsidR="00DE503E" w:rsidRPr="00DE503E" w:rsidRDefault="00A42740" w:rsidP="00C92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03E" w:rsidRPr="00DE503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664</w:t>
            </w:r>
            <w:r w:rsid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64</w:t>
            </w:r>
            <w:r w:rsidR="00442BE7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DE503E" w:rsidRPr="00D87B1A" w14:paraId="4EFC4668" w14:textId="77777777" w:rsidTr="00F5286D">
        <w:tc>
          <w:tcPr>
            <w:tcW w:w="2340" w:type="dxa"/>
            <w:shd w:val="clear" w:color="auto" w:fill="auto"/>
          </w:tcPr>
          <w:p w14:paraId="288D24A5" w14:textId="6437DED3" w:rsidR="00DE503E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990" w:type="dxa"/>
          </w:tcPr>
          <w:p w14:paraId="49C39F50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70C3A3F0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1C753343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573C5B98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4192B048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3381A0BC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F001954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11D85481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32E9A0D" w14:textId="77777777" w:rsidR="00DE503E" w:rsidRPr="00CC0447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  <w:tc>
          <w:tcPr>
            <w:tcW w:w="270" w:type="dxa"/>
          </w:tcPr>
          <w:p w14:paraId="1DD8BF9D" w14:textId="77777777" w:rsidR="00DE503E" w:rsidRPr="00BC04A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F3BAA2D" w14:textId="77777777" w:rsidR="00DE503E" w:rsidRPr="00CC0447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</w:pPr>
          </w:p>
        </w:tc>
      </w:tr>
      <w:tr w:rsidR="00032CAB" w:rsidRPr="00D87B1A" w14:paraId="59288708" w14:textId="77777777" w:rsidTr="00F5286D">
        <w:tc>
          <w:tcPr>
            <w:tcW w:w="2340" w:type="dxa"/>
            <w:shd w:val="clear" w:color="auto" w:fill="auto"/>
          </w:tcPr>
          <w:p w14:paraId="212308A4" w14:textId="79DC414E" w:rsid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990" w:type="dxa"/>
          </w:tcPr>
          <w:p w14:paraId="580F3D70" w14:textId="40F5FB8B" w:rsidR="00032CAB" w:rsidRPr="00466FCC" w:rsidRDefault="00557BF3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304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315</w:t>
            </w:r>
          </w:p>
        </w:tc>
        <w:tc>
          <w:tcPr>
            <w:tcW w:w="270" w:type="dxa"/>
          </w:tcPr>
          <w:p w14:paraId="5BB4E4ED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45BF3FE0" w14:textId="29971AC5" w:rsidR="00032CAB" w:rsidRPr="00032CAB" w:rsidRDefault="00A42740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270" w:type="dxa"/>
          </w:tcPr>
          <w:p w14:paraId="55023DCE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5209E1F9" w14:textId="3AB3B622" w:rsidR="00032CAB" w:rsidRPr="00466FCC" w:rsidRDefault="00557BF3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1</w:t>
            </w:r>
            <w:r w:rsidR="0069125F" w:rsidRPr="00466FCC">
              <w:rPr>
                <w:rFonts w:asciiTheme="majorBidi" w:hAnsiTheme="majorBidi" w:cstheme="majorBidi" w:hint="cs"/>
                <w:bCs/>
                <w:sz w:val="26"/>
                <w:szCs w:val="26"/>
                <w:cs/>
              </w:rPr>
              <w:t>,</w:t>
            </w:r>
            <w:r w:rsidRPr="00466FCC">
              <w:rPr>
                <w:rFonts w:asciiTheme="majorBidi" w:hAnsiTheme="majorBidi" w:cstheme="majorBidi" w:hint="cs"/>
                <w:bCs/>
                <w:sz w:val="26"/>
                <w:szCs w:val="26"/>
              </w:rPr>
              <w:t>055</w:t>
            </w:r>
          </w:p>
        </w:tc>
        <w:tc>
          <w:tcPr>
            <w:tcW w:w="270" w:type="dxa"/>
          </w:tcPr>
          <w:p w14:paraId="602EFB00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601E46" w14:textId="5687CC52" w:rsidR="00032CAB" w:rsidRPr="00032CAB" w:rsidRDefault="00032CAB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032CA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3760CCA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58569" w14:textId="53E315FB" w:rsidR="00032CAB" w:rsidRPr="00032CAB" w:rsidRDefault="00557BF3" w:rsidP="008B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305</w:t>
            </w:r>
            <w:r w:rsidR="006912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370</w:t>
            </w:r>
          </w:p>
        </w:tc>
        <w:tc>
          <w:tcPr>
            <w:tcW w:w="270" w:type="dxa"/>
          </w:tcPr>
          <w:p w14:paraId="046BF9CB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D5AA2E9" w14:textId="33511EBE" w:rsidR="00032CAB" w:rsidRPr="00032CAB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315</w:t>
            </w:r>
            <w:r w:rsidR="00032CAB" w:rsidRPr="00032CA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</w:tr>
      <w:tr w:rsidR="00032CAB" w:rsidRPr="00D87B1A" w14:paraId="6527980E" w14:textId="77777777" w:rsidTr="00F5286D">
        <w:tc>
          <w:tcPr>
            <w:tcW w:w="2340" w:type="dxa"/>
            <w:shd w:val="clear" w:color="auto" w:fill="auto"/>
          </w:tcPr>
          <w:p w14:paraId="2EA0A42F" w14:textId="11C2344A" w:rsid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990" w:type="dxa"/>
          </w:tcPr>
          <w:p w14:paraId="63C7685A" w14:textId="713A865B" w:rsidR="00032CAB" w:rsidRPr="00032CAB" w:rsidRDefault="00812335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FB3742" w14:textId="104C3343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0783D4C5" w14:textId="6D413E87" w:rsidR="00032CAB" w:rsidRPr="00032CAB" w:rsidRDefault="00812335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862B5B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213A3F31" w14:textId="7B08A96A" w:rsidR="00032CAB" w:rsidRPr="00032CAB" w:rsidRDefault="00812335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96FB50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3414F7" w14:textId="165848C3" w:rsidR="00032CAB" w:rsidRPr="00032CAB" w:rsidRDefault="00812335" w:rsidP="00AE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A150699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3AADE44" w14:textId="784042BE" w:rsidR="00032CAB" w:rsidRPr="00032CAB" w:rsidRDefault="00557BF3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24</w:t>
            </w:r>
            <w:r w:rsidR="006912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295</w:t>
            </w:r>
          </w:p>
        </w:tc>
        <w:tc>
          <w:tcPr>
            <w:tcW w:w="270" w:type="dxa"/>
          </w:tcPr>
          <w:p w14:paraId="5D1DC9DE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AD62A74" w14:textId="7F6925D1" w:rsidR="00032CAB" w:rsidRPr="00032CAB" w:rsidRDefault="003134A1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507F9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060</w:t>
            </w:r>
          </w:p>
        </w:tc>
      </w:tr>
      <w:tr w:rsidR="00032CAB" w:rsidRPr="00D87B1A" w14:paraId="53C7CB07" w14:textId="77777777" w:rsidTr="00F5286D">
        <w:tc>
          <w:tcPr>
            <w:tcW w:w="2340" w:type="dxa"/>
            <w:shd w:val="clear" w:color="auto" w:fill="auto"/>
          </w:tcPr>
          <w:p w14:paraId="7567E935" w14:textId="57B8B656" w:rsidR="00032CAB" w:rsidRPr="00D47FE8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</w:tcPr>
          <w:p w14:paraId="2E6A9675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4A1AD840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6EF9D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7082FDC6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</w:tcPr>
          <w:p w14:paraId="6C4E876C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1BAE19C5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080" w:type="dxa"/>
          </w:tcPr>
          <w:p w14:paraId="011F64D3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</w:tcPr>
          <w:p w14:paraId="2C6BA65B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8D9B146" w14:textId="3A6148C8" w:rsidR="00032CAB" w:rsidRPr="00032CAB" w:rsidRDefault="00557BF3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329</w:t>
            </w:r>
            <w:r w:rsidR="0069125F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</w:rPr>
              <w:t>665</w:t>
            </w:r>
          </w:p>
        </w:tc>
        <w:tc>
          <w:tcPr>
            <w:tcW w:w="270" w:type="dxa"/>
          </w:tcPr>
          <w:p w14:paraId="1272A2F6" w14:textId="77777777" w:rsidR="00032CAB" w:rsidRPr="00032CAB" w:rsidRDefault="00032CAB" w:rsidP="00032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E26EF7" w14:textId="168B01FA" w:rsidR="00032CAB" w:rsidRPr="00032CAB" w:rsidRDefault="003134A1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326</w:t>
            </w:r>
            <w:r w:rsidR="00507F9B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3134A1">
              <w:rPr>
                <w:rFonts w:asciiTheme="majorBidi" w:hAnsiTheme="majorBidi" w:cstheme="majorBidi" w:hint="cs"/>
                <w:sz w:val="26"/>
                <w:szCs w:val="26"/>
              </w:rPr>
              <w:t>268</w:t>
            </w:r>
          </w:p>
        </w:tc>
      </w:tr>
      <w:tr w:rsidR="00DE503E" w:rsidRPr="00D87B1A" w14:paraId="448E8D91" w14:textId="77777777" w:rsidTr="00F5286D">
        <w:tc>
          <w:tcPr>
            <w:tcW w:w="3330" w:type="dxa"/>
            <w:gridSpan w:val="2"/>
            <w:shd w:val="clear" w:color="auto" w:fill="auto"/>
          </w:tcPr>
          <w:p w14:paraId="0C8E552B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51133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สินทรัพย์อื่นไม่สามารถ</w:t>
            </w:r>
          </w:p>
          <w:p w14:paraId="6EC6A5AA" w14:textId="056B9DB8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/>
              <w:rPr>
                <w:rFonts w:asciiTheme="majorBidi" w:hAnsiTheme="majorBidi" w:cstheme="majorBidi"/>
                <w:sz w:val="26"/>
                <w:szCs w:val="26"/>
              </w:rPr>
            </w:pPr>
            <w:r w:rsidRPr="00511333">
              <w:rPr>
                <w:rFonts w:asciiTheme="majorBidi" w:hAnsiTheme="majorBidi" w:cstheme="majorBidi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270" w:type="dxa"/>
            <w:shd w:val="clear" w:color="auto" w:fill="auto"/>
          </w:tcPr>
          <w:p w14:paraId="55CE6EDB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B7FAA63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BB88836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4E36FE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0A06AAB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8E509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E7459E" w14:textId="77777777" w:rsidR="00DE503E" w:rsidRPr="0051133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677FB" w14:textId="202B18D2" w:rsidR="00DE503E" w:rsidRPr="007220B8" w:rsidRDefault="00497393" w:rsidP="0029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/>
              <w:rPr>
                <w:rFonts w:asciiTheme="majorBidi" w:hAnsiTheme="majorBidi" w:cstheme="majorBidi"/>
                <w:sz w:val="26"/>
                <w:szCs w:val="26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</w:rPr>
              <w:t>3</w:t>
            </w:r>
            <w:r w:rsidR="0011370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</w:rPr>
              <w:t>781</w:t>
            </w:r>
            <w:r w:rsidR="0011370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</w:rPr>
              <w:t>442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915B581" w14:textId="77777777" w:rsidR="00DE503E" w:rsidRPr="00511333" w:rsidRDefault="00DE503E" w:rsidP="00297B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E10BCD" w14:textId="158CD462" w:rsidR="00DE503E" w:rsidRPr="00511333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E503E" w:rsidRP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11</w:t>
            </w:r>
            <w:r w:rsidR="00DE503E" w:rsidRPr="0051133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3134A1" w:rsidRPr="003134A1">
              <w:rPr>
                <w:rFonts w:asciiTheme="majorBidi" w:hAnsiTheme="majorBidi" w:cstheme="majorBidi" w:hint="cs"/>
                <w:sz w:val="26"/>
                <w:szCs w:val="26"/>
              </w:rPr>
              <w:t>68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</w:rPr>
              <w:t>6</w:t>
            </w:r>
          </w:p>
        </w:tc>
      </w:tr>
      <w:tr w:rsidR="00DE503E" w:rsidRPr="00297BC3" w14:paraId="01EF7810" w14:textId="77777777" w:rsidTr="00F5286D">
        <w:trPr>
          <w:trHeight w:val="379"/>
        </w:trPr>
        <w:tc>
          <w:tcPr>
            <w:tcW w:w="2340" w:type="dxa"/>
          </w:tcPr>
          <w:p w14:paraId="2BD9C234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97BC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990" w:type="dxa"/>
          </w:tcPr>
          <w:p w14:paraId="5BFC0627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E84E806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BC6108F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8762AD1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8559147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B34CA6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3A905FCF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FB86A6E" w14:textId="77777777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70D7DCD1" w14:textId="7E41FCCB" w:rsidR="00DE503E" w:rsidRPr="00297BC3" w:rsidRDefault="00497393" w:rsidP="00507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9</w:t>
            </w:r>
            <w:r w:rsidR="001137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683</w:t>
            </w:r>
            <w:r w:rsidR="0011370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,</w:t>
            </w:r>
            <w:r w:rsidRPr="00497393">
              <w:rPr>
                <w:rFonts w:asciiTheme="majorBidi" w:hAnsiTheme="majorBidi" w:cstheme="majorBidi" w:hint="cs"/>
                <w:b/>
                <w:bCs/>
                <w:sz w:val="26"/>
                <w:szCs w:val="26"/>
              </w:rPr>
              <w:t>039</w:t>
            </w:r>
          </w:p>
        </w:tc>
        <w:tc>
          <w:tcPr>
            <w:tcW w:w="270" w:type="dxa"/>
          </w:tcPr>
          <w:p w14:paraId="243F3C7B" w14:textId="4D39F1D1" w:rsidR="00DE503E" w:rsidRPr="00297BC3" w:rsidRDefault="00DE503E" w:rsidP="00DE50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9000C95" w14:textId="5927D840" w:rsidR="00DE503E" w:rsidRPr="00297BC3" w:rsidRDefault="00A42740" w:rsidP="003D4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</w:t>
            </w:r>
            <w:r w:rsidR="00DE503E" w:rsidRPr="00297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269</w:t>
            </w:r>
            <w:r w:rsidR="00DE503E" w:rsidRPr="00297BC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407</w:t>
            </w:r>
          </w:p>
        </w:tc>
      </w:tr>
    </w:tbl>
    <w:p w14:paraId="6D54E199" w14:textId="77777777" w:rsidR="00522DFC" w:rsidRPr="00955FB7" w:rsidRDefault="00522DFC" w:rsidP="00522D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398ED6AF" w14:textId="7D643539" w:rsidR="00C7183F" w:rsidRPr="00947532" w:rsidRDefault="007A1D0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snapToGrid w:val="0"/>
          <w:sz w:val="30"/>
          <w:szCs w:val="30"/>
          <w:lang w:eastAsia="th-TH"/>
        </w:rPr>
        <w:br w:type="page"/>
      </w:r>
      <w:r w:rsidR="00C7183F"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423DCCB" w14:textId="77777777" w:rsidR="00B85CAE" w:rsidRPr="00955FB7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37CEB787" w14:textId="756238A4"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7D5D0A54" w14:textId="77777777" w:rsidR="00B85CAE" w:rsidRPr="00955FB7" w:rsidRDefault="00B85CAE" w:rsidP="0014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exact"/>
        <w:ind w:firstLine="540"/>
        <w:rPr>
          <w:rFonts w:ascii="Angsana New" w:hAnsi="Angsana New"/>
          <w:sz w:val="30"/>
          <w:szCs w:val="30"/>
        </w:rPr>
      </w:pPr>
    </w:p>
    <w:p w14:paraId="01021C04" w14:textId="274A80FF" w:rsidR="005A4926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288EAFAC" w14:textId="70437905" w:rsidR="00265538" w:rsidRPr="00955FB7" w:rsidRDefault="00265538" w:rsidP="00144D7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60" w:lineRule="exact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7055F446" w14:textId="09814730" w:rsidR="00C7183F" w:rsidRPr="00947532" w:rsidRDefault="00BF28E7" w:rsidP="002A2C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การจำแนกรายได้</w:t>
      </w:r>
    </w:p>
    <w:p w14:paraId="37C96689" w14:textId="77777777" w:rsidR="0086258D" w:rsidRPr="00955FB7" w:rsidRDefault="0086258D" w:rsidP="002A2CCF">
      <w:pPr>
        <w:tabs>
          <w:tab w:val="left" w:pos="540"/>
        </w:tabs>
        <w:spacing w:line="260" w:lineRule="exact"/>
        <w:ind w:left="-90"/>
        <w:jc w:val="thaiDistribute"/>
        <w:rPr>
          <w:rFonts w:ascii="Angsana New" w:hAnsi="Angsana New"/>
          <w:sz w:val="30"/>
          <w:szCs w:val="30"/>
        </w:rPr>
      </w:pPr>
    </w:p>
    <w:p w14:paraId="46E181F5" w14:textId="122F3322" w:rsidR="0086258D" w:rsidRPr="0086258D" w:rsidRDefault="0086258D" w:rsidP="00C653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86258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ตารางต่อไปนี้แสดงข้อมูลรายได้ที่ถูกจำแนกตามส่วนงานภูมิศาสตร์หลัก ประเภทของผลิตภัณฑ์หลัก และจังหวะเวลาในการรับรู้รายได้</w:t>
      </w:r>
    </w:p>
    <w:p w14:paraId="09596E1A" w14:textId="6FB4927A" w:rsidR="0049157E" w:rsidRDefault="0049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144D7A" w:rsidRPr="005A0665" w14:paraId="47738B56" w14:textId="77777777" w:rsidTr="00BB0745">
        <w:tc>
          <w:tcPr>
            <w:tcW w:w="2250" w:type="dxa"/>
          </w:tcPr>
          <w:p w14:paraId="19839407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901DC77" w14:textId="68504CAB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44D7A" w:rsidRPr="005A0665" w14:paraId="1E735921" w14:textId="77777777" w:rsidTr="00BB0745">
        <w:tc>
          <w:tcPr>
            <w:tcW w:w="2250" w:type="dxa"/>
          </w:tcPr>
          <w:p w14:paraId="58AF2F4B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40" w:type="dxa"/>
            <w:gridSpan w:val="3"/>
          </w:tcPr>
          <w:p w14:paraId="53B62BE2" w14:textId="29B8E0E4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0EBE5C90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37F1C386" w14:textId="3A30314D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="00A42740"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0E6C2E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3FCFB58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55FB7" w:rsidRPr="005A0665" w14:paraId="307174C8" w14:textId="77777777" w:rsidTr="00BB0745">
        <w:tc>
          <w:tcPr>
            <w:tcW w:w="2250" w:type="dxa"/>
          </w:tcPr>
          <w:p w14:paraId="4A2F081A" w14:textId="415537B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="00A42740"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9125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0956A15E" w14:textId="6A94AFEF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5B795768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91B1CD4" w14:textId="3FF3EFE3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002DC803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775ECA24" w14:textId="0F5D4B64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7" w:type="dxa"/>
          </w:tcPr>
          <w:p w14:paraId="0A7DC9FC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6BA70A3" w14:textId="75B667CC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7FD783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87B7C35" w14:textId="6136B3AB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2" w:type="dxa"/>
          </w:tcPr>
          <w:p w14:paraId="0458B8E7" w14:textId="77777777" w:rsidR="00955FB7" w:rsidRPr="005D0C72" w:rsidRDefault="00955FB7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ABA1982" w14:textId="7573FE69" w:rsidR="00955FB7" w:rsidRPr="005D0C72" w:rsidRDefault="00A42740" w:rsidP="00955F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144D7A" w:rsidRPr="008B788B" w14:paraId="7F6EBD6A" w14:textId="77777777" w:rsidTr="00BB0745">
        <w:tc>
          <w:tcPr>
            <w:tcW w:w="2250" w:type="dxa"/>
          </w:tcPr>
          <w:p w14:paraId="1E3131F9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6056DD2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44D7A" w:rsidRPr="005A0665" w14:paraId="528269C8" w14:textId="77777777" w:rsidTr="00BB0745">
        <w:tc>
          <w:tcPr>
            <w:tcW w:w="2250" w:type="dxa"/>
          </w:tcPr>
          <w:p w14:paraId="566577B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0DAE1953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6B0E2BF7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19B9800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0F8D5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15070C5A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A718DAB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154C313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CC5D3C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219C84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67E5180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709800E" w14:textId="77777777" w:rsidR="00144D7A" w:rsidRPr="005D0C72" w:rsidRDefault="00144D7A" w:rsidP="00144D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47AB4" w:rsidRPr="005A0665" w14:paraId="0026E176" w14:textId="77777777" w:rsidTr="00557BF3">
        <w:tc>
          <w:tcPr>
            <w:tcW w:w="2250" w:type="dxa"/>
          </w:tcPr>
          <w:p w14:paraId="70210F8B" w14:textId="5012501A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bottom"/>
          </w:tcPr>
          <w:p w14:paraId="3F5E4B4C" w14:textId="1DC6CDEF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760,36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  <w:tc>
          <w:tcPr>
            <w:tcW w:w="252" w:type="dxa"/>
            <w:vAlign w:val="bottom"/>
          </w:tcPr>
          <w:p w14:paraId="1F7B6992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C8DBA0A" w14:textId="62F0B4CC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1,138,766</w:t>
            </w:r>
          </w:p>
        </w:tc>
        <w:tc>
          <w:tcPr>
            <w:tcW w:w="247" w:type="dxa"/>
            <w:vAlign w:val="bottom"/>
          </w:tcPr>
          <w:p w14:paraId="4426EDB8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47A8EC0" w14:textId="21075DBD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750,191</w:t>
            </w:r>
          </w:p>
        </w:tc>
        <w:tc>
          <w:tcPr>
            <w:tcW w:w="237" w:type="dxa"/>
            <w:vAlign w:val="bottom"/>
          </w:tcPr>
          <w:p w14:paraId="0CC32C9A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692C30C" w14:textId="48695B3F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964,240</w:t>
            </w:r>
          </w:p>
        </w:tc>
        <w:tc>
          <w:tcPr>
            <w:tcW w:w="270" w:type="dxa"/>
            <w:vAlign w:val="bottom"/>
          </w:tcPr>
          <w:p w14:paraId="3751788E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8AA738" w14:textId="6EDBE65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1,510,55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62" w:type="dxa"/>
            <w:vAlign w:val="bottom"/>
          </w:tcPr>
          <w:p w14:paraId="213DDBB3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5D221906" w14:textId="7D5055EE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2,103,006</w:t>
            </w:r>
          </w:p>
        </w:tc>
      </w:tr>
      <w:tr w:rsidR="00960685" w:rsidRPr="005A0665" w14:paraId="240C0AE8" w14:textId="77777777" w:rsidTr="00960685">
        <w:tc>
          <w:tcPr>
            <w:tcW w:w="2250" w:type="dxa"/>
          </w:tcPr>
          <w:p w14:paraId="1FC769CF" w14:textId="77777777" w:rsidR="00960685" w:rsidRPr="005D0C7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bottom"/>
          </w:tcPr>
          <w:p w14:paraId="4032FB6C" w14:textId="77777777" w:rsidR="00960685" w:rsidRPr="00347AB4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25,876</w:t>
            </w:r>
          </w:p>
        </w:tc>
        <w:tc>
          <w:tcPr>
            <w:tcW w:w="252" w:type="dxa"/>
            <w:vAlign w:val="bottom"/>
          </w:tcPr>
          <w:p w14:paraId="7EE4342C" w14:textId="77777777" w:rsidR="00960685" w:rsidRPr="00347AB4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3B2894D" w14:textId="77777777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17,329</w:t>
            </w:r>
          </w:p>
        </w:tc>
        <w:tc>
          <w:tcPr>
            <w:tcW w:w="247" w:type="dxa"/>
            <w:vAlign w:val="bottom"/>
          </w:tcPr>
          <w:p w14:paraId="434A18A1" w14:textId="77777777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C9FA12C" w14:textId="77777777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7" w:type="dxa"/>
            <w:vAlign w:val="bottom"/>
          </w:tcPr>
          <w:p w14:paraId="62F6CFCD" w14:textId="77777777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18EDBDE" w14:textId="5A221925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85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bottom"/>
          </w:tcPr>
          <w:p w14:paraId="509598CE" w14:textId="77777777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61409C7" w14:textId="77777777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25,948</w:t>
            </w:r>
          </w:p>
        </w:tc>
        <w:tc>
          <w:tcPr>
            <w:tcW w:w="262" w:type="dxa"/>
            <w:vAlign w:val="bottom"/>
          </w:tcPr>
          <w:p w14:paraId="19C7E333" w14:textId="77777777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2463CF14" w14:textId="6FD44728" w:rsidR="00960685" w:rsidRPr="00113703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18,18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</w:tr>
      <w:tr w:rsidR="00347AB4" w:rsidRPr="005A0665" w14:paraId="75CD5132" w14:textId="77777777" w:rsidTr="00557BF3">
        <w:trPr>
          <w:trHeight w:hRule="exact" w:val="360"/>
        </w:trPr>
        <w:tc>
          <w:tcPr>
            <w:tcW w:w="2250" w:type="dxa"/>
          </w:tcPr>
          <w:p w14:paraId="6EA41D05" w14:textId="644DBC0A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bottom"/>
          </w:tcPr>
          <w:p w14:paraId="28FA28A7" w14:textId="0568A74C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18,054</w:t>
            </w:r>
          </w:p>
        </w:tc>
        <w:tc>
          <w:tcPr>
            <w:tcW w:w="252" w:type="dxa"/>
            <w:vAlign w:val="bottom"/>
          </w:tcPr>
          <w:p w14:paraId="1FF65CD2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953A913" w14:textId="2FF9A00B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28,141</w:t>
            </w:r>
          </w:p>
        </w:tc>
        <w:tc>
          <w:tcPr>
            <w:tcW w:w="247" w:type="dxa"/>
            <w:vAlign w:val="bottom"/>
          </w:tcPr>
          <w:p w14:paraId="298A0E01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3047F682" w14:textId="7DDB1C5D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3C8B144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554567F3" w14:textId="21CA4043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2,16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70" w:type="dxa"/>
            <w:vAlign w:val="bottom"/>
          </w:tcPr>
          <w:p w14:paraId="62B1C4D8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8D97E11" w14:textId="01D61334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18,054</w:t>
            </w:r>
          </w:p>
        </w:tc>
        <w:tc>
          <w:tcPr>
            <w:tcW w:w="262" w:type="dxa"/>
            <w:vAlign w:val="bottom"/>
          </w:tcPr>
          <w:p w14:paraId="2AC625B9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0EA1F1FE" w14:textId="3E98688C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30,30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</w:p>
        </w:tc>
      </w:tr>
      <w:tr w:rsidR="00347AB4" w:rsidRPr="005A0665" w14:paraId="0E570F4B" w14:textId="77777777" w:rsidTr="00557BF3">
        <w:tc>
          <w:tcPr>
            <w:tcW w:w="2250" w:type="dxa"/>
          </w:tcPr>
          <w:p w14:paraId="4E933D66" w14:textId="777C8451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bottom"/>
          </w:tcPr>
          <w:p w14:paraId="01A74022" w14:textId="4C062EF2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17,68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52" w:type="dxa"/>
            <w:vAlign w:val="bottom"/>
          </w:tcPr>
          <w:p w14:paraId="0854162C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E343D8" w14:textId="1CD8B576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16,445</w:t>
            </w:r>
          </w:p>
        </w:tc>
        <w:tc>
          <w:tcPr>
            <w:tcW w:w="247" w:type="dxa"/>
            <w:vAlign w:val="bottom"/>
          </w:tcPr>
          <w:p w14:paraId="55AE7ABD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1A78EE0" w14:textId="40381E06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3420D9E1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6B53508C" w14:textId="55707325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645F375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499BF38" w14:textId="274834C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17,68</w:t>
            </w:r>
            <w:r w:rsidR="002B06E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262" w:type="dxa"/>
            <w:vAlign w:val="bottom"/>
          </w:tcPr>
          <w:p w14:paraId="4949C0F4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2D7C22FD" w14:textId="67B591E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16,445</w:t>
            </w:r>
          </w:p>
        </w:tc>
      </w:tr>
      <w:tr w:rsidR="00347AB4" w:rsidRPr="005A0665" w14:paraId="1568C381" w14:textId="77777777" w:rsidTr="00557BF3">
        <w:tc>
          <w:tcPr>
            <w:tcW w:w="2250" w:type="dxa"/>
          </w:tcPr>
          <w:p w14:paraId="716FD237" w14:textId="123551FE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2D2948">
              <w:rPr>
                <w:rFonts w:ascii="Angsana New" w:hAnsi="Angsana New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bottom"/>
          </w:tcPr>
          <w:p w14:paraId="69E07706" w14:textId="00A97454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3,024</w:t>
            </w:r>
          </w:p>
        </w:tc>
        <w:tc>
          <w:tcPr>
            <w:tcW w:w="252" w:type="dxa"/>
            <w:vAlign w:val="bottom"/>
          </w:tcPr>
          <w:p w14:paraId="63430282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CC4338F" w14:textId="1D1695DF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</w:t>
            </w:r>
          </w:p>
        </w:tc>
        <w:tc>
          <w:tcPr>
            <w:tcW w:w="247" w:type="dxa"/>
            <w:vAlign w:val="bottom"/>
          </w:tcPr>
          <w:p w14:paraId="2DFAB1DE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5865EFA" w14:textId="5F5B37A8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EF661AF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1D0E2748" w14:textId="0B83D376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305AB2E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84DC20" w14:textId="55D9097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3,024</w:t>
            </w:r>
          </w:p>
        </w:tc>
        <w:tc>
          <w:tcPr>
            <w:tcW w:w="262" w:type="dxa"/>
            <w:vAlign w:val="bottom"/>
          </w:tcPr>
          <w:p w14:paraId="42FD9E5A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16B0BDA9" w14:textId="7B98E15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183</w:t>
            </w:r>
          </w:p>
        </w:tc>
      </w:tr>
      <w:tr w:rsidR="00347AB4" w:rsidRPr="004878AF" w14:paraId="0A96758B" w14:textId="77777777" w:rsidTr="00557BF3">
        <w:tc>
          <w:tcPr>
            <w:tcW w:w="2250" w:type="dxa"/>
          </w:tcPr>
          <w:p w14:paraId="6F20EDCC" w14:textId="77777777" w:rsidR="00347AB4" w:rsidRPr="004878AF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4FA551" w14:textId="57BC3605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824,999</w:t>
            </w:r>
          </w:p>
        </w:tc>
        <w:tc>
          <w:tcPr>
            <w:tcW w:w="252" w:type="dxa"/>
            <w:vAlign w:val="bottom"/>
          </w:tcPr>
          <w:p w14:paraId="5385F828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8DE74E" w14:textId="16417344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1,200,86</w:t>
            </w:r>
            <w:r w:rsidR="00557BF3"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14:paraId="3FEF6DD5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55DB1" w14:textId="43C1F8C4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750,263</w:t>
            </w:r>
          </w:p>
        </w:tc>
        <w:tc>
          <w:tcPr>
            <w:tcW w:w="237" w:type="dxa"/>
            <w:vAlign w:val="bottom"/>
          </w:tcPr>
          <w:p w14:paraId="68F83CEB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5F99C" w14:textId="680D7D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967,257</w:t>
            </w:r>
          </w:p>
        </w:tc>
        <w:tc>
          <w:tcPr>
            <w:tcW w:w="270" w:type="dxa"/>
            <w:vAlign w:val="bottom"/>
          </w:tcPr>
          <w:p w14:paraId="1585A147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88DED5" w14:textId="320F19A6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1,575,262</w:t>
            </w:r>
          </w:p>
        </w:tc>
        <w:tc>
          <w:tcPr>
            <w:tcW w:w="262" w:type="dxa"/>
            <w:vAlign w:val="bottom"/>
          </w:tcPr>
          <w:p w14:paraId="17D97A82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3D7AA3" w14:textId="2B3EA92D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2,168,12</w:t>
            </w:r>
            <w:r w:rsidR="00497393" w:rsidRPr="0049739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D32433" w:rsidRPr="005A0665" w14:paraId="7A8BEE63" w14:textId="77777777" w:rsidTr="00BB0745">
        <w:tc>
          <w:tcPr>
            <w:tcW w:w="2250" w:type="dxa"/>
          </w:tcPr>
          <w:p w14:paraId="4927FD0F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E23FEB2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65EEA8C3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0FCD203A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4B5A0D50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8BD9166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B7FE000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73C15A0E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A8C73E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4F06E9C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6D055C0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417682FD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RPr="005A0665" w14:paraId="492B7DD3" w14:textId="77777777" w:rsidTr="00BB0745">
        <w:tc>
          <w:tcPr>
            <w:tcW w:w="2250" w:type="dxa"/>
          </w:tcPr>
          <w:p w14:paraId="65453AEF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14:paraId="2BF2BD1D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1A4DD6A8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730ABB2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1379C23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D6DC7B4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679307D3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EA015C7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702AE4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2A3E21" w14:textId="77777777" w:rsidR="00D32433" w:rsidRPr="00113703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F9E2E8A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26C209A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47AB4" w14:paraId="6D5F24B3" w14:textId="77777777" w:rsidTr="00557BF3">
        <w:tc>
          <w:tcPr>
            <w:tcW w:w="2250" w:type="dxa"/>
            <w:shd w:val="clear" w:color="auto" w:fill="auto"/>
          </w:tcPr>
          <w:p w14:paraId="2486E53D" w14:textId="77777777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vAlign w:val="bottom"/>
          </w:tcPr>
          <w:p w14:paraId="661529FA" w14:textId="426643AF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798,717</w:t>
            </w:r>
          </w:p>
        </w:tc>
        <w:tc>
          <w:tcPr>
            <w:tcW w:w="252" w:type="dxa"/>
            <w:vAlign w:val="bottom"/>
          </w:tcPr>
          <w:p w14:paraId="54F84D56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4BBBD33" w14:textId="74E58F52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1,133,102</w:t>
            </w:r>
          </w:p>
        </w:tc>
        <w:tc>
          <w:tcPr>
            <w:tcW w:w="247" w:type="dxa"/>
            <w:vAlign w:val="bottom"/>
          </w:tcPr>
          <w:p w14:paraId="41562904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1704FFA" w14:textId="2B2715BC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6CB8F545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0EA654E6" w14:textId="59F4D74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13C6B6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7BAEEB5" w14:textId="79A70219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798,717</w:t>
            </w:r>
          </w:p>
        </w:tc>
        <w:tc>
          <w:tcPr>
            <w:tcW w:w="262" w:type="dxa"/>
            <w:vAlign w:val="bottom"/>
          </w:tcPr>
          <w:p w14:paraId="5964979A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0318E6E9" w14:textId="5D7822B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1,133,102</w:t>
            </w:r>
          </w:p>
        </w:tc>
      </w:tr>
      <w:tr w:rsidR="00347AB4" w:rsidRPr="00DC0D77" w14:paraId="20F14007" w14:textId="77777777" w:rsidTr="00557BF3">
        <w:tc>
          <w:tcPr>
            <w:tcW w:w="2250" w:type="dxa"/>
          </w:tcPr>
          <w:p w14:paraId="760FDFBC" w14:textId="77777777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  <w:vAlign w:val="bottom"/>
          </w:tcPr>
          <w:p w14:paraId="5A07380A" w14:textId="3A66C3DB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61FDC480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5F685FC7" w14:textId="54DE1F1B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422F4A1B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B3ACE78" w14:textId="6534AD10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714,388</w:t>
            </w:r>
          </w:p>
        </w:tc>
        <w:tc>
          <w:tcPr>
            <w:tcW w:w="237" w:type="dxa"/>
            <w:vAlign w:val="bottom"/>
          </w:tcPr>
          <w:p w14:paraId="0A0F9136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12428043" w14:textId="3A8D5E4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902,084</w:t>
            </w:r>
          </w:p>
        </w:tc>
        <w:tc>
          <w:tcPr>
            <w:tcW w:w="270" w:type="dxa"/>
            <w:vAlign w:val="bottom"/>
          </w:tcPr>
          <w:p w14:paraId="1C3F544C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491A5CD" w14:textId="4FE24654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714,388</w:t>
            </w:r>
          </w:p>
        </w:tc>
        <w:tc>
          <w:tcPr>
            <w:tcW w:w="262" w:type="dxa"/>
            <w:vAlign w:val="bottom"/>
          </w:tcPr>
          <w:p w14:paraId="22927A2C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6865B583" w14:textId="68A4B7D6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902,084</w:t>
            </w:r>
          </w:p>
        </w:tc>
      </w:tr>
      <w:tr w:rsidR="00347AB4" w:rsidRPr="005A0665" w14:paraId="39D29041" w14:textId="77777777" w:rsidTr="00557BF3">
        <w:tc>
          <w:tcPr>
            <w:tcW w:w="2250" w:type="dxa"/>
          </w:tcPr>
          <w:p w14:paraId="6232136C" w14:textId="77777777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6200FFE" w14:textId="5847BA79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26,282</w:t>
            </w:r>
          </w:p>
        </w:tc>
        <w:tc>
          <w:tcPr>
            <w:tcW w:w="252" w:type="dxa"/>
            <w:vAlign w:val="bottom"/>
          </w:tcPr>
          <w:p w14:paraId="0712637C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77F4836" w14:textId="7C01CDDF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67,76</w:t>
            </w:r>
            <w:r w:rsidR="00497393" w:rsidRPr="0049739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2</w:t>
            </w:r>
          </w:p>
        </w:tc>
        <w:tc>
          <w:tcPr>
            <w:tcW w:w="247" w:type="dxa"/>
            <w:vAlign w:val="bottom"/>
          </w:tcPr>
          <w:p w14:paraId="19023A5A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5855668" w14:textId="1B9643F2" w:rsidR="00347AB4" w:rsidRPr="00113703" w:rsidRDefault="00557BF3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  <w:r w:rsidR="00347AB4" w:rsidRPr="00113703">
              <w:rPr>
                <w:rFonts w:asciiTheme="majorBidi" w:hAnsiTheme="majorBidi" w:cstheme="majorBidi" w:hint="cs"/>
                <w:sz w:val="26"/>
                <w:szCs w:val="26"/>
                <w:cs/>
              </w:rPr>
              <w:t>,</w:t>
            </w:r>
            <w:r w:rsidRPr="00113703">
              <w:rPr>
                <w:rFonts w:asciiTheme="majorBidi" w:hAnsiTheme="majorBidi" w:cstheme="majorBidi" w:hint="cs"/>
                <w:sz w:val="26"/>
                <w:szCs w:val="26"/>
              </w:rPr>
              <w:t>875</w:t>
            </w:r>
          </w:p>
        </w:tc>
        <w:tc>
          <w:tcPr>
            <w:tcW w:w="237" w:type="dxa"/>
            <w:vAlign w:val="bottom"/>
          </w:tcPr>
          <w:p w14:paraId="675080BC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667ABE7" w14:textId="555D235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65,173</w:t>
            </w:r>
          </w:p>
        </w:tc>
        <w:tc>
          <w:tcPr>
            <w:tcW w:w="270" w:type="dxa"/>
            <w:vAlign w:val="bottom"/>
          </w:tcPr>
          <w:p w14:paraId="223A7D35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22E40" w14:textId="5630FDB5" w:rsidR="00347AB4" w:rsidRPr="00113703" w:rsidRDefault="00557BF3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62</w:t>
            </w:r>
            <w:r w:rsidR="00347AB4" w:rsidRPr="0011370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,</w:t>
            </w:r>
            <w:r w:rsidRPr="0011370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157</w:t>
            </w:r>
          </w:p>
        </w:tc>
        <w:tc>
          <w:tcPr>
            <w:tcW w:w="262" w:type="dxa"/>
            <w:vAlign w:val="bottom"/>
          </w:tcPr>
          <w:p w14:paraId="5815187A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3C58E83F" w14:textId="4A6743F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132,93</w:t>
            </w:r>
            <w:r w:rsidR="00497393" w:rsidRPr="0049739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5</w:t>
            </w:r>
          </w:p>
        </w:tc>
      </w:tr>
      <w:tr w:rsidR="00347AB4" w:rsidRPr="004878AF" w14:paraId="4A504387" w14:textId="77777777" w:rsidTr="00557BF3">
        <w:tc>
          <w:tcPr>
            <w:tcW w:w="2250" w:type="dxa"/>
          </w:tcPr>
          <w:p w14:paraId="10622AD4" w14:textId="77777777" w:rsidR="00347AB4" w:rsidRPr="004878AF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11C210" w14:textId="1C752EC4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824,999</w:t>
            </w:r>
          </w:p>
        </w:tc>
        <w:tc>
          <w:tcPr>
            <w:tcW w:w="252" w:type="dxa"/>
            <w:vAlign w:val="bottom"/>
          </w:tcPr>
          <w:p w14:paraId="414E9862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8C6C2" w14:textId="458DDD38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1,200,86</w:t>
            </w:r>
            <w:r w:rsidR="00497393" w:rsidRPr="0049739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14:paraId="402DF48A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B39E9" w14:textId="0412198C" w:rsidR="00347AB4" w:rsidRPr="00113703" w:rsidRDefault="00557BF3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750</w:t>
            </w:r>
            <w:r w:rsidR="00347AB4"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263</w:t>
            </w:r>
          </w:p>
        </w:tc>
        <w:tc>
          <w:tcPr>
            <w:tcW w:w="237" w:type="dxa"/>
            <w:vAlign w:val="bottom"/>
          </w:tcPr>
          <w:p w14:paraId="4FB96913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00D80B" w14:textId="4C675005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967,257</w:t>
            </w:r>
          </w:p>
        </w:tc>
        <w:tc>
          <w:tcPr>
            <w:tcW w:w="270" w:type="dxa"/>
            <w:vAlign w:val="bottom"/>
          </w:tcPr>
          <w:p w14:paraId="166CE52E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A0DE9D" w14:textId="2B72D050" w:rsidR="00347AB4" w:rsidRPr="00113703" w:rsidRDefault="00557BF3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</w:t>
            </w:r>
            <w:r w:rsidR="00347AB4"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575</w:t>
            </w:r>
            <w:r w:rsidR="00347AB4"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,</w:t>
            </w:r>
            <w:r w:rsidRPr="0011370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262</w:t>
            </w:r>
          </w:p>
        </w:tc>
        <w:tc>
          <w:tcPr>
            <w:tcW w:w="262" w:type="dxa"/>
            <w:vAlign w:val="bottom"/>
          </w:tcPr>
          <w:p w14:paraId="3889231F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5404C" w14:textId="25641E04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2,168,12</w:t>
            </w:r>
            <w:r w:rsidR="00497393" w:rsidRPr="0049739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  <w:tr w:rsidR="00D32433" w:rsidRPr="005A0665" w14:paraId="69674336" w14:textId="77777777" w:rsidTr="00BB0745">
        <w:tc>
          <w:tcPr>
            <w:tcW w:w="2250" w:type="dxa"/>
          </w:tcPr>
          <w:p w14:paraId="2FEB8213" w14:textId="77777777" w:rsidR="00D32433" w:rsidRPr="005D0C72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8E9DCB4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3EC4E25F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222D2F74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A823FEB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31DAFEDA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396FBAED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0E62E5C0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4AD74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4EDF2E" w14:textId="77777777" w:rsidR="00D32433" w:rsidRPr="00113703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BD4CFB7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1E316E75" w14:textId="77777777" w:rsidR="00D32433" w:rsidRPr="00113703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32433" w:rsidRPr="005A0665" w14:paraId="535667EF" w14:textId="77777777" w:rsidTr="00BB0745">
        <w:tc>
          <w:tcPr>
            <w:tcW w:w="3330" w:type="dxa"/>
            <w:gridSpan w:val="2"/>
          </w:tcPr>
          <w:p w14:paraId="398A5E1C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0C493CCE" w14:textId="77777777" w:rsidR="00D32433" w:rsidRPr="00347AB4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0AE5C23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6C11987C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7A13AAEE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F915D3A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6B26225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6C0ABE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50B0B" w14:textId="77777777" w:rsidR="00D32433" w:rsidRPr="00113703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E56DAE" w14:textId="77777777" w:rsidR="00D32433" w:rsidRPr="00113703" w:rsidRDefault="00D32433" w:rsidP="00D32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CAD6707" w14:textId="77777777" w:rsidR="00D32433" w:rsidRPr="00113703" w:rsidRDefault="00D32433" w:rsidP="00BB0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47AB4" w:rsidRPr="004D57E8" w14:paraId="264A1B80" w14:textId="77777777" w:rsidTr="00557BF3">
        <w:tc>
          <w:tcPr>
            <w:tcW w:w="2250" w:type="dxa"/>
          </w:tcPr>
          <w:p w14:paraId="34DE2759" w14:textId="77777777" w:rsidR="00347AB4" w:rsidRPr="005D0C72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9984DE9" w14:textId="13C2826F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824,999</w:t>
            </w:r>
          </w:p>
        </w:tc>
        <w:tc>
          <w:tcPr>
            <w:tcW w:w="252" w:type="dxa"/>
            <w:vAlign w:val="bottom"/>
          </w:tcPr>
          <w:p w14:paraId="72F1AF8B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CE867C6" w14:textId="5376F429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1,200,86</w:t>
            </w:r>
            <w:r w:rsidR="00497393" w:rsidRPr="0049739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14:paraId="3AE1EF92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8B08950" w14:textId="7BD9BEC1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750,263</w:t>
            </w:r>
          </w:p>
        </w:tc>
        <w:tc>
          <w:tcPr>
            <w:tcW w:w="237" w:type="dxa"/>
            <w:vAlign w:val="bottom"/>
          </w:tcPr>
          <w:p w14:paraId="77906A4C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A4AD433" w14:textId="30DAED4A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967,257</w:t>
            </w:r>
          </w:p>
        </w:tc>
        <w:tc>
          <w:tcPr>
            <w:tcW w:w="270" w:type="dxa"/>
            <w:vAlign w:val="bottom"/>
          </w:tcPr>
          <w:p w14:paraId="23BBACA1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1DA58F4" w14:textId="4A37E2B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1,575,262</w:t>
            </w:r>
          </w:p>
        </w:tc>
        <w:tc>
          <w:tcPr>
            <w:tcW w:w="262" w:type="dxa"/>
            <w:vAlign w:val="bottom"/>
          </w:tcPr>
          <w:p w14:paraId="609378E2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149153D7" w14:textId="109B7FCD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2,168,12</w:t>
            </w:r>
            <w:r w:rsidR="00497393" w:rsidRPr="0049739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</w:p>
        </w:tc>
      </w:tr>
      <w:tr w:rsidR="00347AB4" w:rsidRPr="004878AF" w14:paraId="77E7F0D9" w14:textId="77777777" w:rsidTr="00557BF3">
        <w:tc>
          <w:tcPr>
            <w:tcW w:w="2250" w:type="dxa"/>
          </w:tcPr>
          <w:p w14:paraId="043B7A6C" w14:textId="77777777" w:rsidR="00347AB4" w:rsidRPr="004878AF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D44351" w14:textId="3E6FA4B2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47AB4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824,999</w:t>
            </w:r>
          </w:p>
        </w:tc>
        <w:tc>
          <w:tcPr>
            <w:tcW w:w="252" w:type="dxa"/>
            <w:vAlign w:val="bottom"/>
          </w:tcPr>
          <w:p w14:paraId="02278293" w14:textId="77777777" w:rsidR="00347AB4" w:rsidRPr="00347AB4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C8F687" w14:textId="2B0D43CC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1,200,86</w:t>
            </w:r>
            <w:r w:rsidR="00497393" w:rsidRPr="0049739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14:paraId="78A66A90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31F22" w14:textId="23745F9C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750,263</w:t>
            </w:r>
          </w:p>
        </w:tc>
        <w:tc>
          <w:tcPr>
            <w:tcW w:w="237" w:type="dxa"/>
            <w:vAlign w:val="bottom"/>
          </w:tcPr>
          <w:p w14:paraId="46DE28E7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D3FFAE" w14:textId="2A1858E6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967,257</w:t>
            </w:r>
          </w:p>
        </w:tc>
        <w:tc>
          <w:tcPr>
            <w:tcW w:w="270" w:type="dxa"/>
            <w:vAlign w:val="bottom"/>
          </w:tcPr>
          <w:p w14:paraId="0704A748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922C4D" w14:textId="7DA81CDE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1,575,262</w:t>
            </w:r>
          </w:p>
        </w:tc>
        <w:tc>
          <w:tcPr>
            <w:tcW w:w="262" w:type="dxa"/>
            <w:vAlign w:val="bottom"/>
          </w:tcPr>
          <w:p w14:paraId="7ABA7A2F" w14:textId="77777777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E52B6" w14:textId="021D8430" w:rsidR="00347AB4" w:rsidRPr="00113703" w:rsidRDefault="00347AB4" w:rsidP="00347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13703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2,168,12</w:t>
            </w:r>
            <w:r w:rsidR="00497393" w:rsidRPr="0049739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1</w:t>
            </w:r>
          </w:p>
        </w:tc>
      </w:tr>
    </w:tbl>
    <w:p w14:paraId="4FB4F072" w14:textId="2BF5D3B8" w:rsidR="00712BC3" w:rsidRDefault="00712BC3" w:rsidP="006D0408">
      <w:pPr>
        <w:spacing w:line="200" w:lineRule="exact"/>
        <w:rPr>
          <w:cs/>
        </w:rPr>
      </w:pPr>
    </w:p>
    <w:p w14:paraId="10C80B85" w14:textId="77777777" w:rsidR="00712BC3" w:rsidRDefault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712BC3" w:rsidRPr="005A0665" w14:paraId="7FA6A405" w14:textId="77777777" w:rsidTr="006D2C69">
        <w:tc>
          <w:tcPr>
            <w:tcW w:w="2250" w:type="dxa"/>
          </w:tcPr>
          <w:p w14:paraId="250E1370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280C6C6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712BC3" w:rsidRPr="005A0665" w14:paraId="55BCFAF8" w14:textId="77777777" w:rsidTr="006D2C69">
        <w:tc>
          <w:tcPr>
            <w:tcW w:w="2250" w:type="dxa"/>
          </w:tcPr>
          <w:p w14:paraId="36EF4B67" w14:textId="41A61304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69125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</w:t>
            </w:r>
          </w:p>
        </w:tc>
        <w:tc>
          <w:tcPr>
            <w:tcW w:w="2340" w:type="dxa"/>
            <w:gridSpan w:val="3"/>
          </w:tcPr>
          <w:p w14:paraId="152C845D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67DEA45F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6354C061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5652A5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55165B64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12BC3" w:rsidRPr="005A0665" w14:paraId="17CEA501" w14:textId="77777777" w:rsidTr="006D2C69">
        <w:tc>
          <w:tcPr>
            <w:tcW w:w="2250" w:type="dxa"/>
          </w:tcPr>
          <w:p w14:paraId="4DF4EEA9" w14:textId="16938968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สิ้นสุดวันที่ </w:t>
            </w:r>
            <w:r w:rsidRPr="00A427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69125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80" w:type="dxa"/>
          </w:tcPr>
          <w:p w14:paraId="487498D1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52" w:type="dxa"/>
          </w:tcPr>
          <w:p w14:paraId="3C17787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B74842E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47" w:type="dxa"/>
          </w:tcPr>
          <w:p w14:paraId="6FFFBF9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4165C67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37" w:type="dxa"/>
          </w:tcPr>
          <w:p w14:paraId="787BAF80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C08AD6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33F0EB1C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C786ED5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262" w:type="dxa"/>
          </w:tcPr>
          <w:p w14:paraId="7340BD2A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5A5E1A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42740">
              <w:rPr>
                <w:rFonts w:ascii="Angsana New" w:hAnsi="Angsana New" w:hint="cs"/>
                <w:sz w:val="26"/>
                <w:szCs w:val="26"/>
              </w:rPr>
              <w:t>25</w:t>
            </w:r>
            <w:r w:rsidRPr="00A42740">
              <w:rPr>
                <w:rFonts w:ascii="Angsana New" w:hAnsi="Angsana New"/>
                <w:sz w:val="26"/>
                <w:szCs w:val="26"/>
              </w:rPr>
              <w:t>6</w:t>
            </w:r>
            <w:r w:rsidRPr="00A42740">
              <w:rPr>
                <w:rFonts w:ascii="Angsana New" w:hAnsi="Angsana New" w:hint="cs"/>
                <w:sz w:val="26"/>
                <w:szCs w:val="26"/>
              </w:rPr>
              <w:t>2</w:t>
            </w:r>
          </w:p>
        </w:tc>
      </w:tr>
      <w:tr w:rsidR="00712BC3" w:rsidRPr="008B788B" w14:paraId="6C39337D" w14:textId="77777777" w:rsidTr="006D2C69">
        <w:tc>
          <w:tcPr>
            <w:tcW w:w="2250" w:type="dxa"/>
          </w:tcPr>
          <w:p w14:paraId="6D9CC8F7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32D68F03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12BC3" w:rsidRPr="005A0665" w14:paraId="7B45B11A" w14:textId="77777777" w:rsidTr="006D2C69">
        <w:tc>
          <w:tcPr>
            <w:tcW w:w="2250" w:type="dxa"/>
          </w:tcPr>
          <w:p w14:paraId="69793499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69E3CAE4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62EB699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3E9ABF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08C389E0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508D0CD9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32BCB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B7DC6AB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3B44F7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3D1B66F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F50A02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31D0496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3CD2" w:rsidRPr="005A0665" w14:paraId="76DB25C5" w14:textId="77777777" w:rsidTr="00557BF3">
        <w:tc>
          <w:tcPr>
            <w:tcW w:w="2250" w:type="dxa"/>
          </w:tcPr>
          <w:p w14:paraId="3BA81EA4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bottom"/>
          </w:tcPr>
          <w:p w14:paraId="3BAC5E82" w14:textId="45DB7E6E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1,334,167</w:t>
            </w:r>
          </w:p>
        </w:tc>
        <w:tc>
          <w:tcPr>
            <w:tcW w:w="252" w:type="dxa"/>
            <w:vAlign w:val="bottom"/>
          </w:tcPr>
          <w:p w14:paraId="5EB26E67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E4242B3" w14:textId="49161746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2,298,54</w:t>
            </w:r>
            <w:r w:rsidR="0028240A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7" w:type="dxa"/>
            <w:vAlign w:val="bottom"/>
          </w:tcPr>
          <w:p w14:paraId="4F05D2B3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2D70F8AB" w14:textId="426045EC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1,254,80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37" w:type="dxa"/>
            <w:vAlign w:val="bottom"/>
          </w:tcPr>
          <w:p w14:paraId="62007137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4604348E" w14:textId="4013661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1,932,826</w:t>
            </w:r>
          </w:p>
        </w:tc>
        <w:tc>
          <w:tcPr>
            <w:tcW w:w="270" w:type="dxa"/>
            <w:vAlign w:val="bottom"/>
          </w:tcPr>
          <w:p w14:paraId="2A6102CE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6B55CCB" w14:textId="5A3153C3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2,588,96</w:t>
            </w:r>
            <w:r w:rsidR="00557BF3" w:rsidRPr="00557BF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8</w:t>
            </w:r>
          </w:p>
        </w:tc>
        <w:tc>
          <w:tcPr>
            <w:tcW w:w="262" w:type="dxa"/>
            <w:vAlign w:val="bottom"/>
          </w:tcPr>
          <w:p w14:paraId="56B5CE4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17B787A3" w14:textId="44BF509C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4,231,37</w:t>
            </w:r>
            <w:r w:rsidR="00557BF3" w:rsidRPr="00557BF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1</w:t>
            </w:r>
          </w:p>
        </w:tc>
      </w:tr>
      <w:tr w:rsidR="00373CD2" w:rsidRPr="005A0665" w14:paraId="305AB004" w14:textId="77777777" w:rsidTr="00557BF3">
        <w:trPr>
          <w:trHeight w:hRule="exact" w:val="360"/>
        </w:trPr>
        <w:tc>
          <w:tcPr>
            <w:tcW w:w="2250" w:type="dxa"/>
          </w:tcPr>
          <w:p w14:paraId="5044E130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bottom"/>
          </w:tcPr>
          <w:p w14:paraId="7D7FDA8E" w14:textId="52EEF845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41,588</w:t>
            </w:r>
          </w:p>
        </w:tc>
        <w:tc>
          <w:tcPr>
            <w:tcW w:w="252" w:type="dxa"/>
            <w:vAlign w:val="bottom"/>
          </w:tcPr>
          <w:p w14:paraId="2CF07DE9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11B2518" w14:textId="661B4638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100,963</w:t>
            </w:r>
          </w:p>
        </w:tc>
        <w:tc>
          <w:tcPr>
            <w:tcW w:w="247" w:type="dxa"/>
            <w:vAlign w:val="bottom"/>
          </w:tcPr>
          <w:p w14:paraId="296ACE34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1757B7C" w14:textId="30AC3FD2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935</w:t>
            </w:r>
          </w:p>
        </w:tc>
        <w:tc>
          <w:tcPr>
            <w:tcW w:w="237" w:type="dxa"/>
            <w:vAlign w:val="bottom"/>
          </w:tcPr>
          <w:p w14:paraId="130EE851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DF31B9B" w14:textId="2213BD0B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6,303</w:t>
            </w:r>
          </w:p>
        </w:tc>
        <w:tc>
          <w:tcPr>
            <w:tcW w:w="270" w:type="dxa"/>
            <w:vAlign w:val="bottom"/>
          </w:tcPr>
          <w:p w14:paraId="3276E6C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680642B" w14:textId="6A481E45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42,523</w:t>
            </w:r>
          </w:p>
        </w:tc>
        <w:tc>
          <w:tcPr>
            <w:tcW w:w="262" w:type="dxa"/>
            <w:vAlign w:val="bottom"/>
          </w:tcPr>
          <w:p w14:paraId="568F937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5D19583B" w14:textId="774AF12E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107,266</w:t>
            </w:r>
          </w:p>
        </w:tc>
      </w:tr>
      <w:tr w:rsidR="00960685" w:rsidRPr="005A0665" w14:paraId="15F137B2" w14:textId="77777777" w:rsidTr="00960685">
        <w:tc>
          <w:tcPr>
            <w:tcW w:w="2250" w:type="dxa"/>
          </w:tcPr>
          <w:p w14:paraId="2B205058" w14:textId="77777777" w:rsidR="00960685" w:rsidRPr="005D0C7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bottom"/>
          </w:tcPr>
          <w:p w14:paraId="11B71D08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38,686</w:t>
            </w:r>
          </w:p>
        </w:tc>
        <w:tc>
          <w:tcPr>
            <w:tcW w:w="252" w:type="dxa"/>
            <w:vAlign w:val="bottom"/>
          </w:tcPr>
          <w:p w14:paraId="38E18650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3EEA6CB3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41,676</w:t>
            </w:r>
          </w:p>
        </w:tc>
        <w:tc>
          <w:tcPr>
            <w:tcW w:w="247" w:type="dxa"/>
            <w:vAlign w:val="bottom"/>
          </w:tcPr>
          <w:p w14:paraId="4258ED5D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6896D68F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72</w:t>
            </w:r>
          </w:p>
        </w:tc>
        <w:tc>
          <w:tcPr>
            <w:tcW w:w="237" w:type="dxa"/>
            <w:vAlign w:val="bottom"/>
          </w:tcPr>
          <w:p w14:paraId="7DB21A9D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4B4041A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92</w:t>
            </w:r>
            <w:r w:rsidRPr="00557BF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790E3814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18A40EA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38,758</w:t>
            </w:r>
          </w:p>
        </w:tc>
        <w:tc>
          <w:tcPr>
            <w:tcW w:w="262" w:type="dxa"/>
            <w:vAlign w:val="bottom"/>
          </w:tcPr>
          <w:p w14:paraId="1FE92F58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4FCA10BE" w14:textId="77777777" w:rsidR="00960685" w:rsidRPr="00373CD2" w:rsidRDefault="00960685" w:rsidP="00960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42,60</w:t>
            </w:r>
            <w:r w:rsidRPr="00557BF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3</w:t>
            </w:r>
          </w:p>
        </w:tc>
      </w:tr>
      <w:tr w:rsidR="00373CD2" w:rsidRPr="005A0665" w14:paraId="2B0B74B3" w14:textId="77777777" w:rsidTr="00557BF3">
        <w:tc>
          <w:tcPr>
            <w:tcW w:w="2250" w:type="dxa"/>
          </w:tcPr>
          <w:p w14:paraId="221F6877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bottom"/>
          </w:tcPr>
          <w:p w14:paraId="29F75CFF" w14:textId="11137942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30,605</w:t>
            </w:r>
          </w:p>
        </w:tc>
        <w:tc>
          <w:tcPr>
            <w:tcW w:w="252" w:type="dxa"/>
            <w:vAlign w:val="bottom"/>
          </w:tcPr>
          <w:p w14:paraId="11B76C3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4BF620E" w14:textId="331FA315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25,212</w:t>
            </w:r>
          </w:p>
        </w:tc>
        <w:tc>
          <w:tcPr>
            <w:tcW w:w="247" w:type="dxa"/>
            <w:vAlign w:val="bottom"/>
          </w:tcPr>
          <w:p w14:paraId="7D219863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CDFFDFC" w14:textId="1328371B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081F754E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9E3F320" w14:textId="66C4AE38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8F2D88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769C54E" w14:textId="225C7DB3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30,605</w:t>
            </w:r>
          </w:p>
        </w:tc>
        <w:tc>
          <w:tcPr>
            <w:tcW w:w="262" w:type="dxa"/>
            <w:vAlign w:val="bottom"/>
          </w:tcPr>
          <w:p w14:paraId="4FC30A64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08727BFE" w14:textId="514F1052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25,212</w:t>
            </w:r>
          </w:p>
        </w:tc>
      </w:tr>
      <w:tr w:rsidR="00373CD2" w:rsidRPr="005A0665" w14:paraId="60B459DE" w14:textId="77777777" w:rsidTr="00557BF3">
        <w:tc>
          <w:tcPr>
            <w:tcW w:w="2250" w:type="dxa"/>
          </w:tcPr>
          <w:p w14:paraId="71B7E317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  <w:r w:rsidRPr="002D2948">
              <w:rPr>
                <w:rFonts w:ascii="Angsana New" w:hAnsi="Angsana New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bottom"/>
          </w:tcPr>
          <w:p w14:paraId="368FD57A" w14:textId="1E07FDA1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3,024</w:t>
            </w:r>
          </w:p>
        </w:tc>
        <w:tc>
          <w:tcPr>
            <w:tcW w:w="252" w:type="dxa"/>
            <w:vAlign w:val="bottom"/>
          </w:tcPr>
          <w:p w14:paraId="46FD875B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73E8654" w14:textId="3399DB89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247" w:type="dxa"/>
            <w:vAlign w:val="bottom"/>
          </w:tcPr>
          <w:p w14:paraId="04B3F6F2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07155EC2" w14:textId="0903B728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9E0FED5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279D20B9" w14:textId="48C46B89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51FD2FE6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79236A76" w14:textId="3FCFCA6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3,024</w:t>
            </w:r>
          </w:p>
        </w:tc>
        <w:tc>
          <w:tcPr>
            <w:tcW w:w="262" w:type="dxa"/>
            <w:vAlign w:val="bottom"/>
          </w:tcPr>
          <w:p w14:paraId="5EB81DE3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585F7264" w14:textId="73DE543C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738</w:t>
            </w:r>
          </w:p>
        </w:tc>
      </w:tr>
      <w:tr w:rsidR="00373CD2" w:rsidRPr="004878AF" w14:paraId="7FC43807" w14:textId="77777777" w:rsidTr="00557BF3">
        <w:tc>
          <w:tcPr>
            <w:tcW w:w="2250" w:type="dxa"/>
          </w:tcPr>
          <w:p w14:paraId="01E876F0" w14:textId="77777777" w:rsidR="00373CD2" w:rsidRPr="004878AF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78E22" w14:textId="33526ED2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1,448,070</w:t>
            </w:r>
          </w:p>
        </w:tc>
        <w:tc>
          <w:tcPr>
            <w:tcW w:w="252" w:type="dxa"/>
            <w:vAlign w:val="bottom"/>
          </w:tcPr>
          <w:p w14:paraId="5E8489FD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EA560" w14:textId="7C722CDA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2,467,134</w:t>
            </w:r>
          </w:p>
        </w:tc>
        <w:tc>
          <w:tcPr>
            <w:tcW w:w="247" w:type="dxa"/>
            <w:vAlign w:val="bottom"/>
          </w:tcPr>
          <w:p w14:paraId="500B0E05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5ADDB" w14:textId="5FA99F0E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1,255,80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678B94CE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89267" w14:textId="144FFBBC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1,940,056</w:t>
            </w:r>
          </w:p>
        </w:tc>
        <w:tc>
          <w:tcPr>
            <w:tcW w:w="270" w:type="dxa"/>
            <w:vAlign w:val="bottom"/>
          </w:tcPr>
          <w:p w14:paraId="3F756504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11E00" w14:textId="5B79222D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2,703,878</w:t>
            </w:r>
          </w:p>
        </w:tc>
        <w:tc>
          <w:tcPr>
            <w:tcW w:w="262" w:type="dxa"/>
            <w:vAlign w:val="bottom"/>
          </w:tcPr>
          <w:p w14:paraId="46D8ADC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FABF3" w14:textId="04D3C98F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4,407,19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712BC3" w:rsidRPr="005A0665" w14:paraId="54082A1B" w14:textId="77777777" w:rsidTr="006D2C69">
        <w:tc>
          <w:tcPr>
            <w:tcW w:w="2250" w:type="dxa"/>
          </w:tcPr>
          <w:p w14:paraId="25A671F0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166" w:right="-135" w:hanging="16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D6DB9E8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582028C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7A8AC13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3CDE0814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2CE8C36E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89E1678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63D0ECAF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14CF69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65E72D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E62A91A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69FE18BE" w14:textId="77777777" w:rsidR="00712BC3" w:rsidRPr="00BC1219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00" w:lineRule="exact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12BC3" w:rsidRPr="005A0665" w14:paraId="4A43743C" w14:textId="77777777" w:rsidTr="002B06E1">
        <w:trPr>
          <w:trHeight w:val="155"/>
        </w:trPr>
        <w:tc>
          <w:tcPr>
            <w:tcW w:w="2250" w:type="dxa"/>
          </w:tcPr>
          <w:p w14:paraId="58443C07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ประเภทผลิตภัณฑ์หลัก</w:t>
            </w:r>
          </w:p>
        </w:tc>
        <w:tc>
          <w:tcPr>
            <w:tcW w:w="1080" w:type="dxa"/>
          </w:tcPr>
          <w:p w14:paraId="4CBFB9CD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</w:tcPr>
          <w:p w14:paraId="7247BE78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562E8FF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7" w:type="dxa"/>
          </w:tcPr>
          <w:p w14:paraId="7E914B96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270DA83D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51FBF19E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97122D9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452C09E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5B42273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2A9A6055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F6E6C73" w14:textId="77777777" w:rsidR="00712BC3" w:rsidRPr="00BC1219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73CD2" w14:paraId="78BBE37C" w14:textId="77777777" w:rsidTr="00557BF3">
        <w:tc>
          <w:tcPr>
            <w:tcW w:w="2250" w:type="dxa"/>
            <w:shd w:val="clear" w:color="auto" w:fill="auto"/>
          </w:tcPr>
          <w:p w14:paraId="18CEF066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  <w:vAlign w:val="bottom"/>
          </w:tcPr>
          <w:p w14:paraId="55E94149" w14:textId="58D3041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1,417,336</w:t>
            </w:r>
          </w:p>
        </w:tc>
        <w:tc>
          <w:tcPr>
            <w:tcW w:w="252" w:type="dxa"/>
            <w:vAlign w:val="bottom"/>
          </w:tcPr>
          <w:p w14:paraId="707A6B41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3717F5F" w14:textId="04F73005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2,339,979</w:t>
            </w:r>
          </w:p>
        </w:tc>
        <w:tc>
          <w:tcPr>
            <w:tcW w:w="247" w:type="dxa"/>
            <w:vAlign w:val="bottom"/>
          </w:tcPr>
          <w:p w14:paraId="54302292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55AB2AAE" w14:textId="6D8011A9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29147C7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3A7B6CB8" w14:textId="18B4C35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C069700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3DBB1C5" w14:textId="5B45A84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1,417,336</w:t>
            </w:r>
          </w:p>
        </w:tc>
        <w:tc>
          <w:tcPr>
            <w:tcW w:w="262" w:type="dxa"/>
            <w:vAlign w:val="bottom"/>
          </w:tcPr>
          <w:p w14:paraId="6E3F9314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17FA4F2B" w14:textId="66A67CD6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2,339,979</w:t>
            </w:r>
          </w:p>
        </w:tc>
      </w:tr>
      <w:tr w:rsidR="00373CD2" w:rsidRPr="00DC0D77" w14:paraId="4F89D451" w14:textId="77777777" w:rsidTr="00557BF3">
        <w:tc>
          <w:tcPr>
            <w:tcW w:w="2250" w:type="dxa"/>
          </w:tcPr>
          <w:p w14:paraId="5B12F518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  <w:vAlign w:val="bottom"/>
          </w:tcPr>
          <w:p w14:paraId="01518D0A" w14:textId="03FA4CA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309C5AA7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94E7DFA" w14:textId="67F9A20A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7" w:type="dxa"/>
            <w:vAlign w:val="bottom"/>
          </w:tcPr>
          <w:p w14:paraId="5343C5D6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bottom"/>
          </w:tcPr>
          <w:p w14:paraId="6A097516" w14:textId="2BB0F38F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1,178,425</w:t>
            </w:r>
          </w:p>
        </w:tc>
        <w:tc>
          <w:tcPr>
            <w:tcW w:w="237" w:type="dxa"/>
            <w:vAlign w:val="bottom"/>
          </w:tcPr>
          <w:p w14:paraId="07DDBEBD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bottom"/>
          </w:tcPr>
          <w:p w14:paraId="60EB01CB" w14:textId="4A36F3B3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1,807,701</w:t>
            </w:r>
          </w:p>
        </w:tc>
        <w:tc>
          <w:tcPr>
            <w:tcW w:w="270" w:type="dxa"/>
            <w:vAlign w:val="bottom"/>
          </w:tcPr>
          <w:p w14:paraId="32B0BE3C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17ED671" w14:textId="19C920FE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1,178,425</w:t>
            </w:r>
          </w:p>
        </w:tc>
        <w:tc>
          <w:tcPr>
            <w:tcW w:w="262" w:type="dxa"/>
            <w:vAlign w:val="bottom"/>
          </w:tcPr>
          <w:p w14:paraId="39F5944D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1D47335A" w14:textId="0C57C9F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1,807,701</w:t>
            </w:r>
          </w:p>
        </w:tc>
      </w:tr>
      <w:tr w:rsidR="00373CD2" w:rsidRPr="005A0665" w14:paraId="6D576966" w14:textId="77777777" w:rsidTr="00557BF3">
        <w:tc>
          <w:tcPr>
            <w:tcW w:w="2250" w:type="dxa"/>
          </w:tcPr>
          <w:p w14:paraId="75A31258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03C1E4" w14:textId="0F27659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30,734</w:t>
            </w:r>
          </w:p>
        </w:tc>
        <w:tc>
          <w:tcPr>
            <w:tcW w:w="252" w:type="dxa"/>
            <w:vAlign w:val="bottom"/>
          </w:tcPr>
          <w:p w14:paraId="07320E7D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628FE7" w14:textId="476A6F0D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127,15</w:t>
            </w:r>
            <w:r w:rsidR="00B64D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247" w:type="dxa"/>
            <w:vAlign w:val="bottom"/>
          </w:tcPr>
          <w:p w14:paraId="2E375721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C164809" w14:textId="55B18D5E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77,383</w:t>
            </w:r>
          </w:p>
        </w:tc>
        <w:tc>
          <w:tcPr>
            <w:tcW w:w="237" w:type="dxa"/>
            <w:vAlign w:val="bottom"/>
          </w:tcPr>
          <w:p w14:paraId="1DD639D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E75CC44" w14:textId="04B8419E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132,355</w:t>
            </w:r>
          </w:p>
        </w:tc>
        <w:tc>
          <w:tcPr>
            <w:tcW w:w="270" w:type="dxa"/>
            <w:vAlign w:val="bottom"/>
          </w:tcPr>
          <w:p w14:paraId="482A1A67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3C91F" w14:textId="21778F5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108,117</w:t>
            </w:r>
          </w:p>
        </w:tc>
        <w:tc>
          <w:tcPr>
            <w:tcW w:w="262" w:type="dxa"/>
            <w:vAlign w:val="bottom"/>
          </w:tcPr>
          <w:p w14:paraId="4D876CB9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5F62D377" w14:textId="2208ECF0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259,51</w:t>
            </w:r>
            <w:r w:rsidR="00557BF3" w:rsidRPr="00557BF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</w:t>
            </w:r>
          </w:p>
        </w:tc>
      </w:tr>
      <w:tr w:rsidR="00373CD2" w:rsidRPr="004878AF" w14:paraId="5173BC43" w14:textId="77777777" w:rsidTr="00557BF3">
        <w:tc>
          <w:tcPr>
            <w:tcW w:w="2250" w:type="dxa"/>
          </w:tcPr>
          <w:p w14:paraId="4D7360D8" w14:textId="77777777" w:rsidR="00373CD2" w:rsidRPr="004878AF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5722CC" w14:textId="1012678A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1,448,070</w:t>
            </w:r>
          </w:p>
        </w:tc>
        <w:tc>
          <w:tcPr>
            <w:tcW w:w="252" w:type="dxa"/>
            <w:vAlign w:val="bottom"/>
          </w:tcPr>
          <w:p w14:paraId="4FDECE44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BDE98" w14:textId="18EFCD41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2,467,13</w:t>
            </w:r>
            <w:r w:rsidR="00B64D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14:paraId="43B74988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8CB7DA" w14:textId="542DDAAA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1,255,80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5676110B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8AD97" w14:textId="470E18CB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1,940,056</w:t>
            </w:r>
          </w:p>
        </w:tc>
        <w:tc>
          <w:tcPr>
            <w:tcW w:w="270" w:type="dxa"/>
            <w:vAlign w:val="bottom"/>
          </w:tcPr>
          <w:p w14:paraId="52A81E1F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9861CF" w14:textId="6743F45C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2,703,878</w:t>
            </w:r>
          </w:p>
        </w:tc>
        <w:tc>
          <w:tcPr>
            <w:tcW w:w="262" w:type="dxa"/>
            <w:vAlign w:val="bottom"/>
          </w:tcPr>
          <w:p w14:paraId="6EECEDCE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6BED1A" w14:textId="1C04CEA0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4,407,19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  <w:tr w:rsidR="00712BC3" w:rsidRPr="005A0665" w14:paraId="706A642B" w14:textId="77777777" w:rsidTr="006D2C69">
        <w:tc>
          <w:tcPr>
            <w:tcW w:w="2250" w:type="dxa"/>
          </w:tcPr>
          <w:p w14:paraId="600A2A8F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5"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0F9016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00" w:lineRule="exact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4D175131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12929D4C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00" w:lineRule="exact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1DA9190B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7B3289D1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00" w:lineRule="exact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5CDE1A6C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4FA8990B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00" w:lineRule="exact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0425D9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2CAA0F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00" w:lineRule="exact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0084CC15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exact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195F1D0" w14:textId="77777777" w:rsidR="00712BC3" w:rsidRPr="005D0C72" w:rsidRDefault="00712BC3" w:rsidP="002B0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00" w:lineRule="exact"/>
              <w:ind w:left="-111" w:right="-19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712BC3" w:rsidRPr="005A0665" w14:paraId="692D0202" w14:textId="77777777" w:rsidTr="006D2C69">
        <w:tc>
          <w:tcPr>
            <w:tcW w:w="3330" w:type="dxa"/>
            <w:gridSpan w:val="2"/>
          </w:tcPr>
          <w:p w14:paraId="3C91C662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5" w:right="-115"/>
              <w:rPr>
                <w:rFonts w:ascii="Angsana New" w:hAnsi="Angsana New"/>
                <w:sz w:val="26"/>
                <w:szCs w:val="26"/>
              </w:rPr>
            </w:pPr>
            <w:r w:rsidRPr="005D0C7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252" w:type="dxa"/>
          </w:tcPr>
          <w:p w14:paraId="3F747964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261B85B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7" w:type="dxa"/>
          </w:tcPr>
          <w:p w14:paraId="29EA82C1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3" w:type="dxa"/>
          </w:tcPr>
          <w:p w14:paraId="24A6FE28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571086B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C5CBA13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C5B5680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712400B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22FD425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4FEA4384" w14:textId="77777777" w:rsidR="00712BC3" w:rsidRPr="005D0C7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73CD2" w:rsidRPr="004D57E8" w14:paraId="4773C1C3" w14:textId="77777777" w:rsidTr="00557BF3">
        <w:tc>
          <w:tcPr>
            <w:tcW w:w="2250" w:type="dxa"/>
          </w:tcPr>
          <w:p w14:paraId="7EB2E582" w14:textId="77777777" w:rsidR="00373CD2" w:rsidRPr="005D0C7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5D0C72">
              <w:rPr>
                <w:rFonts w:ascii="Angsana New" w:hAnsi="Angsana New" w:hint="cs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01BA3D0" w14:textId="4CA9EE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1,448,070</w:t>
            </w:r>
          </w:p>
        </w:tc>
        <w:tc>
          <w:tcPr>
            <w:tcW w:w="252" w:type="dxa"/>
            <w:vAlign w:val="bottom"/>
          </w:tcPr>
          <w:p w14:paraId="2F683882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4C4C93D0" w14:textId="5BAF02B8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2,467,13</w:t>
            </w:r>
            <w:r w:rsidR="00B64DF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14:paraId="30CF826F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23CB9712" w14:textId="43704C6E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1,255,80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546F5099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4D73ED3A" w14:textId="4F095212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1,940,056</w:t>
            </w:r>
          </w:p>
        </w:tc>
        <w:tc>
          <w:tcPr>
            <w:tcW w:w="270" w:type="dxa"/>
            <w:vAlign w:val="bottom"/>
          </w:tcPr>
          <w:p w14:paraId="73609645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B71CADA" w14:textId="784BAF02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2,703,878</w:t>
            </w:r>
          </w:p>
        </w:tc>
        <w:tc>
          <w:tcPr>
            <w:tcW w:w="262" w:type="dxa"/>
            <w:vAlign w:val="bottom"/>
          </w:tcPr>
          <w:p w14:paraId="377FFBB7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8" w:type="dxa"/>
            <w:vAlign w:val="bottom"/>
          </w:tcPr>
          <w:p w14:paraId="43E8723F" w14:textId="297BC00A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4,407,19</w:t>
            </w:r>
            <w:r w:rsidR="00557BF3" w:rsidRPr="00557BF3">
              <w:rPr>
                <w:rFonts w:asciiTheme="majorBidi" w:hAnsiTheme="majorBidi" w:cstheme="majorBidi" w:hint="cs"/>
                <w:color w:val="000000"/>
                <w:sz w:val="26"/>
                <w:szCs w:val="26"/>
              </w:rPr>
              <w:t>0</w:t>
            </w:r>
          </w:p>
        </w:tc>
      </w:tr>
      <w:tr w:rsidR="00373CD2" w:rsidRPr="004878AF" w14:paraId="0A32EDE4" w14:textId="77777777" w:rsidTr="00557BF3">
        <w:tc>
          <w:tcPr>
            <w:tcW w:w="2250" w:type="dxa"/>
          </w:tcPr>
          <w:p w14:paraId="3EDD3EBD" w14:textId="77777777" w:rsidR="00373CD2" w:rsidRPr="004878AF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4878A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CBDE3" w14:textId="56EE4D15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1,448,070</w:t>
            </w:r>
          </w:p>
        </w:tc>
        <w:tc>
          <w:tcPr>
            <w:tcW w:w="252" w:type="dxa"/>
            <w:vAlign w:val="bottom"/>
          </w:tcPr>
          <w:p w14:paraId="0BCD9685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1412C1" w14:textId="2B8F4D68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2,467,13</w:t>
            </w:r>
            <w:r w:rsidR="00B64DF6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</w:t>
            </w:r>
          </w:p>
        </w:tc>
        <w:tc>
          <w:tcPr>
            <w:tcW w:w="247" w:type="dxa"/>
            <w:vAlign w:val="bottom"/>
          </w:tcPr>
          <w:p w14:paraId="422056EC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B36948" w14:textId="20BEC3E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1,255,80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8</w:t>
            </w:r>
          </w:p>
        </w:tc>
        <w:tc>
          <w:tcPr>
            <w:tcW w:w="237" w:type="dxa"/>
            <w:vAlign w:val="bottom"/>
          </w:tcPr>
          <w:p w14:paraId="16DAEF49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A8E5F" w14:textId="0E1C6C54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1,940,056</w:t>
            </w:r>
          </w:p>
        </w:tc>
        <w:tc>
          <w:tcPr>
            <w:tcW w:w="270" w:type="dxa"/>
            <w:vAlign w:val="bottom"/>
          </w:tcPr>
          <w:p w14:paraId="5DD4BDF5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884BFA" w14:textId="5E27D77B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2,703,878</w:t>
            </w:r>
          </w:p>
        </w:tc>
        <w:tc>
          <w:tcPr>
            <w:tcW w:w="262" w:type="dxa"/>
            <w:vAlign w:val="bottom"/>
          </w:tcPr>
          <w:p w14:paraId="18D785D9" w14:textId="77777777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68903" w14:textId="3B253A4A" w:rsidR="00373CD2" w:rsidRPr="00373CD2" w:rsidRDefault="00373CD2" w:rsidP="00373C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373CD2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4,407,19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</w:rPr>
              <w:t>0</w:t>
            </w:r>
          </w:p>
        </w:tc>
      </w:tr>
    </w:tbl>
    <w:p w14:paraId="667EAF0B" w14:textId="77777777" w:rsidR="00712BC3" w:rsidRPr="008D7935" w:rsidRDefault="00712BC3" w:rsidP="002B0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8D1791B" w14:textId="49DE0BFC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สินทรัพย์ตามส่วนงาน</w:t>
      </w:r>
    </w:p>
    <w:p w14:paraId="671FB089" w14:textId="77777777" w:rsidR="00C7183F" w:rsidRPr="00C80371" w:rsidRDefault="00C7183F" w:rsidP="002B0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7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C80371" w:rsidRDefault="00C7183F" w:rsidP="002B0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00" w:lineRule="exact"/>
        <w:ind w:left="54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DC534F0" w14:textId="656EA057" w:rsidR="002059AA" w:rsidRPr="0044007D" w:rsidRDefault="00A42740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 w:hint="cs"/>
          <w:b/>
          <w:bCs/>
          <w:sz w:val="30"/>
          <w:szCs w:val="30"/>
        </w:rPr>
        <w:t>9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8B56D7">
        <w:rPr>
          <w:rFonts w:ascii="Angsana New" w:hAnsi="Angsana New" w:hint="cs"/>
          <w:b/>
          <w:bCs/>
          <w:sz w:val="30"/>
          <w:szCs w:val="30"/>
          <w:cs/>
        </w:rPr>
        <w:t xml:space="preserve">(รายได้) </w:t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C80371" w:rsidRDefault="002059AA" w:rsidP="002B06E1">
      <w:pPr>
        <w:pStyle w:val="Caption"/>
        <w:tabs>
          <w:tab w:val="clear" w:pos="227"/>
        </w:tabs>
        <w:spacing w:line="200" w:lineRule="exact"/>
        <w:ind w:left="547" w:right="-29"/>
        <w:jc w:val="thaiDistribute"/>
        <w:rPr>
          <w:rFonts w:asciiTheme="majorBidi" w:hAnsiTheme="majorBidi" w:cstheme="majorBidi"/>
          <w:b w:val="0"/>
          <w:bCs w:val="0"/>
          <w:sz w:val="20"/>
          <w:szCs w:val="20"/>
          <w:cs/>
        </w:rPr>
      </w:pPr>
    </w:p>
    <w:p w14:paraId="287E497C" w14:textId="6DB5CECF" w:rsidR="008D7935" w:rsidRDefault="002059AA" w:rsidP="008D7935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E35B6">
        <w:rPr>
          <w:rFonts w:ascii="Angsana New" w:hAnsi="Angsana New" w:hint="cs"/>
          <w:sz w:val="30"/>
          <w:szCs w:val="30"/>
          <w:cs/>
        </w:rPr>
        <w:t xml:space="preserve"> (รายได้) 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</w:t>
      </w:r>
      <w:r w:rsidR="00C80371">
        <w:rPr>
          <w:rFonts w:ascii="Angsana New" w:hAnsi="Angsana New" w:hint="cs"/>
          <w:sz w:val="30"/>
          <w:szCs w:val="30"/>
          <w:cs/>
        </w:rPr>
        <w:t>ดหก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A42740" w:rsidRPr="00A42740">
        <w:rPr>
          <w:rFonts w:ascii="Angsana New" w:hAnsi="Angsana New" w:hint="cs"/>
          <w:sz w:val="30"/>
          <w:szCs w:val="30"/>
        </w:rPr>
        <w:t>30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C80371">
        <w:rPr>
          <w:rFonts w:ascii="Angsana New" w:hAnsi="Angsana New" w:hint="cs"/>
          <w:sz w:val="30"/>
          <w:szCs w:val="30"/>
          <w:cs/>
        </w:rPr>
        <w:t>กันยายน</w:t>
      </w:r>
      <w:r w:rsidR="00BE1411">
        <w:rPr>
          <w:rFonts w:ascii="Angsana New" w:hAnsi="Angsana New" w:hint="cs"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sz w:val="30"/>
          <w:szCs w:val="30"/>
        </w:rPr>
        <w:t>2563</w:t>
      </w:r>
      <w:r w:rsidR="005E24BA" w:rsidRPr="005E24BA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A42740" w:rsidRPr="00A42740">
        <w:rPr>
          <w:rFonts w:ascii="Angsana New" w:hAnsi="Angsana New"/>
          <w:sz w:val="30"/>
          <w:szCs w:val="30"/>
        </w:rPr>
        <w:t>256</w:t>
      </w:r>
      <w:r w:rsidR="00A42740" w:rsidRPr="00A42740">
        <w:rPr>
          <w:rFonts w:ascii="Angsana New" w:hAnsi="Angsana New" w:hint="cs"/>
          <w:sz w:val="30"/>
          <w:szCs w:val="30"/>
        </w:rPr>
        <w:t>2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</w:t>
      </w:r>
      <w:r w:rsidR="00CE640B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ที่แสดงเงินลงทุนตามวิธีส่วนได้เสียคือร้อยละ </w:t>
      </w:r>
      <w:r w:rsidR="00A42740" w:rsidRPr="00A42740">
        <w:rPr>
          <w:rFonts w:ascii="Angsana New" w:hAnsi="Angsana New" w:hint="cs"/>
          <w:sz w:val="30"/>
          <w:szCs w:val="30"/>
        </w:rPr>
        <w:t>20</w:t>
      </w:r>
      <w:r w:rsidR="00194F3B">
        <w:rPr>
          <w:rFonts w:ascii="Angsana New" w:hAnsi="Angsana New" w:hint="cs"/>
          <w:sz w:val="30"/>
          <w:szCs w:val="30"/>
          <w:cs/>
        </w:rPr>
        <w:t>.</w:t>
      </w:r>
      <w:r w:rsidR="00497393" w:rsidRPr="00497393">
        <w:rPr>
          <w:rFonts w:ascii="Angsana New" w:hAnsi="Angsana New" w:hint="cs"/>
          <w:sz w:val="30"/>
          <w:szCs w:val="30"/>
        </w:rPr>
        <w:t>9</w:t>
      </w:r>
      <w:r w:rsidR="00AE720C">
        <w:rPr>
          <w:rFonts w:ascii="Angsana New" w:hAnsi="Angsana New"/>
          <w:sz w:val="30"/>
          <w:szCs w:val="30"/>
        </w:rPr>
        <w:t>8</w:t>
      </w:r>
      <w:r w:rsidR="00194F3B">
        <w:rPr>
          <w:rFonts w:ascii="Angsana New" w:hAnsi="Angsana New" w:hint="cs"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A42740" w:rsidRPr="00A42740">
        <w:rPr>
          <w:rFonts w:ascii="Angsana New" w:hAnsi="Angsana New" w:hint="cs"/>
          <w:sz w:val="30"/>
          <w:szCs w:val="30"/>
        </w:rPr>
        <w:t>7</w:t>
      </w:r>
      <w:r w:rsidR="00BE1411">
        <w:rPr>
          <w:rFonts w:ascii="Angsana New" w:hAnsi="Angsana New" w:hint="cs"/>
          <w:sz w:val="30"/>
          <w:szCs w:val="30"/>
          <w:cs/>
        </w:rPr>
        <w:t>.</w:t>
      </w:r>
      <w:r w:rsidR="00497393" w:rsidRPr="00497393">
        <w:rPr>
          <w:rFonts w:ascii="Angsana New" w:hAnsi="Angsana New" w:hint="cs"/>
          <w:sz w:val="30"/>
          <w:szCs w:val="30"/>
        </w:rPr>
        <w:t>97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D64822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30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64822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BE141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A42740" w:rsidRPr="00A42740">
        <w:rPr>
          <w:rFonts w:ascii="Angsana New" w:hAnsi="Angsana New" w:hint="cs"/>
          <w:i/>
          <w:iCs/>
          <w:sz w:val="30"/>
          <w:szCs w:val="30"/>
        </w:rPr>
        <w:t>256</w:t>
      </w:r>
      <w:r w:rsidR="00A93BDF" w:rsidRPr="00A93BDF">
        <w:rPr>
          <w:rFonts w:ascii="Angsana New" w:hAnsi="Angsana New" w:hint="cs"/>
          <w:i/>
          <w:iCs/>
          <w:sz w:val="30"/>
          <w:szCs w:val="30"/>
        </w:rPr>
        <w:t>3</w:t>
      </w:r>
      <w:r w:rsidR="00C80371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และสำหรับรอบระยะเวลาตั้งแต่วันที่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1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 กรกฎาคม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2562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 (วันควบบริษัท) ถึงวันที่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30</w:t>
      </w:r>
      <w:r w:rsidR="00C80371">
        <w:rPr>
          <w:rFonts w:ascii="Angsana New" w:hAnsi="Angsana New" w:hint="cs"/>
          <w:i/>
          <w:iCs/>
          <w:sz w:val="30"/>
          <w:szCs w:val="30"/>
          <w:cs/>
        </w:rPr>
        <w:t xml:space="preserve"> กันยายน </w:t>
      </w:r>
      <w:r w:rsidR="00557BF3" w:rsidRPr="00557BF3">
        <w:rPr>
          <w:rFonts w:ascii="Angsana New" w:hAnsi="Angsana New" w:hint="cs"/>
          <w:i/>
          <w:iCs/>
          <w:sz w:val="30"/>
          <w:szCs w:val="30"/>
        </w:rPr>
        <w:t>2562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: </w:t>
      </w:r>
      <w:r w:rsidR="002B06E1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497393" w:rsidRPr="00497393">
        <w:rPr>
          <w:rFonts w:ascii="Angsana New" w:hAnsi="Angsana New" w:hint="cs"/>
          <w:i/>
          <w:iCs/>
          <w:sz w:val="30"/>
          <w:szCs w:val="30"/>
        </w:rPr>
        <w:t>22</w:t>
      </w:r>
      <w:r w:rsidR="00714EA9" w:rsidRPr="00714EA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497393" w:rsidRPr="00497393">
        <w:rPr>
          <w:rFonts w:ascii="Angsana New" w:hAnsi="Angsana New" w:hint="cs"/>
          <w:i/>
          <w:iCs/>
          <w:sz w:val="30"/>
          <w:szCs w:val="30"/>
        </w:rPr>
        <w:t>70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497393" w:rsidRPr="00497393">
        <w:rPr>
          <w:rFonts w:ascii="Angsana New" w:hAnsi="Angsana New" w:hint="cs"/>
          <w:i/>
          <w:iCs/>
          <w:sz w:val="30"/>
          <w:szCs w:val="30"/>
        </w:rPr>
        <w:t>7</w:t>
      </w:r>
      <w:r w:rsidR="00714EA9" w:rsidRPr="00714EA9">
        <w:rPr>
          <w:rFonts w:ascii="Angsana New" w:hAnsi="Angsana New" w:hint="cs"/>
          <w:i/>
          <w:iCs/>
          <w:sz w:val="30"/>
          <w:szCs w:val="30"/>
          <w:cs/>
        </w:rPr>
        <w:t>.</w:t>
      </w:r>
      <w:r w:rsidR="00497393" w:rsidRPr="00497393">
        <w:rPr>
          <w:rFonts w:ascii="Angsana New" w:hAnsi="Angsana New" w:hint="cs"/>
          <w:i/>
          <w:iCs/>
          <w:sz w:val="30"/>
          <w:szCs w:val="30"/>
        </w:rPr>
        <w:t>22</w:t>
      </w:r>
      <w:r w:rsidR="00C80371" w:rsidRPr="00714EA9">
        <w:rPr>
          <w:rFonts w:ascii="Angsana New" w:hAnsi="Angsana New"/>
          <w:i/>
          <w:iCs/>
          <w:sz w:val="30"/>
          <w:szCs w:val="30"/>
        </w:rPr>
        <w:t xml:space="preserve"> </w:t>
      </w:r>
      <w:r w:rsidR="00C80371" w:rsidRPr="00714EA9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14EA9">
        <w:rPr>
          <w:rFonts w:ascii="Angsana New" w:hAnsi="Angsana New"/>
          <w:i/>
          <w:iCs/>
          <w:sz w:val="30"/>
          <w:szCs w:val="30"/>
          <w:cs/>
        </w:rPr>
        <w:t>)</w:t>
      </w:r>
      <w:r w:rsidRPr="00714EA9">
        <w:rPr>
          <w:rFonts w:ascii="Angsana New" w:hAnsi="Angsana New"/>
          <w:sz w:val="30"/>
          <w:szCs w:val="30"/>
          <w:cs/>
        </w:rPr>
        <w:t xml:space="preserve"> การ</w:t>
      </w:r>
      <w:r w:rsidRPr="0044007D">
        <w:rPr>
          <w:rFonts w:ascii="Angsana New" w:hAnsi="Angsana New"/>
          <w:sz w:val="30"/>
          <w:szCs w:val="30"/>
          <w:cs/>
        </w:rPr>
        <w:t>เปลี่ยนแปลงในอัตราภาษีเงินได้ที่แท้จริง</w:t>
      </w:r>
      <w:r w:rsidR="003D1E93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</w:t>
      </w:r>
      <w:r w:rsidR="00B1555C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CE35B6">
        <w:rPr>
          <w:rFonts w:ascii="Angsana New" w:hAnsi="Angsana New" w:hint="cs"/>
          <w:sz w:val="30"/>
          <w:szCs w:val="30"/>
          <w:cs/>
        </w:rPr>
        <w:t>ค่าเสื่อมราคาและยอดขาดทุนสะสม</w:t>
      </w:r>
      <w:r w:rsidR="00507F9B">
        <w:rPr>
          <w:rFonts w:ascii="Angsana New" w:hAnsi="Angsana New" w:hint="cs"/>
          <w:sz w:val="30"/>
          <w:szCs w:val="30"/>
          <w:cs/>
        </w:rPr>
        <w:t>ยกไป</w:t>
      </w:r>
      <w:r w:rsidR="008D7935">
        <w:rPr>
          <w:rFonts w:ascii="Angsana New" w:hAnsi="Angsana New"/>
          <w:sz w:val="30"/>
          <w:szCs w:val="30"/>
          <w:cs/>
        </w:rPr>
        <w:br w:type="page"/>
      </w:r>
    </w:p>
    <w:p w14:paraId="31B5F284" w14:textId="2A58F902" w:rsidR="00712BC3" w:rsidRDefault="00557BF3" w:rsidP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557BF3">
        <w:rPr>
          <w:rFonts w:ascii="Angsana New" w:hAnsi="Angsana New" w:hint="cs"/>
          <w:b/>
          <w:bCs/>
          <w:sz w:val="30"/>
          <w:szCs w:val="30"/>
        </w:rPr>
        <w:lastRenderedPageBreak/>
        <w:t>10</w:t>
      </w:r>
      <w:r w:rsidR="00712BC3" w:rsidRPr="0044007D">
        <w:rPr>
          <w:rFonts w:ascii="Angsana New" w:hAnsi="Angsana New"/>
          <w:b/>
          <w:bCs/>
          <w:sz w:val="30"/>
          <w:szCs w:val="30"/>
        </w:rPr>
        <w:tab/>
      </w:r>
      <w:r w:rsidR="00712BC3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20630877" w14:textId="77777777" w:rsidR="00712BC3" w:rsidRPr="008D7935" w:rsidRDefault="00712BC3" w:rsidP="00712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00BE5E1A" w14:textId="77777777" w:rsidR="00712BC3" w:rsidRPr="00C653DF" w:rsidRDefault="00712BC3" w:rsidP="00712BC3">
      <w:pPr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222CB37F" w14:textId="77777777" w:rsidR="00712BC3" w:rsidRPr="00B119A5" w:rsidRDefault="00712BC3" w:rsidP="008D7935">
      <w:pPr>
        <w:pStyle w:val="Caption"/>
        <w:tabs>
          <w:tab w:val="clear" w:pos="227"/>
        </w:tabs>
        <w:spacing w:line="240" w:lineRule="auto"/>
        <w:ind w:left="547" w:right="-29"/>
        <w:jc w:val="thaiDistribute"/>
        <w:rPr>
          <w:rFonts w:asciiTheme="majorBidi" w:hAnsiTheme="majorBidi" w:cstheme="majorBidi"/>
          <w:sz w:val="24"/>
          <w:szCs w:val="24"/>
          <w:shd w:val="clear" w:color="auto" w:fill="FFFFFF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1977"/>
        <w:gridCol w:w="1529"/>
        <w:gridCol w:w="1439"/>
        <w:gridCol w:w="1376"/>
        <w:gridCol w:w="1377"/>
        <w:gridCol w:w="234"/>
        <w:gridCol w:w="1356"/>
      </w:tblGrid>
      <w:tr w:rsidR="00712BC3" w:rsidRPr="0089578B" w14:paraId="05EE8F1C" w14:textId="77777777" w:rsidTr="006D2C69">
        <w:trPr>
          <w:tblHeader/>
        </w:trPr>
        <w:tc>
          <w:tcPr>
            <w:tcW w:w="1977" w:type="dxa"/>
            <w:shd w:val="clear" w:color="auto" w:fill="auto"/>
          </w:tcPr>
          <w:p w14:paraId="27EED922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110CA759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2D7CCB70" w14:textId="77777777" w:rsidR="00712BC3" w:rsidRPr="00762E82" w:rsidRDefault="00712BC3" w:rsidP="006D2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2E82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279553D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</w:tcPr>
          <w:p w14:paraId="26BD4162" w14:textId="77777777" w:rsidR="00712BC3" w:rsidRPr="0089578B" w:rsidRDefault="00712BC3" w:rsidP="006D2C6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</w:tcPr>
          <w:p w14:paraId="458218E1" w14:textId="67A5F3F6" w:rsidR="00712BC3" w:rsidRPr="0089578B" w:rsidRDefault="00712BC3" w:rsidP="006D2C69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B014622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6AEC4A62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712BC3" w:rsidRPr="0089578B" w14:paraId="7B587A8C" w14:textId="77777777" w:rsidTr="006D2C69">
        <w:trPr>
          <w:tblHeader/>
        </w:trPr>
        <w:tc>
          <w:tcPr>
            <w:tcW w:w="1977" w:type="dxa"/>
            <w:shd w:val="clear" w:color="auto" w:fill="auto"/>
          </w:tcPr>
          <w:p w14:paraId="2BF4E23D" w14:textId="77777777" w:rsidR="00712BC3" w:rsidRPr="0089578B" w:rsidRDefault="00712BC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  <w:vAlign w:val="bottom"/>
          </w:tcPr>
          <w:p w14:paraId="6C98196C" w14:textId="77777777" w:rsidR="00712BC3" w:rsidRPr="0089578B" w:rsidRDefault="00712BC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22142738" w14:textId="77777777" w:rsidR="00712BC3" w:rsidRPr="0089578B" w:rsidRDefault="00712BC3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A3140DE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</w:tcPr>
          <w:p w14:paraId="4E928753" w14:textId="7E62A259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A93BD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/หุ้น</w:t>
            </w: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665E4C99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AAD746E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9578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12BC3" w:rsidRPr="0089578B" w14:paraId="0CC0DEAF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0C623DDB" w14:textId="77777777" w:rsidR="00712BC3" w:rsidRPr="00285055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376" w:type="dxa"/>
          </w:tcPr>
          <w:p w14:paraId="2FEBAABD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7F01E6A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06F9A3C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20BE0EE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BC3" w:rsidRPr="0089578B" w14:paraId="0D14982F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5E2B9958" w14:textId="468A38DC" w:rsidR="00712BC3" w:rsidRPr="00C653DF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 w:rsidR="008D79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76" w:type="dxa"/>
          </w:tcPr>
          <w:p w14:paraId="49A6A088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86959E6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CAA93E4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6F8424E" w14:textId="77777777" w:rsidR="00712BC3" w:rsidRPr="0089578B" w:rsidRDefault="00712BC3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12BC3" w:rsidRPr="0089578B" w14:paraId="470088BF" w14:textId="77777777" w:rsidTr="006D2C69">
        <w:tc>
          <w:tcPr>
            <w:tcW w:w="1977" w:type="dxa"/>
            <w:shd w:val="clear" w:color="auto" w:fill="auto"/>
            <w:vAlign w:val="bottom"/>
          </w:tcPr>
          <w:p w14:paraId="6A1F017D" w14:textId="77777777" w:rsidR="00712BC3" w:rsidRPr="0089578B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4288FE03" w14:textId="79C8BC3F" w:rsidR="00712BC3" w:rsidRPr="0089578B" w:rsidRDefault="0049739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714EA9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C859E9F" w14:textId="03F1DCFC" w:rsidR="00712BC3" w:rsidRPr="0089578B" w:rsidRDefault="00714EA9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497393"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4D22F1F5" w14:textId="06F4FB9B" w:rsidR="00712BC3" w:rsidRPr="000A5E66" w:rsidRDefault="0049739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0A926AF" w14:textId="0A7DC0A4" w:rsidR="00712BC3" w:rsidRPr="0089578B" w:rsidRDefault="0049739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714E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43DE9E2" w14:textId="77777777" w:rsidR="00712BC3" w:rsidRPr="0089578B" w:rsidRDefault="00712BC3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56424291" w14:textId="241FCBE0" w:rsidR="00712BC3" w:rsidRPr="0089578B" w:rsidRDefault="00497393" w:rsidP="006D2C6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="00714EA9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712BC3" w:rsidRPr="0089578B" w14:paraId="420CC0E3" w14:textId="77777777" w:rsidTr="006D2C69">
        <w:tc>
          <w:tcPr>
            <w:tcW w:w="3506" w:type="dxa"/>
            <w:gridSpan w:val="2"/>
            <w:shd w:val="clear" w:color="auto" w:fill="auto"/>
          </w:tcPr>
          <w:p w14:paraId="4B91CA86" w14:textId="77777777" w:rsidR="00712BC3" w:rsidRPr="0029100A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3134581" w14:textId="77777777" w:rsidR="00712BC3" w:rsidRPr="0089578B" w:rsidRDefault="00712BC3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055E4301" w14:textId="77777777" w:rsidR="00712BC3" w:rsidRPr="0089578B" w:rsidRDefault="00712BC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3D2860" w14:textId="54127095" w:rsidR="00712BC3" w:rsidRPr="0089578B" w:rsidRDefault="0049739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714E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142A865" w14:textId="77777777" w:rsidR="00712BC3" w:rsidRPr="0089578B" w:rsidRDefault="00712BC3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42E30A" w14:textId="254B23F6" w:rsidR="00712BC3" w:rsidRPr="0089578B" w:rsidRDefault="00497393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</w:t>
            </w:r>
            <w:r w:rsidR="00B077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04A1AD46" w14:textId="77777777" w:rsidTr="008D7935">
        <w:tc>
          <w:tcPr>
            <w:tcW w:w="3506" w:type="dxa"/>
            <w:gridSpan w:val="2"/>
            <w:shd w:val="clear" w:color="auto" w:fill="auto"/>
          </w:tcPr>
          <w:p w14:paraId="6E1BD82C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3D40FF1B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0187879A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9DBC9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3219ABE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A3F77" w14:textId="77777777" w:rsidR="008D7935" w:rsidRPr="0089578B" w:rsidRDefault="008D7935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7935" w:rsidRPr="0089578B" w14:paraId="00F59387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552D38BC" w14:textId="713EB5BD" w:rsidR="008D7935" w:rsidRPr="00C653DF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76" w:type="dxa"/>
          </w:tcPr>
          <w:p w14:paraId="42E65C90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A79D91B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4F8A9DA6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3CED607" w14:textId="77777777" w:rsidR="008D7935" w:rsidRPr="0089578B" w:rsidRDefault="008D7935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935" w:rsidRPr="0089578B" w14:paraId="2E102A6F" w14:textId="77777777" w:rsidTr="006D2C69">
        <w:tc>
          <w:tcPr>
            <w:tcW w:w="1977" w:type="dxa"/>
            <w:shd w:val="clear" w:color="auto" w:fill="auto"/>
            <w:vAlign w:val="bottom"/>
          </w:tcPr>
          <w:p w14:paraId="6829525F" w14:textId="77777777" w:rsidR="008D7935" w:rsidRPr="0089578B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1449E66D" w14:textId="4280DD65" w:rsidR="008D7935" w:rsidRPr="0089578B" w:rsidRDefault="00557BF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72198F5A" w14:textId="57EAD102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กรกฎาคม </w:t>
            </w:r>
            <w:r w:rsidR="00557BF3"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76" w:type="dxa"/>
          </w:tcPr>
          <w:p w14:paraId="599D72E5" w14:textId="7878F9A0" w:rsidR="008D7935" w:rsidRPr="000A5E66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84D9722" w14:textId="058AD08C" w:rsidR="008D7935" w:rsidRPr="0089578B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23ABA1F6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A710D19" w14:textId="372CB73F" w:rsidR="008D7935" w:rsidRPr="0089578B" w:rsidRDefault="00557BF3" w:rsidP="006D2C6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674C9F29" w14:textId="77777777" w:rsidTr="006D2C69">
        <w:tc>
          <w:tcPr>
            <w:tcW w:w="3506" w:type="dxa"/>
            <w:gridSpan w:val="2"/>
            <w:shd w:val="clear" w:color="auto" w:fill="auto"/>
          </w:tcPr>
          <w:p w14:paraId="3D38C090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5401ECB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47EA1A5A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1C8E8" w14:textId="7D7D667A" w:rsidR="008D7935" w:rsidRPr="0089578B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E8560CC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DF36F8" w14:textId="1EED2853" w:rsidR="008D7935" w:rsidRPr="0089578B" w:rsidRDefault="00557BF3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</w:t>
            </w:r>
            <w:r w:rsidR="008D7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4FD664CC" w14:textId="77777777" w:rsidTr="006D2C69">
        <w:tc>
          <w:tcPr>
            <w:tcW w:w="3506" w:type="dxa"/>
            <w:gridSpan w:val="2"/>
            <w:shd w:val="clear" w:color="auto" w:fill="auto"/>
          </w:tcPr>
          <w:p w14:paraId="0182C449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10B0D693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6B2485C4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C96AA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09CF3EB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63118" w14:textId="77777777" w:rsidR="008D7935" w:rsidRPr="0089578B" w:rsidRDefault="008D7935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12BC3" w:rsidRPr="0089578B" w14:paraId="2DBBB015" w14:textId="77777777" w:rsidTr="006D2C69">
        <w:tc>
          <w:tcPr>
            <w:tcW w:w="9288" w:type="dxa"/>
            <w:gridSpan w:val="7"/>
          </w:tcPr>
          <w:p w14:paraId="511F02CF" w14:textId="77777777" w:rsidR="00712BC3" w:rsidRPr="00285055" w:rsidRDefault="00712BC3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850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D7935" w:rsidRPr="0089578B" w14:paraId="76C6C31F" w14:textId="77777777" w:rsidTr="006D2C69">
        <w:tc>
          <w:tcPr>
            <w:tcW w:w="4945" w:type="dxa"/>
            <w:gridSpan w:val="3"/>
            <w:shd w:val="clear" w:color="auto" w:fill="auto"/>
            <w:vAlign w:val="bottom"/>
          </w:tcPr>
          <w:p w14:paraId="1DCE778D" w14:textId="5B6CA338" w:rsidR="008D7935" w:rsidRPr="00C653DF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งวดหกเดือน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Pr="00C653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  <w:r w:rsidRPr="003E5BB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63</w:t>
            </w:r>
          </w:p>
        </w:tc>
        <w:tc>
          <w:tcPr>
            <w:tcW w:w="1376" w:type="dxa"/>
          </w:tcPr>
          <w:p w14:paraId="14CD0C1B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shd w:val="clear" w:color="auto" w:fill="auto"/>
            <w:vAlign w:val="bottom"/>
          </w:tcPr>
          <w:p w14:paraId="19561DE9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17C62CAB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8AC585D" w14:textId="77777777" w:rsidR="008D7935" w:rsidRPr="0089578B" w:rsidRDefault="008D7935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77FA" w:rsidRPr="0089578B" w14:paraId="6274FE50" w14:textId="77777777" w:rsidTr="006D2C69">
        <w:tc>
          <w:tcPr>
            <w:tcW w:w="1977" w:type="dxa"/>
            <w:shd w:val="clear" w:color="auto" w:fill="auto"/>
            <w:vAlign w:val="bottom"/>
          </w:tcPr>
          <w:p w14:paraId="42386636" w14:textId="77777777" w:rsidR="00B077FA" w:rsidRPr="0089578B" w:rsidRDefault="00B077FA" w:rsidP="00B077FA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08B5F977" w14:textId="25B8E408" w:rsidR="00B077FA" w:rsidRPr="0089578B" w:rsidRDefault="00497393" w:rsidP="00B077FA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  <w:r w:rsidR="00B077FA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48300786" w14:textId="70B75C5A" w:rsidR="00B077FA" w:rsidRPr="0089578B" w:rsidRDefault="00B077FA" w:rsidP="00B077FA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 w:rsidR="00497393"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376" w:type="dxa"/>
          </w:tcPr>
          <w:p w14:paraId="759D697B" w14:textId="4E00FC08" w:rsidR="00B077FA" w:rsidRPr="000A5E66" w:rsidRDefault="00497393" w:rsidP="00B077F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2E490AA" w14:textId="62CAD6FC" w:rsidR="00B077FA" w:rsidRPr="0089578B" w:rsidRDefault="00497393" w:rsidP="00B077F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B077F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58EA2B4" w14:textId="77777777" w:rsidR="00B077FA" w:rsidRPr="0089578B" w:rsidRDefault="00B077FA" w:rsidP="00B077FA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4C0477CE" w14:textId="39DC07AB" w:rsidR="00B077FA" w:rsidRPr="0089578B" w:rsidRDefault="00497393" w:rsidP="00B077FA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="00B077FA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32EC78AE" w14:textId="77777777" w:rsidTr="006D2C69">
        <w:tc>
          <w:tcPr>
            <w:tcW w:w="3506" w:type="dxa"/>
            <w:gridSpan w:val="2"/>
            <w:shd w:val="clear" w:color="auto" w:fill="auto"/>
          </w:tcPr>
          <w:p w14:paraId="3D4D3328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55B0552E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68C0A2C5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15055" w14:textId="7AD33938" w:rsidR="008D7935" w:rsidRPr="0089578B" w:rsidRDefault="0049739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B077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1BE3B4E2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9EFA14" w14:textId="47671385" w:rsidR="008D7935" w:rsidRPr="0089578B" w:rsidRDefault="00497393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</w:t>
            </w:r>
            <w:r w:rsidR="00B077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49739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1C74D23F" w14:textId="77777777" w:rsidTr="006D2C69">
        <w:tc>
          <w:tcPr>
            <w:tcW w:w="3506" w:type="dxa"/>
            <w:gridSpan w:val="2"/>
            <w:shd w:val="clear" w:color="auto" w:fill="auto"/>
          </w:tcPr>
          <w:p w14:paraId="34DE7385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39" w:type="dxa"/>
            <w:shd w:val="clear" w:color="auto" w:fill="auto"/>
            <w:vAlign w:val="bottom"/>
          </w:tcPr>
          <w:p w14:paraId="550273A8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5A1BD2AA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6DAD67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" w:type="dxa"/>
            <w:shd w:val="clear" w:color="auto" w:fill="auto"/>
            <w:vAlign w:val="bottom"/>
          </w:tcPr>
          <w:p w14:paraId="22A24CF8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F8602" w14:textId="77777777" w:rsidR="008D7935" w:rsidRPr="0089578B" w:rsidRDefault="008D7935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D7935" w:rsidRPr="0089578B" w14:paraId="757B21D5" w14:textId="77777777" w:rsidTr="008D7935">
        <w:tc>
          <w:tcPr>
            <w:tcW w:w="7698" w:type="dxa"/>
            <w:gridSpan w:val="5"/>
            <w:shd w:val="clear" w:color="auto" w:fill="auto"/>
            <w:vAlign w:val="center"/>
          </w:tcPr>
          <w:p w14:paraId="43CBF426" w14:textId="0623D04D" w:rsidR="008D7935" w:rsidRPr="0089578B" w:rsidRDefault="008D7935" w:rsidP="008D7935">
            <w:pPr>
              <w:pStyle w:val="block"/>
              <w:spacing w:after="0" w:line="240" w:lineRule="atLeast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สำหรับรอบระยะเวลา</w:t>
            </w:r>
            <w:r w:rsidR="00A93B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ตั้งแต่วันที่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กรกฎาคม 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(วันควบบริษัท) ถึงวันที่ 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640F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กันยายน </w:t>
            </w:r>
            <w:r w:rsidR="00557BF3" w:rsidRPr="00557BF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2621BA5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08CB2C9C" w14:textId="77777777" w:rsidR="008D7935" w:rsidRPr="0089578B" w:rsidRDefault="008D7935" w:rsidP="006D2C69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7935" w:rsidRPr="0089578B" w14:paraId="6A414D7C" w14:textId="77777777" w:rsidTr="006D2C69">
        <w:tc>
          <w:tcPr>
            <w:tcW w:w="1977" w:type="dxa"/>
            <w:shd w:val="clear" w:color="auto" w:fill="auto"/>
            <w:vAlign w:val="bottom"/>
          </w:tcPr>
          <w:p w14:paraId="0FCDCBF4" w14:textId="77777777" w:rsidR="008D7935" w:rsidRPr="0089578B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578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เงินปันผลระหว่างกาล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65160344" w14:textId="52930D11" w:rsidR="008D7935" w:rsidRPr="0089578B" w:rsidRDefault="00557BF3" w:rsidP="006D2C69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18882750" w14:textId="543632D6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กรกฎาคม </w:t>
            </w:r>
            <w:r w:rsidR="00557BF3"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376" w:type="dxa"/>
          </w:tcPr>
          <w:p w14:paraId="3A58F936" w14:textId="6644B086" w:rsidR="008D7935" w:rsidRPr="000A5E66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025D5B98" w14:textId="50082364" w:rsidR="008D7935" w:rsidRPr="0089578B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528F9AED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6A376597" w14:textId="656BAEB3" w:rsidR="008D7935" w:rsidRPr="0089578B" w:rsidRDefault="00557BF3" w:rsidP="006D2C69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98</w:t>
            </w:r>
            <w:r w:rsidR="008D793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33</w:t>
            </w:r>
          </w:p>
        </w:tc>
      </w:tr>
      <w:tr w:rsidR="008D7935" w:rsidRPr="0089578B" w14:paraId="21EF291C" w14:textId="77777777" w:rsidTr="006D2C69">
        <w:tc>
          <w:tcPr>
            <w:tcW w:w="3506" w:type="dxa"/>
            <w:gridSpan w:val="2"/>
            <w:shd w:val="clear" w:color="auto" w:fill="auto"/>
          </w:tcPr>
          <w:p w14:paraId="66468302" w14:textId="77777777" w:rsidR="008D7935" w:rsidRPr="0029100A" w:rsidRDefault="008D7935" w:rsidP="006D2C69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9100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shd w:val="clear" w:color="auto" w:fill="auto"/>
            <w:vAlign w:val="bottom"/>
          </w:tcPr>
          <w:p w14:paraId="3A1CD252" w14:textId="77777777" w:rsidR="008D7935" w:rsidRPr="0089578B" w:rsidRDefault="008D7935" w:rsidP="006D2C69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376" w:type="dxa"/>
          </w:tcPr>
          <w:p w14:paraId="7EBD7185" w14:textId="77777777" w:rsidR="008D7935" w:rsidRPr="0089578B" w:rsidRDefault="008D7935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B9046F" w14:textId="0CF787BC" w:rsidR="008D7935" w:rsidRPr="0089578B" w:rsidRDefault="00557BF3" w:rsidP="006D2C6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</w:t>
            </w:r>
            <w:r w:rsidR="008D7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34" w:type="dxa"/>
            <w:shd w:val="clear" w:color="auto" w:fill="auto"/>
            <w:vAlign w:val="bottom"/>
          </w:tcPr>
          <w:p w14:paraId="08EBFFC1" w14:textId="77777777" w:rsidR="008D7935" w:rsidRPr="0089578B" w:rsidRDefault="008D7935" w:rsidP="006D2C69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F3207" w14:textId="54935199" w:rsidR="008D7935" w:rsidRPr="0089578B" w:rsidRDefault="00557BF3" w:rsidP="006D2C69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98</w:t>
            </w:r>
            <w:r w:rsidR="008D79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33</w:t>
            </w:r>
          </w:p>
        </w:tc>
      </w:tr>
    </w:tbl>
    <w:p w14:paraId="523A1AD5" w14:textId="59B97DFB" w:rsidR="008D7935" w:rsidRDefault="008D7935" w:rsidP="008D7935">
      <w:pPr>
        <w:jc w:val="thaiDistribute"/>
        <w:rPr>
          <w:rFonts w:ascii="Angsana New" w:hAnsi="Angsana New"/>
          <w:sz w:val="30"/>
          <w:szCs w:val="30"/>
          <w:cs/>
        </w:rPr>
      </w:pPr>
    </w:p>
    <w:p w14:paraId="3C22DBC1" w14:textId="77777777" w:rsidR="008D7935" w:rsidRDefault="008D79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6641701" w14:textId="2C9A63B8" w:rsidR="00DF698D" w:rsidRPr="007146C6" w:rsidRDefault="00A42740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57BF3" w:rsidRPr="00557BF3">
        <w:rPr>
          <w:rFonts w:ascii="Angsana New" w:hAnsi="Angsana New" w:hint="cs"/>
          <w:b/>
          <w:bCs/>
          <w:sz w:val="30"/>
          <w:szCs w:val="30"/>
        </w:rPr>
        <w:t>1</w:t>
      </w:r>
      <w:r w:rsidR="00417F83" w:rsidRPr="00F04529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7146C6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CE640B" w:rsidRDefault="00DF698D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4FFCC473" w14:textId="77777777" w:rsidR="00DF698D" w:rsidRPr="007146C6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146C6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CE640B" w:rsidRDefault="00DF698D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0FB4D9DF" w14:textId="61E9298C" w:rsidR="00527BEF" w:rsidRPr="007146C6" w:rsidRDefault="009054A5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7146C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4909F91" w14:textId="43F09351" w:rsidR="00CE640B" w:rsidRDefault="00CE640B" w:rsidP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  <w:lang w:val="en-GB"/>
        </w:rPr>
      </w:pPr>
    </w:p>
    <w:tbl>
      <w:tblPr>
        <w:tblW w:w="10622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990"/>
        <w:gridCol w:w="180"/>
        <w:gridCol w:w="990"/>
        <w:gridCol w:w="180"/>
        <w:gridCol w:w="810"/>
        <w:gridCol w:w="180"/>
        <w:gridCol w:w="81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DF698D" w:rsidRPr="00F0616C" w14:paraId="7AC9DB70" w14:textId="77777777" w:rsidTr="003D45E8">
        <w:trPr>
          <w:cantSplit/>
          <w:trHeight w:val="326"/>
        </w:trPr>
        <w:tc>
          <w:tcPr>
            <w:tcW w:w="2160" w:type="dxa"/>
            <w:shd w:val="clear" w:color="auto" w:fill="auto"/>
            <w:vAlign w:val="bottom"/>
          </w:tcPr>
          <w:p w14:paraId="1F51F400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2" w:type="dxa"/>
            <w:gridSpan w:val="15"/>
            <w:vAlign w:val="bottom"/>
          </w:tcPr>
          <w:p w14:paraId="260A78D2" w14:textId="7E51C935" w:rsidR="00DF698D" w:rsidRPr="00F0616C" w:rsidRDefault="00DF698D" w:rsidP="00F0616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="00AC60CA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258FD" w:rsidRPr="00F0616C" w14:paraId="784C25CD" w14:textId="77777777" w:rsidTr="003D45E8">
        <w:trPr>
          <w:cantSplit/>
          <w:trHeight w:val="200"/>
        </w:trPr>
        <w:tc>
          <w:tcPr>
            <w:tcW w:w="2160" w:type="dxa"/>
            <w:shd w:val="clear" w:color="auto" w:fill="auto"/>
            <w:vAlign w:val="bottom"/>
          </w:tcPr>
          <w:p w14:paraId="2CF45F02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vAlign w:val="bottom"/>
          </w:tcPr>
          <w:p w14:paraId="7EF29494" w14:textId="7F1405AC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267AA19" w14:textId="6A52A0E0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B258FD" w:rsidRPr="00F0616C" w:rsidRDefault="00B258FD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0616C" w:rsidRPr="00F0616C" w14:paraId="4BFA6D23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C531BE4" w14:textId="253F2B1F" w:rsidR="00F0616C" w:rsidRPr="00F0616C" w:rsidRDefault="00F0616C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F936A61" w14:textId="376FC3EB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7237C3" w14:textId="0FFB1CF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2D4CCE3" w14:textId="7D623634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CDF4E73" w14:textId="34B29A43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8BD7CA7" w14:textId="39484D84" w:rsidR="00F0616C" w:rsidRPr="00DB2C51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ราคาทุนตัดจำหน่าย</w:t>
            </w:r>
            <w:r w:rsidR="00DB2C51"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="00DB2C51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="00DB2C51">
              <w:rPr>
                <w:rFonts w:ascii="Angsana New" w:hAnsi="Angsana New" w:hint="cs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1AD04E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C762A77" w14:textId="7D1C78BD" w:rsidR="00F0616C" w:rsidRPr="00F0616C" w:rsidRDefault="00F0616C" w:rsidP="00F0616C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F5EC2B2" w14:textId="3B3ADE7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FF88F" w14:textId="2A08145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743F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56BF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BD0A0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F71E6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1745A" w14:textId="77777777" w:rsidR="00F0616C" w:rsidRPr="00F0616C" w:rsidRDefault="00F0616C" w:rsidP="00F0616C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09547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F698D" w:rsidRPr="00F0616C" w14:paraId="35D3181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6139C6FB" w14:textId="77777777" w:rsidR="00DF698D" w:rsidRPr="00F0616C" w:rsidRDefault="00DF698D" w:rsidP="00F0616C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462" w:type="dxa"/>
            <w:gridSpan w:val="15"/>
            <w:vAlign w:val="bottom"/>
          </w:tcPr>
          <w:p w14:paraId="00938146" w14:textId="77777777" w:rsidR="00DF698D" w:rsidRPr="00F0616C" w:rsidRDefault="00DF698D" w:rsidP="00F0616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F0616C" w:rsidRPr="00F0616C" w14:paraId="5041C15D" w14:textId="77777777" w:rsidTr="003D45E8">
        <w:trPr>
          <w:cantSplit/>
        </w:trPr>
        <w:tc>
          <w:tcPr>
            <w:tcW w:w="2160" w:type="dxa"/>
            <w:shd w:val="clear" w:color="auto" w:fill="auto"/>
          </w:tcPr>
          <w:p w14:paraId="7E503D5D" w14:textId="0612C528" w:rsidR="00F0616C" w:rsidRPr="00144550" w:rsidRDefault="00A42740" w:rsidP="00877F26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30</w:t>
            </w:r>
            <w:r w:rsidR="00144550" w:rsidRPr="001445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640F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กันยายน</w:t>
            </w:r>
            <w:r w:rsidR="00144550" w:rsidRPr="0014455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0813C99" w14:textId="3C5044E8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4D050E11" w14:textId="3A91A55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</w:tcPr>
          <w:p w14:paraId="29CEA7E7" w14:textId="2A9C6615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73546DC5" w14:textId="211E7DD9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65CF61D4" w14:textId="2A7205C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6869F206" w14:textId="2537B960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</w:tcPr>
          <w:p w14:paraId="5EA42912" w14:textId="08FCE1AA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943E8DB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C8744D" w14:textId="022AA68C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20350C5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F0616C" w:rsidRPr="00F0616C" w:rsidRDefault="00F0616C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91330BE" w14:textId="77777777" w:rsidR="00F0616C" w:rsidRPr="00F0616C" w:rsidRDefault="00F0616C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1846D23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DE36DDC" w14:textId="1FAC5216" w:rsidR="00F0616C" w:rsidRPr="00F0616C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5347867" w14:textId="654D8978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60790737" w14:textId="78FE775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034DED49" w14:textId="55F9853B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B881B0E" w14:textId="780C19FD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04E23FBE" w14:textId="09040D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E4AC69D" w14:textId="5FE8E691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5C906D8C" w14:textId="4376C405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027B5D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77C9C" w14:textId="7D48E28A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F0443F7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1B025AA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DA19072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2F4D45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3B4111B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E0105C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F0616C" w:rsidRPr="00F0616C" w14:paraId="60590C66" w14:textId="77777777" w:rsidTr="003D45E8">
        <w:trPr>
          <w:cantSplit/>
          <w:trHeight w:val="227"/>
        </w:trPr>
        <w:tc>
          <w:tcPr>
            <w:tcW w:w="2160" w:type="dxa"/>
            <w:shd w:val="clear" w:color="auto" w:fill="auto"/>
            <w:vAlign w:val="bottom"/>
          </w:tcPr>
          <w:p w14:paraId="6FFB9A03" w14:textId="03E67FF1" w:rsidR="00F0616C" w:rsidRPr="00F0616C" w:rsidRDefault="00B95942" w:rsidP="00B95942">
            <w:pPr>
              <w:ind w:left="105" w:hanging="105"/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990" w:type="dxa"/>
            <w:vAlign w:val="bottom"/>
          </w:tcPr>
          <w:p w14:paraId="554A8CA0" w14:textId="3A657390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9E6509E" w14:textId="58FBF749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599B189" w14:textId="528E5BD2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B6118B4" w14:textId="5F94AC0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9E6BDF" w14:textId="4DEB2F9C" w:rsidR="00F0616C" w:rsidRPr="00F0616C" w:rsidRDefault="00F0616C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2E22C0F" w14:textId="76B4012F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649EC2" w14:textId="151E7E97" w:rsidR="00F0616C" w:rsidRPr="00F0616C" w:rsidRDefault="00F0616C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4322B7B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B2CC8" w14:textId="7C098ACB" w:rsidR="00F0616C" w:rsidRPr="00F0616C" w:rsidRDefault="00F0616C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F619FE3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F3FCBC1" w14:textId="3D3381DB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D7865C9" w14:textId="77777777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E58C1D" w14:textId="63A7F373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3D01F0" w14:textId="015E37D9" w:rsidR="00F0616C" w:rsidRPr="00F0616C" w:rsidRDefault="00F0616C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3A802004" w14:textId="34EF8401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425A98" w:rsidRPr="00F0616C" w14:paraId="3618A1AE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18A23C75" w14:textId="42DA198F" w:rsidR="00425A98" w:rsidRPr="00B95942" w:rsidRDefault="00425A98" w:rsidP="00A93BDF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</w:t>
            </w:r>
            <w:r w:rsidR="00507F9B">
              <w:rPr>
                <w:rFonts w:ascii="Angsana New" w:hAnsi="Angsana New" w:hint="cs"/>
                <w:sz w:val="26"/>
                <w:szCs w:val="26"/>
                <w:cs/>
              </w:rPr>
              <w:t>ที่อยู่</w:t>
            </w:r>
            <w:r w:rsidR="008728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  <w:vAlign w:val="bottom"/>
          </w:tcPr>
          <w:p w14:paraId="22F607E8" w14:textId="2A301CBD" w:rsidR="00425A98" w:rsidRPr="00F0616C" w:rsidRDefault="00497393" w:rsidP="00507F9B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15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539A19FC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59E3B60E" w14:textId="45310235" w:rsidR="00425A98" w:rsidRDefault="00497393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39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09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FCC2B4E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A5F840" w14:textId="31D0F73E" w:rsidR="00425A98" w:rsidRPr="00F0616C" w:rsidRDefault="00B077FA" w:rsidP="00425A98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316978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A7FF9B" w14:textId="0A04E0C1" w:rsidR="00425A98" w:rsidRDefault="00497393" w:rsidP="00425A9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54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0A059D14" w14:textId="77777777" w:rsidR="00425A98" w:rsidRPr="00F0616C" w:rsidRDefault="00425A98" w:rsidP="00425A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67AB7C" w14:textId="3D411ED7" w:rsidR="00425A98" w:rsidRDefault="00497393" w:rsidP="00425A9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54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2A75C2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3FF478C8" w14:textId="7646D91C" w:rsidR="00425A98" w:rsidRPr="00F0616C" w:rsidRDefault="00B077FA" w:rsidP="00425A98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CA5A50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DF777BF" w14:textId="57B78006" w:rsidR="00425A98" w:rsidRPr="00F0616C" w:rsidRDefault="00B077FA" w:rsidP="00425A98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99534" w14:textId="77777777" w:rsidR="00425A98" w:rsidRPr="00F0616C" w:rsidRDefault="00425A98" w:rsidP="00425A9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F9DDC49" w14:textId="36CA62B1" w:rsidR="00425A98" w:rsidRDefault="00497393" w:rsidP="00425A98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54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</w:t>
            </w:r>
            <w:r w:rsidR="00A93BDF"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</w:tr>
      <w:tr w:rsidR="00B95942" w:rsidRPr="00F0616C" w14:paraId="6A24748F" w14:textId="77777777" w:rsidTr="003D45E8">
        <w:trPr>
          <w:cantSplit/>
          <w:trHeight w:val="452"/>
        </w:trPr>
        <w:tc>
          <w:tcPr>
            <w:tcW w:w="2160" w:type="dxa"/>
            <w:shd w:val="clear" w:color="auto" w:fill="auto"/>
            <w:vAlign w:val="bottom"/>
          </w:tcPr>
          <w:p w14:paraId="0B82ECD6" w14:textId="4413651B" w:rsidR="00B95942" w:rsidRPr="00B95942" w:rsidRDefault="00425A98" w:rsidP="00A93BDF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 w:rsidR="00872832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990" w:type="dxa"/>
            <w:vAlign w:val="bottom"/>
          </w:tcPr>
          <w:p w14:paraId="38C47F58" w14:textId="2E42D5B7" w:rsidR="00B95942" w:rsidRPr="00425A98" w:rsidRDefault="00B077FA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56363F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6C0294" w14:textId="0775188F" w:rsidR="00B95942" w:rsidRPr="00425A98" w:rsidRDefault="00497393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  <w:tc>
          <w:tcPr>
            <w:tcW w:w="180" w:type="dxa"/>
            <w:vAlign w:val="bottom"/>
          </w:tcPr>
          <w:p w14:paraId="45ABACA0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0A4D31" w14:textId="38A9E6A2" w:rsidR="00B95942" w:rsidRPr="00425A98" w:rsidRDefault="00B077FA" w:rsidP="00F0616C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402D30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1262DB" w14:textId="3B0E736B" w:rsidR="00B95942" w:rsidRPr="00425A98" w:rsidRDefault="00497393" w:rsidP="00F0616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  <w:tc>
          <w:tcPr>
            <w:tcW w:w="180" w:type="dxa"/>
            <w:vAlign w:val="bottom"/>
          </w:tcPr>
          <w:p w14:paraId="65672BEC" w14:textId="77777777" w:rsidR="00B95942" w:rsidRPr="00425A98" w:rsidRDefault="00B95942" w:rsidP="00F0616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20CD7B3" w14:textId="0E6A6C2C" w:rsidR="00B95942" w:rsidRPr="00425A98" w:rsidRDefault="00B077FA" w:rsidP="00425A98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1BBB523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1920C1A8" w14:textId="170405CE" w:rsidR="00B95942" w:rsidRPr="00425A98" w:rsidRDefault="00B077FA" w:rsidP="00F0616C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B1F785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71573E" w14:textId="15B08E70" w:rsidR="00B95942" w:rsidRPr="00425A98" w:rsidRDefault="00497393" w:rsidP="00425A98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D2CF2FD" w14:textId="77777777" w:rsidR="00B95942" w:rsidRPr="00425A98" w:rsidRDefault="00B95942" w:rsidP="00F0616C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2072AB5B" w14:textId="280582AA" w:rsidR="00B95942" w:rsidRPr="00425A98" w:rsidRDefault="00497393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60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057</w:t>
            </w:r>
          </w:p>
        </w:tc>
      </w:tr>
      <w:tr w:rsidR="00F0616C" w:rsidRPr="00F0616C" w14:paraId="228B4170" w14:textId="77777777" w:rsidTr="006D0408">
        <w:trPr>
          <w:cantSplit/>
          <w:trHeight w:hRule="exact" w:val="317"/>
        </w:trPr>
        <w:tc>
          <w:tcPr>
            <w:tcW w:w="2160" w:type="dxa"/>
            <w:shd w:val="clear" w:color="auto" w:fill="auto"/>
            <w:vAlign w:val="bottom"/>
          </w:tcPr>
          <w:p w14:paraId="533D81D1" w14:textId="166ABD94" w:rsidR="00F0616C" w:rsidRPr="00F0616C" w:rsidRDefault="00F0616C" w:rsidP="00F0616C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61E4D80" w14:textId="1D5B7FE2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40DA33" w14:textId="2801BF8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FCCF0E" w14:textId="43AFA45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6BD846" w14:textId="543CCFC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609252" w14:textId="66FD81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E15B82A" w14:textId="429D3755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61616A" w14:textId="2293948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14014A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E2D5FB" w14:textId="71525421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F0616C" w:rsidRPr="00F0616C" w:rsidRDefault="00F0616C" w:rsidP="00F0616C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02B4CC5D" w14:textId="002A6756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0405C86" w:rsidR="00F0616C" w:rsidRPr="00F0616C" w:rsidRDefault="00F0616C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D02E154" w14:textId="20CBA9DE" w:rsidR="00F0616C" w:rsidRPr="00F0616C" w:rsidRDefault="00F0616C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48CAFE59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773A9EB1" w14:textId="14B0C837" w:rsidR="00F0616C" w:rsidRPr="00DB2C51" w:rsidRDefault="00F0616C" w:rsidP="00F0616C">
            <w:pPr>
              <w:ind w:left="11" w:firstLine="11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2C51">
              <w:rPr>
                <w:rStyle w:val="PageNumber"/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</w:t>
            </w:r>
            <w:r w:rsidRPr="00DB2C51">
              <w:rPr>
                <w:rStyle w:val="PageNumber"/>
                <w:rFonts w:ascii="Angsana New" w:hAnsi="Angsana New" w:hint="cs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481D9D36" w14:textId="31DA2CB8" w:rsidR="00F0616C" w:rsidRPr="00F0616C" w:rsidRDefault="00F0616C" w:rsidP="00F0616C">
            <w:pPr>
              <w:pStyle w:val="acctfourfigures"/>
              <w:tabs>
                <w:tab w:val="clear" w:pos="765"/>
                <w:tab w:val="decimal" w:pos="55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059811B" w14:textId="7C905519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7CC4D2D9" w14:textId="04856E6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B808352" w14:textId="09F4509A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35D308DF" w14:textId="08AE8DBF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E77A16" w14:textId="52F255D1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10" w:type="dxa"/>
            <w:vAlign w:val="bottom"/>
          </w:tcPr>
          <w:p w14:paraId="1D03177E" w14:textId="37C8656B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32A96B7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A8EDA1" w14:textId="214C9CDD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69F7F4F3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06F03918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0616C" w:rsidRPr="00F0616C" w14:paraId="7CA23211" w14:textId="77777777" w:rsidTr="003D45E8">
        <w:trPr>
          <w:cantSplit/>
          <w:trHeight w:val="92"/>
        </w:trPr>
        <w:tc>
          <w:tcPr>
            <w:tcW w:w="2160" w:type="dxa"/>
            <w:shd w:val="clear" w:color="auto" w:fill="auto"/>
            <w:vAlign w:val="bottom"/>
          </w:tcPr>
          <w:p w14:paraId="7E4C135A" w14:textId="5BC2D7EA" w:rsidR="00F0616C" w:rsidRPr="00F0616C" w:rsidRDefault="00F0616C" w:rsidP="00F0616C">
            <w:pPr>
              <w:ind w:left="195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0616C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  <w:vAlign w:val="bottom"/>
          </w:tcPr>
          <w:p w14:paraId="2EA3156A" w14:textId="550D8B86" w:rsidR="00F0616C" w:rsidRPr="00B077FA" w:rsidRDefault="00B077FA" w:rsidP="00F0616C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3A9DF4" w14:textId="332507A5" w:rsidR="00F0616C" w:rsidRPr="00B077FA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E39316B" w14:textId="0DE82ED2" w:rsidR="00F0616C" w:rsidRPr="00B077FA" w:rsidRDefault="00B077FA" w:rsidP="00F0616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48C5EDB" w14:textId="25D9C3CC" w:rsidR="00F0616C" w:rsidRPr="00B077FA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E4C473" w14:textId="514FA9EB" w:rsidR="00F0616C" w:rsidRPr="00B077FA" w:rsidRDefault="00497393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954</w:t>
            </w:r>
            <w:r w:rsidR="00B077FA"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774</w:t>
            </w:r>
          </w:p>
        </w:tc>
        <w:tc>
          <w:tcPr>
            <w:tcW w:w="180" w:type="dxa"/>
            <w:vAlign w:val="bottom"/>
          </w:tcPr>
          <w:p w14:paraId="396D6E2B" w14:textId="7C081399" w:rsidR="00F0616C" w:rsidRPr="00B077FA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348BCAE" w14:textId="5B33F4DE" w:rsidR="00F0616C" w:rsidRPr="00B077FA" w:rsidRDefault="00497393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954</w:t>
            </w:r>
            <w:r w:rsidR="00B077FA"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774</w:t>
            </w:r>
          </w:p>
        </w:tc>
        <w:tc>
          <w:tcPr>
            <w:tcW w:w="180" w:type="dxa"/>
            <w:vAlign w:val="bottom"/>
          </w:tcPr>
          <w:p w14:paraId="561EFF92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7B3F44" w14:textId="7E725FC9" w:rsidR="00F0616C" w:rsidRPr="00F0616C" w:rsidRDefault="00B077FA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370EA9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7A3A4614" w14:textId="0D2EA3EE" w:rsidR="00F0616C" w:rsidRPr="00F0616C" w:rsidRDefault="00A93BDF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946</w:t>
            </w:r>
            <w:r w:rsidR="004C663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F618E" w14:textId="77777777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E5AD5" w14:textId="3129CBDC" w:rsidR="00F0616C" w:rsidRPr="00F0616C" w:rsidRDefault="00B077FA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F5379" w14:textId="50EF9EAC" w:rsidR="00F0616C" w:rsidRPr="00F0616C" w:rsidRDefault="00F0616C" w:rsidP="00F0616C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7C524EB3" w14:textId="4B78354D" w:rsidR="00F0616C" w:rsidRPr="00F0616C" w:rsidRDefault="00A93BDF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946</w:t>
            </w:r>
            <w:r w:rsidR="004C6638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,</w:t>
            </w:r>
            <w:r w:rsidRPr="00A93BDF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091</w:t>
            </w:r>
          </w:p>
        </w:tc>
      </w:tr>
      <w:tr w:rsidR="00F0616C" w:rsidRPr="00F0616C" w14:paraId="78616024" w14:textId="77777777" w:rsidTr="003D45E8">
        <w:trPr>
          <w:cantSplit/>
        </w:trPr>
        <w:tc>
          <w:tcPr>
            <w:tcW w:w="2160" w:type="dxa"/>
            <w:shd w:val="clear" w:color="auto" w:fill="auto"/>
            <w:vAlign w:val="bottom"/>
          </w:tcPr>
          <w:p w14:paraId="56FB9387" w14:textId="242B6EDF" w:rsidR="00F0616C" w:rsidRPr="00F0616C" w:rsidRDefault="00F0616C" w:rsidP="00F0616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1559BEDC" w14:textId="44DADFD1" w:rsidR="00F0616C" w:rsidRPr="00B077FA" w:rsidRDefault="00497393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117</w:t>
            </w:r>
            <w:r w:rsidR="00B077FA"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4881BCB1" w14:textId="51FDEC29" w:rsidR="00F0616C" w:rsidRPr="00B077FA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7DEDFBD" w14:textId="1F58EEE1" w:rsidR="00F0616C" w:rsidRPr="00B077FA" w:rsidRDefault="00B077FA" w:rsidP="00F0616C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2A6950" w14:textId="082112E7" w:rsidR="00F0616C" w:rsidRPr="00B077FA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B7CFA2" w14:textId="11827F9F" w:rsidR="00F0616C" w:rsidRPr="00B077FA" w:rsidRDefault="00B077FA" w:rsidP="00A92C2F">
            <w:pPr>
              <w:pStyle w:val="acctfourfigures"/>
              <w:tabs>
                <w:tab w:val="clear" w:pos="765"/>
                <w:tab w:val="decimal" w:pos="37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749A033" w14:textId="59D78936" w:rsidR="00F0616C" w:rsidRPr="00B077FA" w:rsidRDefault="00F0616C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70C92AD" w14:textId="0FA0EC0D" w:rsidR="00F0616C" w:rsidRPr="00B077FA" w:rsidRDefault="00497393" w:rsidP="00F0616C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117</w:t>
            </w:r>
            <w:r w:rsidR="00B077FA" w:rsidRP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629</w:t>
            </w:r>
          </w:p>
        </w:tc>
        <w:tc>
          <w:tcPr>
            <w:tcW w:w="180" w:type="dxa"/>
            <w:vAlign w:val="bottom"/>
          </w:tcPr>
          <w:p w14:paraId="6574B3B9" w14:textId="77777777" w:rsidR="00F0616C" w:rsidRPr="00F0616C" w:rsidRDefault="00F0616C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63B809" w14:textId="04D18E25" w:rsidR="00F0616C" w:rsidRPr="00F0616C" w:rsidRDefault="00B077FA" w:rsidP="00F06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4980C29" w14:textId="77777777" w:rsidR="00F0616C" w:rsidRPr="00F0616C" w:rsidRDefault="00F0616C" w:rsidP="00F0616C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  <w:vAlign w:val="bottom"/>
          </w:tcPr>
          <w:p w14:paraId="58174108" w14:textId="4543BD51" w:rsidR="00F0616C" w:rsidRPr="00F0616C" w:rsidRDefault="00497393" w:rsidP="00F0616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117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6BC55" w14:textId="77777777" w:rsidR="00F0616C" w:rsidRPr="00F0616C" w:rsidRDefault="00F0616C" w:rsidP="00F0616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C13B5FC" w14:textId="2B7E8E5D" w:rsidR="00F0616C" w:rsidRPr="00F0616C" w:rsidRDefault="00B077FA" w:rsidP="00F0616C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96BB8" w14:textId="4A0AA598" w:rsidR="00F0616C" w:rsidRPr="00F0616C" w:rsidRDefault="00F0616C" w:rsidP="00F0616C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64E6769D" w14:textId="1231BC34" w:rsidR="00F0616C" w:rsidRPr="00F0616C" w:rsidRDefault="00497393" w:rsidP="00F0616C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117</w:t>
            </w:r>
            <w:r w:rsidR="00B077FA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49739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629</w:t>
            </w:r>
          </w:p>
        </w:tc>
      </w:tr>
    </w:tbl>
    <w:p w14:paraId="65E60F99" w14:textId="77777777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72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80"/>
        <w:gridCol w:w="900"/>
        <w:gridCol w:w="184"/>
        <w:gridCol w:w="896"/>
        <w:gridCol w:w="180"/>
        <w:gridCol w:w="900"/>
        <w:gridCol w:w="180"/>
        <w:gridCol w:w="902"/>
      </w:tblGrid>
      <w:tr w:rsidR="006F1485" w:rsidRPr="00C61EB2" w14:paraId="2B5934F5" w14:textId="77777777" w:rsidTr="00C2547A">
        <w:trPr>
          <w:cantSplit/>
          <w:trHeight w:val="326"/>
          <w:tblHeader/>
        </w:trPr>
        <w:tc>
          <w:tcPr>
            <w:tcW w:w="4410" w:type="dxa"/>
            <w:shd w:val="clear" w:color="auto" w:fill="auto"/>
            <w:vAlign w:val="bottom"/>
          </w:tcPr>
          <w:p w14:paraId="68AD3D3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  <w:vAlign w:val="bottom"/>
          </w:tcPr>
          <w:p w14:paraId="59123A73" w14:textId="0C3B2CF9" w:rsidR="006F1485" w:rsidRPr="00C61EB2" w:rsidRDefault="002841BE" w:rsidP="002D5F2C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C61EB2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/</w:t>
            </w:r>
            <w:r w:rsidR="006F1485" w:rsidRPr="00C61EB2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6F1485" w:rsidRPr="00C61EB2" w14:paraId="6CAE5A77" w14:textId="77777777" w:rsidTr="00C2547A">
        <w:trPr>
          <w:cantSplit/>
          <w:trHeight w:val="453"/>
          <w:tblHeader/>
        </w:trPr>
        <w:tc>
          <w:tcPr>
            <w:tcW w:w="4410" w:type="dxa"/>
            <w:shd w:val="clear" w:color="auto" w:fill="auto"/>
            <w:vAlign w:val="bottom"/>
          </w:tcPr>
          <w:p w14:paraId="1851530E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2EBEE78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</w:t>
            </w:r>
          </w:p>
          <w:p w14:paraId="302835C8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11A3F860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2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C46A0" w14:textId="77777777" w:rsidR="006F1485" w:rsidRPr="00C61EB2" w:rsidRDefault="006F1485" w:rsidP="002D5F2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6F1485" w:rsidRPr="00C61EB2" w14:paraId="6FAD40CE" w14:textId="77777777" w:rsidTr="00C2547A">
        <w:trPr>
          <w:cantSplit/>
          <w:tblHeader/>
        </w:trPr>
        <w:tc>
          <w:tcPr>
            <w:tcW w:w="4410" w:type="dxa"/>
            <w:shd w:val="clear" w:color="auto" w:fill="auto"/>
          </w:tcPr>
          <w:p w14:paraId="77D1681C" w14:textId="77777777" w:rsidR="006F1485" w:rsidRPr="00C61EB2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793F521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422FCFAD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F3EEDC6" w14:textId="2D841B66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="00A42740"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6C349B2B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  <w:shd w:val="clear" w:color="auto" w:fill="auto"/>
          </w:tcPr>
          <w:p w14:paraId="3931C372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523CBF3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953F37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C61EB2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C61EB2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4AFA299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2" w:type="dxa"/>
            <w:tcBorders>
              <w:top w:val="single" w:sz="4" w:space="0" w:color="auto"/>
            </w:tcBorders>
            <w:shd w:val="clear" w:color="auto" w:fill="auto"/>
          </w:tcPr>
          <w:p w14:paraId="10FDB24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6F1485" w:rsidRPr="00C61EB2" w14:paraId="623A95A2" w14:textId="77777777" w:rsidTr="00C2547A">
        <w:trPr>
          <w:cantSplit/>
          <w:tblHeader/>
        </w:trPr>
        <w:tc>
          <w:tcPr>
            <w:tcW w:w="4410" w:type="dxa"/>
            <w:shd w:val="clear" w:color="auto" w:fill="auto"/>
          </w:tcPr>
          <w:p w14:paraId="649C1811" w14:textId="77777777" w:rsidR="006F1485" w:rsidRPr="00C61EB2" w:rsidRDefault="006F1485" w:rsidP="002D5F2C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312" w:type="dxa"/>
            <w:gridSpan w:val="9"/>
          </w:tcPr>
          <w:p w14:paraId="5354407B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C61EB2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C61EB2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6F1485" w:rsidRPr="00C61EB2" w14:paraId="2FEA0332" w14:textId="77777777" w:rsidTr="00C2547A">
        <w:trPr>
          <w:cantSplit/>
        </w:trPr>
        <w:tc>
          <w:tcPr>
            <w:tcW w:w="4410" w:type="dxa"/>
            <w:shd w:val="clear" w:color="auto" w:fill="auto"/>
          </w:tcPr>
          <w:p w14:paraId="7C8B57B7" w14:textId="02F2C489" w:rsidR="006F1485" w:rsidRPr="00C61EB2" w:rsidRDefault="00A42740" w:rsidP="002D5F2C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3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6F1485" w:rsidRPr="00C61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2841BE" w:rsidRPr="00C61EB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990" w:type="dxa"/>
          </w:tcPr>
          <w:p w14:paraId="08B10EF4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0B9769B4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4ABEE7A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8CA7DB0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2B44985D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195EFF2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022C751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145554F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5BE65F7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6F1485" w:rsidRPr="00C61EB2" w14:paraId="1CDEF89E" w14:textId="77777777" w:rsidTr="00C2547A">
        <w:trPr>
          <w:cantSplit/>
        </w:trPr>
        <w:tc>
          <w:tcPr>
            <w:tcW w:w="4410" w:type="dxa"/>
            <w:shd w:val="clear" w:color="auto" w:fill="auto"/>
          </w:tcPr>
          <w:p w14:paraId="6EC2F524" w14:textId="46B27E83" w:rsidR="006F1485" w:rsidRPr="00C61EB2" w:rsidRDefault="006F1485" w:rsidP="00C2547A">
            <w:pPr>
              <w:ind w:left="195" w:hanging="18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ทางการเงินที่วัดมูลค่า</w:t>
            </w:r>
            <w:r w:rsidR="00507F9B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ด้วยมูลค่า</w:t>
            </w:r>
            <w:r w:rsidR="00DB2C51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ยุ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ติธรรม</w:t>
            </w:r>
          </w:p>
        </w:tc>
        <w:tc>
          <w:tcPr>
            <w:tcW w:w="990" w:type="dxa"/>
          </w:tcPr>
          <w:p w14:paraId="4843634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5C44AF13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1FD57A6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7F185CC8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64AC70EC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4674E8C6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0E12C202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00A9848C" w14:textId="77777777" w:rsidR="006F1485" w:rsidRPr="00C61EB2" w:rsidRDefault="006F1485" w:rsidP="002D5F2C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2" w:type="dxa"/>
            <w:shd w:val="clear" w:color="auto" w:fill="auto"/>
          </w:tcPr>
          <w:p w14:paraId="024E9CB8" w14:textId="77777777" w:rsidR="006F1485" w:rsidRPr="00C61EB2" w:rsidRDefault="006F1485" w:rsidP="002D5F2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B95942" w:rsidRPr="00C61EB2" w14:paraId="2D6BC645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30F48619" w14:textId="77777777" w:rsidR="00B95942" w:rsidRPr="00C61EB2" w:rsidRDefault="00B95942" w:rsidP="00B95942">
            <w:pPr>
              <w:rPr>
                <w:rFonts w:ascii="Angsana New" w:hAnsi="Angsana New"/>
                <w:sz w:val="26"/>
                <w:szCs w:val="26"/>
                <w:highlight w:val="yellow"/>
              </w:rPr>
            </w:pPr>
            <w:r w:rsidRPr="00C61EB2">
              <w:rPr>
                <w:rFonts w:ascii="Angsana New" w:hAnsi="Angsana New"/>
                <w:sz w:val="26"/>
                <w:szCs w:val="26"/>
                <w:cs/>
              </w:rPr>
              <w:t>ตราสาร</w:t>
            </w:r>
            <w:r w:rsidRPr="00C61EB2">
              <w:rPr>
                <w:rFonts w:ascii="Angsana New" w:hAnsi="Angsana New" w:hint="cs"/>
                <w:sz w:val="26"/>
                <w:szCs w:val="26"/>
                <w:cs/>
              </w:rPr>
              <w:t>ทุนที่เป็นหลักทรัพย์เผื่อขาย</w:t>
            </w:r>
          </w:p>
        </w:tc>
        <w:tc>
          <w:tcPr>
            <w:tcW w:w="990" w:type="dxa"/>
          </w:tcPr>
          <w:p w14:paraId="2FC93D38" w14:textId="2F9A65AE" w:rsidR="00B95942" w:rsidRPr="00C61EB2" w:rsidRDefault="00557BF3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="000B4B0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427</w:t>
            </w:r>
          </w:p>
        </w:tc>
        <w:tc>
          <w:tcPr>
            <w:tcW w:w="180" w:type="dxa"/>
          </w:tcPr>
          <w:p w14:paraId="563E5E27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1AEE755" w14:textId="2E5EA241" w:rsidR="00B95942" w:rsidRPr="00C61EB2" w:rsidRDefault="00557BF3" w:rsidP="00B95942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="000B4B0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A14876" w:rsidRPr="00A1487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184" w:type="dxa"/>
            <w:shd w:val="clear" w:color="auto" w:fill="auto"/>
          </w:tcPr>
          <w:p w14:paraId="1DED6BEB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3851C726" w14:textId="5D635E64" w:rsidR="00B95942" w:rsidRPr="00C61EB2" w:rsidRDefault="000B4B00" w:rsidP="00507F9B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451E029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4115930" w14:textId="4828FAE5" w:rsidR="00B95942" w:rsidRPr="00C61EB2" w:rsidRDefault="000B4B00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8976D89" w14:textId="77777777" w:rsidR="00B95942" w:rsidRPr="00C61EB2" w:rsidRDefault="00B95942" w:rsidP="00B95942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14521E94" w14:textId="1F326DB5" w:rsidR="00B95942" w:rsidRPr="00C61EB2" w:rsidRDefault="00557BF3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</w:t>
            </w:r>
            <w:r w:rsidR="000B4B0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427</w:t>
            </w:r>
          </w:p>
        </w:tc>
      </w:tr>
      <w:tr w:rsidR="00B95942" w:rsidRPr="00C61EB2" w14:paraId="5942D80E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1AA208E1" w14:textId="4ACF477B" w:rsidR="00B95942" w:rsidRPr="00C61EB2" w:rsidRDefault="00507F9B" w:rsidP="00B95942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</w:t>
            </w:r>
            <w:r w:rsidR="00B95942" w:rsidRPr="00C61EB2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</w:p>
        </w:tc>
        <w:tc>
          <w:tcPr>
            <w:tcW w:w="990" w:type="dxa"/>
          </w:tcPr>
          <w:p w14:paraId="553B61F9" w14:textId="4ED9F4A9" w:rsidR="00B95942" w:rsidRPr="00C61EB2" w:rsidRDefault="000B4B00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22A7D2C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1310FA85" w14:textId="55CD51FD" w:rsidR="00B95942" w:rsidRPr="00C61EB2" w:rsidRDefault="000B4B00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0D678B9F" w14:textId="77777777" w:rsidR="00B95942" w:rsidRPr="00C61EB2" w:rsidRDefault="00B95942" w:rsidP="00B95942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58641B4B" w14:textId="02090F69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377DF7F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78C5B70B" w14:textId="7AEE0888" w:rsidR="00B95942" w:rsidRPr="00C61EB2" w:rsidRDefault="000B4B00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40C0BC5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6D2C5842" w14:textId="27EED641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054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B95942" w:rsidRPr="00C61EB2" w14:paraId="57D7A304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7467897E" w14:textId="77777777" w:rsidR="00B95942" w:rsidRPr="00C61EB2" w:rsidRDefault="00B95942" w:rsidP="00B95942">
            <w:pPr>
              <w:ind w:left="11" w:firstLine="1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12A301" w14:textId="77777777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</w:tcPr>
          <w:p w14:paraId="3D043D7F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6B80CB2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3DCC0785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574940A6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3041F726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DB33449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0EE9B94D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37767E4A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942" w:rsidRPr="00C61EB2" w14:paraId="651EEC10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7738EFE2" w14:textId="5AE1A78D" w:rsidR="00B95942" w:rsidRPr="00C61EB2" w:rsidRDefault="00B95942" w:rsidP="00DB2C51">
            <w:pPr>
              <w:ind w:left="105" w:hanging="9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C61EB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  <w:r w:rsidRPr="00C61EB2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และหนี้สิน</w:t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ทางการเงินที่ไม่ได้วัดมูลค่า</w:t>
            </w:r>
            <w:r w:rsidR="00DB2C51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C61EB2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ด้วยมูลค่ายุติธรรม</w:t>
            </w:r>
          </w:p>
        </w:tc>
        <w:tc>
          <w:tcPr>
            <w:tcW w:w="990" w:type="dxa"/>
          </w:tcPr>
          <w:p w14:paraId="5E57A8B0" w14:textId="77777777" w:rsidR="00B95942" w:rsidRPr="00C61EB2" w:rsidRDefault="00B95942" w:rsidP="00B032D2">
            <w:pPr>
              <w:pStyle w:val="acctfourfigures"/>
              <w:tabs>
                <w:tab w:val="clear" w:pos="765"/>
                <w:tab w:val="decimal" w:pos="825"/>
                <w:tab w:val="decimal" w:pos="91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3EF3DE1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C25C7B0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006A9ACF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896" w:type="dxa"/>
            <w:shd w:val="clear" w:color="auto" w:fill="auto"/>
          </w:tcPr>
          <w:p w14:paraId="14C1B205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65D733D8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0BECDC7F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</w:tcPr>
          <w:p w14:paraId="18D3A90A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B08A141" w14:textId="77777777" w:rsidR="00B95942" w:rsidRPr="00C61EB2" w:rsidRDefault="00B95942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5942" w:rsidRPr="00C61EB2" w14:paraId="0B407A04" w14:textId="77777777" w:rsidTr="00C2547A">
        <w:trPr>
          <w:cantSplit/>
        </w:trPr>
        <w:tc>
          <w:tcPr>
            <w:tcW w:w="4410" w:type="dxa"/>
            <w:shd w:val="clear" w:color="auto" w:fill="auto"/>
            <w:vAlign w:val="bottom"/>
          </w:tcPr>
          <w:p w14:paraId="6E531D84" w14:textId="6FAAE78D" w:rsidR="00B95942" w:rsidRPr="00C61EB2" w:rsidRDefault="00B95942" w:rsidP="00B95942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61EB2">
              <w:rPr>
                <w:rFonts w:ascii="Angsana New" w:hAnsi="Angsan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990" w:type="dxa"/>
          </w:tcPr>
          <w:p w14:paraId="05A04CE3" w14:textId="78DB165A" w:rsidR="00B95942" w:rsidRPr="00C61EB2" w:rsidRDefault="000B4B00" w:rsidP="00B032D2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984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894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1B264B9" w14:textId="77777777" w:rsidR="00B95942" w:rsidRPr="00C61EB2" w:rsidRDefault="00B95942" w:rsidP="00B9594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63CEF940" w14:textId="75681BCB" w:rsidR="00B95942" w:rsidRPr="00C61EB2" w:rsidRDefault="000B4B00" w:rsidP="003746B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4" w:type="dxa"/>
            <w:shd w:val="clear" w:color="auto" w:fill="auto"/>
          </w:tcPr>
          <w:p w14:paraId="163D09C2" w14:textId="77777777" w:rsidR="00B95942" w:rsidRPr="00C61EB2" w:rsidRDefault="00B95942" w:rsidP="00B95942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6" w:type="dxa"/>
            <w:shd w:val="clear" w:color="auto" w:fill="auto"/>
          </w:tcPr>
          <w:p w14:paraId="3EAC1478" w14:textId="6E2B2A4D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A9A13E3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33F9D291" w14:textId="60C1C7AE" w:rsidR="00B95942" w:rsidRPr="00C61EB2" w:rsidRDefault="000B4B00" w:rsidP="00B95942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20FDC1F" w14:textId="77777777" w:rsidR="00B95942" w:rsidRPr="00C61EB2" w:rsidRDefault="00B95942" w:rsidP="00B95942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2" w:type="dxa"/>
            <w:shd w:val="clear" w:color="auto" w:fill="auto"/>
          </w:tcPr>
          <w:p w14:paraId="057C43C4" w14:textId="4940649D" w:rsidR="00B95942" w:rsidRPr="00C61EB2" w:rsidRDefault="000B4B00" w:rsidP="003746B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16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966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,</w:t>
            </w:r>
            <w:r w:rsidR="00557BF3" w:rsidRPr="00557BF3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486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)</w:t>
            </w:r>
          </w:p>
        </w:tc>
      </w:tr>
    </w:tbl>
    <w:p w14:paraId="03979149" w14:textId="77777777" w:rsidR="006F1485" w:rsidRPr="00D647A8" w:rsidRDefault="006F1485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bidi="th-TH"/>
        </w:rPr>
      </w:pPr>
    </w:p>
    <w:p w14:paraId="24C22F75" w14:textId="264D0F65" w:rsidR="00852F5C" w:rsidRDefault="00852F5C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852F5C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071F3E45" w14:textId="77777777" w:rsidR="00D647A8" w:rsidRPr="00D647A8" w:rsidRDefault="00D647A8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430"/>
        <w:gridCol w:w="270"/>
        <w:gridCol w:w="6390"/>
      </w:tblGrid>
      <w:tr w:rsidR="00CE640B" w:rsidRPr="00DD7CDF" w14:paraId="27309D5B" w14:textId="77777777" w:rsidTr="00CE640B">
        <w:trPr>
          <w:tblHeader/>
        </w:trPr>
        <w:tc>
          <w:tcPr>
            <w:tcW w:w="2430" w:type="dxa"/>
            <w:shd w:val="clear" w:color="auto" w:fill="auto"/>
            <w:vAlign w:val="bottom"/>
            <w:hideMark/>
          </w:tcPr>
          <w:p w14:paraId="7E11A40B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CF40DF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390" w:type="dxa"/>
            <w:shd w:val="clear" w:color="auto" w:fill="auto"/>
            <w:vAlign w:val="bottom"/>
            <w:hideMark/>
          </w:tcPr>
          <w:p w14:paraId="7AF86B12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640B" w:rsidRPr="00DD7CDF" w14:paraId="1A59C36B" w14:textId="77777777" w:rsidTr="00CE640B">
        <w:tc>
          <w:tcPr>
            <w:tcW w:w="2430" w:type="dxa"/>
            <w:shd w:val="clear" w:color="auto" w:fill="auto"/>
            <w:hideMark/>
          </w:tcPr>
          <w:p w14:paraId="0F1183CE" w14:textId="4F5BA120" w:rsidR="00CE640B" w:rsidRPr="00DD7CDF" w:rsidRDefault="00CE640B" w:rsidP="00557D41">
            <w:pPr>
              <w:pStyle w:val="block"/>
              <w:tabs>
                <w:tab w:val="left" w:pos="-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5" w:right="-108" w:hanging="165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ที่ไม่อยู่</w:t>
            </w:r>
            <w:r w:rsidR="00507F9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70" w:type="dxa"/>
            <w:shd w:val="clear" w:color="auto" w:fill="auto"/>
          </w:tcPr>
          <w:p w14:paraId="2DFA1DD9" w14:textId="77777777" w:rsidR="00CE640B" w:rsidRPr="00DD7CDF" w:rsidRDefault="00CE640B" w:rsidP="00557D4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390" w:type="dxa"/>
            <w:shd w:val="clear" w:color="auto" w:fill="auto"/>
            <w:hideMark/>
          </w:tcPr>
          <w:p w14:paraId="6F57E785" w14:textId="77777777" w:rsidR="00CE640B" w:rsidRPr="00DD7CDF" w:rsidRDefault="00CE640B" w:rsidP="0087283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DD7C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เทคนิคการเปรียบเทียบราคาตลาด 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นี้จะประเมินมูลค่าโดยใช้ตัวคูณร่วมของตลาดที่ได้มาจากราคาเสนอซื้อขายของบริษัทเปรียบเทียบกับผู้ลงทุน</w:t>
            </w:r>
            <w:r w:rsidRPr="00DD7C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ประมาณการจะถูกปรับปรุงด้วยผลกระทบของตราสารทุนที่ไม่ได้อยู่ในความต้องการของตลาด</w:t>
            </w:r>
          </w:p>
        </w:tc>
      </w:tr>
    </w:tbl>
    <w:p w14:paraId="1635D9F7" w14:textId="2B4D1B6F" w:rsidR="007146C6" w:rsidRPr="00CE640B" w:rsidRDefault="007146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</w:rPr>
      </w:pPr>
    </w:p>
    <w:p w14:paraId="2ABFE374" w14:textId="54983B04" w:rsidR="000929E4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929E4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="00852F5C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="00A42740" w:rsidRPr="00A42740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0E6025D8" w14:textId="77777777" w:rsidR="000929E4" w:rsidRPr="00DB2C51" w:rsidRDefault="000929E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424"/>
      </w:tblGrid>
      <w:tr w:rsidR="000929E4" w:rsidRPr="00783B85" w14:paraId="3F36556C" w14:textId="77777777" w:rsidTr="006D49CC">
        <w:trPr>
          <w:tblHeader/>
        </w:trPr>
        <w:tc>
          <w:tcPr>
            <w:tcW w:w="2430" w:type="dxa"/>
          </w:tcPr>
          <w:p w14:paraId="39FE4E95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1971AF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72B3253" w14:textId="77777777" w:rsidR="000929E4" w:rsidRPr="00783B85" w:rsidRDefault="000929E4" w:rsidP="00872832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0929E4" w:rsidRPr="00783B85" w14:paraId="6267C9A7" w14:textId="77777777" w:rsidTr="006D49CC">
        <w:tc>
          <w:tcPr>
            <w:tcW w:w="2430" w:type="dxa"/>
          </w:tcPr>
          <w:p w14:paraId="519D3D53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8467D09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63377A9D" w14:textId="45A6B4F1" w:rsidR="000929E4" w:rsidRPr="00783B85" w:rsidRDefault="000929E4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 w:rsidR="007D349E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  <w:tr w:rsidR="006D0408" w:rsidRPr="00783B85" w14:paraId="3FCFB961" w14:textId="77777777" w:rsidTr="006D49CC">
        <w:tc>
          <w:tcPr>
            <w:tcW w:w="2430" w:type="dxa"/>
          </w:tcPr>
          <w:p w14:paraId="59738CA1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40E6DF8B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741AB647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D0408" w:rsidRPr="00783B85" w14:paraId="03F92766" w14:textId="77777777" w:rsidTr="006D49CC">
        <w:tc>
          <w:tcPr>
            <w:tcW w:w="2430" w:type="dxa"/>
          </w:tcPr>
          <w:p w14:paraId="520AA049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7CB402EF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0E172AD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6D0408" w:rsidRPr="00783B85" w14:paraId="418D4404" w14:textId="77777777" w:rsidTr="006D49CC">
        <w:tc>
          <w:tcPr>
            <w:tcW w:w="2430" w:type="dxa"/>
          </w:tcPr>
          <w:p w14:paraId="7B258951" w14:textId="77777777" w:rsidR="006D0408" w:rsidRPr="00783B85" w:rsidRDefault="006D0408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6" w:type="dxa"/>
          </w:tcPr>
          <w:p w14:paraId="6A11D00D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486764A7" w14:textId="77777777" w:rsidR="006D0408" w:rsidRPr="00783B85" w:rsidRDefault="006D0408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0929E4" w:rsidRPr="00783B85" w14:paraId="5AF537BF" w14:textId="77777777" w:rsidTr="006D49CC">
        <w:tc>
          <w:tcPr>
            <w:tcW w:w="2430" w:type="dxa"/>
          </w:tcPr>
          <w:p w14:paraId="42AFE5BB" w14:textId="77777777" w:rsidR="000929E4" w:rsidRPr="00783B85" w:rsidRDefault="000929E4" w:rsidP="006D49CC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lastRenderedPageBreak/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710D1D82" w14:textId="77777777" w:rsidR="000929E4" w:rsidRPr="00783B85" w:rsidRDefault="000929E4" w:rsidP="006D49CC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1F31F79E" w14:textId="785A7F0F" w:rsidR="000929E4" w:rsidRPr="00783B85" w:rsidRDefault="000929E4" w:rsidP="006D49CC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rtl/>
                <w:cs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</w:rPr>
              <w:t>Swap model</w:t>
            </w:r>
            <w:r w:rsidRPr="00783B85">
              <w:rPr>
                <w:rFonts w:ascii="Angsana New" w:hAnsi="Angsana New"/>
                <w:i/>
                <w:iCs/>
                <w:sz w:val="30"/>
                <w:szCs w:val="30"/>
                <w:rtl/>
              </w:rPr>
              <w:t xml:space="preserve">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มูลค่ายุติธรรมคำนวณจากมูลค่าปัจจุบันของประมาณการกระแสเงินสดในอนาคต การประมาณการกระแสเงินสดในอนาคตที่มีอัตราดอกเบี้ยลอยตัวพิจารณาจากราคาซื้อขายสัญญาแลกเปลี่ยน ราคาในอนาคต และอัตราดอกเบี้ยเงินกู้ยืมระหว่างธนาคาร การประมาณการกระแสเงินสดคิดลดโดยใช้เส้นอัตราผลตอบแทนที่สร้างขึ้นจากแหล่งที่มาเดียวกัน ซึ่งสะท้อนอัตราดอกเบี้ยเงินกู้ยืมระหว่างธนาคารที่เกี่ยวข้องที่ผู้ร่วมตลาดใช้สำหรับวัตถุประสงค์ในการกำหนดราคาสัญญาแลกเปลี่ยนอัตราดอกเบี้ย มูลค่ายุติธรรมประมาณโดยขึ้นอยู่กับการปรับปรุงความเสี่ยงทางด้านสินเชื่อที่สะท้อนระดับความเสี่ยงของ</w:t>
            </w:r>
            <w:r w:rsidRPr="00783B8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บริษัท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และคู่สัญญา การคำนวณนี้ขึ้นอยู่กับส่วนชดเชยความเสี่ยงทางด้านสินเชื่อที่ได้มาจากสัญญารับประกันความเสี่ยงจากการผิดนัดชำระหนี้หรือราคาหุ้นกู้ในปัจจุบัน</w:t>
            </w:r>
          </w:p>
        </w:tc>
      </w:tr>
    </w:tbl>
    <w:p w14:paraId="6309BC6A" w14:textId="77777777" w:rsidR="00A9210B" w:rsidRPr="00A9210B" w:rsidRDefault="00A9210B" w:rsidP="00B6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2DD2ED" w14:textId="39E399FC" w:rsidR="00B6045E" w:rsidRPr="00B6045E" w:rsidRDefault="00B6045E" w:rsidP="00B60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604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147A8A7" w14:textId="00C4644C" w:rsidR="003B2045" w:rsidRPr="004F02B3" w:rsidRDefault="003B2045" w:rsidP="004F02B3">
      <w:pPr>
        <w:pStyle w:val="block"/>
        <w:spacing w:after="0" w:line="240" w:lineRule="auto"/>
        <w:ind w:left="0" w:firstLine="547"/>
        <w:jc w:val="both"/>
        <w:rPr>
          <w:rFonts w:asciiTheme="majorBidi" w:hAnsiTheme="majorBidi" w:cs="Angsana New"/>
          <w:b/>
          <w:bCs/>
          <w:sz w:val="30"/>
          <w:szCs w:val="30"/>
          <w:lang w:bidi="th-TH"/>
        </w:rPr>
      </w:pPr>
    </w:p>
    <w:p w14:paraId="615CAB31" w14:textId="54E39CC3" w:rsidR="004F02B3" w:rsidRPr="00DD7CDF" w:rsidRDefault="004F02B3" w:rsidP="004F02B3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การด้อยค่าของเงินสดและรายการเทียบเท่าเงินสดประมาณการโดยพิจารณาผลขาดทุนด้านเครดิตที่คาดว่าจะเกิดขึ้นใน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A42740" w:rsidRPr="00A42740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12</w:t>
      </w:r>
      <w:r w:rsidRPr="00DD7CD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เดือนข้างหน้า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ทั้งนี้</w:t>
      </w:r>
      <w:r w:rsidRPr="00DD7CD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Pr="00DD7CDF">
        <w:rPr>
          <w:rFonts w:ascii="Angsana New" w:hAnsi="Angsana New" w:cs="Angsana New" w:hint="cs"/>
          <w:sz w:val="30"/>
          <w:szCs w:val="30"/>
          <w:cs/>
          <w:lang w:val="en-US" w:bidi="th-TH"/>
        </w:rPr>
        <w:t>บริษัทพิจารณาว่าเงินสดและรายการเทียบเท่าเงินสดมีความเสี่ยงด้านเครดิตต่ำโดยอ้างอิงจากการจัดอันดับความน่าเชื่อถือด้านเครดิตของคู่สัญญาโดยบุคคลภายนอก</w:t>
      </w:r>
    </w:p>
    <w:p w14:paraId="3B204E9E" w14:textId="77777777" w:rsidR="004F02B3" w:rsidRPr="008B4A70" w:rsidRDefault="004F02B3" w:rsidP="004F02B3">
      <w:pPr>
        <w:pStyle w:val="acctmergecolhdg"/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0948737B" w14:textId="27785F4A" w:rsidR="00B6045E" w:rsidRPr="00B6045E" w:rsidRDefault="00B6045E" w:rsidP="00B6045E">
      <w:pPr>
        <w:pStyle w:val="block"/>
        <w:spacing w:after="0" w:line="240" w:lineRule="atLeast"/>
        <w:ind w:right="-7"/>
        <w:jc w:val="thaiDistribute"/>
        <w:rPr>
          <w:rFonts w:asciiTheme="majorBidi" w:hAnsiTheme="majorBidi" w:cs="Angsana New"/>
          <w:sz w:val="30"/>
          <w:szCs w:val="30"/>
          <w:cs/>
          <w:lang w:bidi="th-TH"/>
        </w:rPr>
      </w:pPr>
      <w:r w:rsidRPr="00B6045E">
        <w:rPr>
          <w:rFonts w:asciiTheme="majorBidi" w:hAnsiTheme="majorBidi" w:cs="Angsana New"/>
          <w:sz w:val="30"/>
          <w:szCs w:val="30"/>
          <w:cs/>
          <w:lang w:bidi="th-TH"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</w:t>
      </w:r>
      <w:r w:rsidR="007D349E">
        <w:rPr>
          <w:rFonts w:asciiTheme="majorBidi" w:hAnsiTheme="majorBidi" w:cs="Angsana New"/>
          <w:sz w:val="30"/>
          <w:szCs w:val="30"/>
          <w:lang w:bidi="th-TH"/>
        </w:rPr>
        <w:br/>
      </w:r>
      <w:r w:rsidRPr="00B6045E">
        <w:rPr>
          <w:rFonts w:asciiTheme="majorBidi" w:hAnsiTheme="majorBidi" w:cs="Angsana New"/>
          <w:sz w:val="30"/>
          <w:szCs w:val="30"/>
          <w:cs/>
          <w:lang w:bidi="th-TH"/>
        </w:rPr>
        <w:t>ในปัจจุบันและที่คาดการณ์ว่าจะเกิดขึ้นในอนาคต</w:t>
      </w:r>
    </w:p>
    <w:p w14:paraId="3ABB4583" w14:textId="6810B0B5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lang w:val="en-GB"/>
        </w:rPr>
      </w:pPr>
      <w:r>
        <w:rPr>
          <w:rFonts w:asciiTheme="majorBidi" w:hAnsiTheme="majorBidi"/>
          <w:b/>
          <w:bCs/>
          <w:sz w:val="30"/>
          <w:szCs w:val="30"/>
        </w:rPr>
        <w:br w:type="page"/>
      </w:r>
    </w:p>
    <w:tbl>
      <w:tblPr>
        <w:tblStyle w:val="TableGrid"/>
        <w:tblW w:w="94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0"/>
        <w:gridCol w:w="1890"/>
        <w:gridCol w:w="232"/>
        <w:gridCol w:w="1928"/>
        <w:gridCol w:w="6"/>
      </w:tblGrid>
      <w:tr w:rsidR="00B6045E" w:rsidRPr="00A9210B" w14:paraId="66A5A3D5" w14:textId="77777777" w:rsidTr="006D0408">
        <w:trPr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6A53B98F" w14:textId="77777777" w:rsidR="00B6045E" w:rsidRPr="00A9210B" w:rsidRDefault="00B6045E" w:rsidP="00B6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6" w:type="dxa"/>
            <w:gridSpan w:val="4"/>
            <w:vAlign w:val="bottom"/>
          </w:tcPr>
          <w:p w14:paraId="4035AFCA" w14:textId="2477BA15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="005B4BCA"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Pr="00A9210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30A9" w:rsidRPr="00A9210B" w14:paraId="3FB1D1E4" w14:textId="77777777" w:rsidTr="006D0408">
        <w:trPr>
          <w:gridAfter w:val="1"/>
          <w:wAfter w:w="6" w:type="dxa"/>
          <w:trHeight w:val="20"/>
          <w:tblHeader/>
        </w:trPr>
        <w:tc>
          <w:tcPr>
            <w:tcW w:w="5400" w:type="dxa"/>
            <w:shd w:val="clear" w:color="auto" w:fill="auto"/>
            <w:vAlign w:val="bottom"/>
          </w:tcPr>
          <w:p w14:paraId="16AC79A8" w14:textId="5437FD03" w:rsidR="006030A9" w:rsidRPr="00A9210B" w:rsidRDefault="006030A9" w:rsidP="00B604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40F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42740"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890" w:type="dxa"/>
            <w:vAlign w:val="bottom"/>
          </w:tcPr>
          <w:p w14:paraId="71C3DDBF" w14:textId="77777777" w:rsidR="006030A9" w:rsidRPr="00A9210B" w:rsidRDefault="006030A9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2" w:type="dxa"/>
            <w:vAlign w:val="bottom"/>
          </w:tcPr>
          <w:p w14:paraId="79987941" w14:textId="77777777" w:rsidR="006030A9" w:rsidRPr="00A9210B" w:rsidRDefault="006030A9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  <w:vAlign w:val="bottom"/>
          </w:tcPr>
          <w:p w14:paraId="395652C3" w14:textId="059D9274" w:rsidR="006030A9" w:rsidRPr="00A9210B" w:rsidRDefault="006030A9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5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="00872832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6045E" w:rsidRPr="00A9210B" w14:paraId="72CFB4C0" w14:textId="77777777" w:rsidTr="006D0408">
        <w:trPr>
          <w:trHeight w:val="164"/>
          <w:tblHeader/>
        </w:trPr>
        <w:tc>
          <w:tcPr>
            <w:tcW w:w="5400" w:type="dxa"/>
          </w:tcPr>
          <w:p w14:paraId="23CDE382" w14:textId="7B8B1F35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056" w:type="dxa"/>
            <w:gridSpan w:val="4"/>
          </w:tcPr>
          <w:p w14:paraId="2C9DB73D" w14:textId="1A3D1C2B" w:rsidR="00B6045E" w:rsidRPr="00A9210B" w:rsidRDefault="00B6045E" w:rsidP="00B604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A9210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</w:t>
            </w: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030A9" w:rsidRPr="00A9210B" w14:paraId="4B9A011C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25561AF8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90" w:type="dxa"/>
          </w:tcPr>
          <w:p w14:paraId="73556140" w14:textId="2DB29C62" w:rsidR="006030A9" w:rsidRPr="00A9210B" w:rsidRDefault="00557BF3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 w:rsidR="000B4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085</w:t>
            </w:r>
            <w:r w:rsidR="000B4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721</w:t>
            </w:r>
          </w:p>
        </w:tc>
        <w:tc>
          <w:tcPr>
            <w:tcW w:w="232" w:type="dxa"/>
          </w:tcPr>
          <w:p w14:paraId="35E0257F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376F804E" w14:textId="4FCC38B7" w:rsidR="006030A9" w:rsidRPr="00A9210B" w:rsidRDefault="006030A9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6030A9" w:rsidRPr="00A9210B" w14:paraId="57700356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6E2961AA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90" w:type="dxa"/>
          </w:tcPr>
          <w:p w14:paraId="4494B670" w14:textId="45485561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2" w:type="dxa"/>
          </w:tcPr>
          <w:p w14:paraId="67CE2A66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44ED1CA0" w14:textId="77777777" w:rsidR="006030A9" w:rsidRPr="00A9210B" w:rsidRDefault="006030A9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030A9" w:rsidRPr="00A9210B" w14:paraId="5A150DEC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F3CD294" w14:textId="32CB96BF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A42740" w:rsidRPr="00A4274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5B677DE3" w14:textId="297EA886" w:rsidR="006030A9" w:rsidRPr="00A9210B" w:rsidRDefault="00557BF3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48</w:t>
            </w:r>
            <w:r w:rsidR="000B4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273</w:t>
            </w:r>
          </w:p>
        </w:tc>
        <w:tc>
          <w:tcPr>
            <w:tcW w:w="232" w:type="dxa"/>
          </w:tcPr>
          <w:p w14:paraId="5FA079F2" w14:textId="77777777" w:rsidR="006030A9" w:rsidRPr="00A9210B" w:rsidRDefault="006030A9" w:rsidP="0033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0F58BB45" w14:textId="485A5184" w:rsidR="006030A9" w:rsidRPr="00A9210B" w:rsidRDefault="006030A9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0B4B00" w:rsidRPr="00A9210B" w14:paraId="791E8045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4C3F7FD" w14:textId="60666625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</w:rPr>
              <w:t>9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</w:rPr>
              <w:t>18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90" w:type="dxa"/>
          </w:tcPr>
          <w:p w14:paraId="1D0D9C46" w14:textId="5DF6B342" w:rsidR="000B4B00" w:rsidRPr="00A9210B" w:rsidRDefault="00557BF3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0B4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370</w:t>
            </w:r>
          </w:p>
        </w:tc>
        <w:tc>
          <w:tcPr>
            <w:tcW w:w="232" w:type="dxa"/>
          </w:tcPr>
          <w:p w14:paraId="06731D6A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8" w:type="dxa"/>
          </w:tcPr>
          <w:p w14:paraId="37DB74D9" w14:textId="765F2006" w:rsidR="000B4B00" w:rsidRPr="00A9210B" w:rsidRDefault="00AE720C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B4B00" w:rsidRPr="00A9210B" w14:paraId="7F91046F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2AF38B11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C2ADCEC" w14:textId="436191FA" w:rsidR="000B4B00" w:rsidRPr="00A9210B" w:rsidRDefault="00557BF3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0B4B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138</w:t>
            </w:r>
            <w:r w:rsidR="000B4B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2" w:type="dxa"/>
          </w:tcPr>
          <w:p w14:paraId="411B19B4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single" w:sz="4" w:space="0" w:color="auto"/>
              <w:bottom w:val="double" w:sz="4" w:space="0" w:color="auto"/>
            </w:tcBorders>
          </w:tcPr>
          <w:p w14:paraId="31D97CAF" w14:textId="5CCAA47A" w:rsidR="000B4B00" w:rsidRPr="00A9210B" w:rsidRDefault="000B4B00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-</w:t>
            </w:r>
          </w:p>
        </w:tc>
      </w:tr>
      <w:tr w:rsidR="000B4B00" w:rsidRPr="00A9210B" w14:paraId="0271EF41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796425BC" w14:textId="6D015E8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208909D" w14:textId="41C694DD" w:rsidR="000B4B00" w:rsidRPr="00671683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2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2" w:type="dxa"/>
          </w:tcPr>
          <w:p w14:paraId="2E787BE6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  <w:tcBorders>
              <w:top w:val="double" w:sz="4" w:space="0" w:color="auto"/>
            </w:tcBorders>
          </w:tcPr>
          <w:p w14:paraId="4FE43FD7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4B00" w:rsidRPr="00A9210B" w14:paraId="11B68027" w14:textId="77777777" w:rsidTr="006D0408">
        <w:trPr>
          <w:gridAfter w:val="1"/>
          <w:wAfter w:w="6" w:type="dxa"/>
          <w:trHeight w:val="20"/>
        </w:trPr>
        <w:tc>
          <w:tcPr>
            <w:tcW w:w="5400" w:type="dxa"/>
          </w:tcPr>
          <w:p w14:paraId="67F4436A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0CB1932" w14:textId="13F202B0" w:rsidR="000B4B00" w:rsidRPr="00A9210B" w:rsidRDefault="00557BF3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5"/>
              </w:tabs>
              <w:spacing w:line="240" w:lineRule="auto"/>
              <w:ind w:left="-1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</w:t>
            </w:r>
            <w:r w:rsidR="000B4B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138</w:t>
            </w:r>
            <w:r w:rsidR="000B4B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32" w:type="dxa"/>
          </w:tcPr>
          <w:p w14:paraId="1D1AE363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28" w:type="dxa"/>
          </w:tcPr>
          <w:p w14:paraId="57206B05" w14:textId="77777777" w:rsidR="000B4B00" w:rsidRPr="00A9210B" w:rsidRDefault="000B4B00" w:rsidP="000B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F9BAA1D" w14:textId="464965B5" w:rsidR="004F02B3" w:rsidRPr="0076392C" w:rsidRDefault="004F02B3" w:rsidP="00763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4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0"/>
        <w:gridCol w:w="2430"/>
      </w:tblGrid>
      <w:tr w:rsidR="000C0056" w:rsidRPr="00A9210B" w14:paraId="6EFD0619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6649C" w14:textId="758C999B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4D73" w14:textId="77777777" w:rsidR="00A93BDF" w:rsidRDefault="000C0056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  <w:r w:rsidR="007220B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A9210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</w:p>
          <w:p w14:paraId="480E7DCD" w14:textId="0A81F414" w:rsidR="000C0056" w:rsidRPr="00A9210B" w:rsidRDefault="000C0056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0056" w:rsidRPr="00A9210B" w14:paraId="1BFEDFA6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2A723" w14:textId="2DEDC001" w:rsidR="000C0056" w:rsidRPr="00A9210B" w:rsidRDefault="00AC60CA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4274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921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9210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42BAA2" w14:textId="7C0CA895" w:rsidR="000C0056" w:rsidRPr="00872832" w:rsidRDefault="00872832" w:rsidP="000C0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C0056" w:rsidRPr="00A9210B" w14:paraId="27524560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1F0C5E" w14:textId="1F08D74A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52A6ADB" w14:textId="4C4E329E" w:rsidR="000C0056" w:rsidRPr="00A9210B" w:rsidRDefault="00872832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0056" w:rsidRPr="00A9210B" w14:paraId="20B60F7B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C4A58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FCDCFA" w14:textId="13833446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535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19</w:t>
            </w:r>
            <w:r w:rsidRPr="00A42740">
              <w:rPr>
                <w:rFonts w:asciiTheme="majorBidi" w:hAnsiTheme="majorBidi" w:cstheme="majorBidi" w:hint="cs"/>
                <w:sz w:val="30"/>
                <w:szCs w:val="30"/>
                <w:lang w:eastAsia="en-GB"/>
              </w:rPr>
              <w:t>4</w:t>
            </w:r>
          </w:p>
        </w:tc>
      </w:tr>
      <w:tr w:rsidR="000C0056" w:rsidRPr="00A9210B" w14:paraId="7FAA88A1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C9F0E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EEE867E" w14:textId="77777777" w:rsidR="000C0056" w:rsidRPr="00A9210B" w:rsidRDefault="000C0056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0056" w:rsidRPr="00A9210B" w14:paraId="34D4A79D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8882A" w14:textId="1FDB4AE8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42740"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59CA0E1" w14:textId="60F58500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332</w:t>
            </w:r>
          </w:p>
        </w:tc>
      </w:tr>
      <w:tr w:rsidR="000C0056" w:rsidRPr="00A9210B" w14:paraId="1F66A886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EFDA3" w14:textId="6599B2EB" w:rsidR="000C0056" w:rsidRPr="00A9210B" w:rsidRDefault="00A42740" w:rsidP="000C0056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EC53A9E" w14:textId="4473B19D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0C0056"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241</w:t>
            </w:r>
          </w:p>
        </w:tc>
      </w:tr>
      <w:tr w:rsidR="000C0056" w:rsidRPr="00A9210B" w14:paraId="3216363E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71EE1" w14:textId="18D3BFBB" w:rsidR="000C0056" w:rsidRPr="00A9210B" w:rsidRDefault="006030A9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86778" w14:textId="2E7CEB60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  <w:tr w:rsidR="000C0056" w:rsidRPr="00A9210B" w14:paraId="41E59A31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BC596" w14:textId="63437DC4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9210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9210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47D5E5" w14:textId="40BB910E" w:rsidR="000C0056" w:rsidRPr="00A9210B" w:rsidRDefault="000C0056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9210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-</w:t>
            </w:r>
          </w:p>
        </w:tc>
      </w:tr>
      <w:tr w:rsidR="000C0056" w:rsidRPr="00A9210B" w14:paraId="2EFE6E15" w14:textId="77777777" w:rsidTr="00A93BDF">
        <w:trPr>
          <w:trHeight w:val="2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92823" w14:textId="77777777" w:rsidR="000C0056" w:rsidRPr="00A9210B" w:rsidRDefault="000C0056" w:rsidP="000C0056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65947E" w14:textId="0B5AB950" w:rsidR="000C0056" w:rsidRPr="00A9210B" w:rsidRDefault="00A42740" w:rsidP="00A93B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631</w:t>
            </w:r>
            <w:r w:rsidR="000C0056" w:rsidRPr="00A9210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76</w:t>
            </w:r>
            <w:r w:rsidRPr="00A42740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eastAsia="en-GB"/>
              </w:rPr>
              <w:t>7</w:t>
            </w:r>
          </w:p>
        </w:tc>
      </w:tr>
    </w:tbl>
    <w:p w14:paraId="1BD0B9AE" w14:textId="77777777" w:rsidR="004F02B3" w:rsidRPr="00872832" w:rsidRDefault="004F02B3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89C3CC0" w14:textId="77777777" w:rsidR="006D0408" w:rsidRDefault="006D0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19BE1DDC" w14:textId="5DD0E9DE" w:rsidR="00686A2E" w:rsidRPr="00C52C41" w:rsidRDefault="00A42740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A42740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557BF3" w:rsidRPr="00557BF3">
        <w:rPr>
          <w:rFonts w:ascii="Angsana New" w:hAnsi="Angsana New" w:hint="cs"/>
          <w:b/>
          <w:bCs/>
          <w:sz w:val="30"/>
          <w:szCs w:val="30"/>
        </w:rPr>
        <w:t>2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872832" w:rsidRDefault="006C6F12" w:rsidP="00A92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800"/>
      </w:tblGrid>
      <w:tr w:rsidR="009054A5" w:rsidRPr="00C52C41" w14:paraId="459347B2" w14:textId="634AF06C" w:rsidTr="00A9210B">
        <w:trPr>
          <w:trHeight w:val="405"/>
          <w:tblHeader/>
        </w:trPr>
        <w:tc>
          <w:tcPr>
            <w:tcW w:w="5760" w:type="dxa"/>
            <w:vMerge w:val="restart"/>
          </w:tcPr>
          <w:p w14:paraId="5F6E5B58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 w:val="restart"/>
          </w:tcPr>
          <w:p w14:paraId="396DC0C0" w14:textId="56E3283D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3D224C46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/งบ</w:t>
            </w:r>
            <w:r w:rsidR="007639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9054A5" w:rsidRPr="00C52C41" w14:paraId="50C17F71" w14:textId="77777777" w:rsidTr="00A9210B">
        <w:trPr>
          <w:trHeight w:val="405"/>
          <w:tblHeader/>
        </w:trPr>
        <w:tc>
          <w:tcPr>
            <w:tcW w:w="5760" w:type="dxa"/>
            <w:vMerge/>
          </w:tcPr>
          <w:p w14:paraId="16D78B75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  <w:vMerge/>
          </w:tcPr>
          <w:p w14:paraId="660DD474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54A5" w:rsidRPr="00C52C41" w14:paraId="3A76362A" w14:textId="1CCA61A5" w:rsidTr="00A9210B">
        <w:trPr>
          <w:tblHeader/>
        </w:trPr>
        <w:tc>
          <w:tcPr>
            <w:tcW w:w="5760" w:type="dxa"/>
          </w:tcPr>
          <w:p w14:paraId="3E32576C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57FF860A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42740">
              <w:rPr>
                <w:rFonts w:ascii="Angsana New" w:hAnsi="Angsana New" w:hint="cs"/>
                <w:sz w:val="30"/>
                <w:szCs w:val="30"/>
              </w:rPr>
              <w:t>30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0FE1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7C7586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55B24" w14:textId="75CF6B8D" w:rsidR="009054A5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31</w:t>
            </w:r>
            <w:r w:rsidR="009054A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054A5" w:rsidRPr="00C52C41" w14:paraId="5833D238" w14:textId="6D772DB9" w:rsidTr="00A9210B">
        <w:trPr>
          <w:tblHeader/>
        </w:trPr>
        <w:tc>
          <w:tcPr>
            <w:tcW w:w="5760" w:type="dxa"/>
          </w:tcPr>
          <w:p w14:paraId="6408CB0A" w14:textId="77777777" w:rsidR="009054A5" w:rsidRPr="00C52C41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071476B3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E8E08EB" w14:textId="77777777" w:rsidR="009054A5" w:rsidRPr="00D47FE8" w:rsidRDefault="009054A5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F8C894" w14:textId="0B4C3201" w:rsidR="009054A5" w:rsidRPr="00D47FE8" w:rsidRDefault="00A42740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2740">
              <w:rPr>
                <w:rFonts w:ascii="Angsana New" w:hAnsi="Angsana New"/>
                <w:sz w:val="30"/>
                <w:szCs w:val="30"/>
              </w:rPr>
              <w:t>256</w:t>
            </w:r>
            <w:r w:rsidRPr="00A42740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FF3F0D" w:rsidRPr="00C52C41" w14:paraId="5320E932" w14:textId="06BE912C" w:rsidTr="00A9210B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760" w:type="dxa"/>
          </w:tcPr>
          <w:p w14:paraId="5714A34E" w14:textId="77777777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7D3E880" w14:textId="6E5A611E" w:rsidR="00FF3F0D" w:rsidRPr="00C52C41" w:rsidRDefault="00FF3F0D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832" w:rsidRPr="0057423C" w14:paraId="38797F6A" w14:textId="77777777" w:rsidTr="00691476">
        <w:tc>
          <w:tcPr>
            <w:tcW w:w="5760" w:type="dxa"/>
          </w:tcPr>
          <w:p w14:paraId="79F4BC9C" w14:textId="32DB5FCE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3CF4B651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30ED4" w14:textId="77777777" w:rsidR="00872832" w:rsidRPr="00AC4BC9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5CA6D7" w14:textId="77777777" w:rsidR="00872832" w:rsidRPr="00F8302C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4FDD21E3" w14:textId="77777777" w:rsidTr="00691476">
        <w:tc>
          <w:tcPr>
            <w:tcW w:w="5760" w:type="dxa"/>
          </w:tcPr>
          <w:p w14:paraId="11B7139B" w14:textId="21834B53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สัญญาที่ยังไม่ได้รับรู้สำหรับเครื่องจักรและอุปกรณ์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777EEC9" w14:textId="49EBA55D" w:rsidR="00872832" w:rsidRPr="00691476" w:rsidRDefault="00557BF3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0B4B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="Angsana New" w:hAnsi="Angsana New" w:hint="cs"/>
                <w:b/>
                <w:bCs/>
                <w:sz w:val="30"/>
                <w:szCs w:val="30"/>
              </w:rPr>
              <w:t>734</w:t>
            </w:r>
          </w:p>
        </w:tc>
        <w:tc>
          <w:tcPr>
            <w:tcW w:w="270" w:type="dxa"/>
          </w:tcPr>
          <w:p w14:paraId="0F1067D2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36B8BC1" w14:textId="05745D3C" w:rsidR="00872832" w:rsidRPr="00691476" w:rsidRDefault="003134A1" w:rsidP="008728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1476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872832" w:rsidRPr="006914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,</w:t>
            </w:r>
            <w:r w:rsidRPr="00691476">
              <w:rPr>
                <w:rFonts w:ascii="Angsana New" w:hAnsi="Angsana New" w:hint="cs"/>
                <w:b/>
                <w:bCs/>
                <w:sz w:val="30"/>
                <w:szCs w:val="30"/>
              </w:rPr>
              <w:t>667</w:t>
            </w:r>
          </w:p>
        </w:tc>
      </w:tr>
      <w:tr w:rsidR="00872832" w:rsidRPr="00872832" w14:paraId="371AE89B" w14:textId="77777777" w:rsidTr="00691476">
        <w:tc>
          <w:tcPr>
            <w:tcW w:w="5760" w:type="dxa"/>
          </w:tcPr>
          <w:p w14:paraId="31041493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0496177F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1014EE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3CFFA99E" w14:textId="77777777" w:rsidR="00872832" w:rsidRPr="00872832" w:rsidRDefault="00872832" w:rsidP="00EA4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2832" w:rsidRPr="0057423C" w14:paraId="5001ED53" w14:textId="77777777" w:rsidTr="00A9210B">
        <w:tc>
          <w:tcPr>
            <w:tcW w:w="5760" w:type="dxa"/>
          </w:tcPr>
          <w:p w14:paraId="15914393" w14:textId="5D56DAE7" w:rsidR="00872832" w:rsidRPr="001000B3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000B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00DA13A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31B34E" w14:textId="77777777" w:rsidR="00872832" w:rsidRPr="00AC4BC9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2B8A0EA" w14:textId="77777777" w:rsidR="00872832" w:rsidRPr="00F8302C" w:rsidRDefault="00872832" w:rsidP="00F830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54A5" w:rsidRPr="0057423C" w14:paraId="554EB51E" w14:textId="77777777" w:rsidTr="00A9210B">
        <w:tc>
          <w:tcPr>
            <w:tcW w:w="5760" w:type="dxa"/>
          </w:tcPr>
          <w:p w14:paraId="7D3CB2F6" w14:textId="316FFB8A" w:rsidR="009054A5" w:rsidRPr="00345C4C" w:rsidRDefault="009054A5" w:rsidP="004F0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เลตเตอร์ออฟเครดิตเกี่ยวกับ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</w:t>
            </w:r>
            <w:r w:rsidRPr="00345C4C">
              <w:rPr>
                <w:rFonts w:ascii="Angsana New" w:hAnsi="Angsana New" w:hint="cs"/>
                <w:sz w:val="30"/>
                <w:szCs w:val="30"/>
                <w:cs/>
              </w:rPr>
              <w:t>และวัสดุสิ้นเปลืองโรงงาน</w:t>
            </w:r>
          </w:p>
        </w:tc>
        <w:tc>
          <w:tcPr>
            <w:tcW w:w="1620" w:type="dxa"/>
            <w:vAlign w:val="bottom"/>
          </w:tcPr>
          <w:p w14:paraId="1CAA85B3" w14:textId="0B357229" w:rsidR="009054A5" w:rsidRPr="00AF3702" w:rsidRDefault="000B4B00" w:rsidP="00AE72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4D7E118" w14:textId="77777777" w:rsidR="009054A5" w:rsidRPr="00AF3702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8E330FA" w14:textId="7962A4FA" w:rsidR="009054A5" w:rsidRPr="00AF3702" w:rsidRDefault="00A42740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9054A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963</w:t>
            </w:r>
          </w:p>
        </w:tc>
      </w:tr>
      <w:tr w:rsidR="009054A5" w:rsidRPr="0057423C" w14:paraId="46C10273" w14:textId="77777777" w:rsidTr="00A9210B">
        <w:tc>
          <w:tcPr>
            <w:tcW w:w="5760" w:type="dxa"/>
          </w:tcPr>
          <w:p w14:paraId="3F69BDA9" w14:textId="77777777" w:rsidR="009054A5" w:rsidRDefault="009054A5" w:rsidP="00905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7B291687" w14:textId="569DCC91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620" w:type="dxa"/>
            <w:vAlign w:val="bottom"/>
          </w:tcPr>
          <w:p w14:paraId="72522FF4" w14:textId="309C786A" w:rsidR="009054A5" w:rsidRDefault="00557BF3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11</w:t>
            </w:r>
          </w:p>
        </w:tc>
        <w:tc>
          <w:tcPr>
            <w:tcW w:w="270" w:type="dxa"/>
            <w:vAlign w:val="bottom"/>
          </w:tcPr>
          <w:p w14:paraId="560687AB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38F97D7" w14:textId="118E6133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</w:tr>
      <w:tr w:rsidR="009054A5" w:rsidRPr="0057423C" w14:paraId="70A9CC61" w14:textId="77777777" w:rsidTr="00A9210B">
        <w:tc>
          <w:tcPr>
            <w:tcW w:w="5760" w:type="dxa"/>
          </w:tcPr>
          <w:p w14:paraId="71D23FA2" w14:textId="7EBDBE26" w:rsidR="009054A5" w:rsidRPr="00345C4C" w:rsidRDefault="009054A5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-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จัดหาพลังงาน</w:t>
            </w:r>
          </w:p>
        </w:tc>
        <w:tc>
          <w:tcPr>
            <w:tcW w:w="1620" w:type="dxa"/>
            <w:vAlign w:val="bottom"/>
          </w:tcPr>
          <w:p w14:paraId="29E011DB" w14:textId="4DFE5FE9" w:rsidR="009054A5" w:rsidRDefault="00557BF3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27</w:t>
            </w:r>
            <w:r w:rsidR="000B4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772</w:t>
            </w:r>
          </w:p>
        </w:tc>
        <w:tc>
          <w:tcPr>
            <w:tcW w:w="270" w:type="dxa"/>
            <w:vAlign w:val="bottom"/>
          </w:tcPr>
          <w:p w14:paraId="1419B688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97C4D2F" w14:textId="7090AFCC" w:rsidR="009054A5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</w:tr>
      <w:tr w:rsidR="002841BE" w:rsidRPr="00C52C41" w14:paraId="6094B2DB" w14:textId="77777777" w:rsidTr="00A9210B">
        <w:tc>
          <w:tcPr>
            <w:tcW w:w="5760" w:type="dxa"/>
          </w:tcPr>
          <w:p w14:paraId="502B8463" w14:textId="58FA9484" w:rsidR="002841BE" w:rsidRPr="002841BE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8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หนังสือค้ำประกันจากสถาบันการเงิน</w:t>
            </w:r>
          </w:p>
        </w:tc>
        <w:tc>
          <w:tcPr>
            <w:tcW w:w="1620" w:type="dxa"/>
            <w:vAlign w:val="bottom"/>
          </w:tcPr>
          <w:p w14:paraId="1D62F810" w14:textId="503ABCB2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8D34D9C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383CA6" w14:textId="5372871D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41BE" w:rsidRPr="00C52C41" w14:paraId="75F21148" w14:textId="77777777" w:rsidTr="00A9210B">
        <w:tc>
          <w:tcPr>
            <w:tcW w:w="5760" w:type="dxa"/>
          </w:tcPr>
          <w:p w14:paraId="5D87BB58" w14:textId="202083C4" w:rsidR="002841BE" w:rsidRPr="002841BE" w:rsidRDefault="002841BE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620" w:type="dxa"/>
            <w:vAlign w:val="bottom"/>
          </w:tcPr>
          <w:p w14:paraId="3B2AFF54" w14:textId="6A8C9480" w:rsidR="002841BE" w:rsidRPr="00AF3702" w:rsidRDefault="00557BF3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88</w:t>
            </w:r>
            <w:r w:rsidR="000B4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857</w:t>
            </w:r>
          </w:p>
        </w:tc>
        <w:tc>
          <w:tcPr>
            <w:tcW w:w="270" w:type="dxa"/>
            <w:vAlign w:val="bottom"/>
          </w:tcPr>
          <w:p w14:paraId="7B92039E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2BA1B6E4" w14:textId="7FCD9701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</w:tr>
      <w:tr w:rsidR="002841BE" w:rsidRPr="00C52C41" w14:paraId="6DAAC15C" w14:textId="45778556" w:rsidTr="00A9210B">
        <w:tc>
          <w:tcPr>
            <w:tcW w:w="5760" w:type="dxa"/>
          </w:tcPr>
          <w:p w14:paraId="729C3B1D" w14:textId="1A6BBAB1" w:rsidR="002841BE" w:rsidRPr="002841BE" w:rsidRDefault="002841BE" w:rsidP="00763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841BE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841BE">
              <w:rPr>
                <w:rFonts w:asciiTheme="majorBidi" w:hAnsiTheme="majorBidi" w:cstheme="majorBidi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620" w:type="dxa"/>
            <w:vAlign w:val="bottom"/>
          </w:tcPr>
          <w:p w14:paraId="6E94B501" w14:textId="65C4CF89" w:rsidR="002841BE" w:rsidRPr="00AF3702" w:rsidRDefault="00557BF3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4</w:t>
            </w:r>
            <w:r w:rsidR="000B4B00">
              <w:rPr>
                <w:rFonts w:asciiTheme="majorBidi" w:hAnsiTheme="majorBidi" w:cstheme="majorBidi" w:hint="cs"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sz w:val="30"/>
                <w:szCs w:val="30"/>
              </w:rPr>
              <w:t>641</w:t>
            </w:r>
          </w:p>
        </w:tc>
        <w:tc>
          <w:tcPr>
            <w:tcW w:w="270" w:type="dxa"/>
            <w:vAlign w:val="bottom"/>
          </w:tcPr>
          <w:p w14:paraId="59F0CFBD" w14:textId="77777777" w:rsidR="002841BE" w:rsidRPr="00AF3702" w:rsidRDefault="002841BE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5E608D" w14:textId="59EA20EE" w:rsidR="002841BE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841BE" w:rsidRPr="002841B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sz w:val="30"/>
                <w:szCs w:val="30"/>
              </w:rPr>
              <w:t>641</w:t>
            </w:r>
          </w:p>
        </w:tc>
      </w:tr>
      <w:tr w:rsidR="009054A5" w:rsidRPr="00C52C41" w14:paraId="2B466BD1" w14:textId="7FE3459A" w:rsidTr="00A9210B">
        <w:tc>
          <w:tcPr>
            <w:tcW w:w="5760" w:type="dxa"/>
          </w:tcPr>
          <w:p w14:paraId="41DBC551" w14:textId="77777777" w:rsidR="009054A5" w:rsidRPr="00C52C41" w:rsidRDefault="009054A5" w:rsidP="00AF3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D85BA" w14:textId="17CCD209" w:rsidR="009054A5" w:rsidRPr="00AF3702" w:rsidRDefault="00557BF3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121</w:t>
            </w:r>
            <w:r w:rsidR="000B4B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,</w:t>
            </w:r>
            <w:r w:rsidRPr="00557BF3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6FE71F" w14:textId="77777777" w:rsidR="009054A5" w:rsidRPr="00AF3702" w:rsidRDefault="009054A5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8024CBB" w14:textId="3B3841C5" w:rsidR="009054A5" w:rsidRPr="00AF3702" w:rsidRDefault="00A42740" w:rsidP="002841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  <w:r w:rsidR="002841BE" w:rsidRPr="002841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27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575</w:t>
            </w:r>
          </w:p>
        </w:tc>
      </w:tr>
    </w:tbl>
    <w:p w14:paraId="10EFC24E" w14:textId="025CC5CB" w:rsidR="007A3DE2" w:rsidRPr="007A3DE2" w:rsidRDefault="007A3DE2" w:rsidP="00640F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sectPr w:rsidR="007A3DE2" w:rsidRPr="007A3DE2" w:rsidSect="006A7B13">
      <w:headerReference w:type="default" r:id="rId8"/>
      <w:footerReference w:type="default" r:id="rId9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AC941A" w14:textId="77777777" w:rsidR="004A1A05" w:rsidRDefault="004A1A05">
      <w:r>
        <w:separator/>
      </w:r>
    </w:p>
  </w:endnote>
  <w:endnote w:type="continuationSeparator" w:id="0">
    <w:p w14:paraId="514F3E1F" w14:textId="77777777" w:rsidR="004A1A05" w:rsidRDefault="004A1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611B032C" w:rsidR="00922C8B" w:rsidRDefault="00922C8B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A42740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5F9E87" w14:textId="77777777" w:rsidR="004A1A05" w:rsidRDefault="004A1A05">
      <w:r>
        <w:separator/>
      </w:r>
    </w:p>
  </w:footnote>
  <w:footnote w:type="continuationSeparator" w:id="0">
    <w:p w14:paraId="63AA01D4" w14:textId="77777777" w:rsidR="004A1A05" w:rsidRDefault="004A1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FE19E" w14:textId="57ED42F9" w:rsidR="00922C8B" w:rsidRPr="004C2CF4" w:rsidRDefault="00922C8B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โทเร เท็กซ์ไทล์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ประเทศไทย</w:t>
    </w:r>
    <w:r>
      <w:rPr>
        <w:rFonts w:ascii="Angsana New" w:hAnsi="Angsana New"/>
        <w:b/>
        <w:bCs/>
        <w:sz w:val="32"/>
        <w:szCs w:val="32"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4C2CF4">
      <w:rPr>
        <w:rFonts w:ascii="Angsana New" w:hAnsi="Angsana New"/>
        <w:b/>
        <w:bCs/>
        <w:sz w:val="32"/>
        <w:szCs w:val="32"/>
        <w:cs/>
      </w:rPr>
      <w:t>จำกัด (มหาชน)</w:t>
    </w:r>
  </w:p>
  <w:p w14:paraId="282F637C" w14:textId="2F10C992" w:rsidR="00922C8B" w:rsidRDefault="00922C8B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7A6ECEA" w14:textId="71A9C90E" w:rsidR="00922C8B" w:rsidRDefault="00922C8B" w:rsidP="00B64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A42740">
      <w:rPr>
        <w:rFonts w:ascii="Angsana New" w:hAnsi="Angsana New" w:hint="cs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กันยายน </w:t>
    </w:r>
    <w:r w:rsidRPr="00A42740">
      <w:rPr>
        <w:rFonts w:ascii="Angsana New" w:hAnsi="Angsana New" w:hint="cs"/>
        <w:b/>
        <w:bCs/>
        <w:sz w:val="32"/>
        <w:szCs w:val="32"/>
      </w:rPr>
      <w:t>2563</w:t>
    </w:r>
    <w:r>
      <w:rPr>
        <w:rFonts w:ascii="Angsana New" w:hAnsi="Angsana New"/>
        <w:b/>
        <w:bCs/>
        <w:sz w:val="32"/>
        <w:szCs w:val="32"/>
      </w:rPr>
      <w:t xml:space="preserve"> </w:t>
    </w:r>
  </w:p>
  <w:p w14:paraId="0387A62E" w14:textId="77777777" w:rsidR="00922C8B" w:rsidRPr="00985A84" w:rsidRDefault="00922C8B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28C14CA"/>
    <w:multiLevelType w:val="hybridMultilevel"/>
    <w:tmpl w:val="70D8996A"/>
    <w:lvl w:ilvl="0" w:tplc="0A107A6E">
      <w:numFmt w:val="bullet"/>
      <w:lvlText w:val="-"/>
      <w:lvlJc w:val="left"/>
      <w:pPr>
        <w:ind w:left="11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7" w:hanging="360"/>
      </w:pPr>
      <w:rPr>
        <w:rFonts w:ascii="Wingdings" w:hAnsi="Wingdings" w:hint="default"/>
      </w:rPr>
    </w:lvl>
  </w:abstractNum>
  <w:abstractNum w:abstractNumId="17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8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8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F10B03"/>
    <w:multiLevelType w:val="hybridMultilevel"/>
    <w:tmpl w:val="B3344FB8"/>
    <w:lvl w:ilvl="0" w:tplc="B68CA5CA">
      <w:numFmt w:val="bullet"/>
      <w:lvlText w:val="-"/>
      <w:lvlJc w:val="left"/>
      <w:pPr>
        <w:ind w:left="822" w:hanging="930"/>
      </w:pPr>
      <w:rPr>
        <w:rFonts w:ascii="Times New Roman" w:eastAsia="Times New Roman" w:hAnsi="Times New Roman" w:cs="Times New Roman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0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1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35"/>
  </w:num>
  <w:num w:numId="14">
    <w:abstractNumId w:val="20"/>
  </w:num>
  <w:num w:numId="15">
    <w:abstractNumId w:val="23"/>
  </w:num>
  <w:num w:numId="16">
    <w:abstractNumId w:val="28"/>
  </w:num>
  <w:num w:numId="17">
    <w:abstractNumId w:val="10"/>
  </w:num>
  <w:num w:numId="18">
    <w:abstractNumId w:val="31"/>
  </w:num>
  <w:num w:numId="19">
    <w:abstractNumId w:val="26"/>
  </w:num>
  <w:num w:numId="20">
    <w:abstractNumId w:val="36"/>
  </w:num>
  <w:num w:numId="21">
    <w:abstractNumId w:val="42"/>
  </w:num>
  <w:num w:numId="22">
    <w:abstractNumId w:val="11"/>
  </w:num>
  <w:num w:numId="23">
    <w:abstractNumId w:val="32"/>
  </w:num>
  <w:num w:numId="24">
    <w:abstractNumId w:val="37"/>
  </w:num>
  <w:num w:numId="25">
    <w:abstractNumId w:val="41"/>
  </w:num>
  <w:num w:numId="26">
    <w:abstractNumId w:val="13"/>
  </w:num>
  <w:num w:numId="27">
    <w:abstractNumId w:val="25"/>
  </w:num>
  <w:num w:numId="28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</w:num>
  <w:num w:numId="30">
    <w:abstractNumId w:val="19"/>
  </w:num>
  <w:num w:numId="31">
    <w:abstractNumId w:val="27"/>
  </w:num>
  <w:num w:numId="32">
    <w:abstractNumId w:val="12"/>
  </w:num>
  <w:num w:numId="33">
    <w:abstractNumId w:val="33"/>
  </w:num>
  <w:num w:numId="34">
    <w:abstractNumId w:val="38"/>
  </w:num>
  <w:num w:numId="35">
    <w:abstractNumId w:val="40"/>
  </w:num>
  <w:num w:numId="36">
    <w:abstractNumId w:val="14"/>
  </w:num>
  <w:num w:numId="37">
    <w:abstractNumId w:val="30"/>
  </w:num>
  <w:num w:numId="38">
    <w:abstractNumId w:val="39"/>
  </w:num>
  <w:num w:numId="39">
    <w:abstractNumId w:val="16"/>
  </w:num>
  <w:num w:numId="40">
    <w:abstractNumId w:val="34"/>
  </w:num>
  <w:num w:numId="41">
    <w:abstractNumId w:val="15"/>
  </w:num>
  <w:num w:numId="42">
    <w:abstractNumId w:val="29"/>
  </w:num>
  <w:num w:numId="43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020C"/>
    <w:rsid w:val="0000137C"/>
    <w:rsid w:val="0000156B"/>
    <w:rsid w:val="0000224D"/>
    <w:rsid w:val="000023F9"/>
    <w:rsid w:val="00002612"/>
    <w:rsid w:val="00002980"/>
    <w:rsid w:val="00002E48"/>
    <w:rsid w:val="00002EFE"/>
    <w:rsid w:val="00003021"/>
    <w:rsid w:val="0000346A"/>
    <w:rsid w:val="00003D5A"/>
    <w:rsid w:val="00003E91"/>
    <w:rsid w:val="00004EEF"/>
    <w:rsid w:val="000050C8"/>
    <w:rsid w:val="00006184"/>
    <w:rsid w:val="000064CE"/>
    <w:rsid w:val="00006519"/>
    <w:rsid w:val="00006617"/>
    <w:rsid w:val="00006B91"/>
    <w:rsid w:val="000072D0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226"/>
    <w:rsid w:val="0001536B"/>
    <w:rsid w:val="00015552"/>
    <w:rsid w:val="000158D3"/>
    <w:rsid w:val="00015C3B"/>
    <w:rsid w:val="00016884"/>
    <w:rsid w:val="000169BD"/>
    <w:rsid w:val="00017605"/>
    <w:rsid w:val="000176A1"/>
    <w:rsid w:val="00017710"/>
    <w:rsid w:val="00021921"/>
    <w:rsid w:val="00021B0D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6BCF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2B8E"/>
    <w:rsid w:val="00032CAB"/>
    <w:rsid w:val="00033432"/>
    <w:rsid w:val="00033FF3"/>
    <w:rsid w:val="000341E5"/>
    <w:rsid w:val="00034C26"/>
    <w:rsid w:val="00036EA2"/>
    <w:rsid w:val="00036F5E"/>
    <w:rsid w:val="000372A0"/>
    <w:rsid w:val="0003770F"/>
    <w:rsid w:val="00037A63"/>
    <w:rsid w:val="00037F85"/>
    <w:rsid w:val="000409EE"/>
    <w:rsid w:val="000410E6"/>
    <w:rsid w:val="00041171"/>
    <w:rsid w:val="00041E52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47696"/>
    <w:rsid w:val="00047F1D"/>
    <w:rsid w:val="00050991"/>
    <w:rsid w:val="0005136F"/>
    <w:rsid w:val="00051655"/>
    <w:rsid w:val="00051896"/>
    <w:rsid w:val="00051C85"/>
    <w:rsid w:val="00052D14"/>
    <w:rsid w:val="000534B4"/>
    <w:rsid w:val="00054A30"/>
    <w:rsid w:val="00054AEB"/>
    <w:rsid w:val="00054DCE"/>
    <w:rsid w:val="00054F22"/>
    <w:rsid w:val="00055122"/>
    <w:rsid w:val="000565DC"/>
    <w:rsid w:val="0005668F"/>
    <w:rsid w:val="00056881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496"/>
    <w:rsid w:val="00067536"/>
    <w:rsid w:val="0006772C"/>
    <w:rsid w:val="00067CDF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4124"/>
    <w:rsid w:val="000758B9"/>
    <w:rsid w:val="00076138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221C"/>
    <w:rsid w:val="00083A32"/>
    <w:rsid w:val="00083BC2"/>
    <w:rsid w:val="00083C35"/>
    <w:rsid w:val="00084759"/>
    <w:rsid w:val="00084876"/>
    <w:rsid w:val="000853B7"/>
    <w:rsid w:val="0008546F"/>
    <w:rsid w:val="00086378"/>
    <w:rsid w:val="00086413"/>
    <w:rsid w:val="00086961"/>
    <w:rsid w:val="00087485"/>
    <w:rsid w:val="00090079"/>
    <w:rsid w:val="00090279"/>
    <w:rsid w:val="00090289"/>
    <w:rsid w:val="00090FF5"/>
    <w:rsid w:val="000916F5"/>
    <w:rsid w:val="00091A10"/>
    <w:rsid w:val="00092898"/>
    <w:rsid w:val="0009290A"/>
    <w:rsid w:val="000929E4"/>
    <w:rsid w:val="00092EB0"/>
    <w:rsid w:val="0009308E"/>
    <w:rsid w:val="000934D7"/>
    <w:rsid w:val="00093A44"/>
    <w:rsid w:val="000946C0"/>
    <w:rsid w:val="00095663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88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5E66"/>
    <w:rsid w:val="000A6708"/>
    <w:rsid w:val="000A6E77"/>
    <w:rsid w:val="000A7692"/>
    <w:rsid w:val="000A7BC0"/>
    <w:rsid w:val="000A7FF2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88F"/>
    <w:rsid w:val="000B4B00"/>
    <w:rsid w:val="000B4CAB"/>
    <w:rsid w:val="000B4EEE"/>
    <w:rsid w:val="000B53B0"/>
    <w:rsid w:val="000B5778"/>
    <w:rsid w:val="000B5875"/>
    <w:rsid w:val="000B5F74"/>
    <w:rsid w:val="000B6764"/>
    <w:rsid w:val="000B6E6F"/>
    <w:rsid w:val="000B6FE7"/>
    <w:rsid w:val="000B7674"/>
    <w:rsid w:val="000B7E49"/>
    <w:rsid w:val="000C0056"/>
    <w:rsid w:val="000C0142"/>
    <w:rsid w:val="000C1568"/>
    <w:rsid w:val="000C15E7"/>
    <w:rsid w:val="000C1606"/>
    <w:rsid w:val="000C1F08"/>
    <w:rsid w:val="000C1F6C"/>
    <w:rsid w:val="000C2248"/>
    <w:rsid w:val="000C2B6C"/>
    <w:rsid w:val="000C2F72"/>
    <w:rsid w:val="000C3F4E"/>
    <w:rsid w:val="000C4106"/>
    <w:rsid w:val="000C43E0"/>
    <w:rsid w:val="000C4514"/>
    <w:rsid w:val="000C478D"/>
    <w:rsid w:val="000C4B52"/>
    <w:rsid w:val="000C51B2"/>
    <w:rsid w:val="000C51D4"/>
    <w:rsid w:val="000C5FB2"/>
    <w:rsid w:val="000C71DC"/>
    <w:rsid w:val="000C7FF8"/>
    <w:rsid w:val="000D067B"/>
    <w:rsid w:val="000D06AC"/>
    <w:rsid w:val="000D0781"/>
    <w:rsid w:val="000D0E0C"/>
    <w:rsid w:val="000D15D5"/>
    <w:rsid w:val="000D2250"/>
    <w:rsid w:val="000D2670"/>
    <w:rsid w:val="000D63B7"/>
    <w:rsid w:val="000D67DF"/>
    <w:rsid w:val="000D6F6B"/>
    <w:rsid w:val="000D7CA7"/>
    <w:rsid w:val="000E02BB"/>
    <w:rsid w:val="000E0D95"/>
    <w:rsid w:val="000E0FF8"/>
    <w:rsid w:val="000E11FF"/>
    <w:rsid w:val="000E20A7"/>
    <w:rsid w:val="000E23F7"/>
    <w:rsid w:val="000E2BB2"/>
    <w:rsid w:val="000E39A2"/>
    <w:rsid w:val="000E39F8"/>
    <w:rsid w:val="000E4422"/>
    <w:rsid w:val="000E45F3"/>
    <w:rsid w:val="000E4805"/>
    <w:rsid w:val="000E4863"/>
    <w:rsid w:val="000E4FC6"/>
    <w:rsid w:val="000E5015"/>
    <w:rsid w:val="000E528F"/>
    <w:rsid w:val="000E6287"/>
    <w:rsid w:val="000E6E07"/>
    <w:rsid w:val="000E7327"/>
    <w:rsid w:val="000E7461"/>
    <w:rsid w:val="000E7C81"/>
    <w:rsid w:val="000F078E"/>
    <w:rsid w:val="000F104D"/>
    <w:rsid w:val="000F126F"/>
    <w:rsid w:val="000F1385"/>
    <w:rsid w:val="000F172F"/>
    <w:rsid w:val="000F1940"/>
    <w:rsid w:val="000F1EC2"/>
    <w:rsid w:val="000F20E1"/>
    <w:rsid w:val="000F2594"/>
    <w:rsid w:val="000F290E"/>
    <w:rsid w:val="000F29CC"/>
    <w:rsid w:val="000F2F6E"/>
    <w:rsid w:val="000F3DD5"/>
    <w:rsid w:val="000F3EB2"/>
    <w:rsid w:val="000F3F31"/>
    <w:rsid w:val="000F422A"/>
    <w:rsid w:val="000F4453"/>
    <w:rsid w:val="000F4C40"/>
    <w:rsid w:val="000F4F25"/>
    <w:rsid w:val="000F5132"/>
    <w:rsid w:val="000F5341"/>
    <w:rsid w:val="000F57ED"/>
    <w:rsid w:val="000F5AB4"/>
    <w:rsid w:val="000F691A"/>
    <w:rsid w:val="000F6965"/>
    <w:rsid w:val="000F6BDD"/>
    <w:rsid w:val="000F719C"/>
    <w:rsid w:val="000F77CA"/>
    <w:rsid w:val="001000B3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45DD"/>
    <w:rsid w:val="00105926"/>
    <w:rsid w:val="00106092"/>
    <w:rsid w:val="00106125"/>
    <w:rsid w:val="00106296"/>
    <w:rsid w:val="001064BA"/>
    <w:rsid w:val="00107124"/>
    <w:rsid w:val="0010762E"/>
    <w:rsid w:val="00107AE9"/>
    <w:rsid w:val="00107D60"/>
    <w:rsid w:val="00107E0E"/>
    <w:rsid w:val="001105CD"/>
    <w:rsid w:val="00110A24"/>
    <w:rsid w:val="00110F5E"/>
    <w:rsid w:val="00110F7D"/>
    <w:rsid w:val="00111550"/>
    <w:rsid w:val="0011160C"/>
    <w:rsid w:val="00111C48"/>
    <w:rsid w:val="00111DEC"/>
    <w:rsid w:val="00112022"/>
    <w:rsid w:val="00112148"/>
    <w:rsid w:val="00112C8F"/>
    <w:rsid w:val="00113244"/>
    <w:rsid w:val="00113703"/>
    <w:rsid w:val="00113DA2"/>
    <w:rsid w:val="00115233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3FA"/>
    <w:rsid w:val="00120B84"/>
    <w:rsid w:val="0012127A"/>
    <w:rsid w:val="00121786"/>
    <w:rsid w:val="00121E8B"/>
    <w:rsid w:val="00122108"/>
    <w:rsid w:val="00122314"/>
    <w:rsid w:val="001227F1"/>
    <w:rsid w:val="00122FDB"/>
    <w:rsid w:val="00123130"/>
    <w:rsid w:val="0012397C"/>
    <w:rsid w:val="0012455A"/>
    <w:rsid w:val="00124C13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6CC"/>
    <w:rsid w:val="00131DBA"/>
    <w:rsid w:val="001324F4"/>
    <w:rsid w:val="00132529"/>
    <w:rsid w:val="00132626"/>
    <w:rsid w:val="0013273A"/>
    <w:rsid w:val="00132869"/>
    <w:rsid w:val="00132A7E"/>
    <w:rsid w:val="0013373B"/>
    <w:rsid w:val="00133AB4"/>
    <w:rsid w:val="00133C7D"/>
    <w:rsid w:val="00133D01"/>
    <w:rsid w:val="00135375"/>
    <w:rsid w:val="001361DD"/>
    <w:rsid w:val="00136566"/>
    <w:rsid w:val="00137298"/>
    <w:rsid w:val="001373ED"/>
    <w:rsid w:val="001403E4"/>
    <w:rsid w:val="0014066D"/>
    <w:rsid w:val="00140A18"/>
    <w:rsid w:val="00140A4B"/>
    <w:rsid w:val="00140EE4"/>
    <w:rsid w:val="00141107"/>
    <w:rsid w:val="0014112A"/>
    <w:rsid w:val="001413EC"/>
    <w:rsid w:val="00142452"/>
    <w:rsid w:val="001429B0"/>
    <w:rsid w:val="00142F91"/>
    <w:rsid w:val="00143074"/>
    <w:rsid w:val="00143BE0"/>
    <w:rsid w:val="0014437B"/>
    <w:rsid w:val="00144550"/>
    <w:rsid w:val="0014467E"/>
    <w:rsid w:val="00144D7A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5D1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636"/>
    <w:rsid w:val="001558BB"/>
    <w:rsid w:val="00155C6C"/>
    <w:rsid w:val="00156AFD"/>
    <w:rsid w:val="001570C8"/>
    <w:rsid w:val="001571F8"/>
    <w:rsid w:val="00157508"/>
    <w:rsid w:val="00157963"/>
    <w:rsid w:val="00160038"/>
    <w:rsid w:val="001602A1"/>
    <w:rsid w:val="00160BDA"/>
    <w:rsid w:val="00161472"/>
    <w:rsid w:val="00161D01"/>
    <w:rsid w:val="001623B8"/>
    <w:rsid w:val="001625D4"/>
    <w:rsid w:val="001628EA"/>
    <w:rsid w:val="00163229"/>
    <w:rsid w:val="00163F66"/>
    <w:rsid w:val="00164174"/>
    <w:rsid w:val="001641DC"/>
    <w:rsid w:val="00164690"/>
    <w:rsid w:val="001658BF"/>
    <w:rsid w:val="00165A74"/>
    <w:rsid w:val="00165D13"/>
    <w:rsid w:val="00166E16"/>
    <w:rsid w:val="00167A28"/>
    <w:rsid w:val="00167A46"/>
    <w:rsid w:val="001706B5"/>
    <w:rsid w:val="0017114F"/>
    <w:rsid w:val="00172569"/>
    <w:rsid w:val="00172795"/>
    <w:rsid w:val="00172ECE"/>
    <w:rsid w:val="0017386E"/>
    <w:rsid w:val="001739B4"/>
    <w:rsid w:val="00173D76"/>
    <w:rsid w:val="001740D8"/>
    <w:rsid w:val="00174DFA"/>
    <w:rsid w:val="00174EB6"/>
    <w:rsid w:val="00175773"/>
    <w:rsid w:val="001757EC"/>
    <w:rsid w:val="00176571"/>
    <w:rsid w:val="00177847"/>
    <w:rsid w:val="001803DD"/>
    <w:rsid w:val="00180597"/>
    <w:rsid w:val="00180A47"/>
    <w:rsid w:val="00180DC1"/>
    <w:rsid w:val="00181615"/>
    <w:rsid w:val="001819D0"/>
    <w:rsid w:val="00182AD0"/>
    <w:rsid w:val="001837CC"/>
    <w:rsid w:val="001838E7"/>
    <w:rsid w:val="001841C5"/>
    <w:rsid w:val="001843E2"/>
    <w:rsid w:val="00185A00"/>
    <w:rsid w:val="001864EE"/>
    <w:rsid w:val="001869D4"/>
    <w:rsid w:val="00186E7B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4F3B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52D"/>
    <w:rsid w:val="001A0639"/>
    <w:rsid w:val="001A111B"/>
    <w:rsid w:val="001A183E"/>
    <w:rsid w:val="001A22A8"/>
    <w:rsid w:val="001A2712"/>
    <w:rsid w:val="001A2E57"/>
    <w:rsid w:val="001A2FE8"/>
    <w:rsid w:val="001A33C5"/>
    <w:rsid w:val="001A3CEC"/>
    <w:rsid w:val="001A40BE"/>
    <w:rsid w:val="001A439B"/>
    <w:rsid w:val="001A5263"/>
    <w:rsid w:val="001A5328"/>
    <w:rsid w:val="001A5DB9"/>
    <w:rsid w:val="001A623A"/>
    <w:rsid w:val="001A62C0"/>
    <w:rsid w:val="001A6E25"/>
    <w:rsid w:val="001A73B2"/>
    <w:rsid w:val="001A7F94"/>
    <w:rsid w:val="001B04F8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2DE"/>
    <w:rsid w:val="001C0F28"/>
    <w:rsid w:val="001C1C5F"/>
    <w:rsid w:val="001C2308"/>
    <w:rsid w:val="001C25B9"/>
    <w:rsid w:val="001C2658"/>
    <w:rsid w:val="001C2747"/>
    <w:rsid w:val="001C3563"/>
    <w:rsid w:val="001C43AD"/>
    <w:rsid w:val="001C43F2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457"/>
    <w:rsid w:val="001D655A"/>
    <w:rsid w:val="001D7037"/>
    <w:rsid w:val="001D74FF"/>
    <w:rsid w:val="001D7B5D"/>
    <w:rsid w:val="001D7DB1"/>
    <w:rsid w:val="001E03EA"/>
    <w:rsid w:val="001E0BC9"/>
    <w:rsid w:val="001E0CBB"/>
    <w:rsid w:val="001E0FAF"/>
    <w:rsid w:val="001E116E"/>
    <w:rsid w:val="001E178A"/>
    <w:rsid w:val="001E2B79"/>
    <w:rsid w:val="001E3842"/>
    <w:rsid w:val="001E5452"/>
    <w:rsid w:val="001E5789"/>
    <w:rsid w:val="001E588B"/>
    <w:rsid w:val="001E5E67"/>
    <w:rsid w:val="001E6C8B"/>
    <w:rsid w:val="001E7AE6"/>
    <w:rsid w:val="001E7CD5"/>
    <w:rsid w:val="001F0DE2"/>
    <w:rsid w:val="001F0E78"/>
    <w:rsid w:val="001F0FEC"/>
    <w:rsid w:val="001F368F"/>
    <w:rsid w:val="001F374C"/>
    <w:rsid w:val="001F417A"/>
    <w:rsid w:val="001F4BD0"/>
    <w:rsid w:val="001F6BE7"/>
    <w:rsid w:val="001F726B"/>
    <w:rsid w:val="00200533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3B34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443"/>
    <w:rsid w:val="0021354C"/>
    <w:rsid w:val="00213CF9"/>
    <w:rsid w:val="00214120"/>
    <w:rsid w:val="002154CB"/>
    <w:rsid w:val="002155FE"/>
    <w:rsid w:val="002156C0"/>
    <w:rsid w:val="00215934"/>
    <w:rsid w:val="00215BD0"/>
    <w:rsid w:val="00215FFD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3DA1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255"/>
    <w:rsid w:val="00244694"/>
    <w:rsid w:val="002449BE"/>
    <w:rsid w:val="00245778"/>
    <w:rsid w:val="00245DF3"/>
    <w:rsid w:val="002460FD"/>
    <w:rsid w:val="00246AFC"/>
    <w:rsid w:val="0024768F"/>
    <w:rsid w:val="002500EF"/>
    <w:rsid w:val="002504AF"/>
    <w:rsid w:val="0025108A"/>
    <w:rsid w:val="0025133B"/>
    <w:rsid w:val="002522C9"/>
    <w:rsid w:val="002529E1"/>
    <w:rsid w:val="00252C71"/>
    <w:rsid w:val="0025327D"/>
    <w:rsid w:val="0025332D"/>
    <w:rsid w:val="002535F9"/>
    <w:rsid w:val="00253B93"/>
    <w:rsid w:val="00253E2C"/>
    <w:rsid w:val="00253E77"/>
    <w:rsid w:val="00254402"/>
    <w:rsid w:val="00254964"/>
    <w:rsid w:val="00254D39"/>
    <w:rsid w:val="0025553B"/>
    <w:rsid w:val="00255667"/>
    <w:rsid w:val="00255863"/>
    <w:rsid w:val="002558FE"/>
    <w:rsid w:val="00255A97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508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6CA"/>
    <w:rsid w:val="00275BD8"/>
    <w:rsid w:val="0027618B"/>
    <w:rsid w:val="0027669F"/>
    <w:rsid w:val="002767FC"/>
    <w:rsid w:val="00276B18"/>
    <w:rsid w:val="00277084"/>
    <w:rsid w:val="002771D1"/>
    <w:rsid w:val="00277CBA"/>
    <w:rsid w:val="00280418"/>
    <w:rsid w:val="00281198"/>
    <w:rsid w:val="0028138B"/>
    <w:rsid w:val="00281B8A"/>
    <w:rsid w:val="00281C5A"/>
    <w:rsid w:val="002820DD"/>
    <w:rsid w:val="0028240A"/>
    <w:rsid w:val="00283613"/>
    <w:rsid w:val="00283D69"/>
    <w:rsid w:val="00283D92"/>
    <w:rsid w:val="002841BE"/>
    <w:rsid w:val="002841DE"/>
    <w:rsid w:val="00284536"/>
    <w:rsid w:val="00284595"/>
    <w:rsid w:val="00285055"/>
    <w:rsid w:val="00285874"/>
    <w:rsid w:val="00285B30"/>
    <w:rsid w:val="00287C0F"/>
    <w:rsid w:val="0029027D"/>
    <w:rsid w:val="00290738"/>
    <w:rsid w:val="00290977"/>
    <w:rsid w:val="00290F14"/>
    <w:rsid w:val="00290F67"/>
    <w:rsid w:val="0029100A"/>
    <w:rsid w:val="00292C8B"/>
    <w:rsid w:val="002939DF"/>
    <w:rsid w:val="002944F8"/>
    <w:rsid w:val="002948CA"/>
    <w:rsid w:val="0029754B"/>
    <w:rsid w:val="00297BC3"/>
    <w:rsid w:val="00297E10"/>
    <w:rsid w:val="00297E18"/>
    <w:rsid w:val="002A0546"/>
    <w:rsid w:val="002A08BD"/>
    <w:rsid w:val="002A1080"/>
    <w:rsid w:val="002A137A"/>
    <w:rsid w:val="002A16A1"/>
    <w:rsid w:val="002A1F5E"/>
    <w:rsid w:val="002A2866"/>
    <w:rsid w:val="002A2A6D"/>
    <w:rsid w:val="002A2CCF"/>
    <w:rsid w:val="002A3153"/>
    <w:rsid w:val="002A3494"/>
    <w:rsid w:val="002A36CF"/>
    <w:rsid w:val="002A3DB4"/>
    <w:rsid w:val="002A3FEF"/>
    <w:rsid w:val="002A4196"/>
    <w:rsid w:val="002A5940"/>
    <w:rsid w:val="002A5D68"/>
    <w:rsid w:val="002A6A9C"/>
    <w:rsid w:val="002A71AE"/>
    <w:rsid w:val="002A7BE1"/>
    <w:rsid w:val="002B03FD"/>
    <w:rsid w:val="002B06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02A"/>
    <w:rsid w:val="002B65EF"/>
    <w:rsid w:val="002B6A66"/>
    <w:rsid w:val="002B772E"/>
    <w:rsid w:val="002B7DCF"/>
    <w:rsid w:val="002C05A0"/>
    <w:rsid w:val="002C0785"/>
    <w:rsid w:val="002C07CD"/>
    <w:rsid w:val="002C0913"/>
    <w:rsid w:val="002C09A2"/>
    <w:rsid w:val="002C1849"/>
    <w:rsid w:val="002C21E9"/>
    <w:rsid w:val="002C23A4"/>
    <w:rsid w:val="002C2C16"/>
    <w:rsid w:val="002C30A6"/>
    <w:rsid w:val="002C3B1E"/>
    <w:rsid w:val="002C3CAE"/>
    <w:rsid w:val="002C402E"/>
    <w:rsid w:val="002C43CC"/>
    <w:rsid w:val="002C4D06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948"/>
    <w:rsid w:val="002D2D9F"/>
    <w:rsid w:val="002D2F5D"/>
    <w:rsid w:val="002D3DD9"/>
    <w:rsid w:val="002D3DE1"/>
    <w:rsid w:val="002D4A3F"/>
    <w:rsid w:val="002D4F2E"/>
    <w:rsid w:val="002D586A"/>
    <w:rsid w:val="002D59F3"/>
    <w:rsid w:val="002D5CB6"/>
    <w:rsid w:val="002D5F2C"/>
    <w:rsid w:val="002D5F2E"/>
    <w:rsid w:val="002D60EF"/>
    <w:rsid w:val="002D68AF"/>
    <w:rsid w:val="002D695A"/>
    <w:rsid w:val="002D6F96"/>
    <w:rsid w:val="002D7731"/>
    <w:rsid w:val="002E0E81"/>
    <w:rsid w:val="002E1509"/>
    <w:rsid w:val="002E22B6"/>
    <w:rsid w:val="002E267B"/>
    <w:rsid w:val="002E273C"/>
    <w:rsid w:val="002E2D8A"/>
    <w:rsid w:val="002E2F9F"/>
    <w:rsid w:val="002E3179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A93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47FC"/>
    <w:rsid w:val="002F5564"/>
    <w:rsid w:val="002F6559"/>
    <w:rsid w:val="002F6BF6"/>
    <w:rsid w:val="002F71A5"/>
    <w:rsid w:val="002F74DD"/>
    <w:rsid w:val="003002FE"/>
    <w:rsid w:val="0030063F"/>
    <w:rsid w:val="00300C57"/>
    <w:rsid w:val="0030182A"/>
    <w:rsid w:val="00302990"/>
    <w:rsid w:val="00302FB6"/>
    <w:rsid w:val="00303823"/>
    <w:rsid w:val="00303D0C"/>
    <w:rsid w:val="0030421E"/>
    <w:rsid w:val="003042CE"/>
    <w:rsid w:val="00304D24"/>
    <w:rsid w:val="003060FC"/>
    <w:rsid w:val="003067C3"/>
    <w:rsid w:val="00307021"/>
    <w:rsid w:val="00307D36"/>
    <w:rsid w:val="0031063E"/>
    <w:rsid w:val="003109AD"/>
    <w:rsid w:val="00311AE5"/>
    <w:rsid w:val="00311B19"/>
    <w:rsid w:val="003129C5"/>
    <w:rsid w:val="00312BDC"/>
    <w:rsid w:val="00312D2C"/>
    <w:rsid w:val="003134A1"/>
    <w:rsid w:val="003136C4"/>
    <w:rsid w:val="00313E43"/>
    <w:rsid w:val="00314392"/>
    <w:rsid w:val="003149A0"/>
    <w:rsid w:val="00315757"/>
    <w:rsid w:val="0031586E"/>
    <w:rsid w:val="00315CA5"/>
    <w:rsid w:val="003160FB"/>
    <w:rsid w:val="00316264"/>
    <w:rsid w:val="00316337"/>
    <w:rsid w:val="003173E5"/>
    <w:rsid w:val="003175AC"/>
    <w:rsid w:val="003175C7"/>
    <w:rsid w:val="0031785B"/>
    <w:rsid w:val="00317C9F"/>
    <w:rsid w:val="003200CA"/>
    <w:rsid w:val="003201A2"/>
    <w:rsid w:val="003214AB"/>
    <w:rsid w:val="003214CA"/>
    <w:rsid w:val="0032179C"/>
    <w:rsid w:val="003217CA"/>
    <w:rsid w:val="0032227B"/>
    <w:rsid w:val="00322ECE"/>
    <w:rsid w:val="00324D23"/>
    <w:rsid w:val="0032648B"/>
    <w:rsid w:val="003265D9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A93"/>
    <w:rsid w:val="00333C0E"/>
    <w:rsid w:val="00333DEB"/>
    <w:rsid w:val="00333EA4"/>
    <w:rsid w:val="0033589C"/>
    <w:rsid w:val="00335C2D"/>
    <w:rsid w:val="003362CE"/>
    <w:rsid w:val="003365DC"/>
    <w:rsid w:val="0033675E"/>
    <w:rsid w:val="00336C7B"/>
    <w:rsid w:val="00336CB3"/>
    <w:rsid w:val="00336D62"/>
    <w:rsid w:val="00337597"/>
    <w:rsid w:val="00337D25"/>
    <w:rsid w:val="00340053"/>
    <w:rsid w:val="00340444"/>
    <w:rsid w:val="00340587"/>
    <w:rsid w:val="00340EC6"/>
    <w:rsid w:val="0034127D"/>
    <w:rsid w:val="0034232D"/>
    <w:rsid w:val="00342839"/>
    <w:rsid w:val="00343A8D"/>
    <w:rsid w:val="00343FE6"/>
    <w:rsid w:val="003446E1"/>
    <w:rsid w:val="00344AC0"/>
    <w:rsid w:val="00345137"/>
    <w:rsid w:val="003454C3"/>
    <w:rsid w:val="003454FC"/>
    <w:rsid w:val="00345822"/>
    <w:rsid w:val="00345C4C"/>
    <w:rsid w:val="003462BF"/>
    <w:rsid w:val="00347579"/>
    <w:rsid w:val="00347AB4"/>
    <w:rsid w:val="0035067C"/>
    <w:rsid w:val="00351CC5"/>
    <w:rsid w:val="00352266"/>
    <w:rsid w:val="00352451"/>
    <w:rsid w:val="003527DB"/>
    <w:rsid w:val="00352DA0"/>
    <w:rsid w:val="003530D7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ADD"/>
    <w:rsid w:val="00371C7A"/>
    <w:rsid w:val="00371E5B"/>
    <w:rsid w:val="00372770"/>
    <w:rsid w:val="0037283C"/>
    <w:rsid w:val="0037295A"/>
    <w:rsid w:val="00372B0E"/>
    <w:rsid w:val="00372E31"/>
    <w:rsid w:val="00373CD2"/>
    <w:rsid w:val="003746B4"/>
    <w:rsid w:val="003750DF"/>
    <w:rsid w:val="00375C16"/>
    <w:rsid w:val="00375D11"/>
    <w:rsid w:val="00376195"/>
    <w:rsid w:val="003767D0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51C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600"/>
    <w:rsid w:val="00395B08"/>
    <w:rsid w:val="00395F47"/>
    <w:rsid w:val="00395F70"/>
    <w:rsid w:val="003961DB"/>
    <w:rsid w:val="003963DC"/>
    <w:rsid w:val="00396777"/>
    <w:rsid w:val="003967ED"/>
    <w:rsid w:val="00397579"/>
    <w:rsid w:val="003A01FC"/>
    <w:rsid w:val="003A0726"/>
    <w:rsid w:val="003A0785"/>
    <w:rsid w:val="003A12A2"/>
    <w:rsid w:val="003A1339"/>
    <w:rsid w:val="003A1B2A"/>
    <w:rsid w:val="003A1C44"/>
    <w:rsid w:val="003A254A"/>
    <w:rsid w:val="003A33C8"/>
    <w:rsid w:val="003A343D"/>
    <w:rsid w:val="003A4417"/>
    <w:rsid w:val="003A4F8D"/>
    <w:rsid w:val="003A5CC7"/>
    <w:rsid w:val="003A759F"/>
    <w:rsid w:val="003A7E81"/>
    <w:rsid w:val="003A7F16"/>
    <w:rsid w:val="003B06E8"/>
    <w:rsid w:val="003B1A39"/>
    <w:rsid w:val="003B1A8C"/>
    <w:rsid w:val="003B1C71"/>
    <w:rsid w:val="003B2045"/>
    <w:rsid w:val="003B262A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0D42"/>
    <w:rsid w:val="003C142C"/>
    <w:rsid w:val="003C15DE"/>
    <w:rsid w:val="003C2360"/>
    <w:rsid w:val="003C38B4"/>
    <w:rsid w:val="003C39A7"/>
    <w:rsid w:val="003C417E"/>
    <w:rsid w:val="003C41AC"/>
    <w:rsid w:val="003C4853"/>
    <w:rsid w:val="003C4E5B"/>
    <w:rsid w:val="003C541C"/>
    <w:rsid w:val="003C5880"/>
    <w:rsid w:val="003C5DDF"/>
    <w:rsid w:val="003C5EB9"/>
    <w:rsid w:val="003C5F79"/>
    <w:rsid w:val="003C62B8"/>
    <w:rsid w:val="003C6D6C"/>
    <w:rsid w:val="003C7537"/>
    <w:rsid w:val="003C7B1B"/>
    <w:rsid w:val="003D073D"/>
    <w:rsid w:val="003D1071"/>
    <w:rsid w:val="003D160D"/>
    <w:rsid w:val="003D1E93"/>
    <w:rsid w:val="003D236A"/>
    <w:rsid w:val="003D379E"/>
    <w:rsid w:val="003D386A"/>
    <w:rsid w:val="003D3CB3"/>
    <w:rsid w:val="003D40F3"/>
    <w:rsid w:val="003D4112"/>
    <w:rsid w:val="003D44F0"/>
    <w:rsid w:val="003D45E8"/>
    <w:rsid w:val="003D49FB"/>
    <w:rsid w:val="003D5384"/>
    <w:rsid w:val="003D696E"/>
    <w:rsid w:val="003D7D7F"/>
    <w:rsid w:val="003E00B5"/>
    <w:rsid w:val="003E0357"/>
    <w:rsid w:val="003E0CBC"/>
    <w:rsid w:val="003E0CC1"/>
    <w:rsid w:val="003E0E33"/>
    <w:rsid w:val="003E0F70"/>
    <w:rsid w:val="003E0FE5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2BA6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4CA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1B6"/>
    <w:rsid w:val="0040381C"/>
    <w:rsid w:val="00403BA1"/>
    <w:rsid w:val="00403EFD"/>
    <w:rsid w:val="00404303"/>
    <w:rsid w:val="00404486"/>
    <w:rsid w:val="004058BE"/>
    <w:rsid w:val="00405D0B"/>
    <w:rsid w:val="00405F1B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4DD3"/>
    <w:rsid w:val="00416E85"/>
    <w:rsid w:val="00416F4A"/>
    <w:rsid w:val="00417044"/>
    <w:rsid w:val="004173DD"/>
    <w:rsid w:val="00417829"/>
    <w:rsid w:val="00417F83"/>
    <w:rsid w:val="00420722"/>
    <w:rsid w:val="00420E3C"/>
    <w:rsid w:val="00420FC8"/>
    <w:rsid w:val="0042108B"/>
    <w:rsid w:val="00421742"/>
    <w:rsid w:val="00421ADA"/>
    <w:rsid w:val="00421C9C"/>
    <w:rsid w:val="004222E1"/>
    <w:rsid w:val="00422AA2"/>
    <w:rsid w:val="00423081"/>
    <w:rsid w:val="004233A9"/>
    <w:rsid w:val="004246F4"/>
    <w:rsid w:val="00424F32"/>
    <w:rsid w:val="00424F3A"/>
    <w:rsid w:val="00425185"/>
    <w:rsid w:val="00425A98"/>
    <w:rsid w:val="00427588"/>
    <w:rsid w:val="004279A2"/>
    <w:rsid w:val="00427FE8"/>
    <w:rsid w:val="00430140"/>
    <w:rsid w:val="00430A0E"/>
    <w:rsid w:val="00430A64"/>
    <w:rsid w:val="00431613"/>
    <w:rsid w:val="00431836"/>
    <w:rsid w:val="00431D68"/>
    <w:rsid w:val="00432A36"/>
    <w:rsid w:val="00432E9C"/>
    <w:rsid w:val="0043332C"/>
    <w:rsid w:val="004349F8"/>
    <w:rsid w:val="00435776"/>
    <w:rsid w:val="00435923"/>
    <w:rsid w:val="0043617B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A31"/>
    <w:rsid w:val="00441FE2"/>
    <w:rsid w:val="00442BE7"/>
    <w:rsid w:val="00442E87"/>
    <w:rsid w:val="00443B8A"/>
    <w:rsid w:val="004444B7"/>
    <w:rsid w:val="00445AC6"/>
    <w:rsid w:val="00445B5E"/>
    <w:rsid w:val="00445D4E"/>
    <w:rsid w:val="00445F09"/>
    <w:rsid w:val="0044630B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CE8"/>
    <w:rsid w:val="0045210C"/>
    <w:rsid w:val="004523F0"/>
    <w:rsid w:val="004531FA"/>
    <w:rsid w:val="004541FF"/>
    <w:rsid w:val="00454EC9"/>
    <w:rsid w:val="00454F08"/>
    <w:rsid w:val="00455556"/>
    <w:rsid w:val="00455A3B"/>
    <w:rsid w:val="00455A83"/>
    <w:rsid w:val="0045660F"/>
    <w:rsid w:val="004576BB"/>
    <w:rsid w:val="00460944"/>
    <w:rsid w:val="00461024"/>
    <w:rsid w:val="00461BF1"/>
    <w:rsid w:val="00461EC6"/>
    <w:rsid w:val="0046206D"/>
    <w:rsid w:val="00462891"/>
    <w:rsid w:val="0046379A"/>
    <w:rsid w:val="00463AFF"/>
    <w:rsid w:val="00464552"/>
    <w:rsid w:val="0046460F"/>
    <w:rsid w:val="0046495C"/>
    <w:rsid w:val="00465018"/>
    <w:rsid w:val="00465130"/>
    <w:rsid w:val="00465441"/>
    <w:rsid w:val="0046581A"/>
    <w:rsid w:val="00465FB2"/>
    <w:rsid w:val="00466184"/>
    <w:rsid w:val="00466FCC"/>
    <w:rsid w:val="004670D3"/>
    <w:rsid w:val="0046761F"/>
    <w:rsid w:val="004679E4"/>
    <w:rsid w:val="00467DD5"/>
    <w:rsid w:val="00467F81"/>
    <w:rsid w:val="0047061D"/>
    <w:rsid w:val="004706DB"/>
    <w:rsid w:val="00470F98"/>
    <w:rsid w:val="004711D8"/>
    <w:rsid w:val="00471671"/>
    <w:rsid w:val="00473168"/>
    <w:rsid w:val="004735BE"/>
    <w:rsid w:val="004739CF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CE8"/>
    <w:rsid w:val="00481E6D"/>
    <w:rsid w:val="00481EFB"/>
    <w:rsid w:val="00482037"/>
    <w:rsid w:val="0048235B"/>
    <w:rsid w:val="0048344F"/>
    <w:rsid w:val="00483B28"/>
    <w:rsid w:val="00483BA0"/>
    <w:rsid w:val="00484477"/>
    <w:rsid w:val="004849E1"/>
    <w:rsid w:val="00484ACB"/>
    <w:rsid w:val="004851BD"/>
    <w:rsid w:val="00485291"/>
    <w:rsid w:val="0048556F"/>
    <w:rsid w:val="0048567C"/>
    <w:rsid w:val="00485AA2"/>
    <w:rsid w:val="00485B81"/>
    <w:rsid w:val="00485DE5"/>
    <w:rsid w:val="00485E0F"/>
    <w:rsid w:val="00486D6C"/>
    <w:rsid w:val="00486DC2"/>
    <w:rsid w:val="00486EE0"/>
    <w:rsid w:val="0048763B"/>
    <w:rsid w:val="004878AF"/>
    <w:rsid w:val="00487A3C"/>
    <w:rsid w:val="00487F3F"/>
    <w:rsid w:val="00490F72"/>
    <w:rsid w:val="0049157E"/>
    <w:rsid w:val="00491B2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393"/>
    <w:rsid w:val="00497685"/>
    <w:rsid w:val="004A0C6D"/>
    <w:rsid w:val="004A1731"/>
    <w:rsid w:val="004A176B"/>
    <w:rsid w:val="004A1A05"/>
    <w:rsid w:val="004A2B4C"/>
    <w:rsid w:val="004A380F"/>
    <w:rsid w:val="004A394B"/>
    <w:rsid w:val="004A395B"/>
    <w:rsid w:val="004A3C1B"/>
    <w:rsid w:val="004A3D71"/>
    <w:rsid w:val="004A465A"/>
    <w:rsid w:val="004A49B3"/>
    <w:rsid w:val="004A4C81"/>
    <w:rsid w:val="004A4EA7"/>
    <w:rsid w:val="004A5239"/>
    <w:rsid w:val="004A5C71"/>
    <w:rsid w:val="004A6073"/>
    <w:rsid w:val="004A613F"/>
    <w:rsid w:val="004A61C4"/>
    <w:rsid w:val="004A6307"/>
    <w:rsid w:val="004A648F"/>
    <w:rsid w:val="004A6690"/>
    <w:rsid w:val="004A6819"/>
    <w:rsid w:val="004A6B6C"/>
    <w:rsid w:val="004A6DB1"/>
    <w:rsid w:val="004A73E6"/>
    <w:rsid w:val="004A79D6"/>
    <w:rsid w:val="004A7A2E"/>
    <w:rsid w:val="004B046B"/>
    <w:rsid w:val="004B0B11"/>
    <w:rsid w:val="004B0CD5"/>
    <w:rsid w:val="004B0D4D"/>
    <w:rsid w:val="004B0E97"/>
    <w:rsid w:val="004B1D7C"/>
    <w:rsid w:val="004B1F47"/>
    <w:rsid w:val="004B23FF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CEB"/>
    <w:rsid w:val="004B3EB1"/>
    <w:rsid w:val="004B4799"/>
    <w:rsid w:val="004B5219"/>
    <w:rsid w:val="004B53D3"/>
    <w:rsid w:val="004B565C"/>
    <w:rsid w:val="004B5775"/>
    <w:rsid w:val="004B57EF"/>
    <w:rsid w:val="004B5BFB"/>
    <w:rsid w:val="004B7CE6"/>
    <w:rsid w:val="004C0263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162"/>
    <w:rsid w:val="004C6411"/>
    <w:rsid w:val="004C6638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1E6"/>
    <w:rsid w:val="004D26AD"/>
    <w:rsid w:val="004D2C5B"/>
    <w:rsid w:val="004D3894"/>
    <w:rsid w:val="004D3FFB"/>
    <w:rsid w:val="004D425A"/>
    <w:rsid w:val="004D45F2"/>
    <w:rsid w:val="004D465B"/>
    <w:rsid w:val="004D50A9"/>
    <w:rsid w:val="004D56CC"/>
    <w:rsid w:val="004D57E8"/>
    <w:rsid w:val="004D595C"/>
    <w:rsid w:val="004D5ED8"/>
    <w:rsid w:val="004D60B6"/>
    <w:rsid w:val="004D62C1"/>
    <w:rsid w:val="004D7D31"/>
    <w:rsid w:val="004D7EA2"/>
    <w:rsid w:val="004E0057"/>
    <w:rsid w:val="004E00E1"/>
    <w:rsid w:val="004E100A"/>
    <w:rsid w:val="004E2483"/>
    <w:rsid w:val="004E2EBD"/>
    <w:rsid w:val="004E338A"/>
    <w:rsid w:val="004E3FC5"/>
    <w:rsid w:val="004E4137"/>
    <w:rsid w:val="004E46D5"/>
    <w:rsid w:val="004E4CD4"/>
    <w:rsid w:val="004E576B"/>
    <w:rsid w:val="004E60AD"/>
    <w:rsid w:val="004E6E63"/>
    <w:rsid w:val="004E6E64"/>
    <w:rsid w:val="004E6EE9"/>
    <w:rsid w:val="004E6F70"/>
    <w:rsid w:val="004E7807"/>
    <w:rsid w:val="004F02B3"/>
    <w:rsid w:val="004F0EEA"/>
    <w:rsid w:val="004F110C"/>
    <w:rsid w:val="004F1F61"/>
    <w:rsid w:val="004F2375"/>
    <w:rsid w:val="004F2565"/>
    <w:rsid w:val="004F3004"/>
    <w:rsid w:val="004F3929"/>
    <w:rsid w:val="004F4ADC"/>
    <w:rsid w:val="004F4BE9"/>
    <w:rsid w:val="004F4F21"/>
    <w:rsid w:val="004F522E"/>
    <w:rsid w:val="004F67A7"/>
    <w:rsid w:val="004F71AA"/>
    <w:rsid w:val="004F721F"/>
    <w:rsid w:val="004F77A7"/>
    <w:rsid w:val="004F7817"/>
    <w:rsid w:val="004F7AD7"/>
    <w:rsid w:val="004F7CB6"/>
    <w:rsid w:val="00500117"/>
    <w:rsid w:val="00500672"/>
    <w:rsid w:val="00500A41"/>
    <w:rsid w:val="00500A97"/>
    <w:rsid w:val="00500FD9"/>
    <w:rsid w:val="005012AA"/>
    <w:rsid w:val="00501553"/>
    <w:rsid w:val="00502134"/>
    <w:rsid w:val="005029F4"/>
    <w:rsid w:val="0050310F"/>
    <w:rsid w:val="00503461"/>
    <w:rsid w:val="00503952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07F9B"/>
    <w:rsid w:val="00510A43"/>
    <w:rsid w:val="00510E49"/>
    <w:rsid w:val="005111B5"/>
    <w:rsid w:val="00511333"/>
    <w:rsid w:val="00511758"/>
    <w:rsid w:val="005117D0"/>
    <w:rsid w:val="00512C47"/>
    <w:rsid w:val="005137D0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60CB"/>
    <w:rsid w:val="00517203"/>
    <w:rsid w:val="00517424"/>
    <w:rsid w:val="00517AD7"/>
    <w:rsid w:val="00520085"/>
    <w:rsid w:val="00520716"/>
    <w:rsid w:val="005208B4"/>
    <w:rsid w:val="00520937"/>
    <w:rsid w:val="005211E6"/>
    <w:rsid w:val="005212D8"/>
    <w:rsid w:val="005218BF"/>
    <w:rsid w:val="00521A91"/>
    <w:rsid w:val="00521E00"/>
    <w:rsid w:val="00522287"/>
    <w:rsid w:val="005225EE"/>
    <w:rsid w:val="00522617"/>
    <w:rsid w:val="0052295F"/>
    <w:rsid w:val="00522B8A"/>
    <w:rsid w:val="00522DFC"/>
    <w:rsid w:val="00522E84"/>
    <w:rsid w:val="0052309A"/>
    <w:rsid w:val="005230AD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0D3C"/>
    <w:rsid w:val="00531D2E"/>
    <w:rsid w:val="00531EF8"/>
    <w:rsid w:val="00532EE8"/>
    <w:rsid w:val="00533B7F"/>
    <w:rsid w:val="00534FBC"/>
    <w:rsid w:val="005352D0"/>
    <w:rsid w:val="0053573B"/>
    <w:rsid w:val="00535981"/>
    <w:rsid w:val="005363EB"/>
    <w:rsid w:val="00536401"/>
    <w:rsid w:val="00537763"/>
    <w:rsid w:val="005378DD"/>
    <w:rsid w:val="005400C3"/>
    <w:rsid w:val="00540A47"/>
    <w:rsid w:val="00541C28"/>
    <w:rsid w:val="00542BAA"/>
    <w:rsid w:val="00543C07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3EE"/>
    <w:rsid w:val="00551A8A"/>
    <w:rsid w:val="00552216"/>
    <w:rsid w:val="005528AD"/>
    <w:rsid w:val="00552CF0"/>
    <w:rsid w:val="00554042"/>
    <w:rsid w:val="00554505"/>
    <w:rsid w:val="00554769"/>
    <w:rsid w:val="005552B1"/>
    <w:rsid w:val="00555E8B"/>
    <w:rsid w:val="00555F97"/>
    <w:rsid w:val="00556622"/>
    <w:rsid w:val="00556F0F"/>
    <w:rsid w:val="00557A7D"/>
    <w:rsid w:val="00557BF3"/>
    <w:rsid w:val="00557D41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2E"/>
    <w:rsid w:val="00564FBE"/>
    <w:rsid w:val="00565538"/>
    <w:rsid w:val="005664BB"/>
    <w:rsid w:val="005667DB"/>
    <w:rsid w:val="00566A60"/>
    <w:rsid w:val="00566A9D"/>
    <w:rsid w:val="00566FE4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4A7"/>
    <w:rsid w:val="0057259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77E6A"/>
    <w:rsid w:val="0058021C"/>
    <w:rsid w:val="00580277"/>
    <w:rsid w:val="00581523"/>
    <w:rsid w:val="00581896"/>
    <w:rsid w:val="00581EC6"/>
    <w:rsid w:val="005830FD"/>
    <w:rsid w:val="0058318D"/>
    <w:rsid w:val="00583721"/>
    <w:rsid w:val="0058387D"/>
    <w:rsid w:val="005843D6"/>
    <w:rsid w:val="00584A9F"/>
    <w:rsid w:val="00585320"/>
    <w:rsid w:val="00585382"/>
    <w:rsid w:val="0058545B"/>
    <w:rsid w:val="00585523"/>
    <w:rsid w:val="0058586D"/>
    <w:rsid w:val="00585945"/>
    <w:rsid w:val="00585C5B"/>
    <w:rsid w:val="0058664E"/>
    <w:rsid w:val="0058716D"/>
    <w:rsid w:val="0058719F"/>
    <w:rsid w:val="00587792"/>
    <w:rsid w:val="00587DE1"/>
    <w:rsid w:val="00590062"/>
    <w:rsid w:val="00590F45"/>
    <w:rsid w:val="005915F0"/>
    <w:rsid w:val="00591A96"/>
    <w:rsid w:val="00592221"/>
    <w:rsid w:val="00592DC5"/>
    <w:rsid w:val="005930E3"/>
    <w:rsid w:val="005934E5"/>
    <w:rsid w:val="00593D38"/>
    <w:rsid w:val="00594475"/>
    <w:rsid w:val="00594980"/>
    <w:rsid w:val="00594AA3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968AF"/>
    <w:rsid w:val="005A0612"/>
    <w:rsid w:val="005A095F"/>
    <w:rsid w:val="005A0BD1"/>
    <w:rsid w:val="005A1548"/>
    <w:rsid w:val="005A281E"/>
    <w:rsid w:val="005A28E1"/>
    <w:rsid w:val="005A2D6A"/>
    <w:rsid w:val="005A314C"/>
    <w:rsid w:val="005A31B9"/>
    <w:rsid w:val="005A329E"/>
    <w:rsid w:val="005A35E1"/>
    <w:rsid w:val="005A3B09"/>
    <w:rsid w:val="005A3BB3"/>
    <w:rsid w:val="005A3E52"/>
    <w:rsid w:val="005A482E"/>
    <w:rsid w:val="005A4926"/>
    <w:rsid w:val="005A495B"/>
    <w:rsid w:val="005A4F70"/>
    <w:rsid w:val="005A532A"/>
    <w:rsid w:val="005A5766"/>
    <w:rsid w:val="005A5968"/>
    <w:rsid w:val="005A5A90"/>
    <w:rsid w:val="005A5B2F"/>
    <w:rsid w:val="005A6560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BB2"/>
    <w:rsid w:val="005B2DDF"/>
    <w:rsid w:val="005B338F"/>
    <w:rsid w:val="005B3CF0"/>
    <w:rsid w:val="005B4739"/>
    <w:rsid w:val="005B4909"/>
    <w:rsid w:val="005B4BCA"/>
    <w:rsid w:val="005B5F60"/>
    <w:rsid w:val="005B5FE3"/>
    <w:rsid w:val="005B6164"/>
    <w:rsid w:val="005B61A4"/>
    <w:rsid w:val="005B6228"/>
    <w:rsid w:val="005B65AB"/>
    <w:rsid w:val="005B6A0D"/>
    <w:rsid w:val="005B7133"/>
    <w:rsid w:val="005B769F"/>
    <w:rsid w:val="005B7E44"/>
    <w:rsid w:val="005C178C"/>
    <w:rsid w:val="005C17A3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0C72"/>
    <w:rsid w:val="005D16A6"/>
    <w:rsid w:val="005D19FA"/>
    <w:rsid w:val="005D1D03"/>
    <w:rsid w:val="005D22B2"/>
    <w:rsid w:val="005D24A7"/>
    <w:rsid w:val="005D2AE9"/>
    <w:rsid w:val="005D2F10"/>
    <w:rsid w:val="005D3664"/>
    <w:rsid w:val="005D48A6"/>
    <w:rsid w:val="005D4D44"/>
    <w:rsid w:val="005D4F6E"/>
    <w:rsid w:val="005D52BC"/>
    <w:rsid w:val="005D5D22"/>
    <w:rsid w:val="005D5DB9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393"/>
    <w:rsid w:val="005E0CF2"/>
    <w:rsid w:val="005E0D22"/>
    <w:rsid w:val="005E129C"/>
    <w:rsid w:val="005E2138"/>
    <w:rsid w:val="005E24BA"/>
    <w:rsid w:val="005E252C"/>
    <w:rsid w:val="005E2563"/>
    <w:rsid w:val="005E2C43"/>
    <w:rsid w:val="005E2EF1"/>
    <w:rsid w:val="005E2F90"/>
    <w:rsid w:val="005E3D31"/>
    <w:rsid w:val="005E4A4A"/>
    <w:rsid w:val="005E4F88"/>
    <w:rsid w:val="005E5492"/>
    <w:rsid w:val="005E5E2E"/>
    <w:rsid w:val="005E68EA"/>
    <w:rsid w:val="005E6E14"/>
    <w:rsid w:val="005E6E9E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951"/>
    <w:rsid w:val="005F5A50"/>
    <w:rsid w:val="005F650A"/>
    <w:rsid w:val="005F65F4"/>
    <w:rsid w:val="005F71A2"/>
    <w:rsid w:val="005F7651"/>
    <w:rsid w:val="005F7A9A"/>
    <w:rsid w:val="005F7D36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2A17"/>
    <w:rsid w:val="00603098"/>
    <w:rsid w:val="006030A9"/>
    <w:rsid w:val="0060439B"/>
    <w:rsid w:val="00604A0F"/>
    <w:rsid w:val="00604CC2"/>
    <w:rsid w:val="006052B5"/>
    <w:rsid w:val="00605A6F"/>
    <w:rsid w:val="00605ACF"/>
    <w:rsid w:val="00605B85"/>
    <w:rsid w:val="00605D13"/>
    <w:rsid w:val="00607393"/>
    <w:rsid w:val="00607A98"/>
    <w:rsid w:val="00607A9E"/>
    <w:rsid w:val="006103AE"/>
    <w:rsid w:val="00610545"/>
    <w:rsid w:val="00610D6B"/>
    <w:rsid w:val="006110B7"/>
    <w:rsid w:val="00612455"/>
    <w:rsid w:val="00612DDE"/>
    <w:rsid w:val="006132C6"/>
    <w:rsid w:val="00614B6E"/>
    <w:rsid w:val="00615312"/>
    <w:rsid w:val="006156D5"/>
    <w:rsid w:val="00615C75"/>
    <w:rsid w:val="006161EA"/>
    <w:rsid w:val="00616B84"/>
    <w:rsid w:val="006177A1"/>
    <w:rsid w:val="00620090"/>
    <w:rsid w:val="006206F5"/>
    <w:rsid w:val="00621142"/>
    <w:rsid w:val="0062149D"/>
    <w:rsid w:val="006215EB"/>
    <w:rsid w:val="006225E2"/>
    <w:rsid w:val="00623535"/>
    <w:rsid w:val="00623C92"/>
    <w:rsid w:val="00623F07"/>
    <w:rsid w:val="0062435D"/>
    <w:rsid w:val="006246E7"/>
    <w:rsid w:val="00624A86"/>
    <w:rsid w:val="00624D4A"/>
    <w:rsid w:val="0062572A"/>
    <w:rsid w:val="00625979"/>
    <w:rsid w:val="00625FA7"/>
    <w:rsid w:val="006261A3"/>
    <w:rsid w:val="00626918"/>
    <w:rsid w:val="00626BDF"/>
    <w:rsid w:val="0062784C"/>
    <w:rsid w:val="006308E7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5939"/>
    <w:rsid w:val="006360C1"/>
    <w:rsid w:val="0063779C"/>
    <w:rsid w:val="006406E9"/>
    <w:rsid w:val="00640FE1"/>
    <w:rsid w:val="00641726"/>
    <w:rsid w:val="00641798"/>
    <w:rsid w:val="00642390"/>
    <w:rsid w:val="00642715"/>
    <w:rsid w:val="006427F5"/>
    <w:rsid w:val="0064302B"/>
    <w:rsid w:val="00643B45"/>
    <w:rsid w:val="00643B70"/>
    <w:rsid w:val="00643EB8"/>
    <w:rsid w:val="00643FCC"/>
    <w:rsid w:val="00644197"/>
    <w:rsid w:val="006446BD"/>
    <w:rsid w:val="00644BB6"/>
    <w:rsid w:val="00644C63"/>
    <w:rsid w:val="0064525B"/>
    <w:rsid w:val="006462A1"/>
    <w:rsid w:val="00646467"/>
    <w:rsid w:val="00647358"/>
    <w:rsid w:val="00647DF1"/>
    <w:rsid w:val="00650105"/>
    <w:rsid w:val="0065032A"/>
    <w:rsid w:val="006503FC"/>
    <w:rsid w:val="00650A98"/>
    <w:rsid w:val="00650E1F"/>
    <w:rsid w:val="006510CD"/>
    <w:rsid w:val="0065135F"/>
    <w:rsid w:val="00651D19"/>
    <w:rsid w:val="00651DB2"/>
    <w:rsid w:val="00651DD7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926"/>
    <w:rsid w:val="006601C6"/>
    <w:rsid w:val="006605BB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8D2"/>
    <w:rsid w:val="00665B20"/>
    <w:rsid w:val="00665E16"/>
    <w:rsid w:val="00666049"/>
    <w:rsid w:val="00666287"/>
    <w:rsid w:val="00667DF0"/>
    <w:rsid w:val="0067025F"/>
    <w:rsid w:val="00670394"/>
    <w:rsid w:val="00670484"/>
    <w:rsid w:val="00670A61"/>
    <w:rsid w:val="00670ECB"/>
    <w:rsid w:val="006712F3"/>
    <w:rsid w:val="00671683"/>
    <w:rsid w:val="00671DFF"/>
    <w:rsid w:val="0067215E"/>
    <w:rsid w:val="006726A4"/>
    <w:rsid w:val="00672BD1"/>
    <w:rsid w:val="00672FDA"/>
    <w:rsid w:val="0067310E"/>
    <w:rsid w:val="006735F1"/>
    <w:rsid w:val="006737C2"/>
    <w:rsid w:val="006745B0"/>
    <w:rsid w:val="00674ACF"/>
    <w:rsid w:val="00674BAA"/>
    <w:rsid w:val="006750AF"/>
    <w:rsid w:val="00675228"/>
    <w:rsid w:val="00675B4A"/>
    <w:rsid w:val="00675F32"/>
    <w:rsid w:val="006766C5"/>
    <w:rsid w:val="0067677A"/>
    <w:rsid w:val="00676B60"/>
    <w:rsid w:val="0067703F"/>
    <w:rsid w:val="006772FA"/>
    <w:rsid w:val="00677B16"/>
    <w:rsid w:val="00680560"/>
    <w:rsid w:val="00680699"/>
    <w:rsid w:val="006807C6"/>
    <w:rsid w:val="00680A0D"/>
    <w:rsid w:val="0068149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4C07"/>
    <w:rsid w:val="006854B6"/>
    <w:rsid w:val="00685D93"/>
    <w:rsid w:val="00685D9C"/>
    <w:rsid w:val="00685E11"/>
    <w:rsid w:val="006861B7"/>
    <w:rsid w:val="006863E3"/>
    <w:rsid w:val="0068642E"/>
    <w:rsid w:val="00686619"/>
    <w:rsid w:val="00686A2E"/>
    <w:rsid w:val="00686B0A"/>
    <w:rsid w:val="00687327"/>
    <w:rsid w:val="006874F4"/>
    <w:rsid w:val="00687BC6"/>
    <w:rsid w:val="00687E05"/>
    <w:rsid w:val="00687FEE"/>
    <w:rsid w:val="006901AD"/>
    <w:rsid w:val="00690280"/>
    <w:rsid w:val="006902DE"/>
    <w:rsid w:val="00690439"/>
    <w:rsid w:val="006908BF"/>
    <w:rsid w:val="006908D4"/>
    <w:rsid w:val="006909DC"/>
    <w:rsid w:val="00690A9D"/>
    <w:rsid w:val="00690CCF"/>
    <w:rsid w:val="00690D3C"/>
    <w:rsid w:val="0069125F"/>
    <w:rsid w:val="00691476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975"/>
    <w:rsid w:val="00696DC5"/>
    <w:rsid w:val="00697313"/>
    <w:rsid w:val="00697608"/>
    <w:rsid w:val="006A0188"/>
    <w:rsid w:val="006A0493"/>
    <w:rsid w:val="006A04C7"/>
    <w:rsid w:val="006A0AD8"/>
    <w:rsid w:val="006A0B79"/>
    <w:rsid w:val="006A110F"/>
    <w:rsid w:val="006A14D5"/>
    <w:rsid w:val="006A1514"/>
    <w:rsid w:val="006A2A06"/>
    <w:rsid w:val="006A2B8C"/>
    <w:rsid w:val="006A2FF1"/>
    <w:rsid w:val="006A3159"/>
    <w:rsid w:val="006A3376"/>
    <w:rsid w:val="006A444F"/>
    <w:rsid w:val="006A4ED0"/>
    <w:rsid w:val="006A5B22"/>
    <w:rsid w:val="006A5F6F"/>
    <w:rsid w:val="006A6732"/>
    <w:rsid w:val="006A674E"/>
    <w:rsid w:val="006A6999"/>
    <w:rsid w:val="006A74DC"/>
    <w:rsid w:val="006A77B4"/>
    <w:rsid w:val="006A79A3"/>
    <w:rsid w:val="006A7B13"/>
    <w:rsid w:val="006B1016"/>
    <w:rsid w:val="006B212B"/>
    <w:rsid w:val="006B2166"/>
    <w:rsid w:val="006B2327"/>
    <w:rsid w:val="006B2840"/>
    <w:rsid w:val="006B2B0D"/>
    <w:rsid w:val="006B2B33"/>
    <w:rsid w:val="006B3C4A"/>
    <w:rsid w:val="006B43E9"/>
    <w:rsid w:val="006B456E"/>
    <w:rsid w:val="006B468B"/>
    <w:rsid w:val="006B4DD5"/>
    <w:rsid w:val="006B53F7"/>
    <w:rsid w:val="006B5F22"/>
    <w:rsid w:val="006B6357"/>
    <w:rsid w:val="006B6EC6"/>
    <w:rsid w:val="006B71A0"/>
    <w:rsid w:val="006B7922"/>
    <w:rsid w:val="006C07A5"/>
    <w:rsid w:val="006C0B39"/>
    <w:rsid w:val="006C0C84"/>
    <w:rsid w:val="006C109C"/>
    <w:rsid w:val="006C113C"/>
    <w:rsid w:val="006C1800"/>
    <w:rsid w:val="006C2129"/>
    <w:rsid w:val="006C225E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408"/>
    <w:rsid w:val="006D0C67"/>
    <w:rsid w:val="006D1020"/>
    <w:rsid w:val="006D149A"/>
    <w:rsid w:val="006D1AFD"/>
    <w:rsid w:val="006D1B2B"/>
    <w:rsid w:val="006D2B69"/>
    <w:rsid w:val="006D2C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CC"/>
    <w:rsid w:val="006D49DF"/>
    <w:rsid w:val="006D4A25"/>
    <w:rsid w:val="006D5060"/>
    <w:rsid w:val="006D5981"/>
    <w:rsid w:val="006D5BA5"/>
    <w:rsid w:val="006D5EED"/>
    <w:rsid w:val="006D60F2"/>
    <w:rsid w:val="006D6F70"/>
    <w:rsid w:val="006D6FF0"/>
    <w:rsid w:val="006D7287"/>
    <w:rsid w:val="006D755C"/>
    <w:rsid w:val="006D75D0"/>
    <w:rsid w:val="006D7AAE"/>
    <w:rsid w:val="006E01F0"/>
    <w:rsid w:val="006E09F7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5A0"/>
    <w:rsid w:val="006E56CF"/>
    <w:rsid w:val="006E5778"/>
    <w:rsid w:val="006E5AF1"/>
    <w:rsid w:val="006E5C9F"/>
    <w:rsid w:val="006E649C"/>
    <w:rsid w:val="006E69E9"/>
    <w:rsid w:val="006E6A71"/>
    <w:rsid w:val="006E761B"/>
    <w:rsid w:val="006E7988"/>
    <w:rsid w:val="006E7A23"/>
    <w:rsid w:val="006E7EB4"/>
    <w:rsid w:val="006F0917"/>
    <w:rsid w:val="006F0A3A"/>
    <w:rsid w:val="006F0ED4"/>
    <w:rsid w:val="006F1485"/>
    <w:rsid w:val="006F1D64"/>
    <w:rsid w:val="006F1DEA"/>
    <w:rsid w:val="006F1F25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74A"/>
    <w:rsid w:val="006F7C13"/>
    <w:rsid w:val="007003BF"/>
    <w:rsid w:val="0070058E"/>
    <w:rsid w:val="007009A9"/>
    <w:rsid w:val="0070147D"/>
    <w:rsid w:val="00701F7B"/>
    <w:rsid w:val="0070202E"/>
    <w:rsid w:val="007044D3"/>
    <w:rsid w:val="00704E5A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273C"/>
    <w:rsid w:val="00712BC3"/>
    <w:rsid w:val="0071380A"/>
    <w:rsid w:val="00713F0E"/>
    <w:rsid w:val="007146C6"/>
    <w:rsid w:val="00714CBD"/>
    <w:rsid w:val="00714EA9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0B8"/>
    <w:rsid w:val="0072213B"/>
    <w:rsid w:val="00722A82"/>
    <w:rsid w:val="00722F52"/>
    <w:rsid w:val="0072312C"/>
    <w:rsid w:val="007232F9"/>
    <w:rsid w:val="007238F2"/>
    <w:rsid w:val="007248D9"/>
    <w:rsid w:val="00725499"/>
    <w:rsid w:val="00725D2F"/>
    <w:rsid w:val="00725FEB"/>
    <w:rsid w:val="00726062"/>
    <w:rsid w:val="00726570"/>
    <w:rsid w:val="00726A33"/>
    <w:rsid w:val="00726B9B"/>
    <w:rsid w:val="00726D46"/>
    <w:rsid w:val="00726DA4"/>
    <w:rsid w:val="007274A0"/>
    <w:rsid w:val="00727A4B"/>
    <w:rsid w:val="0073009C"/>
    <w:rsid w:val="007307EF"/>
    <w:rsid w:val="00730B34"/>
    <w:rsid w:val="00730CEE"/>
    <w:rsid w:val="00730F90"/>
    <w:rsid w:val="00731350"/>
    <w:rsid w:val="0073151F"/>
    <w:rsid w:val="0073218C"/>
    <w:rsid w:val="00733160"/>
    <w:rsid w:val="00733F2C"/>
    <w:rsid w:val="007350CA"/>
    <w:rsid w:val="00735465"/>
    <w:rsid w:val="00735468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0B66"/>
    <w:rsid w:val="00750E07"/>
    <w:rsid w:val="00751DAA"/>
    <w:rsid w:val="00751E00"/>
    <w:rsid w:val="00751E52"/>
    <w:rsid w:val="00752DAA"/>
    <w:rsid w:val="00752E86"/>
    <w:rsid w:val="007533A4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6CCA"/>
    <w:rsid w:val="00757273"/>
    <w:rsid w:val="00757681"/>
    <w:rsid w:val="007579FF"/>
    <w:rsid w:val="00757C54"/>
    <w:rsid w:val="00757D58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2E82"/>
    <w:rsid w:val="0076392C"/>
    <w:rsid w:val="007640F3"/>
    <w:rsid w:val="007647E0"/>
    <w:rsid w:val="00764AFA"/>
    <w:rsid w:val="00764C3C"/>
    <w:rsid w:val="007651B7"/>
    <w:rsid w:val="007656E2"/>
    <w:rsid w:val="0076575A"/>
    <w:rsid w:val="0076586E"/>
    <w:rsid w:val="00765CF5"/>
    <w:rsid w:val="00765D53"/>
    <w:rsid w:val="00766246"/>
    <w:rsid w:val="00766282"/>
    <w:rsid w:val="0076665B"/>
    <w:rsid w:val="00766739"/>
    <w:rsid w:val="00766E60"/>
    <w:rsid w:val="00766FA9"/>
    <w:rsid w:val="00767000"/>
    <w:rsid w:val="0076779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B85"/>
    <w:rsid w:val="00783C96"/>
    <w:rsid w:val="00784472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EC9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690"/>
    <w:rsid w:val="00794780"/>
    <w:rsid w:val="007948AD"/>
    <w:rsid w:val="00794D7C"/>
    <w:rsid w:val="00795EDF"/>
    <w:rsid w:val="00796C70"/>
    <w:rsid w:val="00796E2F"/>
    <w:rsid w:val="00796ED0"/>
    <w:rsid w:val="00796FF5"/>
    <w:rsid w:val="00797296"/>
    <w:rsid w:val="007A0002"/>
    <w:rsid w:val="007A07DB"/>
    <w:rsid w:val="007A0E40"/>
    <w:rsid w:val="007A1A37"/>
    <w:rsid w:val="007A1D0F"/>
    <w:rsid w:val="007A208A"/>
    <w:rsid w:val="007A2103"/>
    <w:rsid w:val="007A2539"/>
    <w:rsid w:val="007A2723"/>
    <w:rsid w:val="007A2A72"/>
    <w:rsid w:val="007A2DAC"/>
    <w:rsid w:val="007A3856"/>
    <w:rsid w:val="007A3DE2"/>
    <w:rsid w:val="007A48F4"/>
    <w:rsid w:val="007A48F5"/>
    <w:rsid w:val="007A4CB2"/>
    <w:rsid w:val="007A4CC0"/>
    <w:rsid w:val="007A4EE6"/>
    <w:rsid w:val="007A5348"/>
    <w:rsid w:val="007A5570"/>
    <w:rsid w:val="007A5C2D"/>
    <w:rsid w:val="007A5CD8"/>
    <w:rsid w:val="007A5E84"/>
    <w:rsid w:val="007A6B1C"/>
    <w:rsid w:val="007A7010"/>
    <w:rsid w:val="007A709C"/>
    <w:rsid w:val="007A7475"/>
    <w:rsid w:val="007A7BCD"/>
    <w:rsid w:val="007A7D54"/>
    <w:rsid w:val="007B00EF"/>
    <w:rsid w:val="007B094B"/>
    <w:rsid w:val="007B28AE"/>
    <w:rsid w:val="007B2CC3"/>
    <w:rsid w:val="007B314A"/>
    <w:rsid w:val="007B32AC"/>
    <w:rsid w:val="007B3E36"/>
    <w:rsid w:val="007B403F"/>
    <w:rsid w:val="007B42AA"/>
    <w:rsid w:val="007B446E"/>
    <w:rsid w:val="007B4E90"/>
    <w:rsid w:val="007B5092"/>
    <w:rsid w:val="007B552D"/>
    <w:rsid w:val="007B5786"/>
    <w:rsid w:val="007B5D8F"/>
    <w:rsid w:val="007B66B5"/>
    <w:rsid w:val="007B6EC6"/>
    <w:rsid w:val="007B782E"/>
    <w:rsid w:val="007B7C2B"/>
    <w:rsid w:val="007C03D8"/>
    <w:rsid w:val="007C096E"/>
    <w:rsid w:val="007C0FB2"/>
    <w:rsid w:val="007C10E4"/>
    <w:rsid w:val="007C1DDB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349E"/>
    <w:rsid w:val="007D4397"/>
    <w:rsid w:val="007D4C58"/>
    <w:rsid w:val="007D5635"/>
    <w:rsid w:val="007D58FE"/>
    <w:rsid w:val="007D613C"/>
    <w:rsid w:val="007D637B"/>
    <w:rsid w:val="007D69CB"/>
    <w:rsid w:val="007D7831"/>
    <w:rsid w:val="007D7920"/>
    <w:rsid w:val="007D7AA2"/>
    <w:rsid w:val="007D7BF4"/>
    <w:rsid w:val="007E0BB9"/>
    <w:rsid w:val="007E0F41"/>
    <w:rsid w:val="007E1ED9"/>
    <w:rsid w:val="007E31AC"/>
    <w:rsid w:val="007E3B4E"/>
    <w:rsid w:val="007E3D5A"/>
    <w:rsid w:val="007E44CE"/>
    <w:rsid w:val="007E47B4"/>
    <w:rsid w:val="007E4C89"/>
    <w:rsid w:val="007E54F2"/>
    <w:rsid w:val="007E5A80"/>
    <w:rsid w:val="007E67DE"/>
    <w:rsid w:val="007E69DF"/>
    <w:rsid w:val="007F0237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7F7C31"/>
    <w:rsid w:val="0080008B"/>
    <w:rsid w:val="008009C4"/>
    <w:rsid w:val="00800D50"/>
    <w:rsid w:val="00800FA7"/>
    <w:rsid w:val="008010D2"/>
    <w:rsid w:val="008012B6"/>
    <w:rsid w:val="008018FD"/>
    <w:rsid w:val="00802C5C"/>
    <w:rsid w:val="00803422"/>
    <w:rsid w:val="00803485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6FDF"/>
    <w:rsid w:val="008070D5"/>
    <w:rsid w:val="00810DF8"/>
    <w:rsid w:val="008110A1"/>
    <w:rsid w:val="00811555"/>
    <w:rsid w:val="0081158D"/>
    <w:rsid w:val="00812011"/>
    <w:rsid w:val="008122B7"/>
    <w:rsid w:val="008122D0"/>
    <w:rsid w:val="00812335"/>
    <w:rsid w:val="00812689"/>
    <w:rsid w:val="00812B7C"/>
    <w:rsid w:val="00812BDA"/>
    <w:rsid w:val="00813AF1"/>
    <w:rsid w:val="00814713"/>
    <w:rsid w:val="00814AB7"/>
    <w:rsid w:val="00814D3A"/>
    <w:rsid w:val="008152F3"/>
    <w:rsid w:val="008154FB"/>
    <w:rsid w:val="00815EEF"/>
    <w:rsid w:val="00816547"/>
    <w:rsid w:val="00816741"/>
    <w:rsid w:val="008167CA"/>
    <w:rsid w:val="00816FF5"/>
    <w:rsid w:val="008172AC"/>
    <w:rsid w:val="00817521"/>
    <w:rsid w:val="00817944"/>
    <w:rsid w:val="0082063D"/>
    <w:rsid w:val="00820677"/>
    <w:rsid w:val="008206AB"/>
    <w:rsid w:val="00820D4C"/>
    <w:rsid w:val="00820D83"/>
    <w:rsid w:val="00820EF8"/>
    <w:rsid w:val="008212D5"/>
    <w:rsid w:val="00821752"/>
    <w:rsid w:val="008226DE"/>
    <w:rsid w:val="00822A90"/>
    <w:rsid w:val="00822C77"/>
    <w:rsid w:val="00822D84"/>
    <w:rsid w:val="008231B9"/>
    <w:rsid w:val="008231D9"/>
    <w:rsid w:val="008235F7"/>
    <w:rsid w:val="00823D2E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4A"/>
    <w:rsid w:val="0083075F"/>
    <w:rsid w:val="008312FE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675"/>
    <w:rsid w:val="008367FB"/>
    <w:rsid w:val="00837466"/>
    <w:rsid w:val="008374FD"/>
    <w:rsid w:val="00837925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1DF"/>
    <w:rsid w:val="00851639"/>
    <w:rsid w:val="008517DE"/>
    <w:rsid w:val="008518C3"/>
    <w:rsid w:val="00851A62"/>
    <w:rsid w:val="0085220E"/>
    <w:rsid w:val="00852223"/>
    <w:rsid w:val="008524C0"/>
    <w:rsid w:val="00852D4F"/>
    <w:rsid w:val="00852F5C"/>
    <w:rsid w:val="00855173"/>
    <w:rsid w:val="00855279"/>
    <w:rsid w:val="00855400"/>
    <w:rsid w:val="00855F76"/>
    <w:rsid w:val="00857391"/>
    <w:rsid w:val="00857AF2"/>
    <w:rsid w:val="00860A56"/>
    <w:rsid w:val="00860C00"/>
    <w:rsid w:val="008615D2"/>
    <w:rsid w:val="00861711"/>
    <w:rsid w:val="008617F7"/>
    <w:rsid w:val="00861EBC"/>
    <w:rsid w:val="00861FC2"/>
    <w:rsid w:val="00862242"/>
    <w:rsid w:val="0086258D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603"/>
    <w:rsid w:val="00867630"/>
    <w:rsid w:val="00867926"/>
    <w:rsid w:val="00867B22"/>
    <w:rsid w:val="008704E4"/>
    <w:rsid w:val="00870985"/>
    <w:rsid w:val="0087123B"/>
    <w:rsid w:val="00871DE8"/>
    <w:rsid w:val="0087212C"/>
    <w:rsid w:val="008725A8"/>
    <w:rsid w:val="00872832"/>
    <w:rsid w:val="00873201"/>
    <w:rsid w:val="00873D54"/>
    <w:rsid w:val="008741B6"/>
    <w:rsid w:val="008742A8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85D"/>
    <w:rsid w:val="008779C6"/>
    <w:rsid w:val="00877A19"/>
    <w:rsid w:val="00877B00"/>
    <w:rsid w:val="00877F26"/>
    <w:rsid w:val="008801F8"/>
    <w:rsid w:val="0088140D"/>
    <w:rsid w:val="0088174A"/>
    <w:rsid w:val="008819AE"/>
    <w:rsid w:val="00881DC4"/>
    <w:rsid w:val="00882685"/>
    <w:rsid w:val="008826D7"/>
    <w:rsid w:val="00882D87"/>
    <w:rsid w:val="00882FEC"/>
    <w:rsid w:val="00883433"/>
    <w:rsid w:val="00883699"/>
    <w:rsid w:val="00883952"/>
    <w:rsid w:val="00883957"/>
    <w:rsid w:val="00883E80"/>
    <w:rsid w:val="00884631"/>
    <w:rsid w:val="008850F1"/>
    <w:rsid w:val="0088545A"/>
    <w:rsid w:val="0088589D"/>
    <w:rsid w:val="008858D6"/>
    <w:rsid w:val="00885BDB"/>
    <w:rsid w:val="008866F7"/>
    <w:rsid w:val="008874FD"/>
    <w:rsid w:val="00887A40"/>
    <w:rsid w:val="008911AD"/>
    <w:rsid w:val="00891541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578B"/>
    <w:rsid w:val="008962F6"/>
    <w:rsid w:val="0089679E"/>
    <w:rsid w:val="008976E0"/>
    <w:rsid w:val="0089785D"/>
    <w:rsid w:val="008A003D"/>
    <w:rsid w:val="008A0435"/>
    <w:rsid w:val="008A12AB"/>
    <w:rsid w:val="008A1E51"/>
    <w:rsid w:val="008A1FF2"/>
    <w:rsid w:val="008A22D8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A790E"/>
    <w:rsid w:val="008B0211"/>
    <w:rsid w:val="008B0272"/>
    <w:rsid w:val="008B0365"/>
    <w:rsid w:val="008B0897"/>
    <w:rsid w:val="008B09F8"/>
    <w:rsid w:val="008B0E8F"/>
    <w:rsid w:val="008B176F"/>
    <w:rsid w:val="008B1825"/>
    <w:rsid w:val="008B1DFF"/>
    <w:rsid w:val="008B1F80"/>
    <w:rsid w:val="008B40F4"/>
    <w:rsid w:val="008B4D80"/>
    <w:rsid w:val="008B56D7"/>
    <w:rsid w:val="008B5F25"/>
    <w:rsid w:val="008B6C77"/>
    <w:rsid w:val="008B6E49"/>
    <w:rsid w:val="008B71A8"/>
    <w:rsid w:val="008B7605"/>
    <w:rsid w:val="008B7783"/>
    <w:rsid w:val="008B79B2"/>
    <w:rsid w:val="008B7A00"/>
    <w:rsid w:val="008B7B61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3CB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0F5F"/>
    <w:rsid w:val="008D1791"/>
    <w:rsid w:val="008D23E2"/>
    <w:rsid w:val="008D2A86"/>
    <w:rsid w:val="008D33E2"/>
    <w:rsid w:val="008D3612"/>
    <w:rsid w:val="008D366D"/>
    <w:rsid w:val="008D3EEF"/>
    <w:rsid w:val="008D43A5"/>
    <w:rsid w:val="008D4791"/>
    <w:rsid w:val="008D4AFC"/>
    <w:rsid w:val="008D4C94"/>
    <w:rsid w:val="008D4F16"/>
    <w:rsid w:val="008D50C2"/>
    <w:rsid w:val="008D5562"/>
    <w:rsid w:val="008D5726"/>
    <w:rsid w:val="008D5EF3"/>
    <w:rsid w:val="008D5F00"/>
    <w:rsid w:val="008D683D"/>
    <w:rsid w:val="008D688C"/>
    <w:rsid w:val="008D7935"/>
    <w:rsid w:val="008E0327"/>
    <w:rsid w:val="008E044E"/>
    <w:rsid w:val="008E13CB"/>
    <w:rsid w:val="008E14F5"/>
    <w:rsid w:val="008E1752"/>
    <w:rsid w:val="008E1FE8"/>
    <w:rsid w:val="008E3122"/>
    <w:rsid w:val="008E343E"/>
    <w:rsid w:val="008E4431"/>
    <w:rsid w:val="008E447E"/>
    <w:rsid w:val="008E4687"/>
    <w:rsid w:val="008E4989"/>
    <w:rsid w:val="008E4A3B"/>
    <w:rsid w:val="008E4DC5"/>
    <w:rsid w:val="008E5049"/>
    <w:rsid w:val="008E54C0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200"/>
    <w:rsid w:val="008F449C"/>
    <w:rsid w:val="008F4635"/>
    <w:rsid w:val="008F4681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4B8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4A5"/>
    <w:rsid w:val="00905806"/>
    <w:rsid w:val="00905992"/>
    <w:rsid w:val="00905A5C"/>
    <w:rsid w:val="00905E24"/>
    <w:rsid w:val="00907C8B"/>
    <w:rsid w:val="00910739"/>
    <w:rsid w:val="009109E2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2C8B"/>
    <w:rsid w:val="00923030"/>
    <w:rsid w:val="00923422"/>
    <w:rsid w:val="009239D1"/>
    <w:rsid w:val="00924153"/>
    <w:rsid w:val="00924A8F"/>
    <w:rsid w:val="0092570E"/>
    <w:rsid w:val="00925829"/>
    <w:rsid w:val="00925D46"/>
    <w:rsid w:val="009261D7"/>
    <w:rsid w:val="0092626A"/>
    <w:rsid w:val="00926314"/>
    <w:rsid w:val="00926842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048"/>
    <w:rsid w:val="0094043B"/>
    <w:rsid w:val="009408B4"/>
    <w:rsid w:val="009414F3"/>
    <w:rsid w:val="00941619"/>
    <w:rsid w:val="00942623"/>
    <w:rsid w:val="009435D4"/>
    <w:rsid w:val="009437C2"/>
    <w:rsid w:val="00944384"/>
    <w:rsid w:val="00944B0F"/>
    <w:rsid w:val="00944E5D"/>
    <w:rsid w:val="00945195"/>
    <w:rsid w:val="0094523C"/>
    <w:rsid w:val="009452E2"/>
    <w:rsid w:val="00945364"/>
    <w:rsid w:val="009458A1"/>
    <w:rsid w:val="00946000"/>
    <w:rsid w:val="00946127"/>
    <w:rsid w:val="0094655D"/>
    <w:rsid w:val="00946745"/>
    <w:rsid w:val="00947532"/>
    <w:rsid w:val="009508C5"/>
    <w:rsid w:val="009518E9"/>
    <w:rsid w:val="009525D6"/>
    <w:rsid w:val="00952676"/>
    <w:rsid w:val="0095270F"/>
    <w:rsid w:val="00954EAF"/>
    <w:rsid w:val="0095591D"/>
    <w:rsid w:val="00955FB7"/>
    <w:rsid w:val="0095616E"/>
    <w:rsid w:val="009564F9"/>
    <w:rsid w:val="0095678E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685"/>
    <w:rsid w:val="0096089B"/>
    <w:rsid w:val="00960CF2"/>
    <w:rsid w:val="009618C5"/>
    <w:rsid w:val="009618D5"/>
    <w:rsid w:val="009619A7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5C9E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5CE"/>
    <w:rsid w:val="00981A4B"/>
    <w:rsid w:val="00981BAA"/>
    <w:rsid w:val="009825A5"/>
    <w:rsid w:val="009832F1"/>
    <w:rsid w:val="009838CC"/>
    <w:rsid w:val="009839DE"/>
    <w:rsid w:val="00984CC5"/>
    <w:rsid w:val="00984D43"/>
    <w:rsid w:val="009856CD"/>
    <w:rsid w:val="00985738"/>
    <w:rsid w:val="0098596A"/>
    <w:rsid w:val="00985A84"/>
    <w:rsid w:val="00985E86"/>
    <w:rsid w:val="00986240"/>
    <w:rsid w:val="0098657C"/>
    <w:rsid w:val="00987D60"/>
    <w:rsid w:val="009903C2"/>
    <w:rsid w:val="009904F8"/>
    <w:rsid w:val="009909B8"/>
    <w:rsid w:val="0099105C"/>
    <w:rsid w:val="00991134"/>
    <w:rsid w:val="00991A97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9F5"/>
    <w:rsid w:val="00997E28"/>
    <w:rsid w:val="009A0221"/>
    <w:rsid w:val="009A0549"/>
    <w:rsid w:val="009A154D"/>
    <w:rsid w:val="009A1E10"/>
    <w:rsid w:val="009A1F5A"/>
    <w:rsid w:val="009A21EE"/>
    <w:rsid w:val="009A238C"/>
    <w:rsid w:val="009A2B00"/>
    <w:rsid w:val="009A2C56"/>
    <w:rsid w:val="009A4193"/>
    <w:rsid w:val="009A41DC"/>
    <w:rsid w:val="009A4432"/>
    <w:rsid w:val="009A474B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E17"/>
    <w:rsid w:val="009B4FCC"/>
    <w:rsid w:val="009B5696"/>
    <w:rsid w:val="009B5AC0"/>
    <w:rsid w:val="009B5B04"/>
    <w:rsid w:val="009B6A75"/>
    <w:rsid w:val="009B71A3"/>
    <w:rsid w:val="009B7580"/>
    <w:rsid w:val="009B7B4A"/>
    <w:rsid w:val="009B7D95"/>
    <w:rsid w:val="009C08DC"/>
    <w:rsid w:val="009C0C35"/>
    <w:rsid w:val="009C0F09"/>
    <w:rsid w:val="009C1623"/>
    <w:rsid w:val="009C18A3"/>
    <w:rsid w:val="009C18F2"/>
    <w:rsid w:val="009C2DE8"/>
    <w:rsid w:val="009C30BE"/>
    <w:rsid w:val="009C3802"/>
    <w:rsid w:val="009C39A7"/>
    <w:rsid w:val="009C3A31"/>
    <w:rsid w:val="009C40DA"/>
    <w:rsid w:val="009C416A"/>
    <w:rsid w:val="009C4E0A"/>
    <w:rsid w:val="009C57AC"/>
    <w:rsid w:val="009C61A9"/>
    <w:rsid w:val="009C6C2E"/>
    <w:rsid w:val="009C7000"/>
    <w:rsid w:val="009C79A7"/>
    <w:rsid w:val="009D057E"/>
    <w:rsid w:val="009D120E"/>
    <w:rsid w:val="009D13D9"/>
    <w:rsid w:val="009D17CB"/>
    <w:rsid w:val="009D1F69"/>
    <w:rsid w:val="009D2CA3"/>
    <w:rsid w:val="009D327A"/>
    <w:rsid w:val="009D3A08"/>
    <w:rsid w:val="009D3B55"/>
    <w:rsid w:val="009D3D04"/>
    <w:rsid w:val="009D3F98"/>
    <w:rsid w:val="009D4CA3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039"/>
    <w:rsid w:val="009E023D"/>
    <w:rsid w:val="009E0D48"/>
    <w:rsid w:val="009E0DB8"/>
    <w:rsid w:val="009E0F16"/>
    <w:rsid w:val="009E12B0"/>
    <w:rsid w:val="009E1F1A"/>
    <w:rsid w:val="009E21E6"/>
    <w:rsid w:val="009E29D1"/>
    <w:rsid w:val="009E2CE6"/>
    <w:rsid w:val="009E3391"/>
    <w:rsid w:val="009E418F"/>
    <w:rsid w:val="009E4281"/>
    <w:rsid w:val="009E47C4"/>
    <w:rsid w:val="009E4D07"/>
    <w:rsid w:val="009E502E"/>
    <w:rsid w:val="009E5DF2"/>
    <w:rsid w:val="009E5E2A"/>
    <w:rsid w:val="009E635F"/>
    <w:rsid w:val="009E66FC"/>
    <w:rsid w:val="009E673F"/>
    <w:rsid w:val="009E715C"/>
    <w:rsid w:val="009E7C6C"/>
    <w:rsid w:val="009F0796"/>
    <w:rsid w:val="009F0A1E"/>
    <w:rsid w:val="009F1143"/>
    <w:rsid w:val="009F21CF"/>
    <w:rsid w:val="009F259B"/>
    <w:rsid w:val="009F2AE9"/>
    <w:rsid w:val="009F3C6D"/>
    <w:rsid w:val="009F3D19"/>
    <w:rsid w:val="009F445E"/>
    <w:rsid w:val="009F4473"/>
    <w:rsid w:val="009F4B01"/>
    <w:rsid w:val="009F51EA"/>
    <w:rsid w:val="009F5226"/>
    <w:rsid w:val="009F540B"/>
    <w:rsid w:val="009F61EC"/>
    <w:rsid w:val="009F6A06"/>
    <w:rsid w:val="009F6C34"/>
    <w:rsid w:val="009F73C8"/>
    <w:rsid w:val="009F74BB"/>
    <w:rsid w:val="009F74D9"/>
    <w:rsid w:val="009F7658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10E"/>
    <w:rsid w:val="00A10F8F"/>
    <w:rsid w:val="00A115E5"/>
    <w:rsid w:val="00A1236A"/>
    <w:rsid w:val="00A130A7"/>
    <w:rsid w:val="00A133A4"/>
    <w:rsid w:val="00A13ED7"/>
    <w:rsid w:val="00A144FE"/>
    <w:rsid w:val="00A1485B"/>
    <w:rsid w:val="00A14876"/>
    <w:rsid w:val="00A157A6"/>
    <w:rsid w:val="00A15B88"/>
    <w:rsid w:val="00A1611A"/>
    <w:rsid w:val="00A1617A"/>
    <w:rsid w:val="00A162E4"/>
    <w:rsid w:val="00A1652A"/>
    <w:rsid w:val="00A166F0"/>
    <w:rsid w:val="00A176A2"/>
    <w:rsid w:val="00A17B37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43C"/>
    <w:rsid w:val="00A26595"/>
    <w:rsid w:val="00A26710"/>
    <w:rsid w:val="00A2761C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2DE"/>
    <w:rsid w:val="00A35B4A"/>
    <w:rsid w:val="00A35DAA"/>
    <w:rsid w:val="00A365A0"/>
    <w:rsid w:val="00A367EF"/>
    <w:rsid w:val="00A36D8C"/>
    <w:rsid w:val="00A401E0"/>
    <w:rsid w:val="00A404D8"/>
    <w:rsid w:val="00A40DDC"/>
    <w:rsid w:val="00A41AA3"/>
    <w:rsid w:val="00A41AE7"/>
    <w:rsid w:val="00A41D01"/>
    <w:rsid w:val="00A4217E"/>
    <w:rsid w:val="00A42637"/>
    <w:rsid w:val="00A42740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4F35"/>
    <w:rsid w:val="00A45FF2"/>
    <w:rsid w:val="00A46F8A"/>
    <w:rsid w:val="00A47E5F"/>
    <w:rsid w:val="00A50150"/>
    <w:rsid w:val="00A508EE"/>
    <w:rsid w:val="00A5189E"/>
    <w:rsid w:val="00A52803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7D5"/>
    <w:rsid w:val="00A67FDC"/>
    <w:rsid w:val="00A70793"/>
    <w:rsid w:val="00A709E3"/>
    <w:rsid w:val="00A70E07"/>
    <w:rsid w:val="00A70F94"/>
    <w:rsid w:val="00A71087"/>
    <w:rsid w:val="00A71ED5"/>
    <w:rsid w:val="00A72747"/>
    <w:rsid w:val="00A73E5C"/>
    <w:rsid w:val="00A74A3B"/>
    <w:rsid w:val="00A75194"/>
    <w:rsid w:val="00A75BB6"/>
    <w:rsid w:val="00A7608C"/>
    <w:rsid w:val="00A762D5"/>
    <w:rsid w:val="00A7646E"/>
    <w:rsid w:val="00A7679F"/>
    <w:rsid w:val="00A769D7"/>
    <w:rsid w:val="00A77496"/>
    <w:rsid w:val="00A7749F"/>
    <w:rsid w:val="00A77B3A"/>
    <w:rsid w:val="00A806B8"/>
    <w:rsid w:val="00A81815"/>
    <w:rsid w:val="00A82034"/>
    <w:rsid w:val="00A83C59"/>
    <w:rsid w:val="00A83D5B"/>
    <w:rsid w:val="00A84BFC"/>
    <w:rsid w:val="00A857B8"/>
    <w:rsid w:val="00A868F6"/>
    <w:rsid w:val="00A869AB"/>
    <w:rsid w:val="00A86A98"/>
    <w:rsid w:val="00A86E6C"/>
    <w:rsid w:val="00A8732D"/>
    <w:rsid w:val="00A8744C"/>
    <w:rsid w:val="00A875BB"/>
    <w:rsid w:val="00A87B17"/>
    <w:rsid w:val="00A87D6F"/>
    <w:rsid w:val="00A9061E"/>
    <w:rsid w:val="00A90D3A"/>
    <w:rsid w:val="00A91650"/>
    <w:rsid w:val="00A9210B"/>
    <w:rsid w:val="00A92121"/>
    <w:rsid w:val="00A92275"/>
    <w:rsid w:val="00A92C2F"/>
    <w:rsid w:val="00A93078"/>
    <w:rsid w:val="00A9389E"/>
    <w:rsid w:val="00A93BDF"/>
    <w:rsid w:val="00A93C8E"/>
    <w:rsid w:val="00A942AC"/>
    <w:rsid w:val="00A94CC5"/>
    <w:rsid w:val="00A95F2B"/>
    <w:rsid w:val="00A966B4"/>
    <w:rsid w:val="00A967F7"/>
    <w:rsid w:val="00A977AD"/>
    <w:rsid w:val="00A9783A"/>
    <w:rsid w:val="00A97CFD"/>
    <w:rsid w:val="00AA057F"/>
    <w:rsid w:val="00AA0764"/>
    <w:rsid w:val="00AA0A2B"/>
    <w:rsid w:val="00AA0E59"/>
    <w:rsid w:val="00AA20EB"/>
    <w:rsid w:val="00AA2124"/>
    <w:rsid w:val="00AA2887"/>
    <w:rsid w:val="00AA2EF6"/>
    <w:rsid w:val="00AA2F87"/>
    <w:rsid w:val="00AA3A71"/>
    <w:rsid w:val="00AA3A9E"/>
    <w:rsid w:val="00AA3ECD"/>
    <w:rsid w:val="00AA466C"/>
    <w:rsid w:val="00AA5767"/>
    <w:rsid w:val="00AA5ABF"/>
    <w:rsid w:val="00AA6976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19B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2222"/>
    <w:rsid w:val="00AC309E"/>
    <w:rsid w:val="00AC384F"/>
    <w:rsid w:val="00AC38A1"/>
    <w:rsid w:val="00AC4BC9"/>
    <w:rsid w:val="00AC4DE1"/>
    <w:rsid w:val="00AC5880"/>
    <w:rsid w:val="00AC60CA"/>
    <w:rsid w:val="00AC6E16"/>
    <w:rsid w:val="00AC7126"/>
    <w:rsid w:val="00AC714C"/>
    <w:rsid w:val="00AC71BC"/>
    <w:rsid w:val="00AC762A"/>
    <w:rsid w:val="00AC7A6A"/>
    <w:rsid w:val="00AD04D6"/>
    <w:rsid w:val="00AD0804"/>
    <w:rsid w:val="00AD12AA"/>
    <w:rsid w:val="00AD1ADB"/>
    <w:rsid w:val="00AD2187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6C3"/>
    <w:rsid w:val="00AD48F8"/>
    <w:rsid w:val="00AD4F26"/>
    <w:rsid w:val="00AD5F54"/>
    <w:rsid w:val="00AD608F"/>
    <w:rsid w:val="00AD60BF"/>
    <w:rsid w:val="00AD68E3"/>
    <w:rsid w:val="00AD78C0"/>
    <w:rsid w:val="00AD7D12"/>
    <w:rsid w:val="00AE02B2"/>
    <w:rsid w:val="00AE0718"/>
    <w:rsid w:val="00AE1206"/>
    <w:rsid w:val="00AE155F"/>
    <w:rsid w:val="00AE1A39"/>
    <w:rsid w:val="00AE27F6"/>
    <w:rsid w:val="00AE289A"/>
    <w:rsid w:val="00AE28E5"/>
    <w:rsid w:val="00AE2D50"/>
    <w:rsid w:val="00AE3699"/>
    <w:rsid w:val="00AE48D1"/>
    <w:rsid w:val="00AE4BD2"/>
    <w:rsid w:val="00AE4E21"/>
    <w:rsid w:val="00AE507E"/>
    <w:rsid w:val="00AE52D1"/>
    <w:rsid w:val="00AE5479"/>
    <w:rsid w:val="00AE5485"/>
    <w:rsid w:val="00AE5720"/>
    <w:rsid w:val="00AE636C"/>
    <w:rsid w:val="00AE6481"/>
    <w:rsid w:val="00AE6DEC"/>
    <w:rsid w:val="00AE706B"/>
    <w:rsid w:val="00AE720C"/>
    <w:rsid w:val="00AE7584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702"/>
    <w:rsid w:val="00AF3D02"/>
    <w:rsid w:val="00AF453B"/>
    <w:rsid w:val="00AF4685"/>
    <w:rsid w:val="00AF50A6"/>
    <w:rsid w:val="00AF55E9"/>
    <w:rsid w:val="00AF5F29"/>
    <w:rsid w:val="00AF61ED"/>
    <w:rsid w:val="00AF6B41"/>
    <w:rsid w:val="00B00A45"/>
    <w:rsid w:val="00B014AE"/>
    <w:rsid w:val="00B0181B"/>
    <w:rsid w:val="00B01F68"/>
    <w:rsid w:val="00B0289A"/>
    <w:rsid w:val="00B032D2"/>
    <w:rsid w:val="00B04076"/>
    <w:rsid w:val="00B0448D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077FA"/>
    <w:rsid w:val="00B100AF"/>
    <w:rsid w:val="00B1043B"/>
    <w:rsid w:val="00B10E8F"/>
    <w:rsid w:val="00B10EF6"/>
    <w:rsid w:val="00B11036"/>
    <w:rsid w:val="00B111C0"/>
    <w:rsid w:val="00B119A5"/>
    <w:rsid w:val="00B11AAB"/>
    <w:rsid w:val="00B11F4E"/>
    <w:rsid w:val="00B121A1"/>
    <w:rsid w:val="00B12576"/>
    <w:rsid w:val="00B12BC3"/>
    <w:rsid w:val="00B136E8"/>
    <w:rsid w:val="00B13822"/>
    <w:rsid w:val="00B1383A"/>
    <w:rsid w:val="00B139FC"/>
    <w:rsid w:val="00B142DF"/>
    <w:rsid w:val="00B147B4"/>
    <w:rsid w:val="00B14903"/>
    <w:rsid w:val="00B15482"/>
    <w:rsid w:val="00B1555C"/>
    <w:rsid w:val="00B1564C"/>
    <w:rsid w:val="00B15949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363"/>
    <w:rsid w:val="00B225C5"/>
    <w:rsid w:val="00B229CC"/>
    <w:rsid w:val="00B239E6"/>
    <w:rsid w:val="00B2408A"/>
    <w:rsid w:val="00B242AC"/>
    <w:rsid w:val="00B245FA"/>
    <w:rsid w:val="00B24675"/>
    <w:rsid w:val="00B24AA1"/>
    <w:rsid w:val="00B258FD"/>
    <w:rsid w:val="00B2591B"/>
    <w:rsid w:val="00B25E57"/>
    <w:rsid w:val="00B262A7"/>
    <w:rsid w:val="00B26D92"/>
    <w:rsid w:val="00B26F21"/>
    <w:rsid w:val="00B27B82"/>
    <w:rsid w:val="00B27E2A"/>
    <w:rsid w:val="00B3058A"/>
    <w:rsid w:val="00B3068E"/>
    <w:rsid w:val="00B3069B"/>
    <w:rsid w:val="00B3119F"/>
    <w:rsid w:val="00B31568"/>
    <w:rsid w:val="00B31F2A"/>
    <w:rsid w:val="00B32035"/>
    <w:rsid w:val="00B330B5"/>
    <w:rsid w:val="00B33ACB"/>
    <w:rsid w:val="00B3486F"/>
    <w:rsid w:val="00B34A5D"/>
    <w:rsid w:val="00B34E83"/>
    <w:rsid w:val="00B35C65"/>
    <w:rsid w:val="00B35CD7"/>
    <w:rsid w:val="00B36210"/>
    <w:rsid w:val="00B36558"/>
    <w:rsid w:val="00B36A8C"/>
    <w:rsid w:val="00B36B8D"/>
    <w:rsid w:val="00B37433"/>
    <w:rsid w:val="00B37D02"/>
    <w:rsid w:val="00B37FC2"/>
    <w:rsid w:val="00B4086E"/>
    <w:rsid w:val="00B40F5A"/>
    <w:rsid w:val="00B4108F"/>
    <w:rsid w:val="00B414F1"/>
    <w:rsid w:val="00B4175E"/>
    <w:rsid w:val="00B41F42"/>
    <w:rsid w:val="00B41F8C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4C"/>
    <w:rsid w:val="00B47D98"/>
    <w:rsid w:val="00B50ADA"/>
    <w:rsid w:val="00B50B99"/>
    <w:rsid w:val="00B5195B"/>
    <w:rsid w:val="00B526A2"/>
    <w:rsid w:val="00B52828"/>
    <w:rsid w:val="00B528AC"/>
    <w:rsid w:val="00B52ED1"/>
    <w:rsid w:val="00B54A72"/>
    <w:rsid w:val="00B56295"/>
    <w:rsid w:val="00B56649"/>
    <w:rsid w:val="00B6045E"/>
    <w:rsid w:val="00B60ADB"/>
    <w:rsid w:val="00B60B2F"/>
    <w:rsid w:val="00B619CD"/>
    <w:rsid w:val="00B61D9B"/>
    <w:rsid w:val="00B6289D"/>
    <w:rsid w:val="00B63B53"/>
    <w:rsid w:val="00B6436B"/>
    <w:rsid w:val="00B64A7D"/>
    <w:rsid w:val="00B64DF6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BA7"/>
    <w:rsid w:val="00B73CD3"/>
    <w:rsid w:val="00B7404F"/>
    <w:rsid w:val="00B74860"/>
    <w:rsid w:val="00B75817"/>
    <w:rsid w:val="00B75B99"/>
    <w:rsid w:val="00B75DBB"/>
    <w:rsid w:val="00B75EF8"/>
    <w:rsid w:val="00B76462"/>
    <w:rsid w:val="00B76674"/>
    <w:rsid w:val="00B7732D"/>
    <w:rsid w:val="00B8016E"/>
    <w:rsid w:val="00B8033F"/>
    <w:rsid w:val="00B80F69"/>
    <w:rsid w:val="00B813A7"/>
    <w:rsid w:val="00B81711"/>
    <w:rsid w:val="00B81DF5"/>
    <w:rsid w:val="00B8263C"/>
    <w:rsid w:val="00B83311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5942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332"/>
    <w:rsid w:val="00BA740B"/>
    <w:rsid w:val="00BA7DD1"/>
    <w:rsid w:val="00BB05A4"/>
    <w:rsid w:val="00BB0745"/>
    <w:rsid w:val="00BB0903"/>
    <w:rsid w:val="00BB09A9"/>
    <w:rsid w:val="00BB0F3C"/>
    <w:rsid w:val="00BB1365"/>
    <w:rsid w:val="00BB1D06"/>
    <w:rsid w:val="00BB2041"/>
    <w:rsid w:val="00BB25B8"/>
    <w:rsid w:val="00BB286A"/>
    <w:rsid w:val="00BB2B6C"/>
    <w:rsid w:val="00BB2FFB"/>
    <w:rsid w:val="00BB4908"/>
    <w:rsid w:val="00BB495C"/>
    <w:rsid w:val="00BB507E"/>
    <w:rsid w:val="00BB61CE"/>
    <w:rsid w:val="00BB6648"/>
    <w:rsid w:val="00BB6D59"/>
    <w:rsid w:val="00BB7765"/>
    <w:rsid w:val="00BB7B9B"/>
    <w:rsid w:val="00BB7CC1"/>
    <w:rsid w:val="00BB7ED7"/>
    <w:rsid w:val="00BC0385"/>
    <w:rsid w:val="00BC04A3"/>
    <w:rsid w:val="00BC103C"/>
    <w:rsid w:val="00BC1219"/>
    <w:rsid w:val="00BC1472"/>
    <w:rsid w:val="00BC1F1A"/>
    <w:rsid w:val="00BC1FD6"/>
    <w:rsid w:val="00BC2164"/>
    <w:rsid w:val="00BC284B"/>
    <w:rsid w:val="00BC2856"/>
    <w:rsid w:val="00BC30B9"/>
    <w:rsid w:val="00BC379D"/>
    <w:rsid w:val="00BC4353"/>
    <w:rsid w:val="00BC5219"/>
    <w:rsid w:val="00BC54E0"/>
    <w:rsid w:val="00BC5550"/>
    <w:rsid w:val="00BC586F"/>
    <w:rsid w:val="00BC611A"/>
    <w:rsid w:val="00BC65B2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1E7C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411"/>
    <w:rsid w:val="00BE18BB"/>
    <w:rsid w:val="00BE196E"/>
    <w:rsid w:val="00BE230C"/>
    <w:rsid w:val="00BE249B"/>
    <w:rsid w:val="00BE2C52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0C10"/>
    <w:rsid w:val="00BF1937"/>
    <w:rsid w:val="00BF1955"/>
    <w:rsid w:val="00BF24AD"/>
    <w:rsid w:val="00BF26B8"/>
    <w:rsid w:val="00BF28E7"/>
    <w:rsid w:val="00BF3692"/>
    <w:rsid w:val="00BF4206"/>
    <w:rsid w:val="00BF47F5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04B0"/>
    <w:rsid w:val="00C0161E"/>
    <w:rsid w:val="00C01D9C"/>
    <w:rsid w:val="00C037C0"/>
    <w:rsid w:val="00C04A6E"/>
    <w:rsid w:val="00C056C7"/>
    <w:rsid w:val="00C05B1C"/>
    <w:rsid w:val="00C05CD0"/>
    <w:rsid w:val="00C06013"/>
    <w:rsid w:val="00C0631D"/>
    <w:rsid w:val="00C06876"/>
    <w:rsid w:val="00C102CD"/>
    <w:rsid w:val="00C103CE"/>
    <w:rsid w:val="00C111A1"/>
    <w:rsid w:val="00C112DA"/>
    <w:rsid w:val="00C12056"/>
    <w:rsid w:val="00C12AC2"/>
    <w:rsid w:val="00C12AED"/>
    <w:rsid w:val="00C13091"/>
    <w:rsid w:val="00C1311E"/>
    <w:rsid w:val="00C131AE"/>
    <w:rsid w:val="00C14163"/>
    <w:rsid w:val="00C145A3"/>
    <w:rsid w:val="00C147A6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D0F"/>
    <w:rsid w:val="00C21EE2"/>
    <w:rsid w:val="00C22602"/>
    <w:rsid w:val="00C22633"/>
    <w:rsid w:val="00C22995"/>
    <w:rsid w:val="00C22F03"/>
    <w:rsid w:val="00C23762"/>
    <w:rsid w:val="00C23869"/>
    <w:rsid w:val="00C239AB"/>
    <w:rsid w:val="00C24332"/>
    <w:rsid w:val="00C25374"/>
    <w:rsid w:val="00C2547A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549"/>
    <w:rsid w:val="00C31608"/>
    <w:rsid w:val="00C328A1"/>
    <w:rsid w:val="00C32919"/>
    <w:rsid w:val="00C3377A"/>
    <w:rsid w:val="00C341EC"/>
    <w:rsid w:val="00C34238"/>
    <w:rsid w:val="00C34DF3"/>
    <w:rsid w:val="00C35B2C"/>
    <w:rsid w:val="00C35C55"/>
    <w:rsid w:val="00C36166"/>
    <w:rsid w:val="00C36762"/>
    <w:rsid w:val="00C36A98"/>
    <w:rsid w:val="00C36E28"/>
    <w:rsid w:val="00C37EF4"/>
    <w:rsid w:val="00C40274"/>
    <w:rsid w:val="00C40684"/>
    <w:rsid w:val="00C40E7D"/>
    <w:rsid w:val="00C413E1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8A1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76C"/>
    <w:rsid w:val="00C54FF4"/>
    <w:rsid w:val="00C55A9C"/>
    <w:rsid w:val="00C55CC9"/>
    <w:rsid w:val="00C55F3B"/>
    <w:rsid w:val="00C5621C"/>
    <w:rsid w:val="00C56361"/>
    <w:rsid w:val="00C56364"/>
    <w:rsid w:val="00C56BAD"/>
    <w:rsid w:val="00C56BD9"/>
    <w:rsid w:val="00C570C3"/>
    <w:rsid w:val="00C57561"/>
    <w:rsid w:val="00C5781A"/>
    <w:rsid w:val="00C607FC"/>
    <w:rsid w:val="00C60F67"/>
    <w:rsid w:val="00C6145A"/>
    <w:rsid w:val="00C61B8D"/>
    <w:rsid w:val="00C61C8E"/>
    <w:rsid w:val="00C61EB2"/>
    <w:rsid w:val="00C621D0"/>
    <w:rsid w:val="00C632D3"/>
    <w:rsid w:val="00C6370A"/>
    <w:rsid w:val="00C6384F"/>
    <w:rsid w:val="00C63E54"/>
    <w:rsid w:val="00C63F36"/>
    <w:rsid w:val="00C64905"/>
    <w:rsid w:val="00C64ACF"/>
    <w:rsid w:val="00C64B20"/>
    <w:rsid w:val="00C64BA9"/>
    <w:rsid w:val="00C64BCE"/>
    <w:rsid w:val="00C64D58"/>
    <w:rsid w:val="00C653DF"/>
    <w:rsid w:val="00C65A27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0421"/>
    <w:rsid w:val="00C7057E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5F26"/>
    <w:rsid w:val="00C768E1"/>
    <w:rsid w:val="00C76CFC"/>
    <w:rsid w:val="00C76D37"/>
    <w:rsid w:val="00C7734C"/>
    <w:rsid w:val="00C77540"/>
    <w:rsid w:val="00C7761D"/>
    <w:rsid w:val="00C77E11"/>
    <w:rsid w:val="00C80371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04D"/>
    <w:rsid w:val="00C853DC"/>
    <w:rsid w:val="00C85703"/>
    <w:rsid w:val="00C85766"/>
    <w:rsid w:val="00C85964"/>
    <w:rsid w:val="00C86BA9"/>
    <w:rsid w:val="00C87E31"/>
    <w:rsid w:val="00C90D96"/>
    <w:rsid w:val="00C9109D"/>
    <w:rsid w:val="00C91475"/>
    <w:rsid w:val="00C92279"/>
    <w:rsid w:val="00C922EE"/>
    <w:rsid w:val="00C923DA"/>
    <w:rsid w:val="00C93AD0"/>
    <w:rsid w:val="00C93BBF"/>
    <w:rsid w:val="00C93BDB"/>
    <w:rsid w:val="00C93DC0"/>
    <w:rsid w:val="00C93EC5"/>
    <w:rsid w:val="00C9444A"/>
    <w:rsid w:val="00C949A6"/>
    <w:rsid w:val="00C94D6C"/>
    <w:rsid w:val="00C95052"/>
    <w:rsid w:val="00C955AE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D0A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4C5D"/>
    <w:rsid w:val="00CB57F8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105"/>
    <w:rsid w:val="00CC4551"/>
    <w:rsid w:val="00CC48BA"/>
    <w:rsid w:val="00CC4EE0"/>
    <w:rsid w:val="00CC4F60"/>
    <w:rsid w:val="00CC4FFC"/>
    <w:rsid w:val="00CC5215"/>
    <w:rsid w:val="00CC5C5D"/>
    <w:rsid w:val="00CC69D0"/>
    <w:rsid w:val="00CC7233"/>
    <w:rsid w:val="00CC7D59"/>
    <w:rsid w:val="00CD0939"/>
    <w:rsid w:val="00CD0BD3"/>
    <w:rsid w:val="00CD1097"/>
    <w:rsid w:val="00CD139E"/>
    <w:rsid w:val="00CD19BB"/>
    <w:rsid w:val="00CD1AF5"/>
    <w:rsid w:val="00CD2184"/>
    <w:rsid w:val="00CD2B4E"/>
    <w:rsid w:val="00CD2D90"/>
    <w:rsid w:val="00CD301E"/>
    <w:rsid w:val="00CD30D6"/>
    <w:rsid w:val="00CD34F2"/>
    <w:rsid w:val="00CD3767"/>
    <w:rsid w:val="00CD3E15"/>
    <w:rsid w:val="00CD3E20"/>
    <w:rsid w:val="00CD43A8"/>
    <w:rsid w:val="00CD4C18"/>
    <w:rsid w:val="00CD4D91"/>
    <w:rsid w:val="00CD58BC"/>
    <w:rsid w:val="00CD5F2A"/>
    <w:rsid w:val="00CD6174"/>
    <w:rsid w:val="00CD68DA"/>
    <w:rsid w:val="00CD6E0C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35B6"/>
    <w:rsid w:val="00CE3A5A"/>
    <w:rsid w:val="00CE44BE"/>
    <w:rsid w:val="00CE458E"/>
    <w:rsid w:val="00CE4698"/>
    <w:rsid w:val="00CE640B"/>
    <w:rsid w:val="00CE6A73"/>
    <w:rsid w:val="00CE7303"/>
    <w:rsid w:val="00CF0B46"/>
    <w:rsid w:val="00CF0FCC"/>
    <w:rsid w:val="00CF1165"/>
    <w:rsid w:val="00CF2571"/>
    <w:rsid w:val="00CF2731"/>
    <w:rsid w:val="00CF2B1C"/>
    <w:rsid w:val="00CF2CC0"/>
    <w:rsid w:val="00CF338C"/>
    <w:rsid w:val="00CF35C7"/>
    <w:rsid w:val="00CF3A9B"/>
    <w:rsid w:val="00CF3C5D"/>
    <w:rsid w:val="00CF4BDC"/>
    <w:rsid w:val="00CF5E0B"/>
    <w:rsid w:val="00CF6310"/>
    <w:rsid w:val="00CF6351"/>
    <w:rsid w:val="00CF6358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A7F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7B5"/>
    <w:rsid w:val="00D05F37"/>
    <w:rsid w:val="00D06540"/>
    <w:rsid w:val="00D068FA"/>
    <w:rsid w:val="00D06E71"/>
    <w:rsid w:val="00D0724B"/>
    <w:rsid w:val="00D077C7"/>
    <w:rsid w:val="00D077C9"/>
    <w:rsid w:val="00D0788C"/>
    <w:rsid w:val="00D112F9"/>
    <w:rsid w:val="00D117A3"/>
    <w:rsid w:val="00D11C42"/>
    <w:rsid w:val="00D11F46"/>
    <w:rsid w:val="00D127E7"/>
    <w:rsid w:val="00D12E6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117"/>
    <w:rsid w:val="00D22E04"/>
    <w:rsid w:val="00D23FAC"/>
    <w:rsid w:val="00D25E8E"/>
    <w:rsid w:val="00D266E9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433"/>
    <w:rsid w:val="00D325AF"/>
    <w:rsid w:val="00D32791"/>
    <w:rsid w:val="00D329D8"/>
    <w:rsid w:val="00D333C8"/>
    <w:rsid w:val="00D336DA"/>
    <w:rsid w:val="00D33BE8"/>
    <w:rsid w:val="00D343C8"/>
    <w:rsid w:val="00D34D09"/>
    <w:rsid w:val="00D35043"/>
    <w:rsid w:val="00D353C8"/>
    <w:rsid w:val="00D356B3"/>
    <w:rsid w:val="00D35F2E"/>
    <w:rsid w:val="00D35F7D"/>
    <w:rsid w:val="00D3601A"/>
    <w:rsid w:val="00D361B7"/>
    <w:rsid w:val="00D36529"/>
    <w:rsid w:val="00D36784"/>
    <w:rsid w:val="00D36973"/>
    <w:rsid w:val="00D36A63"/>
    <w:rsid w:val="00D36B66"/>
    <w:rsid w:val="00D36BB6"/>
    <w:rsid w:val="00D36D1E"/>
    <w:rsid w:val="00D372E9"/>
    <w:rsid w:val="00D37571"/>
    <w:rsid w:val="00D402FD"/>
    <w:rsid w:val="00D4047A"/>
    <w:rsid w:val="00D404F0"/>
    <w:rsid w:val="00D4084E"/>
    <w:rsid w:val="00D40D9D"/>
    <w:rsid w:val="00D41C80"/>
    <w:rsid w:val="00D41FC2"/>
    <w:rsid w:val="00D4233D"/>
    <w:rsid w:val="00D424AD"/>
    <w:rsid w:val="00D4392C"/>
    <w:rsid w:val="00D43AD5"/>
    <w:rsid w:val="00D43B79"/>
    <w:rsid w:val="00D43BD9"/>
    <w:rsid w:val="00D4527D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55E"/>
    <w:rsid w:val="00D51BB5"/>
    <w:rsid w:val="00D51D60"/>
    <w:rsid w:val="00D51E50"/>
    <w:rsid w:val="00D54156"/>
    <w:rsid w:val="00D562E8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07DE"/>
    <w:rsid w:val="00D61679"/>
    <w:rsid w:val="00D62548"/>
    <w:rsid w:val="00D63342"/>
    <w:rsid w:val="00D63ADA"/>
    <w:rsid w:val="00D63F3D"/>
    <w:rsid w:val="00D6439C"/>
    <w:rsid w:val="00D6464D"/>
    <w:rsid w:val="00D647A8"/>
    <w:rsid w:val="00D64801"/>
    <w:rsid w:val="00D64822"/>
    <w:rsid w:val="00D64A66"/>
    <w:rsid w:val="00D64EA3"/>
    <w:rsid w:val="00D65CE3"/>
    <w:rsid w:val="00D66157"/>
    <w:rsid w:val="00D66A93"/>
    <w:rsid w:val="00D66AF1"/>
    <w:rsid w:val="00D66BDD"/>
    <w:rsid w:val="00D707DA"/>
    <w:rsid w:val="00D70806"/>
    <w:rsid w:val="00D70BA6"/>
    <w:rsid w:val="00D70DFE"/>
    <w:rsid w:val="00D70EA4"/>
    <w:rsid w:val="00D7120A"/>
    <w:rsid w:val="00D7127C"/>
    <w:rsid w:val="00D71535"/>
    <w:rsid w:val="00D716CC"/>
    <w:rsid w:val="00D717A1"/>
    <w:rsid w:val="00D71A6E"/>
    <w:rsid w:val="00D71EB6"/>
    <w:rsid w:val="00D72BE6"/>
    <w:rsid w:val="00D7322E"/>
    <w:rsid w:val="00D73289"/>
    <w:rsid w:val="00D73623"/>
    <w:rsid w:val="00D7378F"/>
    <w:rsid w:val="00D73EC7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08E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335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87DBB"/>
    <w:rsid w:val="00D90375"/>
    <w:rsid w:val="00D90475"/>
    <w:rsid w:val="00D9254A"/>
    <w:rsid w:val="00D9264E"/>
    <w:rsid w:val="00D92AB3"/>
    <w:rsid w:val="00D93668"/>
    <w:rsid w:val="00D94178"/>
    <w:rsid w:val="00D949C5"/>
    <w:rsid w:val="00D9507D"/>
    <w:rsid w:val="00D95087"/>
    <w:rsid w:val="00D95192"/>
    <w:rsid w:val="00D951D4"/>
    <w:rsid w:val="00D95B0A"/>
    <w:rsid w:val="00D9600F"/>
    <w:rsid w:val="00D9647D"/>
    <w:rsid w:val="00D96B5E"/>
    <w:rsid w:val="00D96C78"/>
    <w:rsid w:val="00D96E73"/>
    <w:rsid w:val="00D97133"/>
    <w:rsid w:val="00D972C7"/>
    <w:rsid w:val="00D976B4"/>
    <w:rsid w:val="00D97891"/>
    <w:rsid w:val="00D97AD5"/>
    <w:rsid w:val="00D97C45"/>
    <w:rsid w:val="00DA0269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7E"/>
    <w:rsid w:val="00DA4FE5"/>
    <w:rsid w:val="00DA5C16"/>
    <w:rsid w:val="00DA7E61"/>
    <w:rsid w:val="00DB01A6"/>
    <w:rsid w:val="00DB0943"/>
    <w:rsid w:val="00DB0E8F"/>
    <w:rsid w:val="00DB12FA"/>
    <w:rsid w:val="00DB1FED"/>
    <w:rsid w:val="00DB2274"/>
    <w:rsid w:val="00DB2C51"/>
    <w:rsid w:val="00DB304C"/>
    <w:rsid w:val="00DB33C4"/>
    <w:rsid w:val="00DB3E13"/>
    <w:rsid w:val="00DB43A8"/>
    <w:rsid w:val="00DB4641"/>
    <w:rsid w:val="00DB497C"/>
    <w:rsid w:val="00DB4CE0"/>
    <w:rsid w:val="00DB4E9F"/>
    <w:rsid w:val="00DB5097"/>
    <w:rsid w:val="00DB5941"/>
    <w:rsid w:val="00DB61AA"/>
    <w:rsid w:val="00DB749D"/>
    <w:rsid w:val="00DB78B6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0FE"/>
    <w:rsid w:val="00DC55FE"/>
    <w:rsid w:val="00DC5DB0"/>
    <w:rsid w:val="00DC665A"/>
    <w:rsid w:val="00DC6710"/>
    <w:rsid w:val="00DC6AC5"/>
    <w:rsid w:val="00DC74B5"/>
    <w:rsid w:val="00DC78D1"/>
    <w:rsid w:val="00DD0D74"/>
    <w:rsid w:val="00DD0F97"/>
    <w:rsid w:val="00DD152F"/>
    <w:rsid w:val="00DD2464"/>
    <w:rsid w:val="00DD2E3D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526"/>
    <w:rsid w:val="00DE1ABA"/>
    <w:rsid w:val="00DE1EEC"/>
    <w:rsid w:val="00DE238F"/>
    <w:rsid w:val="00DE3168"/>
    <w:rsid w:val="00DE356A"/>
    <w:rsid w:val="00DE3D81"/>
    <w:rsid w:val="00DE444C"/>
    <w:rsid w:val="00DE46C4"/>
    <w:rsid w:val="00DE4A47"/>
    <w:rsid w:val="00DE503E"/>
    <w:rsid w:val="00DE565D"/>
    <w:rsid w:val="00DE5990"/>
    <w:rsid w:val="00DE5A2A"/>
    <w:rsid w:val="00DE5B4F"/>
    <w:rsid w:val="00DE5C2C"/>
    <w:rsid w:val="00DE63FA"/>
    <w:rsid w:val="00DE66E0"/>
    <w:rsid w:val="00DE688C"/>
    <w:rsid w:val="00DE6931"/>
    <w:rsid w:val="00DE6D1D"/>
    <w:rsid w:val="00DE6DB4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53F"/>
    <w:rsid w:val="00DF698D"/>
    <w:rsid w:val="00DF6DFB"/>
    <w:rsid w:val="00DF7264"/>
    <w:rsid w:val="00DF7DC4"/>
    <w:rsid w:val="00DF7EC8"/>
    <w:rsid w:val="00E00352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26F"/>
    <w:rsid w:val="00E06679"/>
    <w:rsid w:val="00E06ADC"/>
    <w:rsid w:val="00E0720B"/>
    <w:rsid w:val="00E07212"/>
    <w:rsid w:val="00E10524"/>
    <w:rsid w:val="00E10D1D"/>
    <w:rsid w:val="00E10D2D"/>
    <w:rsid w:val="00E10F0A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17960"/>
    <w:rsid w:val="00E20516"/>
    <w:rsid w:val="00E2082C"/>
    <w:rsid w:val="00E21255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50F"/>
    <w:rsid w:val="00E306BC"/>
    <w:rsid w:val="00E30991"/>
    <w:rsid w:val="00E30AD2"/>
    <w:rsid w:val="00E31849"/>
    <w:rsid w:val="00E31C99"/>
    <w:rsid w:val="00E328F4"/>
    <w:rsid w:val="00E32A71"/>
    <w:rsid w:val="00E3376F"/>
    <w:rsid w:val="00E33D81"/>
    <w:rsid w:val="00E34152"/>
    <w:rsid w:val="00E34680"/>
    <w:rsid w:val="00E353CF"/>
    <w:rsid w:val="00E3541C"/>
    <w:rsid w:val="00E36115"/>
    <w:rsid w:val="00E36A77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41C"/>
    <w:rsid w:val="00E445C6"/>
    <w:rsid w:val="00E44D3F"/>
    <w:rsid w:val="00E451F4"/>
    <w:rsid w:val="00E452D5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598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6E7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E87"/>
    <w:rsid w:val="00E61F74"/>
    <w:rsid w:val="00E620B0"/>
    <w:rsid w:val="00E62503"/>
    <w:rsid w:val="00E627AA"/>
    <w:rsid w:val="00E627F1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575"/>
    <w:rsid w:val="00E668E1"/>
    <w:rsid w:val="00E66DBC"/>
    <w:rsid w:val="00E66DF1"/>
    <w:rsid w:val="00E67334"/>
    <w:rsid w:val="00E6759B"/>
    <w:rsid w:val="00E6792B"/>
    <w:rsid w:val="00E70630"/>
    <w:rsid w:val="00E71292"/>
    <w:rsid w:val="00E71368"/>
    <w:rsid w:val="00E71877"/>
    <w:rsid w:val="00E72080"/>
    <w:rsid w:val="00E72977"/>
    <w:rsid w:val="00E72FFF"/>
    <w:rsid w:val="00E731C1"/>
    <w:rsid w:val="00E734C7"/>
    <w:rsid w:val="00E73898"/>
    <w:rsid w:val="00E7395C"/>
    <w:rsid w:val="00E73A1E"/>
    <w:rsid w:val="00E73DAF"/>
    <w:rsid w:val="00E7495C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0"/>
    <w:rsid w:val="00E808C1"/>
    <w:rsid w:val="00E808F1"/>
    <w:rsid w:val="00E809BA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0B75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1F2"/>
    <w:rsid w:val="00E96CB4"/>
    <w:rsid w:val="00E9729C"/>
    <w:rsid w:val="00E9759C"/>
    <w:rsid w:val="00E9779C"/>
    <w:rsid w:val="00EA0502"/>
    <w:rsid w:val="00EA077E"/>
    <w:rsid w:val="00EA0A7F"/>
    <w:rsid w:val="00EA0CFA"/>
    <w:rsid w:val="00EA1041"/>
    <w:rsid w:val="00EA1C76"/>
    <w:rsid w:val="00EA1CE6"/>
    <w:rsid w:val="00EA268B"/>
    <w:rsid w:val="00EA2934"/>
    <w:rsid w:val="00EA2FCB"/>
    <w:rsid w:val="00EA320E"/>
    <w:rsid w:val="00EA325B"/>
    <w:rsid w:val="00EA366C"/>
    <w:rsid w:val="00EA3879"/>
    <w:rsid w:val="00EA38CB"/>
    <w:rsid w:val="00EA38CE"/>
    <w:rsid w:val="00EA420D"/>
    <w:rsid w:val="00EA4252"/>
    <w:rsid w:val="00EA4481"/>
    <w:rsid w:val="00EA46D7"/>
    <w:rsid w:val="00EA4BC0"/>
    <w:rsid w:val="00EA4F9D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3945"/>
    <w:rsid w:val="00EC41F1"/>
    <w:rsid w:val="00EC447E"/>
    <w:rsid w:val="00EC4D88"/>
    <w:rsid w:val="00EC4EFC"/>
    <w:rsid w:val="00EC5719"/>
    <w:rsid w:val="00EC5A5E"/>
    <w:rsid w:val="00EC671B"/>
    <w:rsid w:val="00EC6A00"/>
    <w:rsid w:val="00EC703B"/>
    <w:rsid w:val="00EC741A"/>
    <w:rsid w:val="00EC78BF"/>
    <w:rsid w:val="00ED047A"/>
    <w:rsid w:val="00ED121A"/>
    <w:rsid w:val="00ED18B7"/>
    <w:rsid w:val="00ED258A"/>
    <w:rsid w:val="00ED28D5"/>
    <w:rsid w:val="00ED2BBF"/>
    <w:rsid w:val="00ED2D22"/>
    <w:rsid w:val="00ED32F1"/>
    <w:rsid w:val="00ED3492"/>
    <w:rsid w:val="00ED42F8"/>
    <w:rsid w:val="00ED4CA5"/>
    <w:rsid w:val="00ED5B95"/>
    <w:rsid w:val="00ED631F"/>
    <w:rsid w:val="00ED6D6F"/>
    <w:rsid w:val="00ED73F2"/>
    <w:rsid w:val="00ED78F9"/>
    <w:rsid w:val="00ED7B1A"/>
    <w:rsid w:val="00ED7FEB"/>
    <w:rsid w:val="00EE0027"/>
    <w:rsid w:val="00EE1587"/>
    <w:rsid w:val="00EE1A95"/>
    <w:rsid w:val="00EE254A"/>
    <w:rsid w:val="00EE2623"/>
    <w:rsid w:val="00EE2653"/>
    <w:rsid w:val="00EE2892"/>
    <w:rsid w:val="00EE34C6"/>
    <w:rsid w:val="00EE4365"/>
    <w:rsid w:val="00EE4375"/>
    <w:rsid w:val="00EE4B22"/>
    <w:rsid w:val="00EE5CAC"/>
    <w:rsid w:val="00EE619D"/>
    <w:rsid w:val="00EE7652"/>
    <w:rsid w:val="00EF0136"/>
    <w:rsid w:val="00EF078D"/>
    <w:rsid w:val="00EF091D"/>
    <w:rsid w:val="00EF0E61"/>
    <w:rsid w:val="00EF1148"/>
    <w:rsid w:val="00EF12CC"/>
    <w:rsid w:val="00EF177D"/>
    <w:rsid w:val="00EF1B3F"/>
    <w:rsid w:val="00EF228B"/>
    <w:rsid w:val="00EF2852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B47"/>
    <w:rsid w:val="00EF6ED0"/>
    <w:rsid w:val="00EF7624"/>
    <w:rsid w:val="00F004CB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4529"/>
    <w:rsid w:val="00F05594"/>
    <w:rsid w:val="00F05D92"/>
    <w:rsid w:val="00F0616C"/>
    <w:rsid w:val="00F06341"/>
    <w:rsid w:val="00F068F1"/>
    <w:rsid w:val="00F06935"/>
    <w:rsid w:val="00F07737"/>
    <w:rsid w:val="00F105AA"/>
    <w:rsid w:val="00F1128D"/>
    <w:rsid w:val="00F11423"/>
    <w:rsid w:val="00F11906"/>
    <w:rsid w:val="00F11BBF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C89"/>
    <w:rsid w:val="00F25F65"/>
    <w:rsid w:val="00F26AD5"/>
    <w:rsid w:val="00F26B84"/>
    <w:rsid w:val="00F277DF"/>
    <w:rsid w:val="00F27E0E"/>
    <w:rsid w:val="00F308A5"/>
    <w:rsid w:val="00F3121D"/>
    <w:rsid w:val="00F320F9"/>
    <w:rsid w:val="00F3214C"/>
    <w:rsid w:val="00F327DD"/>
    <w:rsid w:val="00F32B60"/>
    <w:rsid w:val="00F3372B"/>
    <w:rsid w:val="00F345FE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6F0E"/>
    <w:rsid w:val="00F37EEA"/>
    <w:rsid w:val="00F40732"/>
    <w:rsid w:val="00F41746"/>
    <w:rsid w:val="00F41E08"/>
    <w:rsid w:val="00F4233E"/>
    <w:rsid w:val="00F427D9"/>
    <w:rsid w:val="00F43556"/>
    <w:rsid w:val="00F4485B"/>
    <w:rsid w:val="00F4566E"/>
    <w:rsid w:val="00F45671"/>
    <w:rsid w:val="00F45CA3"/>
    <w:rsid w:val="00F4742C"/>
    <w:rsid w:val="00F505DC"/>
    <w:rsid w:val="00F50999"/>
    <w:rsid w:val="00F50D6F"/>
    <w:rsid w:val="00F5104C"/>
    <w:rsid w:val="00F5135C"/>
    <w:rsid w:val="00F5286D"/>
    <w:rsid w:val="00F52962"/>
    <w:rsid w:val="00F52D00"/>
    <w:rsid w:val="00F52D3B"/>
    <w:rsid w:val="00F533E3"/>
    <w:rsid w:val="00F54ADB"/>
    <w:rsid w:val="00F5555D"/>
    <w:rsid w:val="00F55A47"/>
    <w:rsid w:val="00F55DFA"/>
    <w:rsid w:val="00F5634E"/>
    <w:rsid w:val="00F5642C"/>
    <w:rsid w:val="00F56ED0"/>
    <w:rsid w:val="00F57644"/>
    <w:rsid w:val="00F57D1E"/>
    <w:rsid w:val="00F60F10"/>
    <w:rsid w:val="00F60FDF"/>
    <w:rsid w:val="00F60FFB"/>
    <w:rsid w:val="00F61E60"/>
    <w:rsid w:val="00F62124"/>
    <w:rsid w:val="00F62584"/>
    <w:rsid w:val="00F625C9"/>
    <w:rsid w:val="00F631CA"/>
    <w:rsid w:val="00F63879"/>
    <w:rsid w:val="00F648F6"/>
    <w:rsid w:val="00F64C98"/>
    <w:rsid w:val="00F64E34"/>
    <w:rsid w:val="00F6606F"/>
    <w:rsid w:val="00F661B0"/>
    <w:rsid w:val="00F665CC"/>
    <w:rsid w:val="00F66EAE"/>
    <w:rsid w:val="00F6705F"/>
    <w:rsid w:val="00F67212"/>
    <w:rsid w:val="00F6739A"/>
    <w:rsid w:val="00F70127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02C"/>
    <w:rsid w:val="00F83105"/>
    <w:rsid w:val="00F83645"/>
    <w:rsid w:val="00F84488"/>
    <w:rsid w:val="00F84505"/>
    <w:rsid w:val="00F85882"/>
    <w:rsid w:val="00F85916"/>
    <w:rsid w:val="00F8601C"/>
    <w:rsid w:val="00F8605B"/>
    <w:rsid w:val="00F86213"/>
    <w:rsid w:val="00F86341"/>
    <w:rsid w:val="00F86D23"/>
    <w:rsid w:val="00F86FA7"/>
    <w:rsid w:val="00F91B47"/>
    <w:rsid w:val="00F92184"/>
    <w:rsid w:val="00F92635"/>
    <w:rsid w:val="00F92FBF"/>
    <w:rsid w:val="00F935F5"/>
    <w:rsid w:val="00F93687"/>
    <w:rsid w:val="00F93A29"/>
    <w:rsid w:val="00F94015"/>
    <w:rsid w:val="00F9431B"/>
    <w:rsid w:val="00F9454B"/>
    <w:rsid w:val="00F9458A"/>
    <w:rsid w:val="00F94D8F"/>
    <w:rsid w:val="00F95288"/>
    <w:rsid w:val="00F953A6"/>
    <w:rsid w:val="00F9542C"/>
    <w:rsid w:val="00F95AE2"/>
    <w:rsid w:val="00F9604B"/>
    <w:rsid w:val="00F96607"/>
    <w:rsid w:val="00F96612"/>
    <w:rsid w:val="00F96873"/>
    <w:rsid w:val="00F96A3C"/>
    <w:rsid w:val="00F970BC"/>
    <w:rsid w:val="00F97471"/>
    <w:rsid w:val="00F97851"/>
    <w:rsid w:val="00F9787A"/>
    <w:rsid w:val="00F97F30"/>
    <w:rsid w:val="00FA0127"/>
    <w:rsid w:val="00FA03EB"/>
    <w:rsid w:val="00FA0970"/>
    <w:rsid w:val="00FA09EB"/>
    <w:rsid w:val="00FA0C44"/>
    <w:rsid w:val="00FA14F1"/>
    <w:rsid w:val="00FA1512"/>
    <w:rsid w:val="00FA1523"/>
    <w:rsid w:val="00FA21F3"/>
    <w:rsid w:val="00FA231E"/>
    <w:rsid w:val="00FA25C1"/>
    <w:rsid w:val="00FA38ED"/>
    <w:rsid w:val="00FA451F"/>
    <w:rsid w:val="00FA48E0"/>
    <w:rsid w:val="00FA512E"/>
    <w:rsid w:val="00FA52F8"/>
    <w:rsid w:val="00FA595E"/>
    <w:rsid w:val="00FA5C56"/>
    <w:rsid w:val="00FA611C"/>
    <w:rsid w:val="00FA65B1"/>
    <w:rsid w:val="00FA6C6A"/>
    <w:rsid w:val="00FA6FB8"/>
    <w:rsid w:val="00FA7496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2EC5"/>
    <w:rsid w:val="00FB35A3"/>
    <w:rsid w:val="00FB3F53"/>
    <w:rsid w:val="00FB4DC1"/>
    <w:rsid w:val="00FB4DC2"/>
    <w:rsid w:val="00FB7A29"/>
    <w:rsid w:val="00FC0068"/>
    <w:rsid w:val="00FC09DA"/>
    <w:rsid w:val="00FC1C69"/>
    <w:rsid w:val="00FC1F10"/>
    <w:rsid w:val="00FC1FFD"/>
    <w:rsid w:val="00FC2DC7"/>
    <w:rsid w:val="00FC31E4"/>
    <w:rsid w:val="00FC33FC"/>
    <w:rsid w:val="00FC3D41"/>
    <w:rsid w:val="00FC4588"/>
    <w:rsid w:val="00FC584D"/>
    <w:rsid w:val="00FC6CE3"/>
    <w:rsid w:val="00FC790E"/>
    <w:rsid w:val="00FC7BC8"/>
    <w:rsid w:val="00FC7CF7"/>
    <w:rsid w:val="00FC7D17"/>
    <w:rsid w:val="00FD0590"/>
    <w:rsid w:val="00FD05B9"/>
    <w:rsid w:val="00FD0827"/>
    <w:rsid w:val="00FD0977"/>
    <w:rsid w:val="00FD1963"/>
    <w:rsid w:val="00FD1D6A"/>
    <w:rsid w:val="00FD1FEB"/>
    <w:rsid w:val="00FD22F4"/>
    <w:rsid w:val="00FD2302"/>
    <w:rsid w:val="00FD2D0F"/>
    <w:rsid w:val="00FD2EE7"/>
    <w:rsid w:val="00FD359F"/>
    <w:rsid w:val="00FD3F6F"/>
    <w:rsid w:val="00FD572A"/>
    <w:rsid w:val="00FD58A5"/>
    <w:rsid w:val="00FD592B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7A3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3F0D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paragraph" w:styleId="NoSpacing">
    <w:name w:val="No Spacing"/>
    <w:uiPriority w:val="1"/>
    <w:qFormat/>
    <w:rsid w:val="00BB20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ccPolicyalternativeChar">
    <w:name w:val="Acc Policy alternative Char"/>
    <w:rsid w:val="00F0616C"/>
    <w:rPr>
      <w:bCs/>
      <w:i/>
      <w:iCs/>
      <w:sz w:val="22"/>
      <w:szCs w:val="22"/>
      <w:lang w:val="en-US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CF50B3-861C-4CFE-98DD-58716433F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27</Pages>
  <Words>5990</Words>
  <Characters>26427</Characters>
  <Application>Microsoft Office Word</Application>
  <DocSecurity>0</DocSecurity>
  <Lines>220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</vt:lpstr>
    </vt:vector>
  </TitlesOfParts>
  <Company>Toshiba</Company>
  <LinksUpToDate>false</LinksUpToDate>
  <CharactersWithSpaces>32353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</dc:title>
  <dc:subject/>
  <dc:creator>ladawan_e76</dc:creator>
  <cp:keywords/>
  <dc:description/>
  <cp:lastModifiedBy>Somjai, Nigonyanont</cp:lastModifiedBy>
  <cp:revision>4</cp:revision>
  <cp:lastPrinted>2020-11-09T09:49:00Z</cp:lastPrinted>
  <dcterms:created xsi:type="dcterms:W3CDTF">2020-11-12T19:28:00Z</dcterms:created>
  <dcterms:modified xsi:type="dcterms:W3CDTF">2020-11-12T19:29:00Z</dcterms:modified>
</cp:coreProperties>
</file>