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704D91E6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305744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proofErr w:type="spellStart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A34A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BA34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B6A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54553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BA34A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FB6AC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A34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A34A6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BA34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B6ACB" w:rsidRPr="00FB6A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54553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C8653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BA3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</w:t>
      </w:r>
      <w:r w:rsidR="00BA34A6"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BA34A6"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A34A6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BA34A6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5F09C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402D6F1F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281C4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0FEE18E" w:rsidR="00CD4D4E" w:rsidRPr="007E5F16" w:rsidRDefault="00943A22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A3765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67A8C" w:rsidRPr="00A3765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C8653C" w:rsidRPr="00A3765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67A8C" w:rsidRPr="00A376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พฤศจิกายน </w:t>
      </w:r>
      <w:r w:rsidR="006147CF" w:rsidRPr="00A3765A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60792" w14:textId="77777777" w:rsidR="002F1908" w:rsidRDefault="002F1908">
      <w:r>
        <w:separator/>
      </w:r>
    </w:p>
  </w:endnote>
  <w:endnote w:type="continuationSeparator" w:id="0">
    <w:p w14:paraId="770B84A0" w14:textId="77777777" w:rsidR="002F1908" w:rsidRDefault="002F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5A17F" w14:textId="77777777" w:rsidR="002F1908" w:rsidRDefault="002F1908">
      <w:bookmarkStart w:id="0" w:name="_Hlk482348182"/>
      <w:bookmarkEnd w:id="0"/>
      <w:r>
        <w:separator/>
      </w:r>
    </w:p>
  </w:footnote>
  <w:footnote w:type="continuationSeparator" w:id="0">
    <w:p w14:paraId="06C1153D" w14:textId="77777777" w:rsidR="002F1908" w:rsidRDefault="002F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48A3C4BE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A1045B3" w:rsidR="00AD0D64" w:rsidRPr="006932D7" w:rsidRDefault="00AD0D64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AD0D64" w:rsidRDefault="00AD0D64" w:rsidP="00D15EA5">
    <w:pPr>
      <w:pStyle w:val="Header"/>
    </w:pPr>
    <w:bookmarkStart w:id="1" w:name="Footer3_tbl"/>
    <w:bookmarkEnd w:id="1"/>
  </w:p>
  <w:p w14:paraId="4E76693D" w14:textId="171837D0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67A8C"/>
    <w:rsid w:val="00182F9F"/>
    <w:rsid w:val="0019210D"/>
    <w:rsid w:val="001A3BFB"/>
    <w:rsid w:val="001A3C20"/>
    <w:rsid w:val="001B198C"/>
    <w:rsid w:val="001B5B4A"/>
    <w:rsid w:val="001B726D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1C48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7FF"/>
    <w:rsid w:val="00565186"/>
    <w:rsid w:val="00577D61"/>
    <w:rsid w:val="005822AC"/>
    <w:rsid w:val="00584B84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09CE"/>
    <w:rsid w:val="005F4D62"/>
    <w:rsid w:val="00610ED7"/>
    <w:rsid w:val="006147CF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65F7"/>
    <w:rsid w:val="00726C03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0A55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43A22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E278C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6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53C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3B8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08FF"/>
    <w:rsid w:val="00EB3478"/>
    <w:rsid w:val="00EB4B39"/>
    <w:rsid w:val="00EB6FE3"/>
    <w:rsid w:val="00EE0F65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65</TotalTime>
  <Pages>2</Pages>
  <Words>327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45</cp:revision>
  <cp:lastPrinted>2020-11-04T08:31:00Z</cp:lastPrinted>
  <dcterms:created xsi:type="dcterms:W3CDTF">2019-03-12T06:58:00Z</dcterms:created>
  <dcterms:modified xsi:type="dcterms:W3CDTF">2020-11-16T03:16:00Z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