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D4107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7FE299B5" w14:textId="77777777" w:rsidR="000D77DB" w:rsidRDefault="000D77DB" w:rsidP="00E5749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14:paraId="332FC225" w14:textId="77777777" w:rsidR="003776E4" w:rsidRPr="00D21C4B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C82E18" w:rsidRPr="00D21C4B">
        <w:rPr>
          <w:rFonts w:ascii="Angsana New" w:hAnsi="Angsana New" w:hint="cs"/>
          <w:sz w:val="30"/>
          <w:szCs w:val="30"/>
          <w:cs/>
        </w:rPr>
        <w:t>ระหว่างกาล</w:t>
      </w:r>
      <w:r w:rsidR="00D21C4B" w:rsidRPr="00D21C4B">
        <w:rPr>
          <w:rFonts w:ascii="Angsana New" w:hAnsi="Angsana New"/>
          <w:sz w:val="30"/>
          <w:szCs w:val="30"/>
          <w:cs/>
        </w:rPr>
        <w:tab/>
      </w:r>
    </w:p>
    <w:p w14:paraId="4A37D5FD" w14:textId="77777777" w:rsidR="000B61A2" w:rsidRPr="00D21C4B" w:rsidRDefault="000B61A2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การเปลี่ยนแปลงนโยบายการบั</w:t>
      </w:r>
      <w:r w:rsidRPr="00D21C4B">
        <w:rPr>
          <w:rFonts w:ascii="Angsana New" w:hAnsi="Angsana New" w:hint="cs"/>
          <w:sz w:val="30"/>
          <w:szCs w:val="30"/>
          <w:cs/>
        </w:rPr>
        <w:t>ญชี</w:t>
      </w:r>
    </w:p>
    <w:p w14:paraId="5B192EDD" w14:textId="52C5D8DC" w:rsidR="00E65FA4" w:rsidRDefault="00E65FA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65FA4">
        <w:rPr>
          <w:rFonts w:ascii="Angsana New" w:hAnsi="Angsana New"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2019</w:t>
      </w:r>
      <w:r w:rsidRPr="00E65FA4">
        <w:rPr>
          <w:rFonts w:ascii="Angsana New" w:hAnsi="Angsana New"/>
          <w:sz w:val="30"/>
          <w:szCs w:val="30"/>
          <w:cs/>
        </w:rPr>
        <w:t xml:space="preserve"> (</w:t>
      </w:r>
      <w:proofErr w:type="spellStart"/>
      <w:r w:rsidRPr="00E65FA4">
        <w:rPr>
          <w:rFonts w:ascii="Angsana New" w:hAnsi="Angsana New"/>
          <w:sz w:val="30"/>
          <w:szCs w:val="30"/>
        </w:rPr>
        <w:t>Covid</w:t>
      </w:r>
      <w:proofErr w:type="spellEnd"/>
      <w:r w:rsidRPr="00E65FA4">
        <w:rPr>
          <w:rFonts w:ascii="Angsana New" w:hAnsi="Angsana New"/>
          <w:sz w:val="30"/>
          <w:szCs w:val="30"/>
        </w:rPr>
        <w:t>-</w:t>
      </w:r>
      <w:r w:rsidR="00651B2A" w:rsidRPr="00651B2A">
        <w:rPr>
          <w:rFonts w:ascii="Angsana New" w:hAnsi="Angsana New"/>
          <w:sz w:val="30"/>
          <w:szCs w:val="30"/>
          <w:lang w:val="en-US"/>
        </w:rPr>
        <w:t>19</w:t>
      </w:r>
      <w:r w:rsidRPr="00E65FA4">
        <w:rPr>
          <w:rFonts w:ascii="Angsana New" w:hAnsi="Angsana New"/>
          <w:sz w:val="30"/>
          <w:szCs w:val="30"/>
          <w:cs/>
        </w:rPr>
        <w:t>)</w:t>
      </w:r>
    </w:p>
    <w:p w14:paraId="7027B9F6" w14:textId="77777777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บุคคลหรือ</w:t>
      </w:r>
      <w:r w:rsidRPr="009A176D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49DF3EB9" w14:textId="77777777" w:rsidR="002E3540" w:rsidRPr="009A176D" w:rsidRDefault="002E354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14762244" w14:textId="77777777" w:rsidR="004A5110" w:rsidRPr="009A176D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เงินลงทุน</w:t>
      </w:r>
      <w:r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6B6039">
        <w:rPr>
          <w:rFonts w:ascii="Angsana New" w:hAnsi="Angsana New" w:hint="cs"/>
          <w:sz w:val="30"/>
          <w:szCs w:val="30"/>
          <w:cs/>
        </w:rPr>
        <w:t>ร่วม</w:t>
      </w:r>
    </w:p>
    <w:p w14:paraId="130D4321" w14:textId="77777777" w:rsidR="003776E4" w:rsidRPr="00D21C4B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เงิ</w:t>
      </w:r>
      <w:r w:rsidR="0080164C" w:rsidRPr="00D21C4B">
        <w:rPr>
          <w:rFonts w:ascii="Angsana New" w:hAnsi="Angsana New"/>
          <w:sz w:val="30"/>
          <w:szCs w:val="30"/>
          <w:cs/>
        </w:rPr>
        <w:t>นลงทุน</w:t>
      </w:r>
      <w:r w:rsidR="0080164C" w:rsidRPr="00D21C4B">
        <w:rPr>
          <w:rFonts w:ascii="Angsana New" w:hAnsi="Angsana New" w:hint="cs"/>
          <w:sz w:val="30"/>
          <w:szCs w:val="30"/>
          <w:cs/>
        </w:rPr>
        <w:t>ในบริษัท</w:t>
      </w:r>
      <w:r w:rsidR="00E55F81" w:rsidRPr="00D21C4B">
        <w:rPr>
          <w:rFonts w:ascii="Angsana New" w:hAnsi="Angsana New" w:hint="cs"/>
          <w:sz w:val="30"/>
          <w:szCs w:val="30"/>
          <w:cs/>
        </w:rPr>
        <w:t>ย่อย</w:t>
      </w:r>
    </w:p>
    <w:p w14:paraId="7ED4F3D8" w14:textId="4C12A27F" w:rsidR="003776E4" w:rsidRPr="00D21C4B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D21C4B">
        <w:rPr>
          <w:rFonts w:ascii="Angsana New" w:hAnsi="Angsana New" w:hint="cs"/>
          <w:sz w:val="30"/>
          <w:szCs w:val="30"/>
          <w:cs/>
        </w:rPr>
        <w:t xml:space="preserve"> </w:t>
      </w:r>
      <w:r w:rsidR="00985C2F">
        <w:rPr>
          <w:rFonts w:ascii="Angsana New" w:hAnsi="Angsana New" w:hint="cs"/>
          <w:sz w:val="30"/>
          <w:szCs w:val="30"/>
          <w:cs/>
        </w:rPr>
        <w:t>และสินทรัพย์สิทธิการใช้</w:t>
      </w:r>
    </w:p>
    <w:p w14:paraId="4A9BA1C6" w14:textId="77777777" w:rsidR="00205D56" w:rsidRDefault="00205D56" w:rsidP="00205D56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77777777" w:rsidR="00445961" w:rsidRDefault="00445961" w:rsidP="00445961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8237FA">
        <w:rPr>
          <w:rFonts w:ascii="Angsana New" w:hAnsi="Angsana New"/>
          <w:sz w:val="30"/>
          <w:szCs w:val="30"/>
          <w:cs/>
        </w:rPr>
        <w:t>หุ้นกู้</w:t>
      </w:r>
    </w:p>
    <w:p w14:paraId="6462FA7A" w14:textId="77777777" w:rsidR="008F0FB6" w:rsidRPr="003704CB" w:rsidRDefault="008F0FB6" w:rsidP="00E57498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3704CB">
        <w:rPr>
          <w:rFonts w:ascii="Angsana New" w:hAnsi="Angsana New" w:hint="cs"/>
          <w:sz w:val="30"/>
          <w:szCs w:val="30"/>
          <w:cs/>
        </w:rPr>
        <w:t>หุ้นทุนซื้อคืน</w:t>
      </w:r>
    </w:p>
    <w:p w14:paraId="442FF74E" w14:textId="77777777" w:rsidR="00922AD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ส่วนง</w:t>
      </w:r>
      <w:r w:rsidR="003776E4" w:rsidRPr="009A176D">
        <w:rPr>
          <w:rFonts w:ascii="Angsana New" w:hAnsi="Angsana New" w:hint="cs"/>
          <w:sz w:val="30"/>
          <w:szCs w:val="30"/>
          <w:cs/>
        </w:rPr>
        <w:t>าน</w:t>
      </w:r>
      <w:r w:rsidR="00415593">
        <w:rPr>
          <w:rFonts w:ascii="Angsana New" w:hAnsi="Angsana New" w:hint="cs"/>
          <w:sz w:val="30"/>
          <w:szCs w:val="30"/>
          <w:cs/>
        </w:rPr>
        <w:t>ดำเนินงาน</w:t>
      </w:r>
      <w:r w:rsidR="008808ED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7F2F5522" w14:textId="77777777" w:rsidR="006F03A7" w:rsidRPr="00D21C4B" w:rsidRDefault="006F03A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55E1E579" w14:textId="77777777" w:rsidR="005D37F7" w:rsidRPr="009A176D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24CF317B" w14:textId="0FDD009D" w:rsidR="006D1AF5" w:rsidRDefault="006D1AF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62D30FE" w14:textId="59D5600E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กำไรต่อหุ้น</w:t>
      </w:r>
      <w:r w:rsidR="0080164C" w:rsidRPr="009A176D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1EBD588B" w14:textId="77777777" w:rsidR="008808ED" w:rsidRPr="00D21C4B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0FA7EEC" w14:textId="77777777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4E406F2" w14:textId="77777777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14:paraId="671AE09F" w14:textId="0BAFFFA4" w:rsidR="00743F3A" w:rsidRPr="00194DEE" w:rsidRDefault="00BE6DB1" w:rsidP="00194DEE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1340BE">
        <w:rPr>
          <w:rFonts w:ascii="Angsana New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0D2830D2" w14:textId="77777777" w:rsidR="008237FA" w:rsidRDefault="008237FA" w:rsidP="00335ADF">
      <w:pPr>
        <w:spacing w:line="240" w:lineRule="auto"/>
        <w:rPr>
          <w:rFonts w:ascii="Angsana New" w:hAnsi="Angsana New"/>
          <w:sz w:val="30"/>
          <w:szCs w:val="30"/>
        </w:rPr>
      </w:pPr>
    </w:p>
    <w:p w14:paraId="59E5A1D5" w14:textId="77777777" w:rsidR="007B2482" w:rsidRPr="009A176D" w:rsidRDefault="000D77DB" w:rsidP="00FC2922">
      <w:pPr>
        <w:pStyle w:val="Bo-C1Content"/>
        <w:ind w:left="0" w:firstLine="547"/>
      </w:pPr>
      <w:r w:rsidRPr="009A176D">
        <w:rPr>
          <w:cs/>
        </w:rPr>
        <w:br w:type="page"/>
      </w:r>
      <w:r w:rsidR="00203EEF" w:rsidRPr="009A176D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9A176D">
        <w:rPr>
          <w:rFonts w:hint="cs"/>
          <w:cs/>
        </w:rPr>
        <w:t>ระหว่างกาล</w:t>
      </w:r>
      <w:r w:rsidR="00203EEF" w:rsidRPr="009A176D">
        <w:rPr>
          <w:cs/>
        </w:rPr>
        <w:t>นี้</w:t>
      </w:r>
    </w:p>
    <w:p w14:paraId="597E5566" w14:textId="77777777" w:rsidR="007B2482" w:rsidRPr="008237FA" w:rsidRDefault="007B2482" w:rsidP="009A3560">
      <w:pPr>
        <w:pStyle w:val="Bo-Blankline"/>
      </w:pPr>
    </w:p>
    <w:p w14:paraId="5E9F0EE8" w14:textId="0091D6D3" w:rsidR="007B2482" w:rsidRPr="00FC2922" w:rsidRDefault="00203EEF" w:rsidP="009B7A42">
      <w:pPr>
        <w:pStyle w:val="Bo-C1Content"/>
        <w:ind w:right="-25"/>
        <w:rPr>
          <w:lang w:val="en-US"/>
        </w:rPr>
      </w:pPr>
      <w:r w:rsidRPr="009A176D">
        <w:rPr>
          <w:cs/>
        </w:rPr>
        <w:t>งบการเงิน</w:t>
      </w:r>
      <w:r w:rsidR="00821424" w:rsidRPr="009A176D">
        <w:rPr>
          <w:rFonts w:hint="cs"/>
          <w:cs/>
        </w:rPr>
        <w:t>ระหว่างกาล</w:t>
      </w:r>
      <w:r w:rsidRPr="009A176D">
        <w:rPr>
          <w:cs/>
        </w:rPr>
        <w:t>นี้ได้รับอนุมัติให้ออกงบการเงินจากคณะกรรมการตรวจสอบตามการมอบหมายจากคณะกรรมการบริษัทเมื่อวั</w:t>
      </w:r>
      <w:r w:rsidRPr="00C6788E">
        <w:rPr>
          <w:cs/>
        </w:rPr>
        <w:t xml:space="preserve">นที่ </w:t>
      </w:r>
      <w:r w:rsidR="00651B2A" w:rsidRPr="00651B2A">
        <w:rPr>
          <w:lang w:val="en-US"/>
        </w:rPr>
        <w:t>16</w:t>
      </w:r>
      <w:r w:rsidR="00AA253A">
        <w:rPr>
          <w:lang w:val="en-US"/>
        </w:rPr>
        <w:t xml:space="preserve"> </w:t>
      </w:r>
      <w:r w:rsidR="00AA253A">
        <w:rPr>
          <w:rFonts w:hint="cs"/>
          <w:cs/>
          <w:lang w:val="en-US"/>
        </w:rPr>
        <w:t>พฤศจิกายน</w:t>
      </w:r>
      <w:r w:rsidR="004675C6">
        <w:rPr>
          <w:rFonts w:hint="cs"/>
          <w:cs/>
        </w:rPr>
        <w:t xml:space="preserve"> </w:t>
      </w:r>
      <w:r w:rsidR="00651B2A" w:rsidRPr="00651B2A">
        <w:rPr>
          <w:lang w:val="en-US"/>
        </w:rPr>
        <w:t>2563</w:t>
      </w:r>
    </w:p>
    <w:p w14:paraId="170BC6DB" w14:textId="77777777" w:rsidR="007B2482" w:rsidRPr="008237FA" w:rsidRDefault="007B2482" w:rsidP="009A3560">
      <w:pPr>
        <w:pStyle w:val="Bo-Blankline"/>
        <w:rPr>
          <w:cs/>
        </w:rPr>
      </w:pPr>
    </w:p>
    <w:p w14:paraId="39D87A9A" w14:textId="77777777" w:rsidR="007B2482" w:rsidRPr="009A176D" w:rsidRDefault="007B2482" w:rsidP="00627C18">
      <w:pPr>
        <w:pStyle w:val="Caption"/>
        <w:ind w:hanging="900"/>
      </w:pPr>
      <w:r w:rsidRPr="009A176D">
        <w:rPr>
          <w:cs/>
        </w:rPr>
        <w:t>ข้อมูลทั่วไป</w:t>
      </w:r>
    </w:p>
    <w:p w14:paraId="40E444E1" w14:textId="77777777" w:rsidR="007B2482" w:rsidRPr="009A176D" w:rsidRDefault="007B2482" w:rsidP="0020792C">
      <w:pPr>
        <w:pStyle w:val="Bo-Blankline"/>
        <w:rPr>
          <w:cs/>
        </w:rPr>
      </w:pPr>
    </w:p>
    <w:p w14:paraId="10334AE7" w14:textId="102E3769" w:rsidR="00C863AF" w:rsidRPr="00E06DE8" w:rsidRDefault="00C863AF" w:rsidP="002F2F54">
      <w:pPr>
        <w:pStyle w:val="Bo-C1Content"/>
        <w:ind w:right="-25"/>
      </w:pPr>
      <w:r w:rsidRPr="00E06DE8">
        <w:rPr>
          <w:cs/>
        </w:rPr>
        <w:t xml:space="preserve">บริษัท ทีพีไอ โพลีน จำกัด </w:t>
      </w:r>
      <w:r w:rsidRPr="00E06DE8">
        <w:t>(</w:t>
      </w:r>
      <w:r w:rsidRPr="00E06DE8">
        <w:rPr>
          <w:cs/>
        </w:rPr>
        <w:t>มหาชน</w:t>
      </w:r>
      <w:r w:rsidRPr="00E06DE8">
        <w:t>) “</w:t>
      </w:r>
      <w:r w:rsidRPr="00E06DE8">
        <w:rPr>
          <w:cs/>
        </w:rPr>
        <w:t>บริษัท</w:t>
      </w:r>
      <w:r w:rsidRPr="00E06DE8">
        <w:rPr>
          <w:lang w:val="en-US"/>
        </w:rPr>
        <w:t xml:space="preserve">” </w:t>
      </w:r>
      <w:r w:rsidRPr="00E06DE8">
        <w:rPr>
          <w:cs/>
        </w:rPr>
        <w:t>เป็นนิติบุคคล</w:t>
      </w:r>
      <w:r w:rsidRPr="00E06DE8">
        <w:rPr>
          <w:cs/>
          <w:lang w:val="en-US"/>
        </w:rPr>
        <w:t>ที่จัดตั้งขึ้นใน</w:t>
      </w:r>
      <w:r w:rsidRPr="00E06DE8">
        <w:rPr>
          <w:cs/>
        </w:rPr>
        <w:t xml:space="preserve">ประเทศไทย และมีที่อยู่จดทะเบียนตั้งอยู่เลขที่ </w:t>
      </w:r>
      <w:r w:rsidR="00651B2A" w:rsidRPr="00651B2A">
        <w:rPr>
          <w:lang w:val="en-US"/>
        </w:rPr>
        <w:t>26</w:t>
      </w:r>
      <w:r w:rsidR="001840F9">
        <w:t>/</w:t>
      </w:r>
      <w:r w:rsidR="00651B2A" w:rsidRPr="00651B2A">
        <w:rPr>
          <w:lang w:val="en-US"/>
        </w:rPr>
        <w:t>56</w:t>
      </w:r>
      <w:r w:rsidRPr="00E06DE8">
        <w:t xml:space="preserve"> </w:t>
      </w:r>
      <w:r w:rsidRPr="00E06DE8">
        <w:rPr>
          <w:cs/>
        </w:rPr>
        <w:t>อาคารทีพีไอ ทาวเวอร์ ถนนจันทน์ตัดใหม่ ทุ่งมหาเมฆ สาทร กรุงเทพฯ</w:t>
      </w:r>
    </w:p>
    <w:p w14:paraId="1ACD2742" w14:textId="77777777" w:rsidR="00C863AF" w:rsidRPr="009A3560" w:rsidRDefault="00C863AF" w:rsidP="009A3560">
      <w:pPr>
        <w:pStyle w:val="Bo-Blankline"/>
        <w:rPr>
          <w:cs/>
        </w:rPr>
      </w:pPr>
    </w:p>
    <w:p w14:paraId="4B67D050" w14:textId="010A4E49" w:rsidR="00C863AF" w:rsidRPr="00E06DE8" w:rsidRDefault="00C863AF" w:rsidP="00C863AF">
      <w:pPr>
        <w:pStyle w:val="Bo-C1Content"/>
        <w:rPr>
          <w:lang w:val="en-US"/>
        </w:rPr>
      </w:pPr>
      <w:r w:rsidRPr="00367BB2">
        <w:rPr>
          <w:cs/>
        </w:rPr>
        <w:t>บริษัทจดทะเบียนกับตลาดหลักทรัพย์แห่งประเทศไทยเมื่อเดือน</w:t>
      </w:r>
      <w:r w:rsidRPr="00367BB2">
        <w:rPr>
          <w:cs/>
          <w:lang w:val="en-US"/>
        </w:rPr>
        <w:t xml:space="preserve">พฤศจิกายน </w:t>
      </w:r>
      <w:r w:rsidR="00651B2A" w:rsidRPr="00651B2A">
        <w:rPr>
          <w:lang w:val="en-US"/>
        </w:rPr>
        <w:t>2533</w:t>
      </w:r>
    </w:p>
    <w:p w14:paraId="68AF75E3" w14:textId="77777777" w:rsidR="00C863AF" w:rsidRPr="009A3560" w:rsidRDefault="00C863AF" w:rsidP="009A3560">
      <w:pPr>
        <w:pStyle w:val="Bo-Blankline"/>
      </w:pPr>
    </w:p>
    <w:p w14:paraId="2E4A63BA" w14:textId="284ECCA3" w:rsidR="00C863AF" w:rsidRPr="009A3560" w:rsidRDefault="00C863AF" w:rsidP="009B7A42">
      <w:pPr>
        <w:pStyle w:val="Bo-C1Content"/>
        <w:ind w:right="-25"/>
        <w:rPr>
          <w:lang w:val="en-US"/>
        </w:rPr>
      </w:pPr>
      <w:r w:rsidRPr="00394717">
        <w:rPr>
          <w:cs/>
        </w:rPr>
        <w:t xml:space="preserve">บริษัทมีอุตสาหกรรมหลัก </w:t>
      </w:r>
      <w:r w:rsidR="00651B2A" w:rsidRPr="00651B2A">
        <w:rPr>
          <w:lang w:val="en-US"/>
        </w:rPr>
        <w:t>3</w:t>
      </w:r>
      <w:r w:rsidRPr="00394717">
        <w:rPr>
          <w:cs/>
        </w:rPr>
        <w:t xml:space="preserve"> ประเภท และมีศูนย์จำหน่ายสินค้า </w:t>
      </w:r>
      <w:r w:rsidR="00651B2A" w:rsidRPr="00651B2A">
        <w:rPr>
          <w:lang w:val="en-US"/>
        </w:rPr>
        <w:t>18</w:t>
      </w:r>
      <w:r w:rsidRPr="00394717">
        <w:rPr>
          <w:cs/>
        </w:rPr>
        <w:t xml:space="preserve"> แห่งทั่วประเทศ โดยอุตสาหกรรมหลักได้แก่ อุตสาหกรรมปูนซีเมนต์ตั้งอยู่ที่ อำเภอแก่งคอย จังหวัดสระบุรี มีโรงงาน</w:t>
      </w:r>
      <w:r w:rsidR="00780B97">
        <w:t xml:space="preserve"> </w:t>
      </w:r>
      <w:r w:rsidR="00651B2A" w:rsidRPr="00651B2A">
        <w:rPr>
          <w:lang w:val="en-US"/>
        </w:rPr>
        <w:t>8</w:t>
      </w:r>
      <w:r w:rsidRPr="00394717">
        <w:rPr>
          <w:cs/>
        </w:rPr>
        <w:t xml:space="preserve"> แห่ง ซึ่งประกอบด้วยโรงงานผลิตปูนซีเมนต์ </w:t>
      </w:r>
      <w:r w:rsidR="00651B2A" w:rsidRPr="00651B2A">
        <w:rPr>
          <w:lang w:val="en-US"/>
        </w:rPr>
        <w:t>4</w:t>
      </w:r>
      <w:r w:rsidRPr="00394717">
        <w:rPr>
          <w:cs/>
        </w:rPr>
        <w:t xml:space="preserve"> แห่ง และโรงงานผลิตปูนสำเร็จรูป </w:t>
      </w:r>
      <w:r w:rsidR="00651B2A" w:rsidRPr="00651B2A">
        <w:rPr>
          <w:lang w:val="en-US"/>
        </w:rPr>
        <w:t>4</w:t>
      </w:r>
      <w:r w:rsidR="00780B97">
        <w:t xml:space="preserve"> </w:t>
      </w:r>
      <w:r w:rsidRPr="00394717">
        <w:rPr>
          <w:cs/>
        </w:rPr>
        <w:t xml:space="preserve">แห่ง อุตสาหกรรมวัสดุก่อสร้างตั้งอยู่ที่ อำเภอเฉลิมพระเกียรติ จังหวัดสระบุรี มีโรงงานผลิตกระเบื้องซีเมนต์ และโรงงานผลิตไฟเบอร์ซีเมนต์บอร์ด อุตสาหกรรมพลาสติกตั้งอยู่ที่ อำเภอเมือง จังหวัดระยอง มีโรงงานผลิตเม็ดพลาสติก </w:t>
      </w:r>
      <w:r w:rsidRPr="00394717">
        <w:t xml:space="preserve">LDPE </w:t>
      </w:r>
      <w:r w:rsidRPr="00394717">
        <w:rPr>
          <w:cs/>
        </w:rPr>
        <w:t xml:space="preserve">และ </w:t>
      </w:r>
      <w:r w:rsidRPr="00394717">
        <w:t xml:space="preserve">EVA </w:t>
      </w:r>
      <w:r w:rsidR="00651B2A" w:rsidRPr="00651B2A">
        <w:rPr>
          <w:lang w:val="en-US"/>
        </w:rPr>
        <w:t>2</w:t>
      </w:r>
      <w:r w:rsidRPr="00394717">
        <w:rPr>
          <w:cs/>
        </w:rPr>
        <w:t xml:space="preserve"> แห่ง </w:t>
      </w:r>
      <w:r w:rsidRPr="00E06DE8">
        <w:rPr>
          <w:cs/>
        </w:rPr>
        <w:t>รายละเอียดของบริษัทย่อย</w:t>
      </w:r>
      <w:r w:rsidR="008B1909">
        <w:br/>
      </w:r>
      <w:r w:rsidRPr="00E06DE8">
        <w:rPr>
          <w:cs/>
        </w:rPr>
        <w:t xml:space="preserve">ณ วันที่ </w:t>
      </w:r>
      <w:r w:rsidR="00651B2A" w:rsidRPr="00651B2A">
        <w:rPr>
          <w:lang w:val="en-US"/>
        </w:rPr>
        <w:t>30</w:t>
      </w:r>
      <w:r w:rsidR="00780B97">
        <w:t xml:space="preserve"> </w:t>
      </w:r>
      <w:r w:rsidR="00D00E9A">
        <w:rPr>
          <w:rFonts w:hint="cs"/>
          <w:cs/>
        </w:rPr>
        <w:t>กันยา</w:t>
      </w:r>
      <w:r w:rsidR="00962104">
        <w:rPr>
          <w:rFonts w:hint="cs"/>
          <w:cs/>
        </w:rPr>
        <w:t>ยน</w:t>
      </w:r>
      <w:r w:rsidR="000A322D">
        <w:rPr>
          <w:rFonts w:hint="cs"/>
          <w:cs/>
        </w:rPr>
        <w:t xml:space="preserve"> </w:t>
      </w:r>
      <w:r w:rsidR="00651B2A" w:rsidRPr="00651B2A">
        <w:rPr>
          <w:lang w:val="en-US"/>
        </w:rPr>
        <w:t>2563</w:t>
      </w:r>
      <w:r w:rsidR="004C01F9">
        <w:rPr>
          <w:lang w:val="en-US"/>
        </w:rPr>
        <w:t xml:space="preserve"> </w:t>
      </w:r>
      <w:r w:rsidR="004C01F9">
        <w:rPr>
          <w:rFonts w:hint="cs"/>
          <w:cs/>
          <w:lang w:val="en-US"/>
        </w:rPr>
        <w:t xml:space="preserve">และ </w:t>
      </w:r>
      <w:r w:rsidR="00651B2A" w:rsidRPr="00651B2A">
        <w:rPr>
          <w:lang w:val="en-US"/>
        </w:rPr>
        <w:t>31</w:t>
      </w:r>
      <w:r w:rsidRPr="00E06DE8">
        <w:rPr>
          <w:cs/>
        </w:rPr>
        <w:t xml:space="preserve"> ธันวาคม </w:t>
      </w:r>
      <w:r w:rsidR="00651B2A" w:rsidRPr="00651B2A">
        <w:rPr>
          <w:lang w:val="en-US"/>
        </w:rPr>
        <w:t>2562</w:t>
      </w:r>
      <w:r w:rsidRPr="00E06DE8">
        <w:rPr>
          <w:cs/>
        </w:rPr>
        <w:t xml:space="preserve"> </w:t>
      </w:r>
      <w:r w:rsidR="009A3560">
        <w:rPr>
          <w:rFonts w:hint="cs"/>
          <w:cs/>
        </w:rPr>
        <w:t xml:space="preserve">ได้เปิดเผยไว้ในหมายเหตุข้อ </w:t>
      </w:r>
      <w:r w:rsidR="00651B2A" w:rsidRPr="00651B2A">
        <w:rPr>
          <w:lang w:val="en-US"/>
        </w:rPr>
        <w:t>8</w:t>
      </w:r>
    </w:p>
    <w:p w14:paraId="76E09D60" w14:textId="77777777" w:rsidR="00C863AF" w:rsidRPr="00D00E9A" w:rsidRDefault="00C863AF" w:rsidP="009A3560">
      <w:pPr>
        <w:pStyle w:val="Bo-Blankline"/>
        <w:rPr>
          <w:cs/>
          <w:lang w:val="en-US"/>
        </w:rPr>
      </w:pPr>
    </w:p>
    <w:p w14:paraId="22025EAB" w14:textId="77777777" w:rsidR="007B2482" w:rsidRPr="009A176D" w:rsidRDefault="007B2482" w:rsidP="00DB700D">
      <w:pPr>
        <w:pStyle w:val="Caption"/>
        <w:ind w:hanging="900"/>
      </w:pPr>
      <w:r w:rsidRPr="009A176D">
        <w:rPr>
          <w:cs/>
        </w:rPr>
        <w:t>เกณฑ์</w:t>
      </w:r>
      <w:r w:rsidRPr="009A176D">
        <w:rPr>
          <w:rFonts w:hint="cs"/>
          <w:cs/>
        </w:rPr>
        <w:t>การจัดทำงบการเงิน</w:t>
      </w:r>
      <w:r w:rsidR="00F53050" w:rsidRPr="009A176D">
        <w:rPr>
          <w:rFonts w:hint="cs"/>
          <w:cs/>
        </w:rPr>
        <w:t>ระหว่างกาล</w:t>
      </w:r>
    </w:p>
    <w:p w14:paraId="4FF68416" w14:textId="77777777" w:rsidR="007B2482" w:rsidRPr="009A176D" w:rsidRDefault="007B2482" w:rsidP="00EF55AB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tLeast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14:paraId="3F362226" w14:textId="77777777" w:rsidR="00EF58C8" w:rsidRPr="00C52B49" w:rsidRDefault="00EF58C8" w:rsidP="00CB149F">
      <w:pPr>
        <w:pStyle w:val="Bo-H2Main"/>
        <w:rPr>
          <w:b w:val="0"/>
          <w:bCs w:val="0"/>
        </w:rPr>
      </w:pPr>
      <w:r w:rsidRPr="00C52B49">
        <w:rPr>
          <w:b w:val="0"/>
          <w:bCs w:val="0"/>
          <w:cs/>
        </w:rPr>
        <w:t>(ก)</w:t>
      </w:r>
      <w:r w:rsidRPr="00C52B49">
        <w:rPr>
          <w:b w:val="0"/>
          <w:bCs w:val="0"/>
          <w:cs/>
        </w:rPr>
        <w:tab/>
        <w:t>เกณฑ์การถือปฏิบัติ</w:t>
      </w:r>
    </w:p>
    <w:p w14:paraId="1AC8E3B3" w14:textId="77777777" w:rsidR="00EF58C8" w:rsidRPr="009A176D" w:rsidRDefault="00EF58C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27D3FFFA" w14:textId="7FADA40D" w:rsidR="005F6C18" w:rsidRPr="009A176D" w:rsidRDefault="00F53050" w:rsidP="002F2F54">
      <w:pPr>
        <w:pStyle w:val="Bo-C1Content"/>
        <w:ind w:right="-25"/>
      </w:pPr>
      <w:r w:rsidRPr="0077427B">
        <w:rPr>
          <w:spacing w:val="-6"/>
          <w:cs/>
        </w:rPr>
        <w:t>งบการเงินระหว่างกาล</w:t>
      </w:r>
      <w:r w:rsidR="001011A5" w:rsidRPr="0077427B">
        <w:rPr>
          <w:rFonts w:hint="cs"/>
          <w:spacing w:val="-6"/>
          <w:cs/>
        </w:rPr>
        <w:t>แบบย่อ</w:t>
      </w:r>
      <w:r w:rsidRPr="0077427B">
        <w:rPr>
          <w:spacing w:val="-6"/>
          <w:cs/>
        </w:rPr>
        <w:t>นี้</w:t>
      </w:r>
      <w:r w:rsidR="00050B11" w:rsidRPr="0077427B">
        <w:rPr>
          <w:spacing w:val="-6"/>
          <w:cs/>
        </w:rPr>
        <w:t>นำเสนอรายการในงบการเงินในรูปแบบเดียวกับงบการเงินประจำปี และจัดทำหมายเหตุ</w:t>
      </w:r>
      <w:r w:rsidR="00050B11" w:rsidRPr="00050B11">
        <w:rPr>
          <w:cs/>
        </w:rPr>
        <w:t>ประกอบงบการเงินระหว่างกาลในรูปแบบย่อ</w:t>
      </w:r>
      <w:r w:rsidR="001011A5">
        <w:rPr>
          <w:rFonts w:hint="cs"/>
          <w:cs/>
        </w:rPr>
        <w:t xml:space="preserve"> (“งบการเงินระหว่างกาล”) </w:t>
      </w:r>
      <w:r w:rsidRPr="00050B11">
        <w:rPr>
          <w:cs/>
        </w:rPr>
        <w:t>ตามมาตรฐานกา</w:t>
      </w:r>
      <w:r w:rsidR="005B3BB1" w:rsidRPr="00050B11">
        <w:rPr>
          <w:cs/>
        </w:rPr>
        <w:t xml:space="preserve">รบัญชี ฉบับที่ </w:t>
      </w:r>
      <w:r w:rsidR="00651B2A" w:rsidRPr="00651B2A">
        <w:rPr>
          <w:lang w:val="en-US"/>
        </w:rPr>
        <w:t>34</w:t>
      </w:r>
      <w:r w:rsidR="005B3BB1" w:rsidRPr="00050B11">
        <w:rPr>
          <w:cs/>
        </w:rPr>
        <w:t xml:space="preserve"> </w:t>
      </w:r>
      <w:r w:rsidRPr="00050B11">
        <w:rPr>
          <w:cs/>
        </w:rPr>
        <w:t>เรื่อง</w:t>
      </w:r>
      <w:r w:rsidR="00050B11">
        <w:t xml:space="preserve"> </w:t>
      </w:r>
      <w:r w:rsidR="00C7411B">
        <w:rPr>
          <w:rFonts w:hint="cs"/>
          <w:i/>
          <w:iCs/>
          <w:cs/>
        </w:rPr>
        <w:t>การรายงานทาง</w:t>
      </w:r>
      <w:r w:rsidRPr="009A176D">
        <w:rPr>
          <w:i/>
          <w:iCs/>
          <w:cs/>
        </w:rPr>
        <w:t>การเงินระหว่างกาล</w:t>
      </w:r>
      <w:r w:rsidRPr="009A176D">
        <w:rPr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9A176D">
        <w:t xml:space="preserve"> </w:t>
      </w:r>
      <w:r w:rsidRPr="009A176D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B0FEB45" w14:textId="77777777" w:rsidR="007B2482" w:rsidRPr="009A176D" w:rsidRDefault="007B2482">
      <w:pPr>
        <w:tabs>
          <w:tab w:val="left" w:pos="709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7CC17A8C" w14:textId="744AAE07" w:rsidR="00316382" w:rsidRDefault="0050554C" w:rsidP="00316382">
      <w:pPr>
        <w:pStyle w:val="Bo-C1Content"/>
      </w:pPr>
      <w:r w:rsidRPr="0050554C">
        <w:rPr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896E33">
        <w:rPr>
          <w:rFonts w:hint="cs"/>
          <w:cs/>
        </w:rPr>
        <w:t xml:space="preserve"> </w:t>
      </w:r>
      <w:r w:rsidRPr="0050554C">
        <w:rPr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651B2A" w:rsidRPr="00651B2A">
        <w:rPr>
          <w:lang w:val="en-US"/>
        </w:rPr>
        <w:t>31</w:t>
      </w:r>
      <w:r w:rsidRPr="0050554C">
        <w:rPr>
          <w:cs/>
        </w:rPr>
        <w:t xml:space="preserve"> ธันวาคม </w:t>
      </w:r>
      <w:r w:rsidR="00651B2A" w:rsidRPr="00651B2A">
        <w:rPr>
          <w:lang w:val="en-US"/>
        </w:rPr>
        <w:t>2562</w:t>
      </w:r>
    </w:p>
    <w:p w14:paraId="25874DD0" w14:textId="77777777" w:rsidR="00D8719F" w:rsidRPr="00D8719F" w:rsidRDefault="00D8719F" w:rsidP="00316382">
      <w:pPr>
        <w:pStyle w:val="Bo-C1Content"/>
        <w:rPr>
          <w:sz w:val="20"/>
          <w:szCs w:val="20"/>
        </w:rPr>
      </w:pPr>
    </w:p>
    <w:p w14:paraId="52C0EF44" w14:textId="0D79CD74" w:rsidR="00D8719F" w:rsidRPr="0050554C" w:rsidRDefault="009F0237" w:rsidP="00316382">
      <w:pPr>
        <w:pStyle w:val="Bo-C1Content"/>
        <w:rPr>
          <w:lang w:val="en-US"/>
        </w:rPr>
      </w:pPr>
      <w:r w:rsidRPr="00131AA5">
        <w:rPr>
          <w:cs/>
          <w:lang w:val="en-US"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651B2A" w:rsidRPr="00651B2A">
        <w:rPr>
          <w:lang w:val="en-US"/>
        </w:rPr>
        <w:t>16</w:t>
      </w:r>
      <w:r w:rsidRPr="00131AA5">
        <w:rPr>
          <w:cs/>
          <w:lang w:val="en-US"/>
        </w:rPr>
        <w:t xml:space="preserve"> เรื่อง สัญญาเช่า (</w:t>
      </w:r>
      <w:r w:rsidRPr="00131AA5">
        <w:rPr>
          <w:lang w:val="en-US"/>
        </w:rPr>
        <w:t xml:space="preserve">TFRS </w:t>
      </w:r>
      <w:r w:rsidR="00651B2A" w:rsidRPr="00651B2A">
        <w:rPr>
          <w:lang w:val="en-US"/>
        </w:rPr>
        <w:t>16</w:t>
      </w:r>
      <w:r w:rsidRPr="00131AA5">
        <w:rPr>
          <w:cs/>
          <w:lang w:val="en-US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651B2A" w:rsidRPr="00651B2A">
        <w:rPr>
          <w:lang w:val="en-US"/>
        </w:rPr>
        <w:t>3</w:t>
      </w:r>
    </w:p>
    <w:p w14:paraId="4EA7E137" w14:textId="77777777" w:rsidR="00012E2C" w:rsidRPr="009A176D" w:rsidRDefault="00012E2C" w:rsidP="000912A8">
      <w:pPr>
        <w:pStyle w:val="Bo-H2Main"/>
      </w:pPr>
      <w:r w:rsidRPr="004064FD">
        <w:rPr>
          <w:b w:val="0"/>
          <w:bCs w:val="0"/>
          <w:cs/>
        </w:rPr>
        <w:lastRenderedPageBreak/>
        <w:t>(</w:t>
      </w:r>
      <w:r w:rsidR="00B75FBD" w:rsidRPr="004064FD">
        <w:rPr>
          <w:rFonts w:hint="cs"/>
          <w:b w:val="0"/>
          <w:bCs w:val="0"/>
          <w:cs/>
        </w:rPr>
        <w:t>ข</w:t>
      </w:r>
      <w:r w:rsidRPr="004064FD">
        <w:rPr>
          <w:b w:val="0"/>
          <w:bCs w:val="0"/>
          <w:cs/>
        </w:rPr>
        <w:t>)</w:t>
      </w:r>
      <w:r w:rsidRPr="009A176D">
        <w:rPr>
          <w:cs/>
        </w:rPr>
        <w:tab/>
      </w:r>
      <w:r w:rsidR="000E4D32" w:rsidRPr="001D4A95">
        <w:rPr>
          <w:b w:val="0"/>
          <w:bCs w:val="0"/>
          <w:cs/>
        </w:rPr>
        <w:t>การใช้วิจารณญาณ</w:t>
      </w:r>
      <w:r w:rsidR="001D4A95" w:rsidRPr="001D4A95">
        <w:rPr>
          <w:rFonts w:hint="cs"/>
          <w:b w:val="0"/>
          <w:bCs w:val="0"/>
          <w:cs/>
        </w:rPr>
        <w:t>และ</w:t>
      </w:r>
      <w:r w:rsidR="000E4D32" w:rsidRPr="001D4A95">
        <w:rPr>
          <w:b w:val="0"/>
          <w:bCs w:val="0"/>
          <w:cs/>
        </w:rPr>
        <w:t>การประมาณการ</w:t>
      </w:r>
    </w:p>
    <w:p w14:paraId="1977C8D5" w14:textId="77777777" w:rsidR="00012E2C" w:rsidRPr="009A176D" w:rsidRDefault="00012E2C" w:rsidP="00012E2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36062A8" w14:textId="749854AF" w:rsidR="00E5614A" w:rsidRPr="00E5614A" w:rsidRDefault="00212D13" w:rsidP="00E5614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12D13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31</w:t>
      </w:r>
      <w:r w:rsidRPr="00212D1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2562</w:t>
      </w:r>
      <w:r w:rsidR="00080BD6" w:rsidRPr="002756EA">
        <w:rPr>
          <w:rFonts w:ascii="Angsana New" w:hAnsi="Angsana New"/>
          <w:sz w:val="30"/>
          <w:szCs w:val="30"/>
        </w:rPr>
        <w:t xml:space="preserve"> </w:t>
      </w:r>
      <w:r w:rsidR="00080BD6" w:rsidRPr="002756EA">
        <w:rPr>
          <w:rFonts w:ascii="Angsana New" w:hAnsi="Angsana New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า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2019</w:t>
      </w:r>
      <w:r w:rsidR="00080BD6" w:rsidRPr="002756EA">
        <w:rPr>
          <w:rFonts w:ascii="Angsana New" w:hAnsi="Angsana New"/>
          <w:sz w:val="30"/>
          <w:szCs w:val="30"/>
        </w:rPr>
        <w:t xml:space="preserve"> (</w:t>
      </w:r>
      <w:proofErr w:type="spellStart"/>
      <w:r w:rsidR="00080BD6" w:rsidRPr="002756EA">
        <w:rPr>
          <w:rFonts w:ascii="Angsana New" w:hAnsi="Angsana New"/>
          <w:sz w:val="30"/>
          <w:szCs w:val="30"/>
        </w:rPr>
        <w:t>Covid</w:t>
      </w:r>
      <w:proofErr w:type="spellEnd"/>
      <w:r w:rsidR="00080BD6" w:rsidRPr="002756EA">
        <w:rPr>
          <w:rFonts w:ascii="Angsana New" w:hAnsi="Angsana New"/>
          <w:sz w:val="30"/>
          <w:szCs w:val="30"/>
        </w:rPr>
        <w:t>-</w:t>
      </w:r>
      <w:r w:rsidR="00651B2A" w:rsidRPr="00651B2A">
        <w:rPr>
          <w:rFonts w:ascii="Angsana New" w:hAnsi="Angsana New"/>
          <w:sz w:val="30"/>
          <w:szCs w:val="30"/>
          <w:lang w:val="en-US"/>
        </w:rPr>
        <w:t>19</w:t>
      </w:r>
      <w:r w:rsidR="00080BD6" w:rsidRPr="002756EA">
        <w:rPr>
          <w:rFonts w:ascii="Angsana New" w:hAnsi="Angsana New"/>
          <w:sz w:val="30"/>
          <w:szCs w:val="30"/>
        </w:rPr>
        <w:t xml:space="preserve">) </w:t>
      </w:r>
      <w:r w:rsidR="00080BD6" w:rsidRPr="002756EA">
        <w:rPr>
          <w:rFonts w:ascii="Angsana New" w:hAnsi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</w:t>
      </w:r>
      <w:r w:rsidR="00080BD6" w:rsidRPr="002756EA">
        <w:rPr>
          <w:rFonts w:ascii="Angsana New" w:hAnsi="Angsana New"/>
          <w:sz w:val="30"/>
          <w:szCs w:val="30"/>
        </w:rPr>
        <w:t xml:space="preserve"> </w:t>
      </w:r>
      <w:r w:rsidR="00080BD6" w:rsidRPr="002756EA">
        <w:rPr>
          <w:rFonts w:ascii="Angsana New" w:hAnsi="Angsana New"/>
          <w:sz w:val="30"/>
          <w:szCs w:val="30"/>
          <w:cs/>
        </w:rPr>
        <w:t xml:space="preserve">และ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4</w:t>
      </w:r>
      <w:r w:rsidR="00080BD6" w:rsidRPr="002756EA">
        <w:rPr>
          <w:rFonts w:ascii="Angsana New" w:hAnsi="Angsana New"/>
          <w:sz w:val="30"/>
          <w:szCs w:val="30"/>
        </w:rPr>
        <w:t xml:space="preserve"> </w:t>
      </w:r>
      <w:r w:rsidR="00080BD6" w:rsidRPr="002756EA">
        <w:rPr>
          <w:rFonts w:ascii="Angsana New" w:hAnsi="Angsana New"/>
          <w:sz w:val="30"/>
          <w:szCs w:val="30"/>
          <w:cs/>
        </w:rPr>
        <w:t>ตามลำดับ</w:t>
      </w:r>
      <w:r w:rsidR="00080BD6">
        <w:rPr>
          <w:rFonts w:ascii="Angsana New" w:hAnsi="Angsana New"/>
          <w:sz w:val="30"/>
          <w:szCs w:val="30"/>
        </w:rPr>
        <w:t xml:space="preserve"> </w:t>
      </w:r>
    </w:p>
    <w:p w14:paraId="43B58140" w14:textId="77777777" w:rsidR="00E5614A" w:rsidRDefault="00E5614A" w:rsidP="000E4D32">
      <w:pPr>
        <w:pStyle w:val="Bo-C1Content"/>
        <w:rPr>
          <w:sz w:val="20"/>
          <w:szCs w:val="20"/>
        </w:rPr>
      </w:pPr>
    </w:p>
    <w:p w14:paraId="252C5343" w14:textId="77777777" w:rsidR="00C44920" w:rsidRDefault="00DD7706" w:rsidP="00C44920">
      <w:pPr>
        <w:pStyle w:val="Caption"/>
        <w:ind w:hanging="900"/>
        <w:rPr>
          <w:cs/>
        </w:rPr>
      </w:pPr>
      <w:r>
        <w:rPr>
          <w:rFonts w:hint="cs"/>
          <w:cs/>
        </w:rPr>
        <w:t>การ</w:t>
      </w:r>
      <w:r w:rsidRPr="00DD7706">
        <w:rPr>
          <w:cs/>
        </w:rPr>
        <w:t>เปลี่ยนแปลงนโยบายการบัญชี</w:t>
      </w:r>
    </w:p>
    <w:p w14:paraId="3082F11B" w14:textId="77777777" w:rsidR="00C44920" w:rsidRDefault="00C44920" w:rsidP="000E4D32">
      <w:pPr>
        <w:pStyle w:val="Bo-C1Content"/>
        <w:rPr>
          <w:sz w:val="20"/>
          <w:szCs w:val="20"/>
        </w:rPr>
      </w:pPr>
    </w:p>
    <w:p w14:paraId="2A686264" w14:textId="12361623" w:rsidR="005F3F35" w:rsidRDefault="0075778C" w:rsidP="000E4D32">
      <w:pPr>
        <w:pStyle w:val="Bo-C1Content"/>
      </w:pPr>
      <w:r w:rsidRPr="0075778C">
        <w:rPr>
          <w:cs/>
        </w:rPr>
        <w:t xml:space="preserve">ตั้งแต่วันที่ </w:t>
      </w:r>
      <w:r w:rsidR="00651B2A" w:rsidRPr="00651B2A">
        <w:rPr>
          <w:lang w:val="en-US"/>
        </w:rPr>
        <w:t>1</w:t>
      </w:r>
      <w:r w:rsidRPr="0075778C">
        <w:t xml:space="preserve"> </w:t>
      </w:r>
      <w:r w:rsidRPr="0075778C">
        <w:rPr>
          <w:cs/>
        </w:rPr>
        <w:t xml:space="preserve">มกราคม </w:t>
      </w:r>
      <w:r w:rsidR="00651B2A" w:rsidRPr="00651B2A">
        <w:rPr>
          <w:lang w:val="en-US"/>
        </w:rPr>
        <w:t>2563</w:t>
      </w:r>
      <w:r w:rsidRPr="0075778C">
        <w:t xml:space="preserve"> </w:t>
      </w:r>
      <w:r w:rsidRPr="0075778C">
        <w:rPr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75778C">
        <w:t xml:space="preserve">TFRS </w:t>
      </w:r>
      <w:r w:rsidR="00651B2A" w:rsidRPr="00651B2A">
        <w:rPr>
          <w:lang w:val="en-US"/>
        </w:rPr>
        <w:t>16</w:t>
      </w:r>
      <w:r w:rsidRPr="0075778C">
        <w:t xml:space="preserve"> </w:t>
      </w:r>
      <w:r w:rsidRPr="0075778C">
        <w:rPr>
          <w:cs/>
        </w:rPr>
        <w:t>เป็นครั้งแรก ผลกระทบจากการเปลี่ยนแปลงนโยบายการบัญชี มีดังนี้</w:t>
      </w:r>
    </w:p>
    <w:p w14:paraId="59810D24" w14:textId="650FF525" w:rsidR="009F0237" w:rsidRDefault="009F0237" w:rsidP="009F0237">
      <w:pPr>
        <w:pStyle w:val="Bo-Blankline"/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00"/>
        <w:gridCol w:w="1710"/>
        <w:gridCol w:w="230"/>
        <w:gridCol w:w="1662"/>
      </w:tblGrid>
      <w:tr w:rsidR="00522F63" w:rsidRPr="00D539F1" w14:paraId="4A83293A" w14:textId="77777777" w:rsidTr="005B34D6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0987961E" w14:textId="77777777" w:rsidR="00522F63" w:rsidRPr="00D539F1" w:rsidRDefault="00522F63" w:rsidP="00522F6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196A2BD" w14:textId="77777777" w:rsidR="00522F63" w:rsidRPr="00D539F1" w:rsidRDefault="00522F63" w:rsidP="00522F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7AEDFC15" w14:textId="56A5BCE5" w:rsidR="00522F63" w:rsidRPr="00D539F1" w:rsidRDefault="00522F63" w:rsidP="00522F6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  <w:vAlign w:val="bottom"/>
          </w:tcPr>
          <w:p w14:paraId="16ECA027" w14:textId="77777777" w:rsidR="00522F63" w:rsidRPr="00D539F1" w:rsidRDefault="00522F63" w:rsidP="00522F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2" w:type="dxa"/>
            <w:vAlign w:val="bottom"/>
          </w:tcPr>
          <w:p w14:paraId="25362CA6" w14:textId="2F4C8B7D" w:rsidR="00522F63" w:rsidRPr="00D539F1" w:rsidRDefault="00522F63" w:rsidP="00522F63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F63" w:rsidRPr="00D539F1" w14:paraId="185D8E3F" w14:textId="77777777" w:rsidTr="00997018">
        <w:trPr>
          <w:cantSplit/>
          <w:trHeight w:val="56"/>
          <w:tblHeader/>
        </w:trPr>
        <w:tc>
          <w:tcPr>
            <w:tcW w:w="4680" w:type="dxa"/>
            <w:vAlign w:val="bottom"/>
          </w:tcPr>
          <w:p w14:paraId="073FA99D" w14:textId="77777777" w:rsidR="00522F63" w:rsidRPr="00D539F1" w:rsidRDefault="00522F63" w:rsidP="00522F63">
            <w:pPr>
              <w:spacing w:line="240" w:lineRule="auto"/>
              <w:ind w:left="175" w:right="-80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05A9133" w14:textId="77777777" w:rsidR="00522F63" w:rsidRPr="00D539F1" w:rsidRDefault="00522F63" w:rsidP="00522F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D812EF7" w14:textId="2A7C0CE8" w:rsidR="00522F63" w:rsidRPr="00D539F1" w:rsidRDefault="00522F63" w:rsidP="00522F6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30" w:type="dxa"/>
            <w:vAlign w:val="bottom"/>
          </w:tcPr>
          <w:p w14:paraId="7FF3809C" w14:textId="77777777" w:rsidR="00522F63" w:rsidRPr="00D539F1" w:rsidRDefault="00522F63" w:rsidP="00522F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2" w:type="dxa"/>
            <w:vAlign w:val="bottom"/>
          </w:tcPr>
          <w:p w14:paraId="3B99DA6E" w14:textId="7407F28D" w:rsidR="00522F63" w:rsidRPr="00D539F1" w:rsidRDefault="00522F63" w:rsidP="00522F63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</w:tc>
      </w:tr>
      <w:tr w:rsidR="00522F63" w:rsidRPr="00D539F1" w14:paraId="1DAED442" w14:textId="77777777" w:rsidTr="005B34D6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342779E6" w14:textId="77777777" w:rsidR="00522F63" w:rsidRPr="00D539F1" w:rsidRDefault="00522F63" w:rsidP="00522F6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7C2DD1" w14:textId="30A1406B" w:rsidR="00522F63" w:rsidRPr="00D539F1" w:rsidRDefault="00522F63" w:rsidP="00522F63">
            <w:pPr>
              <w:pStyle w:val="acctfourfigures"/>
              <w:tabs>
                <w:tab w:val="clear" w:pos="765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2" w:type="dxa"/>
            <w:gridSpan w:val="3"/>
            <w:vAlign w:val="bottom"/>
          </w:tcPr>
          <w:p w14:paraId="03BB9333" w14:textId="316EE26B" w:rsidR="00522F63" w:rsidRPr="00D539F1" w:rsidRDefault="00522F63" w:rsidP="00522F63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539F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2F63" w:rsidRPr="00D539F1" w14:paraId="6398C979" w14:textId="77777777" w:rsidTr="005B34D6">
        <w:trPr>
          <w:cantSplit/>
          <w:trHeight w:val="20"/>
        </w:trPr>
        <w:tc>
          <w:tcPr>
            <w:tcW w:w="4680" w:type="dxa"/>
          </w:tcPr>
          <w:p w14:paraId="0BC3E191" w14:textId="407C4AFD" w:rsidR="00522F63" w:rsidRPr="00D539F1" w:rsidRDefault="00522F63" w:rsidP="00522F63">
            <w:pPr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539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539F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74B13F87" w14:textId="77777777" w:rsidR="00522F63" w:rsidRPr="00D539F1" w:rsidRDefault="00522F63" w:rsidP="00522F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EDF25AA" w14:textId="1F854B45" w:rsidR="00522F63" w:rsidRPr="00D539F1" w:rsidRDefault="00651B2A" w:rsidP="005B34D6">
            <w:pPr>
              <w:tabs>
                <w:tab w:val="decimal" w:pos="145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D8585F" w:rsidRPr="00D539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  <w:r w:rsidR="00D8585F" w:rsidRPr="00D539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30" w:type="dxa"/>
            <w:vAlign w:val="bottom"/>
          </w:tcPr>
          <w:p w14:paraId="61B4BBE7" w14:textId="77777777" w:rsidR="00522F63" w:rsidRPr="00D539F1" w:rsidRDefault="00522F63" w:rsidP="00D539F1">
            <w:pPr>
              <w:tabs>
                <w:tab w:val="decimal" w:pos="118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62" w:type="dxa"/>
            <w:vAlign w:val="bottom"/>
          </w:tcPr>
          <w:p w14:paraId="2FD34325" w14:textId="083213DB" w:rsidR="00522F63" w:rsidRPr="00D539F1" w:rsidRDefault="00651B2A" w:rsidP="00D539F1">
            <w:pPr>
              <w:tabs>
                <w:tab w:val="decimal" w:pos="140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D8585F" w:rsidRPr="00D539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  <w:r w:rsidR="00D8585F" w:rsidRPr="00D539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</w:p>
        </w:tc>
      </w:tr>
      <w:tr w:rsidR="00522F63" w:rsidRPr="00D539F1" w14:paraId="7820A322" w14:textId="77777777" w:rsidTr="005B34D6">
        <w:trPr>
          <w:cantSplit/>
          <w:trHeight w:val="254"/>
        </w:trPr>
        <w:tc>
          <w:tcPr>
            <w:tcW w:w="4680" w:type="dxa"/>
          </w:tcPr>
          <w:p w14:paraId="7776013E" w14:textId="366B9FA9" w:rsidR="00522F63" w:rsidRPr="00D539F1" w:rsidRDefault="00522F63" w:rsidP="00522F63">
            <w:pPr>
              <w:spacing w:line="240" w:lineRule="auto"/>
              <w:ind w:left="14" w:right="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ลดลง เนื่องจาก</w:t>
            </w:r>
          </w:p>
        </w:tc>
        <w:tc>
          <w:tcPr>
            <w:tcW w:w="900" w:type="dxa"/>
            <w:vAlign w:val="bottom"/>
          </w:tcPr>
          <w:p w14:paraId="051AA302" w14:textId="77777777" w:rsidR="00522F63" w:rsidRPr="00D539F1" w:rsidRDefault="00522F63" w:rsidP="00522F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9EC4463" w14:textId="77777777" w:rsidR="00522F63" w:rsidRPr="00D539F1" w:rsidRDefault="00522F63" w:rsidP="005B34D6">
            <w:pPr>
              <w:tabs>
                <w:tab w:val="decimal" w:pos="145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280880CE" w14:textId="77777777" w:rsidR="00522F63" w:rsidRPr="00D539F1" w:rsidRDefault="00522F63" w:rsidP="00D539F1">
            <w:pPr>
              <w:tabs>
                <w:tab w:val="decimal" w:pos="118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62" w:type="dxa"/>
            <w:vAlign w:val="bottom"/>
          </w:tcPr>
          <w:p w14:paraId="13775D19" w14:textId="77777777" w:rsidR="00522F63" w:rsidRPr="00D539F1" w:rsidRDefault="00522F63" w:rsidP="00D539F1">
            <w:pPr>
              <w:tabs>
                <w:tab w:val="decimal" w:pos="140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2F63" w:rsidRPr="00D539F1" w14:paraId="79AA5622" w14:textId="77777777" w:rsidTr="005B34D6">
        <w:trPr>
          <w:cantSplit/>
          <w:trHeight w:val="254"/>
        </w:trPr>
        <w:tc>
          <w:tcPr>
            <w:tcW w:w="4680" w:type="dxa"/>
          </w:tcPr>
          <w:p w14:paraId="171F588C" w14:textId="7AF4681C" w:rsidR="00522F63" w:rsidRPr="00D539F1" w:rsidRDefault="00522F63" w:rsidP="00522F63">
            <w:pPr>
              <w:spacing w:line="240" w:lineRule="auto"/>
              <w:ind w:left="194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D539F1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</w:t>
            </w:r>
            <w:r w:rsidRPr="00D539F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539F1">
              <w:rPr>
                <w:rFonts w:asciiTheme="majorBidi" w:hAnsiTheme="majorBidi"/>
                <w:sz w:val="30"/>
                <w:szCs w:val="30"/>
              </w:rPr>
              <w:br/>
            </w:r>
            <w:r w:rsidRPr="00D539F1">
              <w:rPr>
                <w:rFonts w:asciiTheme="majorBidi" w:hAnsiTheme="majorBidi"/>
                <w:sz w:val="30"/>
                <w:szCs w:val="30"/>
                <w:cs/>
              </w:rPr>
              <w:t>การเงินกลุ่มเครื่องมือทางการเงิน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2894BCD1" w14:textId="77777777" w:rsidR="00522F63" w:rsidRPr="00D539F1" w:rsidRDefault="00522F63" w:rsidP="00522F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D1C5C1D" w14:textId="77777777" w:rsidR="00522F63" w:rsidRPr="00D539F1" w:rsidRDefault="00522F63" w:rsidP="005B34D6">
            <w:pPr>
              <w:tabs>
                <w:tab w:val="decimal" w:pos="145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7406BB98" w14:textId="77777777" w:rsidR="00522F63" w:rsidRPr="00D539F1" w:rsidRDefault="00522F63" w:rsidP="00D539F1">
            <w:pPr>
              <w:tabs>
                <w:tab w:val="decimal" w:pos="118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62" w:type="dxa"/>
            <w:vAlign w:val="bottom"/>
          </w:tcPr>
          <w:p w14:paraId="43B4CC51" w14:textId="77777777" w:rsidR="00522F63" w:rsidRPr="00D539F1" w:rsidRDefault="00522F63" w:rsidP="00D539F1">
            <w:pPr>
              <w:tabs>
                <w:tab w:val="decimal" w:pos="140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2F63" w:rsidRPr="00D539F1" w14:paraId="404D57E5" w14:textId="77777777" w:rsidTr="005B34D6">
        <w:trPr>
          <w:cantSplit/>
          <w:trHeight w:val="20"/>
        </w:trPr>
        <w:tc>
          <w:tcPr>
            <w:tcW w:w="4680" w:type="dxa"/>
          </w:tcPr>
          <w:p w14:paraId="5EDAD777" w14:textId="77777777" w:rsidR="00522F63" w:rsidRPr="00D539F1" w:rsidRDefault="00522F63" w:rsidP="00522F63">
            <w:pPr>
              <w:tabs>
                <w:tab w:val="left" w:pos="371"/>
              </w:tabs>
              <w:spacing w:line="240" w:lineRule="auto"/>
              <w:ind w:left="194" w:right="8" w:hanging="4"/>
              <w:rPr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0C88E0ED" w14:textId="72735E5F" w:rsidR="00522F63" w:rsidRPr="00D539F1" w:rsidRDefault="00522F63" w:rsidP="00522F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</w:t>
            </w: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7A299EC3" w14:textId="010A93BE" w:rsidR="00522F63" w:rsidRPr="00D539F1" w:rsidRDefault="00D8585F" w:rsidP="005B34D6">
            <w:pPr>
              <w:tabs>
                <w:tab w:val="decimal" w:pos="145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9F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D539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040</w:t>
            </w:r>
            <w:r w:rsidRPr="00D539F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0" w:type="dxa"/>
            <w:vAlign w:val="bottom"/>
          </w:tcPr>
          <w:p w14:paraId="29BCA7A9" w14:textId="77777777" w:rsidR="00522F63" w:rsidRPr="00D539F1" w:rsidRDefault="00522F63" w:rsidP="00D539F1">
            <w:pPr>
              <w:tabs>
                <w:tab w:val="decimal" w:pos="118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62" w:type="dxa"/>
            <w:vAlign w:val="bottom"/>
          </w:tcPr>
          <w:p w14:paraId="7502C9E9" w14:textId="62578856" w:rsidR="00522F63" w:rsidRPr="00D539F1" w:rsidRDefault="00D8585F" w:rsidP="00D539F1">
            <w:pPr>
              <w:tabs>
                <w:tab w:val="decimal" w:pos="140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9F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D539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040</w:t>
            </w:r>
            <w:r w:rsidRPr="00D539F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22F63" w:rsidRPr="00D539F1" w14:paraId="7C9A0CEF" w14:textId="77777777" w:rsidTr="005B34D6">
        <w:trPr>
          <w:cantSplit/>
          <w:trHeight w:val="20"/>
        </w:trPr>
        <w:tc>
          <w:tcPr>
            <w:tcW w:w="4680" w:type="dxa"/>
          </w:tcPr>
          <w:p w14:paraId="3B6176B6" w14:textId="15108764" w:rsidR="00522F63" w:rsidRPr="00D539F1" w:rsidRDefault="00522F63" w:rsidP="00522F63">
            <w:pPr>
              <w:spacing w:line="240" w:lineRule="auto"/>
              <w:ind w:left="14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D53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53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  <w:r w:rsidRPr="00D53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D53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2513F604" w14:textId="77777777" w:rsidR="00522F63" w:rsidRPr="00D539F1" w:rsidRDefault="00522F63" w:rsidP="00522F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1BF63" w14:textId="7788880E" w:rsidR="00522F63" w:rsidRPr="00D539F1" w:rsidRDefault="00651B2A" w:rsidP="005B34D6">
            <w:pPr>
              <w:tabs>
                <w:tab w:val="decimal" w:pos="1450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D8585F" w:rsidRPr="00D539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</w:t>
            </w:r>
            <w:r w:rsidR="00D8585F" w:rsidRPr="00D539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230" w:type="dxa"/>
            <w:vAlign w:val="bottom"/>
          </w:tcPr>
          <w:p w14:paraId="4EA7FAD4" w14:textId="77777777" w:rsidR="00522F63" w:rsidRPr="00D539F1" w:rsidRDefault="00522F63" w:rsidP="00D539F1">
            <w:pPr>
              <w:tabs>
                <w:tab w:val="decimal" w:pos="1180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C48BD" w14:textId="2DA5F998" w:rsidR="00522F63" w:rsidRPr="00D539F1" w:rsidRDefault="00651B2A" w:rsidP="00D539F1">
            <w:pPr>
              <w:tabs>
                <w:tab w:val="decimal" w:pos="1400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D8585F" w:rsidRPr="00D539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616</w:t>
            </w:r>
            <w:r w:rsidR="00D8585F" w:rsidRPr="00D539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</w:tr>
    </w:tbl>
    <w:p w14:paraId="0193580B" w14:textId="17E3C5E6" w:rsidR="00AF2ABD" w:rsidRDefault="00AF2ABD" w:rsidP="003D4D4A">
      <w:pPr>
        <w:pStyle w:val="Bo-Blankline"/>
      </w:pPr>
    </w:p>
    <w:p w14:paraId="0CA55CF0" w14:textId="77777777" w:rsidR="00325D0A" w:rsidRPr="00D21C4B" w:rsidRDefault="00325D0A" w:rsidP="00C151CD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21C4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D21C4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D21C4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EEB2CD8" w14:textId="77777777" w:rsidR="00325D0A" w:rsidRPr="00D21C4B" w:rsidRDefault="00325D0A" w:rsidP="003D4D4A">
      <w:pPr>
        <w:pStyle w:val="Bo-Blankline"/>
      </w:pPr>
    </w:p>
    <w:p w14:paraId="35B7095F" w14:textId="74B12D27" w:rsidR="009F0237" w:rsidRPr="00D21C4B" w:rsidRDefault="009F0237" w:rsidP="009F0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21C4B">
        <w:rPr>
          <w:rFonts w:ascii="Angsana New" w:hAnsi="Angsana New"/>
          <w:sz w:val="30"/>
          <w:szCs w:val="30"/>
          <w:cs/>
        </w:rPr>
        <w:t>ได้</w:t>
      </w:r>
      <w:r w:rsidRPr="00D21C4B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</w:t>
      </w:r>
      <w:r w:rsidRPr="002756EA">
        <w:rPr>
          <w:rFonts w:ascii="Angsana New" w:hAnsi="Angsana New" w:hint="cs"/>
          <w:spacing w:val="-8"/>
          <w:sz w:val="30"/>
          <w:szCs w:val="30"/>
          <w:cs/>
        </w:rPr>
        <w:t xml:space="preserve">ผลกระทบสะสมกับกำไรสะสม ณ วันที่ </w:t>
      </w:r>
      <w:r w:rsidR="00651B2A" w:rsidRPr="00651B2A">
        <w:rPr>
          <w:rFonts w:ascii="Angsana New" w:hAnsi="Angsana New"/>
          <w:spacing w:val="-8"/>
          <w:sz w:val="30"/>
          <w:szCs w:val="30"/>
        </w:rPr>
        <w:t>1</w:t>
      </w:r>
      <w:r w:rsidRPr="002756EA">
        <w:rPr>
          <w:rFonts w:ascii="Angsana New" w:hAnsi="Angsana New"/>
          <w:spacing w:val="-8"/>
          <w:sz w:val="30"/>
          <w:szCs w:val="30"/>
        </w:rPr>
        <w:t xml:space="preserve"> </w:t>
      </w:r>
      <w:r w:rsidRPr="002756EA">
        <w:rPr>
          <w:rFonts w:ascii="Angsana New" w:hAnsi="Angsana New" w:hint="cs"/>
          <w:spacing w:val="-8"/>
          <w:sz w:val="30"/>
          <w:szCs w:val="30"/>
          <w:cs/>
        </w:rPr>
        <w:t xml:space="preserve">มกราคม </w:t>
      </w:r>
      <w:r w:rsidR="00651B2A" w:rsidRPr="00651B2A">
        <w:rPr>
          <w:rFonts w:ascii="Angsana New" w:hAnsi="Angsana New"/>
          <w:spacing w:val="-8"/>
          <w:sz w:val="30"/>
          <w:szCs w:val="30"/>
        </w:rPr>
        <w:t>2563</w:t>
      </w:r>
      <w:r w:rsidRPr="002756EA">
        <w:rPr>
          <w:rFonts w:ascii="Angsana New" w:hAnsi="Angsana New"/>
          <w:spacing w:val="-8"/>
          <w:sz w:val="30"/>
          <w:szCs w:val="30"/>
        </w:rPr>
        <w:t xml:space="preserve"> </w:t>
      </w:r>
      <w:r w:rsidRPr="002756EA">
        <w:rPr>
          <w:rFonts w:asciiTheme="majorBidi" w:hAnsiTheme="majorBidi" w:cstheme="majorBidi"/>
          <w:spacing w:val="-8"/>
          <w:sz w:val="30"/>
          <w:szCs w:val="30"/>
          <w:cs/>
        </w:rPr>
        <w:t xml:space="preserve">ดังนั้น </w:t>
      </w:r>
      <w:r w:rsidRPr="002756EA">
        <w:rPr>
          <w:rFonts w:ascii="Angsana New" w:hAnsi="Angsana New"/>
          <w:spacing w:val="-8"/>
          <w:sz w:val="30"/>
          <w:szCs w:val="30"/>
          <w:cs/>
        </w:rPr>
        <w:t>กลุ่มบริษัทจึงไม่</w:t>
      </w:r>
      <w:r w:rsidRPr="002756EA">
        <w:rPr>
          <w:rFonts w:asciiTheme="majorBidi" w:hAnsiTheme="majorBidi" w:cstheme="majorBidi"/>
          <w:spacing w:val="-8"/>
          <w:sz w:val="30"/>
          <w:szCs w:val="30"/>
          <w:cs/>
        </w:rPr>
        <w:t>ปรับปรุงข้อมูลที่นำเสนอในปี</w:t>
      </w:r>
      <w:r w:rsidRPr="002756EA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651B2A" w:rsidRPr="00651B2A">
        <w:rPr>
          <w:rFonts w:asciiTheme="majorBidi" w:hAnsiTheme="majorBidi" w:cstheme="majorBidi"/>
          <w:spacing w:val="-8"/>
          <w:sz w:val="30"/>
          <w:szCs w:val="30"/>
        </w:rPr>
        <w:t>2562</w:t>
      </w:r>
      <w:r w:rsidRPr="00D21C4B">
        <w:rPr>
          <w:rFonts w:ascii="Angsana New" w:hAnsi="Angsana New"/>
          <w:sz w:val="30"/>
          <w:szCs w:val="30"/>
        </w:rPr>
        <w:t xml:space="preserve"> </w:t>
      </w:r>
    </w:p>
    <w:p w14:paraId="49EF3EE1" w14:textId="77777777" w:rsidR="009F0237" w:rsidRPr="009F0237" w:rsidRDefault="009F0237" w:rsidP="009F0237">
      <w:pPr>
        <w:pStyle w:val="Bo-Blankline"/>
        <w:rPr>
          <w:lang w:val="en-US"/>
        </w:rPr>
      </w:pPr>
    </w:p>
    <w:p w14:paraId="7A4C0E82" w14:textId="61354C70" w:rsidR="009F0237" w:rsidRDefault="009F0237" w:rsidP="009F0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21C4B">
        <w:rPr>
          <w:rFonts w:ascii="Angsana New" w:hAnsi="Angsana New" w:hint="cs"/>
          <w:sz w:val="30"/>
          <w:szCs w:val="30"/>
          <w:cs/>
        </w:rPr>
        <w:t>กลุ่ม</w:t>
      </w:r>
      <w:r w:rsidRPr="00D21C4B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D21C4B">
        <w:rPr>
          <w:rFonts w:ascii="Angsana New" w:hAnsi="Angsana New"/>
          <w:sz w:val="30"/>
          <w:szCs w:val="30"/>
        </w:rPr>
        <w:t xml:space="preserve"> </w:t>
      </w:r>
      <w:r w:rsidRPr="00D21C4B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D21C4B">
        <w:rPr>
          <w:rFonts w:ascii="Angsana New" w:hAnsi="Angsana New" w:hint="cs"/>
          <w:sz w:val="30"/>
          <w:szCs w:val="30"/>
          <w:cs/>
        </w:rPr>
        <w:t>กลุ่ม</w:t>
      </w:r>
      <w:r w:rsidRPr="00D21C4B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</w:p>
    <w:p w14:paraId="54C253A8" w14:textId="0D4AFCA0" w:rsidR="00522F63" w:rsidRDefault="00522F63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52D58A16" w14:textId="77777777" w:rsidR="009F0237" w:rsidRPr="00D21C4B" w:rsidRDefault="009F0237" w:rsidP="0079564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710"/>
        <w:jc w:val="thaiDistribute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51F4761" w14:textId="77777777" w:rsidR="009F0237" w:rsidRPr="00D21C4B" w:rsidRDefault="009F0237" w:rsidP="009F0237">
      <w:pPr>
        <w:pStyle w:val="Bo-Blankline"/>
      </w:pPr>
    </w:p>
    <w:p w14:paraId="7C0248D3" w14:textId="6D092F59" w:rsidR="009F0237" w:rsidRDefault="009F0237" w:rsidP="009F0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651B2A" w:rsidRPr="00651B2A">
        <w:rPr>
          <w:rFonts w:ascii="Angsana New" w:hAnsi="Angsana New"/>
          <w:sz w:val="30"/>
          <w:szCs w:val="30"/>
        </w:rPr>
        <w:t>9</w:t>
      </w:r>
      <w:r w:rsidRPr="00D21C4B">
        <w:rPr>
          <w:rFonts w:ascii="Angsana New" w:hAnsi="Angsana New"/>
          <w:sz w:val="30"/>
          <w:szCs w:val="30"/>
        </w:rPr>
        <w:t xml:space="preserve"> (“TFRS </w:t>
      </w:r>
      <w:r w:rsidR="00651B2A" w:rsidRPr="00651B2A">
        <w:rPr>
          <w:rFonts w:ascii="Angsana New" w:hAnsi="Angsana New"/>
          <w:sz w:val="30"/>
          <w:szCs w:val="30"/>
        </w:rPr>
        <w:t>9</w:t>
      </w:r>
      <w:r w:rsidRPr="00D21C4B">
        <w:rPr>
          <w:rFonts w:ascii="Angsana New" w:hAnsi="Angsana New"/>
          <w:sz w:val="30"/>
          <w:szCs w:val="30"/>
        </w:rPr>
        <w:t xml:space="preserve">”) </w:t>
      </w:r>
      <w:r w:rsidRPr="00D21C4B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651B2A" w:rsidRPr="00651B2A">
        <w:rPr>
          <w:rFonts w:ascii="Angsana New" w:hAnsi="Angsana New"/>
          <w:sz w:val="30"/>
          <w:szCs w:val="30"/>
        </w:rPr>
        <w:t>3</w:t>
      </w:r>
      <w:r w:rsidRPr="00D21C4B">
        <w:rPr>
          <w:rFonts w:ascii="Angsana New" w:hAnsi="Angsana New"/>
          <w:sz w:val="30"/>
          <w:szCs w:val="30"/>
        </w:rPr>
        <w:t xml:space="preserve"> </w:t>
      </w:r>
      <w:r w:rsidRPr="00D21C4B">
        <w:rPr>
          <w:rFonts w:ascii="Angsana New" w:hAnsi="Angsana New"/>
          <w:sz w:val="30"/>
          <w:szCs w:val="30"/>
          <w:cs/>
        </w:rPr>
        <w:t>ประเภท ได้แก่</w:t>
      </w:r>
      <w:r w:rsidRPr="00D21C4B">
        <w:rPr>
          <w:rFonts w:ascii="Angsana New" w:hAnsi="Angsana New"/>
          <w:sz w:val="30"/>
          <w:szCs w:val="30"/>
        </w:rPr>
        <w:t xml:space="preserve"> </w:t>
      </w:r>
      <w:r w:rsidRPr="00D21C4B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D21C4B">
        <w:rPr>
          <w:rFonts w:ascii="Angsana New" w:hAnsi="Angsana New" w:hint="cs"/>
          <w:sz w:val="30"/>
          <w:szCs w:val="30"/>
          <w:cs/>
        </w:rPr>
        <w:t xml:space="preserve"> </w:t>
      </w:r>
      <w:r w:rsidRPr="00D21C4B">
        <w:rPr>
          <w:rFonts w:ascii="Angsana New" w:hAnsi="Angsana New"/>
          <w:sz w:val="30"/>
          <w:szCs w:val="30"/>
        </w:rPr>
        <w:t>(FVOCI)</w:t>
      </w:r>
      <w:r w:rsidRPr="00D21C4B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D21C4B">
        <w:rPr>
          <w:rFonts w:ascii="Angsana New" w:hAnsi="Angsana New"/>
          <w:sz w:val="30"/>
          <w:szCs w:val="30"/>
        </w:rPr>
        <w:t xml:space="preserve"> (FVTPL) </w:t>
      </w:r>
      <w:r w:rsidRPr="00D21C4B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D21C4B">
        <w:rPr>
          <w:rFonts w:ascii="Angsana New" w:hAnsi="Angsana New"/>
          <w:sz w:val="30"/>
          <w:szCs w:val="30"/>
        </w:rPr>
        <w:t xml:space="preserve">TFRS </w:t>
      </w:r>
      <w:r w:rsidR="00651B2A" w:rsidRPr="00651B2A">
        <w:rPr>
          <w:rFonts w:ascii="Angsana New" w:hAnsi="Angsana New"/>
          <w:sz w:val="30"/>
          <w:szCs w:val="30"/>
        </w:rPr>
        <w:t>9</w:t>
      </w:r>
      <w:r w:rsidRPr="00D21C4B">
        <w:rPr>
          <w:rFonts w:ascii="Angsana New" w:hAnsi="Angsana New"/>
          <w:sz w:val="30"/>
          <w:szCs w:val="30"/>
        </w:rPr>
        <w:t xml:space="preserve"> </w:t>
      </w:r>
      <w:r w:rsidRPr="00D21C4B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</w:t>
      </w:r>
      <w:r w:rsidRPr="002756EA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2756EA">
        <w:rPr>
          <w:rFonts w:ascii="Angsana New" w:hAnsi="Angsana New" w:hint="cs"/>
          <w:spacing w:val="-2"/>
          <w:sz w:val="30"/>
          <w:szCs w:val="30"/>
          <w:cs/>
        </w:rPr>
        <w:t xml:space="preserve"> ทั้งนี้ </w:t>
      </w:r>
      <w:r w:rsidRPr="002756EA">
        <w:rPr>
          <w:rFonts w:ascii="Angsana New" w:hAnsi="Angsana New"/>
          <w:spacing w:val="-2"/>
          <w:sz w:val="30"/>
          <w:szCs w:val="30"/>
        </w:rPr>
        <w:t xml:space="preserve">TFRS </w:t>
      </w:r>
      <w:r w:rsidR="00651B2A" w:rsidRPr="00651B2A">
        <w:rPr>
          <w:rFonts w:ascii="Angsana New" w:hAnsi="Angsana New"/>
          <w:spacing w:val="-2"/>
          <w:sz w:val="30"/>
          <w:szCs w:val="30"/>
        </w:rPr>
        <w:t>9</w:t>
      </w:r>
      <w:r w:rsidRPr="00D21C4B">
        <w:rPr>
          <w:rFonts w:ascii="Angsana New" w:hAnsi="Angsana New"/>
          <w:sz w:val="30"/>
          <w:szCs w:val="30"/>
        </w:rPr>
        <w:t xml:space="preserve"> </w:t>
      </w:r>
      <w:r w:rsidRPr="00D21C4B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651B2A" w:rsidRPr="00651B2A">
        <w:rPr>
          <w:rFonts w:ascii="Angsana New" w:hAnsi="Angsana New" w:hint="cs"/>
          <w:sz w:val="30"/>
          <w:szCs w:val="30"/>
        </w:rPr>
        <w:t>105</w:t>
      </w:r>
    </w:p>
    <w:p w14:paraId="5A96EF73" w14:textId="6B6CE458" w:rsidR="00522F63" w:rsidRDefault="00522F63" w:rsidP="00522F63">
      <w:pPr>
        <w:pStyle w:val="Bo-Blankline"/>
      </w:pPr>
    </w:p>
    <w:p w14:paraId="42F49FAC" w14:textId="4E7CBFD4" w:rsidR="00522F63" w:rsidRDefault="00522F63" w:rsidP="00E00826">
      <w:pPr>
        <w:pStyle w:val="BodyText2"/>
        <w:tabs>
          <w:tab w:val="clear" w:pos="540"/>
        </w:tabs>
        <w:ind w:left="1260"/>
        <w:jc w:val="thaiDistribute"/>
        <w:rPr>
          <w:rFonts w:ascii="Angsana New" w:hAnsi="Angsana New"/>
          <w:sz w:val="20"/>
          <w:szCs w:val="20"/>
          <w:cs/>
        </w:rPr>
      </w:pPr>
      <w:r w:rsidRPr="002756EA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ได้พิจารณาแล้วว่าไม่มีผลกระทบที่มีสาระสำคัญจากการจัดประเภทรายการและการวัดมูลค่าของสินทรัพย์ทางการเงินและหนี้สินทางการเงินตาม </w:t>
      </w:r>
      <w:r w:rsidRPr="002756EA">
        <w:rPr>
          <w:rFonts w:ascii="Angsana New" w:hAnsi="Angsana New"/>
          <w:sz w:val="30"/>
          <w:szCs w:val="30"/>
          <w:lang w:val="en-US"/>
        </w:rPr>
        <w:t xml:space="preserve">TFRS </w:t>
      </w:r>
      <w:r w:rsidR="00651B2A" w:rsidRPr="00651B2A">
        <w:rPr>
          <w:rFonts w:ascii="Angsana New" w:hAnsi="Angsana New"/>
          <w:sz w:val="30"/>
          <w:szCs w:val="30"/>
          <w:lang w:val="en-US"/>
        </w:rPr>
        <w:t>9</w:t>
      </w:r>
      <w:r w:rsidRPr="002756EA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</w:t>
      </w:r>
      <w:r w:rsidRPr="002756EA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2563</w:t>
      </w:r>
    </w:p>
    <w:p w14:paraId="7F491D7A" w14:textId="77777777" w:rsidR="00D32EB0" w:rsidRPr="009E4A31" w:rsidRDefault="00D32EB0" w:rsidP="00D32EB0">
      <w:pPr>
        <w:pStyle w:val="Bo-C1Content"/>
        <w:rPr>
          <w:sz w:val="20"/>
          <w:szCs w:val="20"/>
        </w:rPr>
      </w:pPr>
    </w:p>
    <w:p w14:paraId="32FCD2F3" w14:textId="7A1DD238" w:rsidR="00D32EB0" w:rsidRPr="00285DB1" w:rsidRDefault="00D32EB0" w:rsidP="00F26269">
      <w:pPr>
        <w:pStyle w:val="Bo-C1Content"/>
        <w:ind w:left="1260"/>
      </w:pPr>
      <w:r w:rsidRPr="00D21C4B">
        <w:rPr>
          <w:rFonts w:asciiTheme="majorBidi" w:hAnsiTheme="majorBidi" w:cstheme="majorBidi" w:hint="cs"/>
          <w:cs/>
        </w:rPr>
        <w:t>กลุ่มบริษัทและบริษัท</w:t>
      </w:r>
      <w:r w:rsidRPr="00D21C4B">
        <w:rPr>
          <w:cs/>
        </w:rPr>
        <w:t xml:space="preserve">ตั้งใจจะถือตราสารทุนที่ไม่อยู่ในความต้องการของตลาดจำนวน </w:t>
      </w:r>
      <w:r w:rsidR="00651B2A" w:rsidRPr="00651B2A">
        <w:rPr>
          <w:lang w:val="en-US"/>
        </w:rPr>
        <w:t>45</w:t>
      </w:r>
      <w:r w:rsidRPr="00D21C4B">
        <w:t xml:space="preserve"> </w:t>
      </w:r>
      <w:r w:rsidRPr="00D21C4B">
        <w:rPr>
          <w:cs/>
        </w:rPr>
        <w:t>ล้านบาท</w:t>
      </w:r>
      <w:r w:rsidRPr="00D21C4B">
        <w:t xml:space="preserve"> </w:t>
      </w:r>
      <w:r w:rsidRPr="002908C1">
        <w:rPr>
          <w:cs/>
        </w:rPr>
        <w:t xml:space="preserve">และ </w:t>
      </w:r>
      <w:r w:rsidR="002908C1">
        <w:br/>
      </w:r>
      <w:r w:rsidR="00651B2A" w:rsidRPr="00651B2A">
        <w:rPr>
          <w:lang w:val="en-US"/>
        </w:rPr>
        <w:t>45</w:t>
      </w:r>
      <w:r w:rsidRPr="002908C1">
        <w:t xml:space="preserve"> </w:t>
      </w:r>
      <w:r w:rsidRPr="002908C1">
        <w:rPr>
          <w:cs/>
        </w:rPr>
        <w:t>ล้านบาท ตามลำดับ</w:t>
      </w:r>
      <w:r w:rsidR="002908C1">
        <w:t xml:space="preserve"> </w:t>
      </w:r>
      <w:r w:rsidRPr="00D21C4B">
        <w:rPr>
          <w:cs/>
        </w:rPr>
        <w:t>เพื่อวัตถุประสงค์ทางกลยุทธ์</w:t>
      </w:r>
      <w:r w:rsidRPr="00D21C4B">
        <w:rPr>
          <w:rFonts w:hint="cs"/>
          <w:cs/>
        </w:rPr>
        <w:t xml:space="preserve">ในระยะยาว </w:t>
      </w:r>
      <w:r w:rsidRPr="002908C1">
        <w:rPr>
          <w:rFonts w:hint="cs"/>
          <w:cs/>
        </w:rPr>
        <w:t>กลุ่ม</w:t>
      </w:r>
      <w:r w:rsidRPr="00D21C4B">
        <w:rPr>
          <w:rFonts w:asciiTheme="majorBidi" w:hAnsiTheme="majorBidi" w:cstheme="majorBidi" w:hint="cs"/>
          <w:cs/>
        </w:rPr>
        <w:t>บริษัท</w:t>
      </w:r>
      <w:r w:rsidRPr="00D21C4B">
        <w:rPr>
          <w:cs/>
        </w:rPr>
        <w:t xml:space="preserve">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D21C4B">
        <w:rPr>
          <w:rFonts w:hint="cs"/>
          <w:cs/>
        </w:rPr>
        <w:t>สะสม</w:t>
      </w:r>
      <w:r w:rsidRPr="00D21C4B">
        <w:rPr>
          <w:cs/>
        </w:rPr>
        <w:t>จากการวัดมูลค่ายุติธรรมของเงินลงทุนดังกล่าว</w:t>
      </w:r>
      <w:r w:rsidRPr="00D21C4B">
        <w:rPr>
          <w:rFonts w:hint="cs"/>
          <w:cs/>
        </w:rPr>
        <w:t xml:space="preserve">จะไม่ถูกจัดประเภทไปยังกำไรหรือขาดทุนในภายหลัง </w:t>
      </w:r>
    </w:p>
    <w:p w14:paraId="7EB0B8C4" w14:textId="77777777" w:rsidR="009F0237" w:rsidRPr="009F0237" w:rsidRDefault="009F0237" w:rsidP="009F0237">
      <w:pPr>
        <w:pStyle w:val="Bo-Blankline"/>
      </w:pPr>
    </w:p>
    <w:p w14:paraId="1F325723" w14:textId="77777777" w:rsidR="009F0237" w:rsidRPr="00D21C4B" w:rsidRDefault="009F0237" w:rsidP="009F0237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720"/>
        <w:jc w:val="thaiDistribute"/>
        <w:rPr>
          <w:rFonts w:asciiTheme="majorBidi" w:hAnsiTheme="majorBidi" w:cstheme="majorBidi"/>
          <w:sz w:val="30"/>
          <w:szCs w:val="30"/>
        </w:rPr>
      </w:pPr>
      <w:r w:rsidRPr="00D21C4B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69459295" w14:textId="77777777" w:rsidR="009F0237" w:rsidRPr="009F0237" w:rsidRDefault="009F0237" w:rsidP="009F0237">
      <w:pPr>
        <w:pStyle w:val="Bo-Blankline"/>
      </w:pPr>
    </w:p>
    <w:p w14:paraId="2D15592A" w14:textId="4C16C89E" w:rsidR="009F0237" w:rsidRPr="00D21C4B" w:rsidRDefault="009F0237" w:rsidP="009F0237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21C4B">
        <w:rPr>
          <w:rFonts w:asciiTheme="majorBidi" w:hAnsiTheme="majorBidi" w:cstheme="majorBidi"/>
          <w:sz w:val="30"/>
          <w:szCs w:val="30"/>
        </w:rPr>
        <w:t xml:space="preserve">TFRS </w:t>
      </w:r>
      <w:r w:rsidR="00651B2A" w:rsidRPr="00651B2A">
        <w:rPr>
          <w:rFonts w:asciiTheme="majorBidi" w:hAnsiTheme="majorBidi" w:cstheme="majorBidi"/>
          <w:sz w:val="30"/>
          <w:szCs w:val="30"/>
        </w:rPr>
        <w:t>9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/>
          <w:sz w:val="30"/>
          <w:szCs w:val="30"/>
          <w:cs/>
        </w:rPr>
        <w:t>เดิม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21C4B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D21C4B">
        <w:rPr>
          <w:rFonts w:asciiTheme="majorBidi" w:hAnsiTheme="majorBidi" w:cstheme="majorBidi"/>
          <w:sz w:val="30"/>
          <w:szCs w:val="30"/>
        </w:rPr>
        <w:t xml:space="preserve">TFRS </w:t>
      </w:r>
      <w:r w:rsidR="00651B2A" w:rsidRPr="00651B2A">
        <w:rPr>
          <w:rFonts w:asciiTheme="majorBidi" w:hAnsiTheme="majorBidi" w:cstheme="majorBidi"/>
          <w:sz w:val="30"/>
          <w:szCs w:val="30"/>
        </w:rPr>
        <w:t>9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D21C4B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D21C4B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D21C4B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และเงินลงทุนในตราสารหนี้ที่วัดมูลค่าด้วย</w:t>
      </w:r>
      <w:r w:rsidRPr="00D21C4B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มูลค่ายุติธรรมผ่านกำไรขาดทุนเบ็ดเสร็จอื่น ซึ่งไม่รวมเงินลงทุนในตราสารทุน</w:t>
      </w:r>
    </w:p>
    <w:p w14:paraId="270A5D7A" w14:textId="1122A5A3" w:rsidR="00485361" w:rsidRDefault="00485361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3B0D428" w14:textId="2E2903B8" w:rsidR="009F0237" w:rsidRDefault="009F0237" w:rsidP="009F0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21C4B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กลุ่มบริษัทได้</w:t>
      </w:r>
      <w:r w:rsidRPr="00D21C4B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D21C4B">
        <w:rPr>
          <w:rFonts w:asciiTheme="majorBidi" w:hAnsiTheme="majorBidi" w:cstheme="majorBidi"/>
          <w:sz w:val="30"/>
          <w:szCs w:val="30"/>
        </w:rPr>
        <w:t xml:space="preserve">TFRS </w:t>
      </w:r>
      <w:r w:rsidR="00651B2A" w:rsidRPr="00651B2A">
        <w:rPr>
          <w:rFonts w:asciiTheme="majorBidi" w:hAnsiTheme="majorBidi" w:cstheme="majorBidi"/>
          <w:sz w:val="30"/>
          <w:szCs w:val="30"/>
        </w:rPr>
        <w:t>9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51B2A" w:rsidRPr="00651B2A">
        <w:rPr>
          <w:rFonts w:asciiTheme="majorBidi" w:hAnsiTheme="majorBidi" w:cstheme="majorBidi"/>
          <w:sz w:val="30"/>
          <w:szCs w:val="30"/>
        </w:rPr>
        <w:t>1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51B2A" w:rsidRPr="00651B2A">
        <w:rPr>
          <w:rFonts w:asciiTheme="majorBidi" w:hAnsiTheme="majorBidi" w:cstheme="majorBidi"/>
          <w:sz w:val="30"/>
          <w:szCs w:val="30"/>
        </w:rPr>
        <w:t>2563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D21C4B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D21C4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A81A5C8" w14:textId="6F2247A0" w:rsidR="00AF2ABD" w:rsidRDefault="00AF2ABD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8360" w:type="dxa"/>
        <w:tblInd w:w="1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190"/>
        <w:gridCol w:w="180"/>
        <w:gridCol w:w="1140"/>
      </w:tblGrid>
      <w:tr w:rsidR="009F0237" w:rsidRPr="0047113D" w14:paraId="2D780604" w14:textId="77777777" w:rsidTr="00D16761">
        <w:trPr>
          <w:cantSplit/>
          <w:tblHeader/>
        </w:trPr>
        <w:tc>
          <w:tcPr>
            <w:tcW w:w="5850" w:type="dxa"/>
            <w:shd w:val="clear" w:color="auto" w:fill="auto"/>
            <w:vAlign w:val="bottom"/>
          </w:tcPr>
          <w:p w14:paraId="6534A6FF" w14:textId="77777777" w:rsidR="009F0237" w:rsidRPr="00D965CF" w:rsidRDefault="009F0237" w:rsidP="009F023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FF77A93" w14:textId="77777777" w:rsidR="009F0237" w:rsidRPr="00D965CF" w:rsidRDefault="009F0237" w:rsidP="009F023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4262F7F" w14:textId="77777777" w:rsidR="009F0237" w:rsidRPr="0047113D" w:rsidRDefault="009F0237" w:rsidP="009F023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7F8E9AA" w14:textId="77777777" w:rsidR="009F0237" w:rsidRPr="0047113D" w:rsidRDefault="009F0237" w:rsidP="009F02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328E004" w14:textId="77777777" w:rsidR="009F0237" w:rsidRPr="0047113D" w:rsidRDefault="009F0237" w:rsidP="009F023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</w:t>
            </w:r>
          </w:p>
          <w:p w14:paraId="022701AD" w14:textId="77777777" w:rsidR="009F0237" w:rsidRPr="0047113D" w:rsidRDefault="009F0237" w:rsidP="009F023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เฉพาะกิจการ</w:t>
            </w:r>
            <w:r w:rsidRPr="0047113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</w:p>
        </w:tc>
      </w:tr>
      <w:tr w:rsidR="009F0237" w:rsidRPr="0047113D" w14:paraId="28DDD60A" w14:textId="77777777" w:rsidTr="00D16761">
        <w:trPr>
          <w:cantSplit/>
          <w:tblHeader/>
        </w:trPr>
        <w:tc>
          <w:tcPr>
            <w:tcW w:w="5850" w:type="dxa"/>
          </w:tcPr>
          <w:p w14:paraId="708B9BD2" w14:textId="77777777" w:rsidR="009F0237" w:rsidRPr="0047113D" w:rsidRDefault="009F0237" w:rsidP="009F02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0" w:type="dxa"/>
            <w:gridSpan w:val="3"/>
          </w:tcPr>
          <w:p w14:paraId="36E5CC5D" w14:textId="77777777" w:rsidR="009F0237" w:rsidRPr="0047113D" w:rsidRDefault="009F0237" w:rsidP="009F023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113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F0237" w:rsidRPr="0047113D" w14:paraId="0714AD98" w14:textId="77777777" w:rsidTr="00D16761">
        <w:trPr>
          <w:cantSplit/>
          <w:trHeight w:val="191"/>
        </w:trPr>
        <w:tc>
          <w:tcPr>
            <w:tcW w:w="5850" w:type="dxa"/>
          </w:tcPr>
          <w:p w14:paraId="616917B2" w14:textId="44683CD6" w:rsidR="009F0237" w:rsidRPr="0047113D" w:rsidRDefault="009F0237" w:rsidP="00244D91">
            <w:pPr>
              <w:spacing w:line="240" w:lineRule="auto"/>
              <w:ind w:left="175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90" w:type="dxa"/>
          </w:tcPr>
          <w:p w14:paraId="17BEEE3E" w14:textId="77777777" w:rsidR="009F0237" w:rsidRPr="0047113D" w:rsidRDefault="009F0237" w:rsidP="009F0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C68D8E" w14:textId="77777777" w:rsidR="009F0237" w:rsidRPr="0047113D" w:rsidRDefault="009F0237" w:rsidP="009F02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6312992" w14:textId="77777777" w:rsidR="009F0237" w:rsidRPr="0047113D" w:rsidRDefault="009F0237" w:rsidP="009F023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237" w:rsidRPr="0047113D" w14:paraId="1DE50830" w14:textId="77777777" w:rsidTr="00D16761">
        <w:trPr>
          <w:cantSplit/>
          <w:trHeight w:val="191"/>
        </w:trPr>
        <w:tc>
          <w:tcPr>
            <w:tcW w:w="5850" w:type="dxa"/>
          </w:tcPr>
          <w:p w14:paraId="3F5454BE" w14:textId="77777777" w:rsidR="009F0237" w:rsidRPr="0047113D" w:rsidRDefault="009F0237" w:rsidP="009F023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13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47113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7113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7113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47113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90" w:type="dxa"/>
          </w:tcPr>
          <w:p w14:paraId="2143E387" w14:textId="77777777" w:rsidR="009F0237" w:rsidRPr="0047113D" w:rsidRDefault="009F0237" w:rsidP="009F023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47C781A" w14:textId="77777777" w:rsidR="009F0237" w:rsidRPr="0047113D" w:rsidRDefault="009F0237" w:rsidP="009F02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61850EA" w14:textId="77777777" w:rsidR="009F0237" w:rsidRPr="00303FF1" w:rsidRDefault="009F0237" w:rsidP="00303FF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FF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F0237" w:rsidRPr="0047113D" w14:paraId="28CBC890" w14:textId="77777777" w:rsidTr="00D16761">
        <w:trPr>
          <w:cantSplit/>
          <w:trHeight w:val="191"/>
        </w:trPr>
        <w:tc>
          <w:tcPr>
            <w:tcW w:w="5850" w:type="dxa"/>
          </w:tcPr>
          <w:p w14:paraId="7677D18E" w14:textId="77777777" w:rsidR="009F0237" w:rsidRPr="0047113D" w:rsidRDefault="009F0237" w:rsidP="009F023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DAF36A9" w14:textId="77777777" w:rsidR="009F0237" w:rsidRPr="00303FF1" w:rsidRDefault="009F0237" w:rsidP="00303FF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3F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5D0D7D2" w14:textId="77777777" w:rsidR="009F0237" w:rsidRPr="0047113D" w:rsidRDefault="009F0237" w:rsidP="009F023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67F478D1" w14:textId="77777777" w:rsidR="009F0237" w:rsidRPr="0047113D" w:rsidRDefault="009F0237" w:rsidP="009F023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9F0237" w:rsidRPr="0047113D" w14:paraId="328CDB79" w14:textId="77777777" w:rsidTr="00D16761">
        <w:trPr>
          <w:cantSplit/>
          <w:trHeight w:val="191"/>
        </w:trPr>
        <w:tc>
          <w:tcPr>
            <w:tcW w:w="5850" w:type="dxa"/>
          </w:tcPr>
          <w:p w14:paraId="2CD9FF99" w14:textId="135FC1F8" w:rsidR="009F0237" w:rsidRPr="0047113D" w:rsidRDefault="009F0237" w:rsidP="009F023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113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ณ วันที่ </w:t>
            </w:r>
            <w:r w:rsidR="00651B2A" w:rsidRPr="00651B2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51B2A" w:rsidRPr="00651B2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190" w:type="dxa"/>
          </w:tcPr>
          <w:p w14:paraId="422F6EC4" w14:textId="77777777" w:rsidR="009F0237" w:rsidRPr="0047113D" w:rsidRDefault="009F0237" w:rsidP="009F0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B93B68" w14:textId="77777777" w:rsidR="009F0237" w:rsidRPr="0047113D" w:rsidRDefault="009F0237" w:rsidP="009F02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D28D554" w14:textId="77777777" w:rsidR="009F0237" w:rsidRPr="0047113D" w:rsidRDefault="009F0237" w:rsidP="009F023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237" w:rsidRPr="0047113D" w14:paraId="283FE29F" w14:textId="77777777" w:rsidTr="00D16761">
        <w:trPr>
          <w:cantSplit/>
        </w:trPr>
        <w:tc>
          <w:tcPr>
            <w:tcW w:w="5850" w:type="dxa"/>
          </w:tcPr>
          <w:p w14:paraId="60CC7045" w14:textId="77777777" w:rsidR="009F0237" w:rsidRPr="0047113D" w:rsidRDefault="009F0237" w:rsidP="009F0237">
            <w:pPr>
              <w:spacing w:line="240" w:lineRule="auto"/>
              <w:ind w:left="7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7113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90" w:type="dxa"/>
          </w:tcPr>
          <w:p w14:paraId="1DFBF391" w14:textId="497A478E" w:rsidR="009F0237" w:rsidRPr="0047113D" w:rsidRDefault="00651B2A" w:rsidP="00D15348">
            <w:pPr>
              <w:tabs>
                <w:tab w:val="decimal" w:pos="1032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522F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040</w:t>
            </w:r>
          </w:p>
        </w:tc>
        <w:tc>
          <w:tcPr>
            <w:tcW w:w="180" w:type="dxa"/>
          </w:tcPr>
          <w:p w14:paraId="65BBB5C0" w14:textId="77777777" w:rsidR="009F0237" w:rsidRPr="0047113D" w:rsidRDefault="009F0237" w:rsidP="009F0237">
            <w:pPr>
              <w:tabs>
                <w:tab w:val="decimal" w:pos="9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14:paraId="6D3869CE" w14:textId="79DB4BFD" w:rsidR="009F0237" w:rsidRPr="0047113D" w:rsidRDefault="00651B2A" w:rsidP="00822B36">
            <w:pPr>
              <w:tabs>
                <w:tab w:val="decimal" w:pos="942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522F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040</w:t>
            </w:r>
          </w:p>
        </w:tc>
      </w:tr>
      <w:tr w:rsidR="009F0237" w:rsidRPr="007C1364" w14:paraId="50DB515C" w14:textId="77777777" w:rsidTr="00D16761">
        <w:trPr>
          <w:cantSplit/>
        </w:trPr>
        <w:tc>
          <w:tcPr>
            <w:tcW w:w="5850" w:type="dxa"/>
            <w:vAlign w:val="bottom"/>
          </w:tcPr>
          <w:p w14:paraId="35E5BF0F" w14:textId="11DF260C" w:rsidR="009F0237" w:rsidRPr="0047113D" w:rsidRDefault="009F0237" w:rsidP="009F0237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F7F5C" w14:textId="3800D73E" w:rsidR="009F0237" w:rsidRPr="00822B36" w:rsidRDefault="00651B2A" w:rsidP="00822B36">
            <w:pPr>
              <w:tabs>
                <w:tab w:val="decimal" w:pos="1032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522F63" w:rsidRPr="00822B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040</w:t>
            </w:r>
          </w:p>
        </w:tc>
        <w:tc>
          <w:tcPr>
            <w:tcW w:w="180" w:type="dxa"/>
          </w:tcPr>
          <w:p w14:paraId="1E25CF41" w14:textId="77777777" w:rsidR="009F0237" w:rsidRPr="0047113D" w:rsidRDefault="009F0237" w:rsidP="009F0237">
            <w:pPr>
              <w:tabs>
                <w:tab w:val="decimal" w:pos="9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CBA7F" w14:textId="3A1B78E4" w:rsidR="009F0237" w:rsidRPr="00822B36" w:rsidRDefault="00651B2A" w:rsidP="00DE2270">
            <w:pPr>
              <w:tabs>
                <w:tab w:val="decimal" w:pos="94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522F63" w:rsidRPr="00822B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040</w:t>
            </w:r>
          </w:p>
        </w:tc>
      </w:tr>
    </w:tbl>
    <w:p w14:paraId="3B823BFC" w14:textId="77777777" w:rsidR="00AF2ABD" w:rsidRDefault="00AF2ABD" w:rsidP="00AF2ABD">
      <w:pPr>
        <w:pStyle w:val="Bo-Blankline"/>
        <w:rPr>
          <w:highlight w:val="cyan"/>
        </w:rPr>
      </w:pPr>
    </w:p>
    <w:p w14:paraId="153D9593" w14:textId="64C2A061" w:rsidR="009F0237" w:rsidRPr="00D76E04" w:rsidRDefault="009F0237" w:rsidP="00D16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1320" w:right="65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7D4DF3">
        <w:rPr>
          <w:rFonts w:asciiTheme="majorBidi" w:hAnsiTheme="majorBidi" w:cstheme="majorBidi" w:hint="cs"/>
          <w:sz w:val="30"/>
          <w:szCs w:val="30"/>
          <w:cs/>
        </w:rPr>
        <w:t>กลุ่มบริษัทเลื</w:t>
      </w:r>
      <w:r w:rsidRPr="007D4DF3">
        <w:rPr>
          <w:rFonts w:asciiTheme="majorBidi" w:hAnsiTheme="majorBidi" w:cstheme="majorBidi"/>
          <w:sz w:val="30"/>
          <w:szCs w:val="30"/>
          <w:cs/>
        </w:rPr>
        <w:t>อกที่จะรับรู้</w:t>
      </w:r>
      <w:r w:rsidRPr="007D4DF3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7D4DF3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Pr="007D4DF3">
        <w:rPr>
          <w:rFonts w:asciiTheme="majorBidi" w:hAnsiTheme="majorBidi" w:cstheme="majorBidi"/>
          <w:sz w:val="30"/>
          <w:szCs w:val="30"/>
        </w:rPr>
        <w:t xml:space="preserve"> </w:t>
      </w:r>
      <w:r w:rsidRPr="007D4DF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D4DF3">
        <w:rPr>
          <w:rFonts w:asciiTheme="majorBidi" w:hAnsiTheme="majorBidi" w:cstheme="majorBidi"/>
          <w:sz w:val="30"/>
          <w:szCs w:val="30"/>
        </w:rPr>
        <w:br/>
      </w:r>
      <w:r w:rsidR="00651B2A" w:rsidRPr="00651B2A">
        <w:rPr>
          <w:rFonts w:asciiTheme="majorBidi" w:hAnsiTheme="majorBidi" w:cstheme="majorBidi"/>
          <w:sz w:val="30"/>
          <w:szCs w:val="30"/>
        </w:rPr>
        <w:t>1</w:t>
      </w:r>
      <w:r w:rsidRPr="007D4DF3">
        <w:rPr>
          <w:rFonts w:asciiTheme="majorBidi" w:hAnsiTheme="majorBidi" w:cstheme="majorBidi"/>
          <w:sz w:val="30"/>
          <w:szCs w:val="30"/>
        </w:rPr>
        <w:t xml:space="preserve"> </w:t>
      </w:r>
      <w:r w:rsidRPr="007D4DF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51B2A" w:rsidRPr="00651B2A">
        <w:rPr>
          <w:rFonts w:asciiTheme="majorBidi" w:hAnsiTheme="majorBidi" w:cstheme="majorBidi"/>
          <w:sz w:val="30"/>
          <w:szCs w:val="30"/>
        </w:rPr>
        <w:t>2563</w:t>
      </w:r>
    </w:p>
    <w:p w14:paraId="0A1E861A" w14:textId="77777777" w:rsidR="002756EA" w:rsidRPr="009F0237" w:rsidRDefault="002756EA" w:rsidP="009F0237">
      <w:pPr>
        <w:pStyle w:val="Bo-Blankline"/>
        <w:rPr>
          <w:lang w:val="en-US"/>
        </w:rPr>
      </w:pPr>
    </w:p>
    <w:p w14:paraId="500B4738" w14:textId="326D9EE3" w:rsidR="008E13E0" w:rsidRPr="001F4CA3" w:rsidRDefault="008E13E0" w:rsidP="00C151CD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F4CA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651B2A" w:rsidRPr="00651B2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1F4CA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1F4CA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BB81CE3" w14:textId="77777777" w:rsidR="008E13E0" w:rsidRPr="001F4CA3" w:rsidRDefault="008E13E0" w:rsidP="00F3013A">
      <w:pPr>
        <w:pStyle w:val="Bo-Blankline"/>
      </w:pPr>
    </w:p>
    <w:p w14:paraId="41391FBC" w14:textId="3625EF35" w:rsidR="008E13E0" w:rsidRDefault="008E13E0" w:rsidP="001F4CA3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F4CA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651B2A" w:rsidRPr="00651B2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F4CA3">
        <w:rPr>
          <w:rFonts w:asciiTheme="majorBid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51B2A" w:rsidRPr="00651B2A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1F4CA3">
        <w:rPr>
          <w:rFonts w:asciiTheme="majorBid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>กลุ่มบริษัทถื</w:t>
      </w:r>
      <w:r w:rsidRPr="001F4CA3">
        <w:rPr>
          <w:rFonts w:asciiTheme="majorBidi" w:hAnsiTheme="majorBidi" w:cstheme="majorBidi"/>
          <w:sz w:val="30"/>
          <w:szCs w:val="30"/>
          <w:cs/>
        </w:rPr>
        <w:t xml:space="preserve">อปฏิบัติตาม </w:t>
      </w:r>
      <w:r w:rsidRPr="001F4CA3">
        <w:rPr>
          <w:rFonts w:asciiTheme="majorBidi" w:hAnsiTheme="majorBidi" w:cstheme="majorBidi"/>
          <w:sz w:val="30"/>
          <w:szCs w:val="30"/>
        </w:rPr>
        <w:t xml:space="preserve">TFRS </w:t>
      </w:r>
      <w:r w:rsidR="00651B2A" w:rsidRPr="00651B2A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1F4CA3">
        <w:rPr>
          <w:rFonts w:asciiTheme="majorBid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651B2A" w:rsidRPr="00651B2A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1F4CA3">
        <w:rPr>
          <w:rFonts w:asciiTheme="majorBid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1F4CA3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4CA3">
        <w:rPr>
          <w:rFonts w:asciiTheme="majorBidi" w:hAnsiTheme="majorBidi" w:cstheme="majorBidi"/>
          <w:sz w:val="30"/>
          <w:szCs w:val="30"/>
        </w:rPr>
        <w:t xml:space="preserve">(TAS </w:t>
      </w:r>
      <w:r w:rsidR="00651B2A" w:rsidRPr="00651B2A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1F4CA3">
        <w:rPr>
          <w:rFonts w:asciiTheme="majorBidi" w:hAnsiTheme="majorBidi" w:cstheme="majorBidi"/>
          <w:sz w:val="30"/>
          <w:szCs w:val="30"/>
        </w:rPr>
        <w:t xml:space="preserve">)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651B2A" w:rsidRPr="00651B2A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F4CA3">
        <w:rPr>
          <w:rFonts w:asciiTheme="majorBid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1F4CA3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1F4CA3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4CA3">
        <w:rPr>
          <w:rFonts w:asciiTheme="majorBidi" w:hAnsiTheme="majorBidi" w:cstheme="majorBidi"/>
          <w:sz w:val="30"/>
          <w:szCs w:val="30"/>
        </w:rPr>
        <w:t xml:space="preserve">(TFRIC </w:t>
      </w:r>
      <w:r w:rsidR="00651B2A" w:rsidRPr="00651B2A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F4CA3">
        <w:rPr>
          <w:rFonts w:asciiTheme="majorBidi" w:hAnsiTheme="majorBidi" w:cstheme="majorBidi"/>
          <w:sz w:val="30"/>
          <w:szCs w:val="30"/>
        </w:rPr>
        <w:t xml:space="preserve">)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1F4CA3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4CA3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1F4CA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7833F05" w14:textId="77777777" w:rsidR="005768E9" w:rsidRDefault="005768E9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111586D9" w14:textId="1200DE77" w:rsidR="008E13E0" w:rsidRPr="00895D50" w:rsidRDefault="008E13E0" w:rsidP="008E13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4CA3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651B2A" w:rsidRPr="00651B2A">
        <w:rPr>
          <w:rFonts w:asciiTheme="majorBidi" w:eastAsia="Calibri" w:hAnsiTheme="majorBidi" w:cstheme="majorBidi"/>
          <w:sz w:val="30"/>
          <w:szCs w:val="30"/>
        </w:rPr>
        <w:t>16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จะปันส่วนสิ่งตอบแทนที่ต้องจ่าย</w:t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="008D766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51B2A" w:rsidRPr="00651B2A">
        <w:rPr>
          <w:rFonts w:asciiTheme="majorBidi" w:eastAsia="Calibri" w:hAnsiTheme="majorBidi" w:cstheme="majorBidi"/>
          <w:sz w:val="30"/>
          <w:szCs w:val="30"/>
        </w:rPr>
        <w:t>1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651B2A" w:rsidRPr="00651B2A">
        <w:rPr>
          <w:rFonts w:asciiTheme="majorBidi" w:eastAsia="Calibri" w:hAnsiTheme="majorBidi" w:cstheme="majorBidi"/>
          <w:sz w:val="30"/>
          <w:szCs w:val="30"/>
        </w:rPr>
        <w:t>2563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D672C" w:rsidRPr="001F4CA3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="001F4CA3" w:rsidRPr="001F4CA3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3D672C" w:rsidRPr="001F4CA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895D5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1E2F91E" w14:textId="1D238814" w:rsidR="00485361" w:rsidRDefault="00485361">
      <w:pPr>
        <w:spacing w:line="240" w:lineRule="auto"/>
        <w:rPr>
          <w:rFonts w:ascii="Angsana New" w:hAnsi="Angsana New"/>
          <w:sz w:val="20"/>
          <w:szCs w:val="20"/>
          <w:highlight w:val="cyan"/>
        </w:rPr>
      </w:pPr>
      <w:r>
        <w:rPr>
          <w:highlight w:val="cyan"/>
        </w:rPr>
        <w:br w:type="page"/>
      </w:r>
    </w:p>
    <w:p w14:paraId="7B7BB5E8" w14:textId="77777777" w:rsidR="00137B39" w:rsidRDefault="008E13E0" w:rsidP="00137B39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4CA3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ในการปฏิบัติในช่วงเปลี่ยนแปลง</w:t>
      </w:r>
      <w:r w:rsidR="00137B39" w:rsidRPr="001F4CA3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1F4C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ได้เลือกใช้ข้อยกเว้นต่อไปนี้ </w:t>
      </w:r>
    </w:p>
    <w:p w14:paraId="53FE8676" w14:textId="77777777" w:rsidR="001E6A95" w:rsidRPr="001F4CA3" w:rsidRDefault="001E6A95" w:rsidP="001E6A95">
      <w:pPr>
        <w:pStyle w:val="Bo-Blankline"/>
      </w:pPr>
    </w:p>
    <w:p w14:paraId="66792D1D" w14:textId="33FB14F6" w:rsidR="008E13E0" w:rsidRPr="001E2595" w:rsidRDefault="008E13E0" w:rsidP="00C151C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1E2595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651B2A" w:rsidRPr="00651B2A">
        <w:rPr>
          <w:rFonts w:asciiTheme="majorBidi" w:hAnsiTheme="majorBidi" w:cstheme="majorBidi"/>
          <w:color w:val="000000"/>
          <w:spacing w:val="-2"/>
          <w:sz w:val="30"/>
          <w:szCs w:val="30"/>
        </w:rPr>
        <w:t>12</w:t>
      </w:r>
      <w:r w:rsidRPr="001E2595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</w:t>
      </w:r>
      <w:r w:rsidRPr="001E2595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เดือน</w:t>
      </w:r>
    </w:p>
    <w:p w14:paraId="51C49FFB" w14:textId="77777777" w:rsidR="008E13E0" w:rsidRPr="001F4CA3" w:rsidRDefault="008E13E0" w:rsidP="00C151CD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1F4C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ใช้ข้อเท็จจริงที่ทราบภายหลังในการกำหนดอายุสัญญาเช่า </w:t>
      </w:r>
      <w:r w:rsidRPr="001F4CA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</w:p>
    <w:p w14:paraId="7F3A2FFB" w14:textId="77777777" w:rsidR="008E13E0" w:rsidRPr="001F4CA3" w:rsidRDefault="008E13E0" w:rsidP="00C151CD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1F4C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026609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026609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และ</w:t>
      </w:r>
      <w:r w:rsidRPr="001F4C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Pr="001F4CA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</w:p>
    <w:p w14:paraId="764F9B2E" w14:textId="77777777" w:rsidR="008E13E0" w:rsidRPr="001F4CA3" w:rsidRDefault="008E13E0" w:rsidP="00C151CD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1F4C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ไม่รวมต้นทุนทางตรงเริ่มแรกในการวัดมูลค่าสินทรัพย์สิทธิการใช้</w:t>
      </w:r>
      <w:r w:rsidRPr="001F4CA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</w:p>
    <w:p w14:paraId="67011C3C" w14:textId="77777777" w:rsidR="0036411E" w:rsidRDefault="0036411E">
      <w:pPr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8641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9"/>
        <w:gridCol w:w="1441"/>
        <w:gridCol w:w="181"/>
        <w:gridCol w:w="1350"/>
      </w:tblGrid>
      <w:tr w:rsidR="008E13E0" w:rsidRPr="0036411E" w14:paraId="007A4C46" w14:textId="77777777" w:rsidTr="005D089A">
        <w:trPr>
          <w:cantSplit/>
          <w:trHeight w:val="20"/>
          <w:tblHeader/>
        </w:trPr>
        <w:tc>
          <w:tcPr>
            <w:tcW w:w="5669" w:type="dxa"/>
            <w:shd w:val="clear" w:color="auto" w:fill="auto"/>
            <w:vAlign w:val="bottom"/>
          </w:tcPr>
          <w:p w14:paraId="30A5129F" w14:textId="68902A11" w:rsidR="008E13E0" w:rsidRPr="0036411E" w:rsidRDefault="008E13E0" w:rsidP="00285DB1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3641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ผลกระทบจากการ</w:t>
            </w:r>
            <w:r w:rsidRPr="003641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ถือ</w:t>
            </w:r>
            <w:r w:rsidRPr="003641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ปฏิบัติ</w:t>
            </w:r>
            <w:r w:rsidRPr="003641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ตาม</w:t>
            </w:r>
            <w:r w:rsidRPr="003641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6411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651B2A" w:rsidRPr="00651B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441" w:type="dxa"/>
            <w:vAlign w:val="bottom"/>
          </w:tcPr>
          <w:p w14:paraId="47C83C05" w14:textId="77777777" w:rsidR="008E13E0" w:rsidRPr="0036411E" w:rsidRDefault="008E13E0" w:rsidP="00285DB1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67B378FC" w14:textId="77777777" w:rsidR="008E13E0" w:rsidRPr="0036411E" w:rsidRDefault="008E13E0" w:rsidP="00285DB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354E56" w14:textId="77777777" w:rsidR="008E13E0" w:rsidRPr="0036411E" w:rsidRDefault="008E13E0" w:rsidP="00285DB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</w:t>
            </w:r>
          </w:p>
          <w:p w14:paraId="770B1D91" w14:textId="77777777" w:rsidR="008E13E0" w:rsidRPr="0036411E" w:rsidRDefault="008E13E0" w:rsidP="00285DB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เฉพาะกิจการ</w:t>
            </w:r>
          </w:p>
        </w:tc>
      </w:tr>
      <w:tr w:rsidR="008E13E0" w:rsidRPr="0036411E" w14:paraId="3BB4E322" w14:textId="77777777" w:rsidTr="0036411E">
        <w:trPr>
          <w:cantSplit/>
          <w:trHeight w:val="20"/>
          <w:tblHeader/>
        </w:trPr>
        <w:tc>
          <w:tcPr>
            <w:tcW w:w="5669" w:type="dxa"/>
          </w:tcPr>
          <w:p w14:paraId="6ECCD1FF" w14:textId="77777777" w:rsidR="008E13E0" w:rsidRPr="0036411E" w:rsidRDefault="008E13E0" w:rsidP="00285DB1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42A12929" w14:textId="77777777" w:rsidR="008E13E0" w:rsidRPr="0036411E" w:rsidRDefault="008E13E0" w:rsidP="001F4CA3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41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41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E13E0" w:rsidRPr="0036411E" w14:paraId="3C320CA7" w14:textId="77777777" w:rsidTr="0036411E">
        <w:trPr>
          <w:cantSplit/>
          <w:trHeight w:val="20"/>
        </w:trPr>
        <w:tc>
          <w:tcPr>
            <w:tcW w:w="5669" w:type="dxa"/>
          </w:tcPr>
          <w:p w14:paraId="257A7601" w14:textId="1A74AB2A" w:rsidR="008E13E0" w:rsidRPr="0036411E" w:rsidRDefault="008E13E0" w:rsidP="00285DB1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51B2A" w:rsidRPr="00651B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51B2A" w:rsidRPr="00651B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972" w:type="dxa"/>
            <w:gridSpan w:val="3"/>
          </w:tcPr>
          <w:p w14:paraId="660DD85B" w14:textId="77777777" w:rsidR="008E13E0" w:rsidRPr="0036411E" w:rsidRDefault="008E13E0" w:rsidP="00285DB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E13E0" w:rsidRPr="0036411E" w14:paraId="48696F47" w14:textId="77777777" w:rsidTr="005D089A">
        <w:trPr>
          <w:cantSplit/>
          <w:trHeight w:val="20"/>
        </w:trPr>
        <w:tc>
          <w:tcPr>
            <w:tcW w:w="5669" w:type="dxa"/>
            <w:vAlign w:val="bottom"/>
          </w:tcPr>
          <w:p w14:paraId="671C243A" w14:textId="77777777" w:rsidR="008E13E0" w:rsidRPr="0036411E" w:rsidRDefault="001F4CA3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41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8E13E0" w:rsidRPr="003641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3DA6C2CD" w14:textId="5A91F7B4" w:rsidR="008E13E0" w:rsidRPr="00811F3E" w:rsidRDefault="00651B2A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626</w:t>
            </w:r>
            <w:r w:rsidR="00811F3E" w:rsidRPr="00811F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  <w:tc>
          <w:tcPr>
            <w:tcW w:w="181" w:type="dxa"/>
            <w:vAlign w:val="bottom"/>
          </w:tcPr>
          <w:p w14:paraId="418C045F" w14:textId="77777777" w:rsidR="008E13E0" w:rsidRPr="0036411E" w:rsidRDefault="008E13E0" w:rsidP="00285DB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907872" w14:textId="3671B9FD" w:rsidR="008E13E0" w:rsidRPr="007150F1" w:rsidRDefault="00651B2A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  <w:r w:rsidR="00B162D9"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790</w:t>
            </w:r>
          </w:p>
        </w:tc>
      </w:tr>
      <w:tr w:rsidR="00922668" w:rsidRPr="0036411E" w14:paraId="55BC461E" w14:textId="77777777" w:rsidTr="005D089A">
        <w:trPr>
          <w:cantSplit/>
          <w:trHeight w:val="20"/>
        </w:trPr>
        <w:tc>
          <w:tcPr>
            <w:tcW w:w="5669" w:type="dxa"/>
            <w:vAlign w:val="bottom"/>
          </w:tcPr>
          <w:p w14:paraId="0FDEC3AC" w14:textId="77777777" w:rsidR="00922668" w:rsidRPr="0036411E" w:rsidRDefault="00922668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  <w:r w:rsidR="00B162D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41" w:type="dxa"/>
            <w:vAlign w:val="bottom"/>
          </w:tcPr>
          <w:p w14:paraId="70055EE5" w14:textId="0CD67FC8" w:rsidR="00922668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  <w:vAlign w:val="bottom"/>
          </w:tcPr>
          <w:p w14:paraId="191666FD" w14:textId="77777777" w:rsidR="00922668" w:rsidRPr="0036411E" w:rsidRDefault="00922668" w:rsidP="00285DB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79ABB0" w14:textId="6CFAE716" w:rsidR="00922668" w:rsidRPr="007150F1" w:rsidRDefault="00B162D9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77292" w:rsidRPr="0036411E" w14:paraId="00B735AF" w14:textId="77777777" w:rsidTr="005D089A">
        <w:trPr>
          <w:cantSplit/>
          <w:trHeight w:val="20"/>
        </w:trPr>
        <w:tc>
          <w:tcPr>
            <w:tcW w:w="5669" w:type="dxa"/>
            <w:vAlign w:val="bottom"/>
          </w:tcPr>
          <w:p w14:paraId="32DADC2B" w14:textId="77777777" w:rsidR="00877292" w:rsidRPr="0036411E" w:rsidRDefault="00922668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="001F14F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8772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เงินทดรองจ่ายแก่กิจการที่เกี่ยวข้องกันลดลง</w:t>
            </w:r>
          </w:p>
        </w:tc>
        <w:tc>
          <w:tcPr>
            <w:tcW w:w="1441" w:type="dxa"/>
            <w:vAlign w:val="bottom"/>
          </w:tcPr>
          <w:p w14:paraId="113D2D59" w14:textId="24867DAB" w:rsidR="00877292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  <w:vAlign w:val="bottom"/>
          </w:tcPr>
          <w:p w14:paraId="73016CFF" w14:textId="77777777" w:rsidR="00877292" w:rsidRPr="0036411E" w:rsidRDefault="00877292" w:rsidP="00285DB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BF5F49" w14:textId="653734C0" w:rsidR="00877292" w:rsidRPr="007150F1" w:rsidRDefault="00B162D9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22668" w:rsidRPr="0036411E" w14:paraId="55640AF5" w14:textId="77777777" w:rsidTr="005D089A">
        <w:trPr>
          <w:cantSplit/>
          <w:trHeight w:val="20"/>
        </w:trPr>
        <w:tc>
          <w:tcPr>
            <w:tcW w:w="5669" w:type="dxa"/>
            <w:vAlign w:val="bottom"/>
          </w:tcPr>
          <w:p w14:paraId="0F933CF7" w14:textId="77777777" w:rsidR="00922668" w:rsidRDefault="00922668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สินทรัพย์ไม่หมุนเวียนอื่นลดลง</w:t>
            </w:r>
          </w:p>
        </w:tc>
        <w:tc>
          <w:tcPr>
            <w:tcW w:w="1441" w:type="dxa"/>
            <w:vAlign w:val="bottom"/>
          </w:tcPr>
          <w:p w14:paraId="1E9680AA" w14:textId="2E4CF5DF" w:rsidR="00922668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  <w:vAlign w:val="bottom"/>
          </w:tcPr>
          <w:p w14:paraId="0ED2A9D4" w14:textId="77777777" w:rsidR="00922668" w:rsidRPr="0036411E" w:rsidRDefault="00922668" w:rsidP="00285DB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C9DE5A" w14:textId="3D555E7F" w:rsidR="00922668" w:rsidRPr="007150F1" w:rsidRDefault="00B162D9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E13E0" w:rsidRPr="0036411E" w14:paraId="225AA989" w14:textId="77777777" w:rsidTr="005D089A">
        <w:trPr>
          <w:cantSplit/>
          <w:trHeight w:val="20"/>
        </w:trPr>
        <w:tc>
          <w:tcPr>
            <w:tcW w:w="5669" w:type="dxa"/>
          </w:tcPr>
          <w:p w14:paraId="7A053C81" w14:textId="77777777" w:rsidR="008E13E0" w:rsidRPr="0036411E" w:rsidRDefault="008E13E0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3641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35EF2975" w14:textId="021E0D8C" w:rsidR="008E13E0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33164C70" w14:textId="77777777" w:rsidR="008E13E0" w:rsidRPr="0036411E" w:rsidRDefault="008E13E0" w:rsidP="00285DB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7F43D8" w14:textId="02A01CD1" w:rsidR="008E13E0" w:rsidRPr="007150F1" w:rsidRDefault="00B162D9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D089A" w:rsidRPr="0036411E" w14:paraId="2592F5C4" w14:textId="77777777" w:rsidTr="005D089A">
        <w:trPr>
          <w:cantSplit/>
          <w:trHeight w:val="20"/>
        </w:trPr>
        <w:tc>
          <w:tcPr>
            <w:tcW w:w="5669" w:type="dxa"/>
          </w:tcPr>
          <w:p w14:paraId="0B26AE2F" w14:textId="77777777" w:rsidR="005D089A" w:rsidRPr="0036411E" w:rsidRDefault="005D089A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1" w:type="dxa"/>
            <w:vAlign w:val="bottom"/>
          </w:tcPr>
          <w:p w14:paraId="65F50A81" w14:textId="77777777" w:rsidR="005D089A" w:rsidRPr="00811F3E" w:rsidRDefault="005D089A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04A0D102" w14:textId="77777777" w:rsidR="005D089A" w:rsidRPr="0036411E" w:rsidRDefault="005D089A" w:rsidP="00285DB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7EDA8C" w14:textId="77777777" w:rsidR="005D089A" w:rsidRPr="0036411E" w:rsidRDefault="005D089A" w:rsidP="00B162D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5D50" w:rsidRPr="0036411E" w14:paraId="35C78BF1" w14:textId="77777777" w:rsidTr="005D089A">
        <w:trPr>
          <w:cantSplit/>
          <w:trHeight w:val="20"/>
          <w:tblHeader/>
        </w:trPr>
        <w:tc>
          <w:tcPr>
            <w:tcW w:w="5669" w:type="dxa"/>
            <w:shd w:val="clear" w:color="auto" w:fill="auto"/>
            <w:vAlign w:val="bottom"/>
          </w:tcPr>
          <w:p w14:paraId="11EB2FEE" w14:textId="77777777" w:rsidR="00895D50" w:rsidRPr="0036411E" w:rsidRDefault="00895D50" w:rsidP="00143EA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069A7B21" w14:textId="77777777" w:rsidR="00895D50" w:rsidRPr="00811F3E" w:rsidRDefault="00895D50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F726745" w14:textId="77777777" w:rsidR="00895D50" w:rsidRPr="0036411E" w:rsidRDefault="00895D50" w:rsidP="00143E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F0AA72" w14:textId="77777777" w:rsidR="00895D50" w:rsidRPr="0036411E" w:rsidRDefault="00895D50" w:rsidP="00143EA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5D50" w:rsidRPr="0036411E" w14:paraId="71AC6283" w14:textId="77777777" w:rsidTr="009A0F5C">
        <w:trPr>
          <w:cantSplit/>
          <w:trHeight w:val="20"/>
        </w:trPr>
        <w:tc>
          <w:tcPr>
            <w:tcW w:w="5669" w:type="dxa"/>
            <w:vAlign w:val="bottom"/>
          </w:tcPr>
          <w:p w14:paraId="43505CB1" w14:textId="61C8ACB5" w:rsidR="00895D50" w:rsidRPr="0036411E" w:rsidRDefault="00895D50" w:rsidP="00143EA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C738BF" w:rsidRPr="0036411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1" w:type="dxa"/>
            <w:vAlign w:val="bottom"/>
          </w:tcPr>
          <w:p w14:paraId="7D00B85B" w14:textId="4CE0C71E" w:rsidR="00895D50" w:rsidRPr="00811F3E" w:rsidRDefault="00651B2A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  <w:r w:rsidR="00811F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  <w:tc>
          <w:tcPr>
            <w:tcW w:w="181" w:type="dxa"/>
            <w:vAlign w:val="bottom"/>
          </w:tcPr>
          <w:p w14:paraId="1FAD74E5" w14:textId="77777777" w:rsidR="00895D50" w:rsidRPr="0036411E" w:rsidRDefault="00895D50" w:rsidP="00143E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6A3627" w14:textId="2B486D72" w:rsidR="00895D50" w:rsidRPr="0036411E" w:rsidRDefault="00651B2A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  <w:r w:rsidR="00F728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</w:tr>
      <w:tr w:rsidR="00895D50" w:rsidRPr="0036411E" w14:paraId="543FA6B6" w14:textId="77777777" w:rsidTr="009A0F5C">
        <w:trPr>
          <w:cantSplit/>
          <w:trHeight w:val="20"/>
        </w:trPr>
        <w:tc>
          <w:tcPr>
            <w:tcW w:w="5669" w:type="dxa"/>
          </w:tcPr>
          <w:p w14:paraId="7D4C2E74" w14:textId="77777777" w:rsidR="00895D50" w:rsidRPr="0036411E" w:rsidRDefault="00895D50" w:rsidP="00143EAD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41" w:type="dxa"/>
          </w:tcPr>
          <w:p w14:paraId="6E9F0383" w14:textId="095776B8" w:rsidR="00895D50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882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65569DAB" w14:textId="77777777" w:rsidR="00895D50" w:rsidRPr="0036411E" w:rsidRDefault="00895D50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EB844F" w14:textId="34632748" w:rsidR="00895D50" w:rsidRPr="0036411E" w:rsidRDefault="00057E98" w:rsidP="008D23CE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AE02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1F02AE" w:rsidRPr="0036411E" w14:paraId="744F6E8D" w14:textId="77777777" w:rsidTr="009A0F5C">
        <w:trPr>
          <w:cantSplit/>
          <w:trHeight w:val="20"/>
        </w:trPr>
        <w:tc>
          <w:tcPr>
            <w:tcW w:w="5669" w:type="dxa"/>
          </w:tcPr>
          <w:p w14:paraId="6F0C6817" w14:textId="77777777" w:rsidR="001F02AE" w:rsidRPr="0036411E" w:rsidRDefault="001F02AE" w:rsidP="00143EA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สัญญาบริการที่ไม่เข้าเงื่อนไข</w:t>
            </w:r>
          </w:p>
        </w:tc>
        <w:tc>
          <w:tcPr>
            <w:tcW w:w="1441" w:type="dxa"/>
          </w:tcPr>
          <w:p w14:paraId="4A0229B3" w14:textId="007C858E" w:rsidR="001F02AE" w:rsidRPr="00811F3E" w:rsidRDefault="007E543B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50068EDE" w14:textId="77777777" w:rsidR="001F02AE" w:rsidRPr="0036411E" w:rsidRDefault="001F02AE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6A3C87F" w14:textId="6EFCD224" w:rsidR="001F02AE" w:rsidRPr="007150F1" w:rsidRDefault="00F7288A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95D50" w:rsidRPr="0036411E" w14:paraId="340AA1C5" w14:textId="77777777" w:rsidTr="009A0F5C">
        <w:trPr>
          <w:cantSplit/>
          <w:trHeight w:val="20"/>
        </w:trPr>
        <w:tc>
          <w:tcPr>
            <w:tcW w:w="5669" w:type="dxa"/>
          </w:tcPr>
          <w:p w14:paraId="2650FCD4" w14:textId="132F797C" w:rsidR="00895D50" w:rsidRPr="0036411E" w:rsidRDefault="008D622D" w:rsidP="00143EAD">
            <w:pPr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สิทธิในการเลือกขยายอายุสัญญาเช่า</w:t>
            </w:r>
          </w:p>
        </w:tc>
        <w:tc>
          <w:tcPr>
            <w:tcW w:w="1441" w:type="dxa"/>
            <w:vAlign w:val="bottom"/>
          </w:tcPr>
          <w:p w14:paraId="0C00102F" w14:textId="27B7E3E8" w:rsidR="00895D50" w:rsidRPr="00811F3E" w:rsidRDefault="00651B2A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7E54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929</w:t>
            </w:r>
          </w:p>
        </w:tc>
        <w:tc>
          <w:tcPr>
            <w:tcW w:w="181" w:type="dxa"/>
          </w:tcPr>
          <w:p w14:paraId="79799344" w14:textId="77777777" w:rsidR="00895D50" w:rsidRPr="0036411E" w:rsidRDefault="00895D50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13A0BF" w14:textId="5A8DF48B" w:rsidR="00895D50" w:rsidRPr="007150F1" w:rsidRDefault="00651B2A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F7288A"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</w:tr>
      <w:tr w:rsidR="00895D50" w:rsidRPr="0036411E" w14:paraId="70A83308" w14:textId="77777777" w:rsidTr="009A0F5C">
        <w:trPr>
          <w:cantSplit/>
          <w:trHeight w:val="20"/>
        </w:trPr>
        <w:tc>
          <w:tcPr>
            <w:tcW w:w="5669" w:type="dxa"/>
          </w:tcPr>
          <w:p w14:paraId="16ECC900" w14:textId="77777777" w:rsidR="00895D50" w:rsidRPr="0036411E" w:rsidRDefault="00895D50" w:rsidP="00143EAD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4E7D4F4" w14:textId="4805FDD8" w:rsidR="00895D50" w:rsidRPr="00811F3E" w:rsidRDefault="00651B2A" w:rsidP="007E543B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562</w:t>
            </w:r>
            <w:r w:rsid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247</w:t>
            </w:r>
          </w:p>
        </w:tc>
        <w:tc>
          <w:tcPr>
            <w:tcW w:w="181" w:type="dxa"/>
            <w:vAlign w:val="bottom"/>
          </w:tcPr>
          <w:p w14:paraId="1CE140DA" w14:textId="77777777" w:rsidR="00895D50" w:rsidRPr="0036411E" w:rsidRDefault="00895D50" w:rsidP="00143E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1A51E" w14:textId="6F0A4612" w:rsidR="00895D50" w:rsidRPr="007150F1" w:rsidRDefault="00651B2A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217</w:t>
            </w:r>
            <w:r w:rsidR="00F7288A" w:rsidRPr="007150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</w:t>
            </w:r>
          </w:p>
        </w:tc>
      </w:tr>
      <w:tr w:rsidR="00895D50" w:rsidRPr="0036411E" w14:paraId="2FBA847A" w14:textId="77777777" w:rsidTr="009A0F5C">
        <w:trPr>
          <w:cantSplit/>
          <w:trHeight w:val="20"/>
        </w:trPr>
        <w:tc>
          <w:tcPr>
            <w:tcW w:w="5669" w:type="dxa"/>
          </w:tcPr>
          <w:p w14:paraId="7FBAB084" w14:textId="77777777" w:rsidR="00895D50" w:rsidRPr="0036411E" w:rsidRDefault="00895D50" w:rsidP="00143EAD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3812A679" w14:textId="0DA111DC" w:rsidR="00895D50" w:rsidRPr="0036411E" w:rsidRDefault="00895D50" w:rsidP="00143EAD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E8946CD" w14:textId="6CAAD1E8" w:rsidR="00895D50" w:rsidRPr="00811F3E" w:rsidRDefault="00651B2A" w:rsidP="007E543B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  <w:r w:rsidR="007E54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181" w:type="dxa"/>
            <w:vAlign w:val="bottom"/>
          </w:tcPr>
          <w:p w14:paraId="336DEDF5" w14:textId="77777777" w:rsidR="00895D50" w:rsidRPr="0036411E" w:rsidRDefault="00895D50" w:rsidP="00143E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E8E6C" w14:textId="6DB80DEA" w:rsidR="00895D50" w:rsidRPr="00AE0275" w:rsidRDefault="00651B2A" w:rsidP="00AE0275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  <w:r w:rsidR="00AE02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</w:tr>
      <w:tr w:rsidR="00895D50" w:rsidRPr="0036411E" w14:paraId="260E65CF" w14:textId="77777777" w:rsidTr="009A0F5C">
        <w:trPr>
          <w:cantSplit/>
          <w:trHeight w:val="20"/>
        </w:trPr>
        <w:tc>
          <w:tcPr>
            <w:tcW w:w="5669" w:type="dxa"/>
          </w:tcPr>
          <w:p w14:paraId="2178FB7D" w14:textId="0F6BC378" w:rsidR="00895D50" w:rsidRPr="0036411E" w:rsidRDefault="00895D50" w:rsidP="00143EA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1" w:type="dxa"/>
          </w:tcPr>
          <w:p w14:paraId="3954A29B" w14:textId="77777777" w:rsidR="00895D50" w:rsidRPr="00811F3E" w:rsidRDefault="00F7288A" w:rsidP="00811F3E">
            <w:pPr>
              <w:spacing w:line="240" w:lineRule="auto"/>
              <w:ind w:left="-80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1" w:type="dxa"/>
          </w:tcPr>
          <w:p w14:paraId="7EEEF6FC" w14:textId="77777777" w:rsidR="00895D50" w:rsidRPr="0036411E" w:rsidRDefault="00895D50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0862A38" w14:textId="77777777" w:rsidR="00895D50" w:rsidRPr="0036411E" w:rsidRDefault="00F7288A" w:rsidP="00AE0275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5D50" w:rsidRPr="0036411E" w14:paraId="41412573" w14:textId="77777777" w:rsidTr="009A0F5C">
        <w:trPr>
          <w:cantSplit/>
          <w:trHeight w:val="20"/>
        </w:trPr>
        <w:tc>
          <w:tcPr>
            <w:tcW w:w="5669" w:type="dxa"/>
            <w:vAlign w:val="bottom"/>
          </w:tcPr>
          <w:p w14:paraId="11648A46" w14:textId="2C8E1D85" w:rsidR="00895D50" w:rsidRPr="0036411E" w:rsidRDefault="00895D50" w:rsidP="00143EAD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6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64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94B43" w14:textId="576E93E6" w:rsidR="00895D50" w:rsidRPr="007E543B" w:rsidRDefault="00651B2A" w:rsidP="007E543B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</w:t>
            </w:r>
            <w:r w:rsidR="007E543B" w:rsidRP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439</w:t>
            </w:r>
          </w:p>
        </w:tc>
        <w:tc>
          <w:tcPr>
            <w:tcW w:w="181" w:type="dxa"/>
          </w:tcPr>
          <w:p w14:paraId="3A692D25" w14:textId="77777777" w:rsidR="00895D50" w:rsidRPr="0036411E" w:rsidRDefault="00895D50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5BC2E" w14:textId="78291B29" w:rsidR="00895D50" w:rsidRPr="0036411E" w:rsidRDefault="00651B2A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198</w:t>
            </w:r>
            <w:r w:rsidR="00715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505</w:t>
            </w:r>
          </w:p>
        </w:tc>
      </w:tr>
      <w:tr w:rsidR="00895D50" w:rsidRPr="001F4CA3" w14:paraId="745E9B78" w14:textId="77777777" w:rsidTr="009A0F5C">
        <w:trPr>
          <w:cantSplit/>
          <w:trHeight w:val="20"/>
        </w:trPr>
        <w:tc>
          <w:tcPr>
            <w:tcW w:w="5669" w:type="dxa"/>
            <w:vAlign w:val="bottom"/>
          </w:tcPr>
          <w:p w14:paraId="7B46869D" w14:textId="77777777" w:rsidR="00895D50" w:rsidRPr="0036411E" w:rsidRDefault="00895D50" w:rsidP="00143EA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41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72D12" w14:textId="1D0068B1" w:rsidR="00895D50" w:rsidRPr="007E543B" w:rsidRDefault="00651B2A" w:rsidP="007E543B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F2ABD" w:rsidRP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</w:t>
            </w:r>
            <w:r w:rsid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9C00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  <w:r w:rsid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</w:t>
            </w:r>
          </w:p>
        </w:tc>
        <w:tc>
          <w:tcPr>
            <w:tcW w:w="181" w:type="dxa"/>
            <w:shd w:val="clear" w:color="auto" w:fill="auto"/>
          </w:tcPr>
          <w:p w14:paraId="3778E514" w14:textId="77777777" w:rsidR="00895D50" w:rsidRPr="0036411E" w:rsidRDefault="00895D50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90C6E" w14:textId="79806CD8" w:rsidR="00895D50" w:rsidRPr="001F4CA3" w:rsidRDefault="00651B2A" w:rsidP="008D23C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AF2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</w:p>
        </w:tc>
      </w:tr>
    </w:tbl>
    <w:p w14:paraId="6C7F3DAE" w14:textId="1B7561BE" w:rsidR="00AF2ABD" w:rsidRDefault="00AF2ABD" w:rsidP="0036411E">
      <w:pPr>
        <w:pStyle w:val="Bo-Blankline"/>
        <w:rPr>
          <w:highlight w:val="yellow"/>
        </w:rPr>
      </w:pPr>
    </w:p>
    <w:p w14:paraId="01336708" w14:textId="77777777" w:rsidR="00AF2ABD" w:rsidRDefault="00AF2ABD">
      <w:pPr>
        <w:spacing w:line="240" w:lineRule="auto"/>
        <w:rPr>
          <w:rFonts w:ascii="Angsana New" w:hAnsi="Angsana New"/>
          <w:sz w:val="20"/>
          <w:szCs w:val="20"/>
          <w:highlight w:val="yellow"/>
        </w:rPr>
      </w:pPr>
      <w:r>
        <w:rPr>
          <w:highlight w:val="yellow"/>
        </w:rPr>
        <w:br w:type="page"/>
      </w:r>
    </w:p>
    <w:p w14:paraId="686E3C69" w14:textId="45E211AE" w:rsidR="0036411E" w:rsidRPr="0036411E" w:rsidRDefault="0036411E" w:rsidP="00F10724">
      <w:pPr>
        <w:pStyle w:val="Caption"/>
        <w:ind w:hanging="900"/>
      </w:pPr>
      <w:r w:rsidRPr="0036411E">
        <w:rPr>
          <w:cs/>
        </w:rPr>
        <w:lastRenderedPageBreak/>
        <w:t xml:space="preserve">ผลกระทบจากการแพร่ระบาดของโรคติดเชื้อโคโรนา </w:t>
      </w:r>
      <w:r w:rsidR="00651B2A" w:rsidRPr="00651B2A">
        <w:t>2019</w:t>
      </w:r>
      <w:r w:rsidRPr="0036411E">
        <w:rPr>
          <w:cs/>
        </w:rPr>
        <w:t xml:space="preserve"> (</w:t>
      </w:r>
      <w:r w:rsidRPr="0036411E">
        <w:t>Covid-</w:t>
      </w:r>
      <w:r w:rsidR="00651B2A" w:rsidRPr="00651B2A">
        <w:t>19</w:t>
      </w:r>
      <w:r w:rsidRPr="0036411E">
        <w:rPr>
          <w:cs/>
        </w:rPr>
        <w:t>)</w:t>
      </w:r>
    </w:p>
    <w:p w14:paraId="68108041" w14:textId="77777777" w:rsidR="0036411E" w:rsidRPr="0036411E" w:rsidRDefault="0036411E" w:rsidP="0036411E">
      <w:pPr>
        <w:pStyle w:val="Bo-Blankline"/>
      </w:pPr>
    </w:p>
    <w:p w14:paraId="5C151DF8" w14:textId="055801A2" w:rsidR="0036411E" w:rsidRPr="0036411E" w:rsidRDefault="0036411E" w:rsidP="0036411E">
      <w:pPr>
        <w:pStyle w:val="Ang15"/>
        <w:rPr>
          <w:lang w:val="en-US"/>
        </w:rPr>
      </w:pPr>
      <w:r w:rsidRPr="0036411E">
        <w:rPr>
          <w:cs/>
          <w:lang w:val="en-US"/>
        </w:rPr>
        <w:t xml:space="preserve">ในช่วงต้นปี </w:t>
      </w:r>
      <w:r w:rsidR="00651B2A" w:rsidRPr="00651B2A">
        <w:rPr>
          <w:lang w:val="en-US"/>
        </w:rPr>
        <w:t>2563</w:t>
      </w:r>
      <w:r w:rsidRPr="0036411E">
        <w:rPr>
          <w:cs/>
          <w:lang w:val="en-US"/>
        </w:rPr>
        <w:t xml:space="preserve"> เกิดการแพร่ระบาดของโรคติดเชื้อไวรัสโคโรนา </w:t>
      </w:r>
      <w:r w:rsidR="00651B2A" w:rsidRPr="00651B2A">
        <w:rPr>
          <w:lang w:val="en-US"/>
        </w:rPr>
        <w:t>2019</w:t>
      </w:r>
      <w:r w:rsidRPr="0036411E">
        <w:rPr>
          <w:cs/>
          <w:lang w:val="en-US"/>
        </w:rPr>
        <w:t xml:space="preserve"> (</w:t>
      </w:r>
      <w:r w:rsidRPr="0036411E">
        <w:rPr>
          <w:lang w:val="en-US"/>
        </w:rPr>
        <w:t>Covid-</w:t>
      </w:r>
      <w:r w:rsidR="00651B2A" w:rsidRPr="00651B2A">
        <w:rPr>
          <w:lang w:val="en-US"/>
        </w:rPr>
        <w:t>19</w:t>
      </w:r>
      <w:r w:rsidRPr="0036411E">
        <w:rPr>
          <w:cs/>
          <w:lang w:val="en-US"/>
        </w:rPr>
        <w:t xml:space="preserve">) ทำให้ประเทศไทยมีการประกาศมาตรการป้องกันหลายประการเพื่อป้องกันการแพร่ระบาดของโรค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ซึ่งส่งผลกระทบต่อระบบเศรษฐกิจ ผู้บริหารมีการติดตามสถานการณ์ดังกล่าวอย่างใกล้ชิดเพื่อควบคุมให้มีผลกระทบต่อธุรกิจให้น้อยที่สุด ทั้งนี้ ณ วันที่ </w:t>
      </w:r>
      <w:bookmarkStart w:id="0" w:name="_Hlk47103316"/>
      <w:r w:rsidR="00651B2A" w:rsidRPr="00651B2A">
        <w:rPr>
          <w:lang w:val="en-US"/>
        </w:rPr>
        <w:t>30</w:t>
      </w:r>
      <w:r w:rsidRPr="0036411E">
        <w:rPr>
          <w:cs/>
          <w:lang w:val="en-US"/>
        </w:rPr>
        <w:t xml:space="preserve"> </w:t>
      </w:r>
      <w:r w:rsidR="00F10724">
        <w:rPr>
          <w:rFonts w:hint="cs"/>
          <w:cs/>
          <w:lang w:val="en-US"/>
        </w:rPr>
        <w:t>กันยา</w:t>
      </w:r>
      <w:r w:rsidR="00485361">
        <w:rPr>
          <w:rFonts w:hint="cs"/>
          <w:cs/>
          <w:lang w:val="en-US"/>
        </w:rPr>
        <w:t>ยน</w:t>
      </w:r>
      <w:r w:rsidRPr="0036411E">
        <w:rPr>
          <w:cs/>
          <w:lang w:val="en-US"/>
        </w:rPr>
        <w:t xml:space="preserve"> </w:t>
      </w:r>
      <w:bookmarkEnd w:id="0"/>
      <w:r w:rsidR="00651B2A" w:rsidRPr="00651B2A">
        <w:rPr>
          <w:lang w:val="en-US"/>
        </w:rPr>
        <w:t>2563</w:t>
      </w:r>
      <w:r w:rsidRPr="0036411E">
        <w:rPr>
          <w:cs/>
          <w:lang w:val="en-US"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651B2A" w:rsidRPr="00651B2A">
        <w:rPr>
          <w:lang w:val="en-US"/>
        </w:rPr>
        <w:t>2019</w:t>
      </w:r>
      <w:r w:rsidRPr="0036411E">
        <w:rPr>
          <w:cs/>
          <w:lang w:val="en-US"/>
        </w:rPr>
        <w:t xml:space="preserve"> (</w:t>
      </w:r>
      <w:r w:rsidRPr="0036411E">
        <w:rPr>
          <w:lang w:val="en-US"/>
        </w:rPr>
        <w:t>COVID-</w:t>
      </w:r>
      <w:r w:rsidR="00651B2A" w:rsidRPr="00651B2A">
        <w:rPr>
          <w:lang w:val="en-US"/>
        </w:rPr>
        <w:t>19</w:t>
      </w:r>
      <w:r w:rsidRPr="0036411E">
        <w:rPr>
          <w:cs/>
          <w:lang w:val="en-US"/>
        </w:rPr>
        <w:t xml:space="preserve">) ในเรื่องดังต่อไปนี้ </w:t>
      </w:r>
    </w:p>
    <w:p w14:paraId="312BA390" w14:textId="77777777" w:rsidR="0036411E" w:rsidRPr="0036411E" w:rsidRDefault="0036411E" w:rsidP="0036411E">
      <w:pPr>
        <w:pStyle w:val="Bo-Blankline"/>
      </w:pPr>
    </w:p>
    <w:p w14:paraId="722E9770" w14:textId="77777777" w:rsidR="0036411E" w:rsidRPr="0036411E" w:rsidRDefault="0036411E" w:rsidP="00C151CD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6411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00749283" w14:textId="77777777" w:rsidR="0036411E" w:rsidRPr="0036411E" w:rsidRDefault="0036411E" w:rsidP="0036411E">
      <w:pPr>
        <w:pStyle w:val="Bo-Blankline"/>
      </w:pPr>
    </w:p>
    <w:p w14:paraId="13255195" w14:textId="77777777" w:rsidR="0036411E" w:rsidRPr="0036411E" w:rsidRDefault="0036411E" w:rsidP="003641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6411E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36411E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36411E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36411E">
        <w:rPr>
          <w:rFonts w:ascii="Angsana New" w:hAnsi="Angsana New"/>
          <w:color w:val="000000"/>
          <w:sz w:val="30"/>
          <w:szCs w:val="30"/>
        </w:rPr>
        <w:t>Simplified approach)</w:t>
      </w:r>
      <w:r w:rsidRPr="0036411E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36411E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36411E">
        <w:rPr>
          <w:rFonts w:ascii="Angsana New" w:hAnsi="Angsana New"/>
          <w:color w:val="000000"/>
          <w:sz w:val="30"/>
          <w:szCs w:val="30"/>
        </w:rPr>
        <w:t>loss rate)</w:t>
      </w:r>
      <w:r w:rsidRPr="0036411E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36411E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36411E">
        <w:rPr>
          <w:rFonts w:ascii="Angsana New" w:hAnsi="Angsana New"/>
          <w:sz w:val="30"/>
          <w:szCs w:val="30"/>
        </w:rPr>
        <w:t xml:space="preserve">(Forward-looking information) </w:t>
      </w:r>
      <w:r w:rsidRPr="0036411E">
        <w:rPr>
          <w:rFonts w:ascii="Angsana New" w:hAnsi="Angsana New"/>
          <w:sz w:val="30"/>
          <w:szCs w:val="30"/>
          <w:cs/>
        </w:rPr>
        <w:t>มา</w:t>
      </w:r>
      <w:r w:rsidRPr="0036411E">
        <w:rPr>
          <w:rFonts w:ascii="Angsana New" w:hAnsi="Angsana New" w:hint="cs"/>
          <w:sz w:val="30"/>
          <w:szCs w:val="30"/>
          <w:cs/>
        </w:rPr>
        <w:t>พิจารณา</w:t>
      </w:r>
    </w:p>
    <w:p w14:paraId="19B77821" w14:textId="77777777" w:rsidR="0036411E" w:rsidRPr="0036411E" w:rsidRDefault="0036411E" w:rsidP="0036411E">
      <w:pPr>
        <w:pStyle w:val="Bo-Blankline"/>
        <w:rPr>
          <w:highlight w:val="cyan"/>
        </w:rPr>
      </w:pPr>
    </w:p>
    <w:p w14:paraId="2E885568" w14:textId="77777777" w:rsidR="0036411E" w:rsidRPr="0036411E" w:rsidRDefault="0036411E" w:rsidP="00C151CD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6411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3F413695" w14:textId="77777777" w:rsidR="0036411E" w:rsidRPr="0036411E" w:rsidRDefault="0036411E" w:rsidP="0036411E">
      <w:pPr>
        <w:pStyle w:val="Bo-Blankline"/>
      </w:pPr>
    </w:p>
    <w:p w14:paraId="43D7D260" w14:textId="47FE4788" w:rsidR="0036411E" w:rsidRPr="0036411E" w:rsidRDefault="0036411E" w:rsidP="003641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85361">
        <w:rPr>
          <w:rFonts w:ascii="Angsana New" w:hAnsi="Angsana New"/>
          <w:spacing w:val="-2"/>
          <w:sz w:val="30"/>
          <w:szCs w:val="30"/>
          <w:cs/>
        </w:rPr>
        <w:t>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485361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 </w:t>
      </w:r>
      <w:r w:rsidR="00651B2A" w:rsidRPr="00651B2A">
        <w:rPr>
          <w:rFonts w:ascii="Angsana New" w:hAnsi="Angsana New"/>
          <w:spacing w:val="-2"/>
          <w:sz w:val="30"/>
          <w:szCs w:val="30"/>
        </w:rPr>
        <w:t>30</w:t>
      </w:r>
      <w:r w:rsidR="00485361" w:rsidRPr="00485361">
        <w:rPr>
          <w:rFonts w:ascii="Angsana New" w:hAnsi="Angsana New"/>
          <w:spacing w:val="-2"/>
          <w:sz w:val="30"/>
          <w:szCs w:val="30"/>
        </w:rPr>
        <w:t xml:space="preserve"> </w:t>
      </w:r>
      <w:r w:rsidR="00F10724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485361" w:rsidRPr="00485361">
        <w:rPr>
          <w:rFonts w:ascii="Angsana New" w:hAnsi="Angsana New"/>
          <w:spacing w:val="-2"/>
          <w:sz w:val="30"/>
          <w:szCs w:val="30"/>
          <w:cs/>
        </w:rPr>
        <w:t>ยน</w:t>
      </w:r>
      <w:r w:rsidR="00485361" w:rsidRPr="00485361">
        <w:rPr>
          <w:rFonts w:ascii="Angsana New" w:hAnsi="Angsana New"/>
          <w:sz w:val="30"/>
          <w:szCs w:val="30"/>
          <w:cs/>
        </w:rPr>
        <w:t xml:space="preserve"> </w:t>
      </w:r>
      <w:r w:rsidR="00651B2A" w:rsidRPr="00651B2A">
        <w:rPr>
          <w:rFonts w:ascii="Angsana New" w:hAnsi="Angsana New"/>
          <w:sz w:val="30"/>
          <w:szCs w:val="30"/>
        </w:rPr>
        <w:t>2563</w:t>
      </w:r>
      <w:r w:rsidRPr="0036411E">
        <w:rPr>
          <w:rFonts w:ascii="Angsana New" w:hAnsi="Angsana New" w:hint="cs"/>
          <w:sz w:val="30"/>
          <w:szCs w:val="30"/>
          <w:cs/>
        </w:rPr>
        <w:t xml:space="preserve"> </w:t>
      </w:r>
      <w:r w:rsidRPr="0036411E">
        <w:rPr>
          <w:rFonts w:ascii="Angsana New" w:hAnsi="Angsana New"/>
          <w:sz w:val="30"/>
          <w:szCs w:val="30"/>
          <w:cs/>
        </w:rPr>
        <w:t xml:space="preserve">ด้วยมูลค่ายุติธรรม ณ วันที่ </w:t>
      </w:r>
      <w:r w:rsidR="00651B2A" w:rsidRPr="00651B2A">
        <w:rPr>
          <w:rFonts w:ascii="Angsana New" w:hAnsi="Angsana New"/>
          <w:sz w:val="30"/>
          <w:szCs w:val="30"/>
        </w:rPr>
        <w:t>1</w:t>
      </w:r>
      <w:r w:rsidRPr="0036411E">
        <w:rPr>
          <w:rFonts w:ascii="Angsana New" w:hAnsi="Angsana New"/>
          <w:sz w:val="30"/>
          <w:szCs w:val="30"/>
          <w:cs/>
        </w:rPr>
        <w:t xml:space="preserve"> มกราคม </w:t>
      </w:r>
      <w:r w:rsidR="00651B2A" w:rsidRPr="00651B2A">
        <w:rPr>
          <w:rFonts w:ascii="Angsana New" w:hAnsi="Angsana New"/>
          <w:sz w:val="30"/>
          <w:szCs w:val="30"/>
        </w:rPr>
        <w:t>2563</w:t>
      </w:r>
    </w:p>
    <w:p w14:paraId="49AE7FBF" w14:textId="77777777" w:rsidR="0036411E" w:rsidRPr="0036411E" w:rsidRDefault="0036411E" w:rsidP="0036411E">
      <w:pPr>
        <w:pStyle w:val="Bo-Blankline"/>
        <w:rPr>
          <w:highlight w:val="cyan"/>
        </w:rPr>
      </w:pPr>
    </w:p>
    <w:p w14:paraId="4667982E" w14:textId="77777777" w:rsidR="0036411E" w:rsidRPr="0036411E" w:rsidRDefault="0036411E" w:rsidP="00C151CD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6411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0F45F5BB" w14:textId="77777777" w:rsidR="0036411E" w:rsidRPr="0036411E" w:rsidRDefault="0036411E" w:rsidP="0036411E">
      <w:pPr>
        <w:pStyle w:val="Bo-Blankline"/>
        <w:rPr>
          <w:shd w:val="clear" w:color="auto" w:fill="D9D9D9" w:themeFill="background1" w:themeFillShade="D9"/>
        </w:rPr>
      </w:pPr>
    </w:p>
    <w:p w14:paraId="09F0B252" w14:textId="5EC79FB2" w:rsidR="0036411E" w:rsidRPr="00963E2F" w:rsidRDefault="0036411E" w:rsidP="00963E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both"/>
        <w:rPr>
          <w:rFonts w:ascii="Angsana New" w:hAnsi="Angsana New"/>
          <w:spacing w:val="-2"/>
          <w:sz w:val="28"/>
          <w:szCs w:val="28"/>
        </w:rPr>
      </w:pPr>
      <w:r w:rsidRPr="00963E2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963E2F">
        <w:rPr>
          <w:rFonts w:ascii="Angsana New" w:hAnsi="Angsana New" w:hint="cs"/>
          <w:spacing w:val="-2"/>
          <w:sz w:val="30"/>
          <w:szCs w:val="30"/>
          <w:cs/>
        </w:rPr>
        <w:t>เลือกไม่นำข้อมูลสถานการณ์</w:t>
      </w:r>
      <w:r w:rsidRPr="00963E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63E2F">
        <w:rPr>
          <w:rFonts w:ascii="Angsana New" w:hAnsi="Angsana New"/>
          <w:spacing w:val="-2"/>
          <w:sz w:val="30"/>
          <w:szCs w:val="30"/>
        </w:rPr>
        <w:t>COVID-</w:t>
      </w:r>
      <w:r w:rsidR="00651B2A" w:rsidRPr="00651B2A">
        <w:rPr>
          <w:rFonts w:ascii="Angsana New" w:hAnsi="Angsana New"/>
          <w:spacing w:val="-2"/>
          <w:sz w:val="30"/>
          <w:szCs w:val="30"/>
        </w:rPr>
        <w:t>19</w:t>
      </w:r>
      <w:r w:rsidRPr="00963E2F">
        <w:rPr>
          <w:rFonts w:ascii="Angsana New" w:hAnsi="Angsana New"/>
          <w:spacing w:val="-2"/>
          <w:sz w:val="30"/>
          <w:szCs w:val="30"/>
        </w:rPr>
        <w:t xml:space="preserve"> </w:t>
      </w:r>
      <w:r w:rsidRPr="00963E2F">
        <w:rPr>
          <w:rFonts w:ascii="Angsana New" w:hAnsi="Angsana New" w:hint="cs"/>
          <w:spacing w:val="-2"/>
          <w:sz w:val="30"/>
          <w:szCs w:val="30"/>
          <w:cs/>
        </w:rPr>
        <w:t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</w:t>
      </w:r>
      <w:r w:rsidR="00485361" w:rsidRPr="00963E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51B2A" w:rsidRPr="00651B2A">
        <w:rPr>
          <w:rFonts w:ascii="Angsana New" w:hAnsi="Angsana New"/>
          <w:spacing w:val="-2"/>
          <w:sz w:val="30"/>
          <w:szCs w:val="30"/>
        </w:rPr>
        <w:t>30</w:t>
      </w:r>
      <w:r w:rsidR="00485361" w:rsidRPr="00963E2F">
        <w:rPr>
          <w:rFonts w:ascii="Angsana New" w:hAnsi="Angsana New"/>
          <w:spacing w:val="-2"/>
          <w:sz w:val="30"/>
          <w:szCs w:val="30"/>
        </w:rPr>
        <w:t xml:space="preserve"> </w:t>
      </w:r>
      <w:r w:rsidR="00F10724" w:rsidRPr="00963E2F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485361" w:rsidRPr="00963E2F">
        <w:rPr>
          <w:rFonts w:ascii="Angsana New" w:hAnsi="Angsana New" w:hint="cs"/>
          <w:spacing w:val="-2"/>
          <w:sz w:val="30"/>
          <w:szCs w:val="30"/>
          <w:cs/>
        </w:rPr>
        <w:t>ยน</w:t>
      </w:r>
      <w:r w:rsidRPr="00963E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51B2A" w:rsidRPr="00651B2A">
        <w:rPr>
          <w:rFonts w:ascii="Angsana New" w:hAnsi="Angsana New"/>
          <w:spacing w:val="-2"/>
          <w:sz w:val="30"/>
          <w:szCs w:val="30"/>
        </w:rPr>
        <w:t>2563</w:t>
      </w:r>
    </w:p>
    <w:p w14:paraId="71F5ADC8" w14:textId="77777777" w:rsidR="0036411E" w:rsidRDefault="0036411E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918C21F" w14:textId="77777777" w:rsidR="004B6888" w:rsidRDefault="004B6888" w:rsidP="00621F7F">
      <w:pPr>
        <w:pStyle w:val="Caption"/>
        <w:ind w:hanging="900"/>
        <w:rPr>
          <w:cs/>
        </w:rPr>
      </w:pPr>
      <w:r>
        <w:rPr>
          <w:rFonts w:hint="cs"/>
          <w:cs/>
        </w:rPr>
        <w:lastRenderedPageBreak/>
        <w:t>บุคคลหรือ</w:t>
      </w:r>
      <w:r>
        <w:rPr>
          <w:cs/>
        </w:rPr>
        <w:t>กิจการที่เกี่ยวข้องกัน</w:t>
      </w:r>
    </w:p>
    <w:p w14:paraId="45DC11D4" w14:textId="77777777" w:rsidR="004B6888" w:rsidRPr="00F91B1B" w:rsidRDefault="004B6888" w:rsidP="005D0262">
      <w:pPr>
        <w:pStyle w:val="Bo-Blankline"/>
        <w:rPr>
          <w:lang w:val="en-US"/>
        </w:rPr>
      </w:pPr>
    </w:p>
    <w:p w14:paraId="26A4C184" w14:textId="4EDD448D" w:rsidR="00F91B1B" w:rsidRDefault="00EA4D1F" w:rsidP="00F10724">
      <w:pPr>
        <w:pStyle w:val="Bo-Blankline"/>
        <w:jc w:val="thaiDistribute"/>
        <w:rPr>
          <w:b/>
          <w:sz w:val="30"/>
          <w:szCs w:val="30"/>
        </w:rPr>
      </w:pPr>
      <w:r w:rsidRPr="00EA4D1F">
        <w:rPr>
          <w:b/>
          <w:sz w:val="30"/>
          <w:szCs w:val="30"/>
          <w:cs/>
        </w:rPr>
        <w:t xml:space="preserve">ความสัมพันธ์ที่มีกับบริษัทย่อย และบริษัทร่วมได้เปิดเผยในหมายเหตุข้อ </w:t>
      </w:r>
      <w:r w:rsidR="00651B2A" w:rsidRPr="00651B2A">
        <w:rPr>
          <w:bCs/>
          <w:sz w:val="30"/>
          <w:szCs w:val="30"/>
          <w:lang w:val="en-US"/>
        </w:rPr>
        <w:t>8</w:t>
      </w:r>
      <w:r w:rsidRPr="00EA4D1F">
        <w:rPr>
          <w:b/>
          <w:sz w:val="30"/>
          <w:szCs w:val="30"/>
          <w:cs/>
        </w:rPr>
        <w:t xml:space="preserve"> และ </w:t>
      </w:r>
      <w:r w:rsidR="00651B2A" w:rsidRPr="00651B2A">
        <w:rPr>
          <w:bCs/>
          <w:sz w:val="30"/>
          <w:szCs w:val="30"/>
          <w:lang w:val="en-US"/>
        </w:rPr>
        <w:t>7</w:t>
      </w:r>
      <w:r w:rsidRPr="00EA4D1F">
        <w:rPr>
          <w:b/>
          <w:sz w:val="30"/>
          <w:szCs w:val="30"/>
          <w:cs/>
        </w:rPr>
        <w:t xml:space="preserve"> </w:t>
      </w:r>
      <w:r w:rsidR="00247690">
        <w:rPr>
          <w:rFonts w:hint="cs"/>
          <w:b/>
          <w:sz w:val="30"/>
          <w:szCs w:val="30"/>
          <w:cs/>
        </w:rPr>
        <w:t>สำหรับ</w:t>
      </w:r>
      <w:r w:rsidRPr="00EA4D1F">
        <w:rPr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 ในระหว่าง</w:t>
      </w:r>
      <w:r w:rsidR="00247690">
        <w:rPr>
          <w:rFonts w:hint="cs"/>
          <w:b/>
          <w:sz w:val="30"/>
          <w:szCs w:val="30"/>
          <w:cs/>
        </w:rPr>
        <w:t>งวด</w:t>
      </w:r>
      <w:r w:rsidRPr="00EA4D1F">
        <w:rPr>
          <w:b/>
          <w:sz w:val="30"/>
          <w:szCs w:val="30"/>
          <w:cs/>
        </w:rPr>
        <w:t>มีดังต่อไปนี้</w:t>
      </w:r>
    </w:p>
    <w:p w14:paraId="19A0B414" w14:textId="77777777" w:rsidR="00EA4D1F" w:rsidRPr="005D0262" w:rsidRDefault="00EA4D1F" w:rsidP="005D0262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3852"/>
      </w:tblGrid>
      <w:tr w:rsidR="00F91B1B" w:rsidRPr="002E2783" w14:paraId="6B244B51" w14:textId="77777777" w:rsidTr="002B6355">
        <w:trPr>
          <w:trHeight w:val="20"/>
          <w:tblHeader/>
        </w:trPr>
        <w:tc>
          <w:tcPr>
            <w:tcW w:w="3911" w:type="dxa"/>
            <w:shd w:val="clear" w:color="auto" w:fill="auto"/>
          </w:tcPr>
          <w:p w14:paraId="452935E9" w14:textId="77777777" w:rsidR="00F91B1B" w:rsidRDefault="00F91B1B" w:rsidP="00F978C7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590612E5" w14:textId="77777777" w:rsidR="00F91B1B" w:rsidRPr="00DC00B8" w:rsidRDefault="00F91B1B" w:rsidP="00F978C7">
            <w:pPr>
              <w:ind w:right="-10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90FC091" w14:textId="77777777" w:rsidR="00F91B1B" w:rsidRPr="008A2F4C" w:rsidRDefault="00F91B1B" w:rsidP="00F978C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52" w:type="dxa"/>
            <w:shd w:val="clear" w:color="auto" w:fill="auto"/>
          </w:tcPr>
          <w:p w14:paraId="4C5B71A9" w14:textId="77777777" w:rsidR="00F91B1B" w:rsidRPr="004E3A1B" w:rsidRDefault="00F91B1B" w:rsidP="00F978C7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A4D1F" w:rsidRPr="002E2783" w14:paraId="75A2A197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6A6A43FB" w14:textId="77777777" w:rsidR="00EA4D1F" w:rsidRPr="00744476" w:rsidRDefault="00EA4D1F" w:rsidP="00EA4D1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7" w:type="dxa"/>
            <w:shd w:val="clear" w:color="auto" w:fill="auto"/>
          </w:tcPr>
          <w:p w14:paraId="09BEE135" w14:textId="77777777" w:rsidR="00EA4D1F" w:rsidRPr="00744476" w:rsidRDefault="00EA4D1F" w:rsidP="00EA4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7AD26CBE" w14:textId="77777777" w:rsidR="00EA4D1F" w:rsidRPr="00744476" w:rsidRDefault="00EA4D1F" w:rsidP="00661902">
            <w:pPr>
              <w:ind w:left="252" w:right="-13" w:hanging="25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ทั้งนี้รวมถึงกรรมการของกลุ่มบริษัท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A4D1F" w:rsidRPr="002E2783" w14:paraId="7E4DC855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7B1E25B2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417" w:type="dxa"/>
            <w:shd w:val="clear" w:color="auto" w:fill="auto"/>
          </w:tcPr>
          <w:p w14:paraId="4E992A01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64ED4A71" w14:textId="77777777" w:rsidR="00EA4D1F" w:rsidRPr="00930523" w:rsidRDefault="00EA4D1F" w:rsidP="00EA4D1F">
            <w:pPr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472F98BF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90B6BAE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ทีพีไอ โฮลดิ้ง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162E9CFF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1549B19D" w14:textId="77777777" w:rsidR="00EA4D1F" w:rsidRPr="00930523" w:rsidRDefault="00EA4D1F" w:rsidP="00EA4D1F">
            <w:pPr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4C092484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803A085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เลียวไพรัตนวิสาหกิจ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0E31CC96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278247CC" w14:textId="77777777" w:rsidR="00EA4D1F" w:rsidRPr="00930523" w:rsidRDefault="00EA4D1F" w:rsidP="00EA4D1F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2A46FB50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15CAB9C4" w14:textId="77777777" w:rsidR="00EA4D1F" w:rsidRPr="00930523" w:rsidRDefault="00EA4D1F" w:rsidP="00EA4D1F">
            <w:pPr>
              <w:pStyle w:val="block"/>
              <w:spacing w:after="0" w:line="360" w:lineRule="exact"/>
              <w:ind w:left="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บางกอกสหประกันภัย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14:paraId="1D455791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083D1478" w14:textId="77777777" w:rsidR="00EA4D1F" w:rsidRPr="00930523" w:rsidRDefault="00EA4D1F" w:rsidP="00EA4D1F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2469975F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023FCFD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417" w:type="dxa"/>
            <w:shd w:val="clear" w:color="auto" w:fill="auto"/>
          </w:tcPr>
          <w:p w14:paraId="7FAD2FFA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32168142" w14:textId="77777777" w:rsidR="00EA4D1F" w:rsidRPr="00930523" w:rsidRDefault="00EA4D1F" w:rsidP="00EA4D1F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018F2E5C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1E0DB8D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417" w:type="dxa"/>
            <w:shd w:val="clear" w:color="auto" w:fill="auto"/>
          </w:tcPr>
          <w:p w14:paraId="2A536101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5BBD205B" w14:textId="77777777" w:rsidR="00EA4D1F" w:rsidRPr="00930523" w:rsidRDefault="00EA4D1F" w:rsidP="00EA4D1F">
            <w:pPr>
              <w:spacing w:line="360" w:lineRule="exact"/>
              <w:rPr>
                <w:lang w:val="en-US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24AA2188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6CF23717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7" w:type="dxa"/>
            <w:shd w:val="clear" w:color="auto" w:fill="auto"/>
          </w:tcPr>
          <w:p w14:paraId="23386BFD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469386E0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4975678F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2DD5364C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417" w:type="dxa"/>
            <w:shd w:val="clear" w:color="auto" w:fill="auto"/>
          </w:tcPr>
          <w:p w14:paraId="6790DDEB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3B9E782F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7FB1AB92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3812B38A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7" w:type="dxa"/>
            <w:shd w:val="clear" w:color="auto" w:fill="auto"/>
          </w:tcPr>
          <w:p w14:paraId="407E7FC3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4FF83262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54885919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5E0FF54D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417" w:type="dxa"/>
            <w:shd w:val="clear" w:color="auto" w:fill="auto"/>
          </w:tcPr>
          <w:p w14:paraId="25426F27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00AEFF64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228CBF26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DCEEFA6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417" w:type="dxa"/>
            <w:shd w:val="clear" w:color="auto" w:fill="auto"/>
          </w:tcPr>
          <w:p w14:paraId="56CC70E5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7C13E6DE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C8DC8E2" w14:textId="77777777" w:rsidR="00F91B1B" w:rsidRPr="002C4E0B" w:rsidRDefault="00F91B1B" w:rsidP="00F91B1B">
      <w:pPr>
        <w:pStyle w:val="Bo-Blankline"/>
        <w:rPr>
          <w:sz w:val="12"/>
          <w:szCs w:val="12"/>
        </w:rPr>
      </w:pPr>
    </w:p>
    <w:p w14:paraId="366042CB" w14:textId="77777777" w:rsidR="00BB3DBA" w:rsidRDefault="00BB3DBA">
      <w:pPr>
        <w:spacing w:line="240" w:lineRule="auto"/>
        <w:rPr>
          <w:rFonts w:ascii="Angsana New" w:hAnsi="Angsana New"/>
          <w:spacing w:val="10"/>
          <w:sz w:val="30"/>
          <w:szCs w:val="30"/>
          <w:cs/>
        </w:rPr>
      </w:pPr>
      <w:r>
        <w:rPr>
          <w:spacing w:val="10"/>
          <w:cs/>
        </w:rPr>
        <w:br w:type="page"/>
      </w:r>
    </w:p>
    <w:p w14:paraId="25EF4488" w14:textId="77777777" w:rsidR="00F91B1B" w:rsidRPr="007B39D9" w:rsidRDefault="00EA1BAE" w:rsidP="00EA1BAE">
      <w:pPr>
        <w:pStyle w:val="Bo-C1Content"/>
        <w:ind w:hanging="7"/>
        <w:rPr>
          <w:spacing w:val="10"/>
        </w:rPr>
      </w:pPr>
      <w:r w:rsidRPr="00EA1BAE">
        <w:rPr>
          <w:spacing w:val="1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6724E6A0" w14:textId="77777777" w:rsidR="00F91B1B" w:rsidRPr="00133541" w:rsidRDefault="00F91B1B" w:rsidP="00133541">
      <w:pPr>
        <w:pStyle w:val="Bo-Blankline"/>
      </w:pPr>
    </w:p>
    <w:tbl>
      <w:tblPr>
        <w:tblW w:w="88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4819"/>
      </w:tblGrid>
      <w:tr w:rsidR="00F91B1B" w14:paraId="5E741883" w14:textId="77777777" w:rsidTr="00BB3DBA">
        <w:trPr>
          <w:tblHeader/>
        </w:trPr>
        <w:tc>
          <w:tcPr>
            <w:tcW w:w="4053" w:type="dxa"/>
          </w:tcPr>
          <w:p w14:paraId="0DB0846F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14:paraId="47D556EA" w14:textId="77777777"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F91B1B" w14:paraId="763A43A2" w14:textId="77777777" w:rsidTr="00BB3DBA">
        <w:tc>
          <w:tcPr>
            <w:tcW w:w="4053" w:type="dxa"/>
          </w:tcPr>
          <w:p w14:paraId="26DD3AB3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819" w:type="dxa"/>
          </w:tcPr>
          <w:p w14:paraId="1021A817" w14:textId="77777777" w:rsidR="00F91B1B" w:rsidRPr="008E2B87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F91B1B" w14:paraId="1B6F93A3" w14:textId="77777777" w:rsidTr="00BB3DBA">
        <w:tc>
          <w:tcPr>
            <w:tcW w:w="4053" w:type="dxa"/>
          </w:tcPr>
          <w:p w14:paraId="3441906B" w14:textId="77777777" w:rsidR="00F91B1B" w:rsidRPr="005420D9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4819" w:type="dxa"/>
          </w:tcPr>
          <w:p w14:paraId="524E285F" w14:textId="77777777" w:rsidR="00F91B1B" w:rsidRPr="005420D9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91B1B" w14:paraId="779ED65C" w14:textId="77777777" w:rsidTr="00BB3DBA">
        <w:tc>
          <w:tcPr>
            <w:tcW w:w="4053" w:type="dxa"/>
          </w:tcPr>
          <w:p w14:paraId="227FA6DD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รายได้ค่าบริการพลังงานเพื่อการผลิตไฟฟ้า</w:t>
            </w:r>
          </w:p>
        </w:tc>
        <w:tc>
          <w:tcPr>
            <w:tcW w:w="4819" w:type="dxa"/>
          </w:tcPr>
          <w:p w14:paraId="16312D2D" w14:textId="77777777" w:rsidR="00F91B1B" w:rsidRPr="00765E6D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91B1B" w14:paraId="468D48F2" w14:textId="77777777" w:rsidTr="00BB3DBA">
        <w:tc>
          <w:tcPr>
            <w:tcW w:w="4053" w:type="dxa"/>
          </w:tcPr>
          <w:p w14:paraId="23927E69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4819" w:type="dxa"/>
          </w:tcPr>
          <w:p w14:paraId="460846B4" w14:textId="77777777"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DB6C03" w14:paraId="6D3ADEA3" w14:textId="77777777" w:rsidTr="00BB3DBA">
        <w:tc>
          <w:tcPr>
            <w:tcW w:w="4053" w:type="dxa"/>
          </w:tcPr>
          <w:p w14:paraId="353458C9" w14:textId="77777777" w:rsidR="00DB6C03" w:rsidRDefault="00DB6C03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4819" w:type="dxa"/>
          </w:tcPr>
          <w:p w14:paraId="343EEDF0" w14:textId="77777777" w:rsidR="00DB6C03" w:rsidRPr="009470C0" w:rsidRDefault="00DB6C03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F91B1B" w14:paraId="41A466A8" w14:textId="77777777" w:rsidTr="00BB3DBA">
        <w:tc>
          <w:tcPr>
            <w:tcW w:w="4053" w:type="dxa"/>
          </w:tcPr>
          <w:p w14:paraId="067BF3E0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4819" w:type="dxa"/>
          </w:tcPr>
          <w:p w14:paraId="5C479823" w14:textId="77777777" w:rsidR="00F91B1B" w:rsidRDefault="00DB6C03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F91B1B" w14:paraId="574C2A30" w14:textId="77777777" w:rsidTr="00BB3DBA">
        <w:tc>
          <w:tcPr>
            <w:tcW w:w="4053" w:type="dxa"/>
            <w:shd w:val="clear" w:color="auto" w:fill="auto"/>
          </w:tcPr>
          <w:p w14:paraId="5B03231B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4819" w:type="dxa"/>
            <w:shd w:val="clear" w:color="auto" w:fill="auto"/>
          </w:tcPr>
          <w:p w14:paraId="2266A81D" w14:textId="77777777"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F91B1B" w14:paraId="6D01B3AD" w14:textId="77777777" w:rsidTr="00BB3DBA">
        <w:tc>
          <w:tcPr>
            <w:tcW w:w="4053" w:type="dxa"/>
            <w:shd w:val="clear" w:color="auto" w:fill="auto"/>
          </w:tcPr>
          <w:p w14:paraId="1FFB627C" w14:textId="77777777" w:rsidR="00F91B1B" w:rsidRPr="005420D9" w:rsidRDefault="00F91B1B" w:rsidP="00D47F2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D47F2D">
              <w:rPr>
                <w:rFonts w:ascii="Angsana New" w:hAnsi="Angsana New" w:hint="cs"/>
                <w:sz w:val="30"/>
                <w:szCs w:val="30"/>
                <w:cs/>
              </w:rPr>
              <w:t>ไอน้ำ</w:t>
            </w:r>
          </w:p>
        </w:tc>
        <w:tc>
          <w:tcPr>
            <w:tcW w:w="4819" w:type="dxa"/>
            <w:shd w:val="clear" w:color="auto" w:fill="auto"/>
          </w:tcPr>
          <w:p w14:paraId="09FDE9DF" w14:textId="77777777"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91B1B" w14:paraId="1C137A35" w14:textId="77777777" w:rsidTr="00BB3DBA">
        <w:tc>
          <w:tcPr>
            <w:tcW w:w="4053" w:type="dxa"/>
            <w:shd w:val="clear" w:color="auto" w:fill="auto"/>
          </w:tcPr>
          <w:p w14:paraId="7556DF5E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4819" w:type="dxa"/>
            <w:shd w:val="clear" w:color="auto" w:fill="auto"/>
          </w:tcPr>
          <w:p w14:paraId="20C40C2A" w14:textId="77777777" w:rsidR="00F91B1B" w:rsidRPr="009470C0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91B1B" w:rsidRPr="00DE3B72" w14:paraId="0520BA26" w14:textId="77777777" w:rsidTr="000B2A73">
        <w:tc>
          <w:tcPr>
            <w:tcW w:w="4053" w:type="dxa"/>
            <w:shd w:val="clear" w:color="auto" w:fill="auto"/>
          </w:tcPr>
          <w:p w14:paraId="403E5688" w14:textId="77777777" w:rsidR="00F91B1B" w:rsidRPr="00DE3B72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B7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19" w:type="dxa"/>
            <w:shd w:val="clear" w:color="auto" w:fill="auto"/>
          </w:tcPr>
          <w:p w14:paraId="328A77BF" w14:textId="255FD941" w:rsidR="00F91B1B" w:rsidRPr="00DE3B72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35BD4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1E318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B7F03">
              <w:rPr>
                <w:rFonts w:ascii="Angsana New" w:hAnsi="Angsana New"/>
                <w:sz w:val="30"/>
                <w:szCs w:val="30"/>
                <w:lang w:val="en-US"/>
              </w:rPr>
              <w:t xml:space="preserve">/ </w:t>
            </w:r>
            <w:r w:rsidR="009B7F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F91B1B" w14:paraId="44F8D0C0" w14:textId="77777777" w:rsidTr="000B2A73">
        <w:tc>
          <w:tcPr>
            <w:tcW w:w="4053" w:type="dxa"/>
            <w:shd w:val="clear" w:color="auto" w:fill="auto"/>
          </w:tcPr>
          <w:p w14:paraId="5391FC86" w14:textId="77777777" w:rsidR="00F91B1B" w:rsidRPr="00DE3B72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B7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  <w:shd w:val="clear" w:color="auto" w:fill="auto"/>
          </w:tcPr>
          <w:p w14:paraId="22918DC7" w14:textId="430005B7" w:rsidR="00F91B1B" w:rsidRPr="00CC3604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C3604">
              <w:rPr>
                <w:rFonts w:ascii="Angsana New" w:hAnsi="Angsana New"/>
                <w:sz w:val="30"/>
                <w:szCs w:val="30"/>
                <w:lang w:val="en-US"/>
              </w:rPr>
              <w:t xml:space="preserve">, </w:t>
            </w:r>
            <w:r w:rsidR="00CC36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3604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CC36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C36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และร้อยละ 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C3604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="00CC3604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C3604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F91B1B" w14:paraId="13FD0E1D" w14:textId="77777777" w:rsidTr="00BB3DBA">
        <w:tc>
          <w:tcPr>
            <w:tcW w:w="4053" w:type="dxa"/>
          </w:tcPr>
          <w:p w14:paraId="186D3E34" w14:textId="77777777" w:rsidR="00F91B1B" w:rsidRPr="005420D9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14:paraId="31F80C4F" w14:textId="77777777" w:rsidR="00F91B1B" w:rsidRPr="005420D9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91B1B" w14:paraId="7EEADEB3" w14:textId="77777777" w:rsidTr="00BB3DBA">
        <w:tc>
          <w:tcPr>
            <w:tcW w:w="4053" w:type="dxa"/>
          </w:tcPr>
          <w:p w14:paraId="6E133916" w14:textId="77777777" w:rsidR="00F91B1B" w:rsidRPr="005420D9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ค่าจ้างผลิตถุงกระดาษ</w:t>
            </w:r>
          </w:p>
        </w:tc>
        <w:tc>
          <w:tcPr>
            <w:tcW w:w="4819" w:type="dxa"/>
          </w:tcPr>
          <w:p w14:paraId="7281F6ED" w14:textId="34A4EE61" w:rsidR="00F91B1B" w:rsidRPr="005420D9" w:rsidRDefault="00651B2A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F91B1B" w:rsidRPr="005420D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="00F91B1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8536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F91B1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D1832">
              <w:rPr>
                <w:rFonts w:ascii="Angsana New" w:hAnsi="Angsana New"/>
                <w:sz w:val="30"/>
                <w:szCs w:val="30"/>
              </w:rPr>
              <w:t>.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91B1B" w:rsidRPr="005420D9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บาทต่อถุง</w:t>
            </w:r>
          </w:p>
        </w:tc>
      </w:tr>
    </w:tbl>
    <w:p w14:paraId="136E7BEE" w14:textId="77777777" w:rsidR="00F91B1B" w:rsidRPr="00D26C90" w:rsidRDefault="00F91B1B" w:rsidP="00434C44">
      <w:pPr>
        <w:pStyle w:val="Bo-Blankline"/>
      </w:pPr>
    </w:p>
    <w:p w14:paraId="2C57001C" w14:textId="0A652455" w:rsidR="00D26C90" w:rsidRDefault="00D26C90" w:rsidP="00D26C90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53D5F">
        <w:rPr>
          <w:rFonts w:ascii="Angsana New" w:hAnsi="Angsana New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153D5F">
        <w:rPr>
          <w:rFonts w:ascii="Angsana New" w:hAnsi="Angsana New" w:hint="cs"/>
          <w:spacing w:val="-2"/>
          <w:sz w:val="30"/>
          <w:szCs w:val="30"/>
          <w:cs/>
        </w:rPr>
        <w:t>งวดสามเดือนและ</w:t>
      </w:r>
      <w:r w:rsidR="00216402" w:rsidRPr="00153D5F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Pr="00153D5F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216402" w:rsidRPr="00153D5F">
        <w:rPr>
          <w:rFonts w:ascii="Angsana New" w:hAnsi="Angsana New" w:hint="cs"/>
          <w:spacing w:val="-2"/>
          <w:sz w:val="30"/>
          <w:szCs w:val="30"/>
          <w:cs/>
        </w:rPr>
        <w:t>้า</w:t>
      </w:r>
      <w:r w:rsidRPr="00153D5F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153D5F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651B2A" w:rsidRPr="00651B2A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Pr="00153D5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216402" w:rsidRPr="00153D5F">
        <w:rPr>
          <w:rFonts w:ascii="Angsana New" w:hAnsi="Angsana New" w:hint="cs"/>
          <w:spacing w:val="-2"/>
          <w:sz w:val="30"/>
          <w:szCs w:val="30"/>
          <w:cs/>
          <w:lang w:val="en-US"/>
        </w:rPr>
        <w:t>กันยา</w:t>
      </w:r>
      <w:r w:rsidRPr="00153D5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ยน </w:t>
      </w:r>
      <w:r w:rsidRPr="00153D5F">
        <w:rPr>
          <w:rFonts w:ascii="Angsana New" w:hAnsi="Angsana New"/>
          <w:spacing w:val="-2"/>
          <w:sz w:val="30"/>
          <w:szCs w:val="30"/>
          <w:cs/>
        </w:rPr>
        <w:t>สรุปได้ดังนี้</w:t>
      </w:r>
    </w:p>
    <w:p w14:paraId="4CA2D59B" w14:textId="1DE97B12" w:rsidR="00B15D89" w:rsidRPr="00B15D89" w:rsidRDefault="00B15D89" w:rsidP="005D0262">
      <w:pPr>
        <w:pStyle w:val="Bo-Blankline"/>
      </w:pPr>
    </w:p>
    <w:tbl>
      <w:tblPr>
        <w:tblW w:w="9135" w:type="dxa"/>
        <w:tblInd w:w="450" w:type="dxa"/>
        <w:tblLook w:val="04A0" w:firstRow="1" w:lastRow="0" w:firstColumn="1" w:lastColumn="0" w:noHBand="0" w:noVBand="1"/>
      </w:tblPr>
      <w:tblGrid>
        <w:gridCol w:w="3888"/>
        <w:gridCol w:w="1134"/>
        <w:gridCol w:w="236"/>
        <w:gridCol w:w="1135"/>
        <w:gridCol w:w="236"/>
        <w:gridCol w:w="1135"/>
        <w:gridCol w:w="236"/>
        <w:gridCol w:w="1135"/>
      </w:tblGrid>
      <w:tr w:rsidR="00B15D89" w:rsidRPr="000A322D" w14:paraId="66F3A528" w14:textId="77777777" w:rsidTr="00B15D89">
        <w:trPr>
          <w:tblHeader/>
        </w:trPr>
        <w:tc>
          <w:tcPr>
            <w:tcW w:w="3888" w:type="dxa"/>
          </w:tcPr>
          <w:p w14:paraId="5AB34312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2A20F55D" w14:textId="77777777" w:rsidR="00B15D89" w:rsidRPr="000A322D" w:rsidRDefault="00B15D89" w:rsidP="00B15D89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71B2DF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1DE7F6CC" w14:textId="77777777" w:rsidR="00B15D89" w:rsidRPr="000A322D" w:rsidRDefault="00B15D89" w:rsidP="00B15D89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5D89" w:rsidRPr="000A322D" w14:paraId="2B300AE7" w14:textId="77777777" w:rsidTr="00B15D89">
        <w:trPr>
          <w:tblHeader/>
        </w:trPr>
        <w:tc>
          <w:tcPr>
            <w:tcW w:w="3888" w:type="dxa"/>
          </w:tcPr>
          <w:p w14:paraId="2C13E073" w14:textId="6D009131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A32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32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</w:tcPr>
          <w:p w14:paraId="11966B5B" w14:textId="2E17FAE4" w:rsidR="00B15D89" w:rsidRPr="000A322D" w:rsidRDefault="00651B2A" w:rsidP="00B15D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2A131C9" w14:textId="77777777" w:rsidR="00B15D89" w:rsidRPr="000A322D" w:rsidRDefault="00B15D89" w:rsidP="00B15D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CFFE0E9" w14:textId="5CB75824" w:rsidR="00B15D89" w:rsidRPr="000A322D" w:rsidRDefault="00651B2A" w:rsidP="00B15D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4F640BE8" w14:textId="77777777" w:rsidR="00B15D89" w:rsidRPr="000A322D" w:rsidRDefault="00B15D89" w:rsidP="00B15D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4C29A523" w14:textId="78D645AC" w:rsidR="00B15D89" w:rsidRPr="000A322D" w:rsidRDefault="00651B2A" w:rsidP="00B15D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74B11218" w14:textId="77777777" w:rsidR="00B15D89" w:rsidRPr="000A322D" w:rsidRDefault="00B15D89" w:rsidP="00B15D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100F84" w14:textId="4760C61E" w:rsidR="00B15D89" w:rsidRPr="000A322D" w:rsidRDefault="00651B2A" w:rsidP="00B15D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B15D89" w:rsidRPr="000A322D" w14:paraId="3253E0E0" w14:textId="77777777" w:rsidTr="00B15D89">
        <w:trPr>
          <w:tblHeader/>
        </w:trPr>
        <w:tc>
          <w:tcPr>
            <w:tcW w:w="3888" w:type="dxa"/>
          </w:tcPr>
          <w:p w14:paraId="6D1F127D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C1525B1" w14:textId="77777777" w:rsidR="00B15D89" w:rsidRPr="000A322D" w:rsidRDefault="00B15D89" w:rsidP="00B15D89">
            <w:pPr>
              <w:spacing w:line="240" w:lineRule="auto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322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A32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A32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15D89" w:rsidRPr="000A322D" w14:paraId="6277B54F" w14:textId="77777777" w:rsidTr="00B15D89">
        <w:tc>
          <w:tcPr>
            <w:tcW w:w="3888" w:type="dxa"/>
          </w:tcPr>
          <w:p w14:paraId="56E6C897" w14:textId="77777777" w:rsidR="00B15D89" w:rsidRPr="000A322D" w:rsidRDefault="00B15D89" w:rsidP="00B15D89">
            <w:pPr>
              <w:spacing w:line="240" w:lineRule="auto"/>
              <w:rPr>
                <w:b/>
                <w:bCs/>
                <w:sz w:val="30"/>
                <w:szCs w:val="30"/>
              </w:rPr>
            </w:pPr>
            <w:r w:rsidRPr="000A322D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EAA332D" w14:textId="77777777" w:rsidR="00B15D89" w:rsidRPr="000A322D" w:rsidRDefault="00B15D89" w:rsidP="00B15D8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7A3BE3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5834B9" w14:textId="77777777" w:rsidR="00B15D89" w:rsidRPr="000A322D" w:rsidRDefault="00B15D89" w:rsidP="00B15D8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EBA56E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B362921" w14:textId="77777777" w:rsidR="00B15D89" w:rsidRPr="000A322D" w:rsidRDefault="00B15D89" w:rsidP="00B15D8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D4AB5B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4BEB021" w14:textId="77777777" w:rsidR="00B15D89" w:rsidRPr="000A322D" w:rsidRDefault="00B15D89" w:rsidP="00B15D8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5133" w:rsidRPr="000A322D" w14:paraId="4F846DD5" w14:textId="77777777" w:rsidTr="000B2A73">
        <w:tc>
          <w:tcPr>
            <w:tcW w:w="3888" w:type="dxa"/>
          </w:tcPr>
          <w:p w14:paraId="257370F1" w14:textId="77777777" w:rsidR="00C05133" w:rsidRPr="000A322D" w:rsidRDefault="00C05133" w:rsidP="00C05133">
            <w:pPr>
              <w:spacing w:line="240" w:lineRule="auto"/>
              <w:rPr>
                <w:sz w:val="30"/>
                <w:szCs w:val="30"/>
              </w:rPr>
            </w:pPr>
            <w:r w:rsidRPr="000A322D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58C08DD7" w14:textId="0824F0B5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0E4519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47DC1AD" w14:textId="77777777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7BCB69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3375283" w14:textId="4DB68C3E" w:rsidR="00C05133" w:rsidRPr="00482416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955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236" w:type="dxa"/>
          </w:tcPr>
          <w:p w14:paraId="3C653D7D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2F4AC58" w14:textId="1EC63FF8" w:rsidR="00C05133" w:rsidRPr="000A322D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05133" w:rsidRPr="00081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  <w:r w:rsidR="00C05133" w:rsidRPr="00081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</w:tr>
      <w:tr w:rsidR="00C05133" w:rsidRPr="000A322D" w14:paraId="10ABFAA0" w14:textId="77777777" w:rsidTr="000B2A73">
        <w:tc>
          <w:tcPr>
            <w:tcW w:w="3888" w:type="dxa"/>
          </w:tcPr>
          <w:p w14:paraId="26765142" w14:textId="77777777" w:rsidR="00C05133" w:rsidRPr="000A322D" w:rsidRDefault="00C05133" w:rsidP="00C05133">
            <w:pPr>
              <w:spacing w:line="240" w:lineRule="auto"/>
              <w:rPr>
                <w:sz w:val="30"/>
                <w:szCs w:val="30"/>
              </w:rPr>
            </w:pPr>
            <w:r w:rsidRPr="000A322D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14:paraId="24181264" w14:textId="0C32FB37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864FC2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DAE9F9E" w14:textId="77777777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2E3794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B171809" w14:textId="011C1DF7" w:rsidR="00C05133" w:rsidRPr="00482416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054</w:t>
            </w:r>
          </w:p>
        </w:tc>
        <w:tc>
          <w:tcPr>
            <w:tcW w:w="236" w:type="dxa"/>
          </w:tcPr>
          <w:p w14:paraId="0001E0FF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21544D" w14:textId="03D10C1C" w:rsidR="00C05133" w:rsidRPr="000A322D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</w:p>
        </w:tc>
      </w:tr>
      <w:tr w:rsidR="00C05133" w:rsidRPr="000A322D" w14:paraId="4945912A" w14:textId="77777777" w:rsidTr="000B2A73">
        <w:tc>
          <w:tcPr>
            <w:tcW w:w="3888" w:type="dxa"/>
          </w:tcPr>
          <w:p w14:paraId="30BA75A3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34" w:type="dxa"/>
            <w:shd w:val="clear" w:color="auto" w:fill="auto"/>
          </w:tcPr>
          <w:p w14:paraId="7C3FB9D0" w14:textId="1ADC2DF2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C86B55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ACA5EA4" w14:textId="77777777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9D8D59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7446C05" w14:textId="35F0B9CE" w:rsidR="00C05133" w:rsidRPr="0077045B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="007704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236" w:type="dxa"/>
          </w:tcPr>
          <w:p w14:paraId="06F0C9BF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E785444" w14:textId="11AF6EDC" w:rsidR="00C05133" w:rsidRPr="000A322D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028</w:t>
            </w:r>
            <w:r w:rsidR="007704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669</w:t>
            </w:r>
          </w:p>
        </w:tc>
      </w:tr>
      <w:tr w:rsidR="00C05133" w:rsidRPr="000A322D" w14:paraId="2749BB64" w14:textId="77777777" w:rsidTr="000B2A73">
        <w:tc>
          <w:tcPr>
            <w:tcW w:w="3888" w:type="dxa"/>
          </w:tcPr>
          <w:p w14:paraId="0CDED7A5" w14:textId="77777777" w:rsidR="00C05133" w:rsidRPr="000A322D" w:rsidRDefault="00C05133" w:rsidP="00C05133">
            <w:pPr>
              <w:spacing w:line="240" w:lineRule="auto"/>
              <w:rPr>
                <w:sz w:val="30"/>
                <w:szCs w:val="30"/>
              </w:rPr>
            </w:pPr>
            <w:r w:rsidRPr="000A322D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4" w:type="dxa"/>
            <w:shd w:val="clear" w:color="auto" w:fill="auto"/>
          </w:tcPr>
          <w:p w14:paraId="5C03912F" w14:textId="0BDB62E7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E5936A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5550D17" w14:textId="77777777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E4256A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D7C294C" w14:textId="39D7E570" w:rsidR="00C05133" w:rsidRPr="00482416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629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828</w:t>
            </w:r>
          </w:p>
        </w:tc>
        <w:tc>
          <w:tcPr>
            <w:tcW w:w="236" w:type="dxa"/>
          </w:tcPr>
          <w:p w14:paraId="1F4947FD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5B86A8" w14:textId="00ECDD1A" w:rsidR="00C05133" w:rsidRPr="000A322D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</w:p>
        </w:tc>
      </w:tr>
      <w:tr w:rsidR="00C05133" w:rsidRPr="000A322D" w14:paraId="64078B12" w14:textId="77777777" w:rsidTr="000B2A73">
        <w:tc>
          <w:tcPr>
            <w:tcW w:w="3888" w:type="dxa"/>
          </w:tcPr>
          <w:p w14:paraId="52A6B56E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4" w:type="dxa"/>
            <w:shd w:val="clear" w:color="auto" w:fill="auto"/>
          </w:tcPr>
          <w:p w14:paraId="608B2F73" w14:textId="7A6DDE0E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A83D98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F4FE2DD" w14:textId="77777777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BEE851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4E32F75" w14:textId="6500945A" w:rsidR="00C05133" w:rsidRPr="00482416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  <w:tc>
          <w:tcPr>
            <w:tcW w:w="236" w:type="dxa"/>
          </w:tcPr>
          <w:p w14:paraId="7AA09901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1AC514" w14:textId="465F5843" w:rsidR="00C05133" w:rsidRPr="000A322D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</w:tr>
      <w:tr w:rsidR="00C05133" w:rsidRPr="000A322D" w14:paraId="4D4D62B5" w14:textId="77777777" w:rsidTr="000B2A73">
        <w:tc>
          <w:tcPr>
            <w:tcW w:w="3888" w:type="dxa"/>
          </w:tcPr>
          <w:p w14:paraId="106F26A8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14:paraId="132AAAD7" w14:textId="63ECAA62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E8A93C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6B1464E" w14:textId="77777777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E2DA34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ED9DBBF" w14:textId="2480E8DA" w:rsidR="00C05133" w:rsidRPr="00482416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36" w:type="dxa"/>
          </w:tcPr>
          <w:p w14:paraId="36D02CF1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B58EB72" w14:textId="04F3871D" w:rsidR="00C05133" w:rsidRPr="00CC3604" w:rsidRDefault="00651B2A" w:rsidP="00CC3604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CC3604" w:rsidRPr="00CC36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</w:tr>
      <w:tr w:rsidR="00C05133" w:rsidRPr="000A322D" w14:paraId="17443034" w14:textId="77777777" w:rsidTr="000B2A73">
        <w:tc>
          <w:tcPr>
            <w:tcW w:w="3888" w:type="dxa"/>
          </w:tcPr>
          <w:p w14:paraId="2CD0A1FB" w14:textId="792FEE1C" w:rsidR="00C05133" w:rsidRPr="000728B7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28B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ขายเงินลงทุน</w:t>
            </w:r>
            <w:r w:rsidR="004531F0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4531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ดูหมายเหตุ 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531F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AE2E70F" w14:textId="09514FA4" w:rsidR="00C05133" w:rsidRPr="00F3547F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C71239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913047F" w14:textId="77777777" w:rsidR="00C05133" w:rsidRPr="000728B7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9A07CA4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CDA66C3" w14:textId="55418429" w:rsidR="00C05133" w:rsidRPr="000A322D" w:rsidRDefault="00C05133" w:rsidP="00C0513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A50FBF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459E21C" w14:textId="5FD25528" w:rsidR="00C05133" w:rsidRPr="000A322D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988</w:t>
            </w:r>
          </w:p>
        </w:tc>
      </w:tr>
      <w:tr w:rsidR="00C05133" w:rsidRPr="000A322D" w14:paraId="608EC517" w14:textId="77777777" w:rsidTr="000B2A73">
        <w:tc>
          <w:tcPr>
            <w:tcW w:w="3888" w:type="dxa"/>
          </w:tcPr>
          <w:p w14:paraId="2DFA012D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auto"/>
          </w:tcPr>
          <w:p w14:paraId="6B0BDD5B" w14:textId="0F68F87C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37ED3C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994F655" w14:textId="77777777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BAE510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6F2438B" w14:textId="7F2B6520" w:rsidR="00C05133" w:rsidRPr="00482416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7161633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55E5FD2" w14:textId="2DF1B749" w:rsidR="00C05133" w:rsidRPr="000A322D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C05133" w:rsidRPr="000A322D" w14:paraId="02D61021" w14:textId="77777777" w:rsidTr="000B2A73">
        <w:tc>
          <w:tcPr>
            <w:tcW w:w="3888" w:type="dxa"/>
          </w:tcPr>
          <w:p w14:paraId="602C0056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0A322D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4" w:type="dxa"/>
            <w:shd w:val="clear" w:color="auto" w:fill="auto"/>
          </w:tcPr>
          <w:p w14:paraId="1315BC2F" w14:textId="49115F79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E121DA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EDC8CAD" w14:textId="77777777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0D9293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9BD076A" w14:textId="0B39E51D" w:rsidR="00C05133" w:rsidRPr="00482416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</w:p>
        </w:tc>
        <w:tc>
          <w:tcPr>
            <w:tcW w:w="236" w:type="dxa"/>
          </w:tcPr>
          <w:p w14:paraId="73D24A91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5838D71" w14:textId="5A9A275A" w:rsidR="00C05133" w:rsidRPr="000A322D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</w:tr>
      <w:tr w:rsidR="00C05133" w:rsidRPr="000A322D" w14:paraId="1C8CD2C1" w14:textId="77777777" w:rsidTr="000B2A73">
        <w:tc>
          <w:tcPr>
            <w:tcW w:w="3888" w:type="dxa"/>
          </w:tcPr>
          <w:p w14:paraId="693580ED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0A322D">
              <w:rPr>
                <w:rFonts w:ascii="Angsana New" w:hAnsi="Angsana New"/>
                <w:sz w:val="30"/>
                <w:szCs w:val="30"/>
                <w:cs/>
                <w:lang w:val="en-US"/>
              </w:rPr>
              <w:t>ย</w:t>
            </w:r>
            <w:r w:rsidRPr="000A322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</w:t>
            </w:r>
          </w:p>
        </w:tc>
        <w:tc>
          <w:tcPr>
            <w:tcW w:w="1134" w:type="dxa"/>
            <w:shd w:val="clear" w:color="auto" w:fill="auto"/>
          </w:tcPr>
          <w:p w14:paraId="449FF41E" w14:textId="3A88882A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650295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920E640" w14:textId="77777777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2DC9BD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DA1431B" w14:textId="449B4E88" w:rsidR="00C05133" w:rsidRPr="00482416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044</w:t>
            </w:r>
          </w:p>
        </w:tc>
        <w:tc>
          <w:tcPr>
            <w:tcW w:w="236" w:type="dxa"/>
          </w:tcPr>
          <w:p w14:paraId="3E984EC8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4131EAD" w14:textId="7717D0CF" w:rsidR="00C05133" w:rsidRPr="000A322D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</w:tr>
      <w:tr w:rsidR="00C05133" w:rsidRPr="000A322D" w14:paraId="056DCDEC" w14:textId="77777777" w:rsidTr="000B2A73">
        <w:trPr>
          <w:trHeight w:val="56"/>
        </w:trPr>
        <w:tc>
          <w:tcPr>
            <w:tcW w:w="3888" w:type="dxa"/>
          </w:tcPr>
          <w:p w14:paraId="617DEBFC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1134" w:type="dxa"/>
            <w:shd w:val="clear" w:color="auto" w:fill="auto"/>
          </w:tcPr>
          <w:p w14:paraId="36D31364" w14:textId="22DC799E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9BABEF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11FCA0A" w14:textId="77777777" w:rsidR="00C05133" w:rsidRPr="000A322D" w:rsidRDefault="00C05133" w:rsidP="00C05133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96AFC8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EE276CE" w14:textId="5234E517" w:rsidR="00C05133" w:rsidRPr="00482416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236" w:type="dxa"/>
          </w:tcPr>
          <w:p w14:paraId="10F48CF0" w14:textId="77777777" w:rsidR="00C05133" w:rsidRPr="000A322D" w:rsidRDefault="00C05133" w:rsidP="00C0513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0CF8D56" w14:textId="62A06158" w:rsidR="00C05133" w:rsidRPr="000A322D" w:rsidRDefault="00651B2A" w:rsidP="00C05133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C0513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584</w:t>
            </w:r>
          </w:p>
        </w:tc>
      </w:tr>
      <w:tr w:rsidR="00B15D89" w:rsidRPr="000A322D" w14:paraId="5A5ED62F" w14:textId="77777777" w:rsidTr="00B15D89">
        <w:tc>
          <w:tcPr>
            <w:tcW w:w="3888" w:type="dxa"/>
          </w:tcPr>
          <w:p w14:paraId="60819A9E" w14:textId="77777777" w:rsidR="00B15D89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34" w:type="dxa"/>
            <w:shd w:val="clear" w:color="auto" w:fill="auto"/>
          </w:tcPr>
          <w:p w14:paraId="67158EF7" w14:textId="77777777" w:rsidR="00B15D89" w:rsidRPr="000A322D" w:rsidRDefault="00B15D89" w:rsidP="00B15D8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1A8554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79BB10" w14:textId="77777777" w:rsidR="00B15D89" w:rsidRPr="000A322D" w:rsidRDefault="00B15D89" w:rsidP="00B15D8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0A1C99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CF7CD81" w14:textId="77777777" w:rsidR="00B15D89" w:rsidRPr="000A322D" w:rsidRDefault="00B15D89" w:rsidP="00B15D89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93C958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5A01BFF" w14:textId="77777777" w:rsidR="00B15D89" w:rsidRPr="000A322D" w:rsidRDefault="00B15D89" w:rsidP="00B15D89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E82" w:rsidRPr="000A322D" w14:paraId="1E6D95FA" w14:textId="77777777" w:rsidTr="000B2A73">
        <w:tc>
          <w:tcPr>
            <w:tcW w:w="3888" w:type="dxa"/>
          </w:tcPr>
          <w:p w14:paraId="034BAD08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0939CB39" w14:textId="2CFF9083" w:rsidR="002A1E82" w:rsidRPr="00971C81" w:rsidRDefault="002A1E82" w:rsidP="002A1E8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9360FD9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A0A9C89" w14:textId="77777777" w:rsidR="002A1E82" w:rsidRPr="000A322D" w:rsidRDefault="002A1E82" w:rsidP="002A1E8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2424DE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9A71736" w14:textId="0B62D821" w:rsidR="002A1E82" w:rsidRPr="00482416" w:rsidRDefault="00651B2A" w:rsidP="002A1E82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2A1E8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236" w:type="dxa"/>
          </w:tcPr>
          <w:p w14:paraId="1A326629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A85E9F8" w14:textId="5C6ED9A7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2A1E8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</w:p>
        </w:tc>
      </w:tr>
      <w:tr w:rsidR="002A1E82" w:rsidRPr="000A322D" w14:paraId="6243A518" w14:textId="77777777" w:rsidTr="000B2A73">
        <w:tc>
          <w:tcPr>
            <w:tcW w:w="3888" w:type="dxa"/>
          </w:tcPr>
          <w:p w14:paraId="6D1F6B37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0A322D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14:paraId="6960FD30" w14:textId="6357BF97" w:rsidR="002A1E82" w:rsidRPr="000A322D" w:rsidRDefault="002A1E82" w:rsidP="002A1E8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DDFCF8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3E8A78" w14:textId="77777777" w:rsidR="002A1E82" w:rsidRPr="000A322D" w:rsidRDefault="002A1E82" w:rsidP="002A1E8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52BEF1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273D082" w14:textId="6B98DD45" w:rsidR="002A1E82" w:rsidRPr="00482416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A1E8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236" w:type="dxa"/>
          </w:tcPr>
          <w:p w14:paraId="4012E477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FD38FE2" w14:textId="725A5852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A1E8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</w:tr>
      <w:tr w:rsidR="00B15D89" w:rsidRPr="000A322D" w14:paraId="1FCA9759" w14:textId="77777777" w:rsidTr="000B2A73">
        <w:tc>
          <w:tcPr>
            <w:tcW w:w="3888" w:type="dxa"/>
          </w:tcPr>
          <w:p w14:paraId="58217B4F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14:paraId="17846DA1" w14:textId="77777777" w:rsidR="00B15D89" w:rsidRPr="000A322D" w:rsidRDefault="00B15D89" w:rsidP="00B15D8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6E6A7E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F835AB" w14:textId="77777777" w:rsidR="00B15D89" w:rsidRPr="000A322D" w:rsidRDefault="00B15D89" w:rsidP="00B15D8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2FCF6A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A34FDBC" w14:textId="77777777" w:rsidR="00B15D89" w:rsidRPr="000A322D" w:rsidRDefault="00B15D89" w:rsidP="00B15D8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F6E22B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34F99C4" w14:textId="77777777" w:rsidR="00B15D89" w:rsidRPr="000A322D" w:rsidRDefault="00B15D89" w:rsidP="00B15D8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E82" w:rsidRPr="000A322D" w14:paraId="2A1E0AAC" w14:textId="77777777" w:rsidTr="000B2A73">
        <w:tc>
          <w:tcPr>
            <w:tcW w:w="3888" w:type="dxa"/>
          </w:tcPr>
          <w:p w14:paraId="3A1CEC14" w14:textId="77777777" w:rsidR="002A1E82" w:rsidRPr="000A322D" w:rsidRDefault="002A1E82" w:rsidP="002A1E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02999555" w14:textId="56CC4E48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36" w:type="dxa"/>
          </w:tcPr>
          <w:p w14:paraId="59029E17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477CBBF" w14:textId="2010BBCD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36" w:type="dxa"/>
          </w:tcPr>
          <w:p w14:paraId="12D044BE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AE9E525" w14:textId="4093756F" w:rsidR="002A1E82" w:rsidRPr="00422A22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36" w:type="dxa"/>
          </w:tcPr>
          <w:p w14:paraId="5A089827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C1F699" w14:textId="5453B61F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  <w:tr w:rsidR="002A1E82" w:rsidRPr="000A322D" w14:paraId="5C2E94D6" w14:textId="77777777" w:rsidTr="000B2A73">
        <w:tc>
          <w:tcPr>
            <w:tcW w:w="3888" w:type="dxa"/>
          </w:tcPr>
          <w:p w14:paraId="5D8C4013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</w:tcPr>
          <w:p w14:paraId="6882FFB4" w14:textId="7D0CF444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  <w:r w:rsidR="00CC360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719</w:t>
            </w:r>
          </w:p>
        </w:tc>
        <w:tc>
          <w:tcPr>
            <w:tcW w:w="236" w:type="dxa"/>
          </w:tcPr>
          <w:p w14:paraId="04987E53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932F923" w14:textId="6B037600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  <w:r w:rsidR="002A1E8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398</w:t>
            </w:r>
          </w:p>
        </w:tc>
        <w:tc>
          <w:tcPr>
            <w:tcW w:w="236" w:type="dxa"/>
          </w:tcPr>
          <w:p w14:paraId="638C9C63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45878A7" w14:textId="79DA0BB0" w:rsidR="002A1E82" w:rsidRPr="00081808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  <w:r w:rsidR="002A1E8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629</w:t>
            </w:r>
          </w:p>
        </w:tc>
        <w:tc>
          <w:tcPr>
            <w:tcW w:w="236" w:type="dxa"/>
          </w:tcPr>
          <w:p w14:paraId="71196DB7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792F785" w14:textId="2A2B8E43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  <w:r w:rsidR="002A1E82" w:rsidRPr="00081808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</w:tr>
      <w:tr w:rsidR="002A1E82" w:rsidRPr="000A322D" w14:paraId="11FBF16F" w14:textId="77777777" w:rsidTr="000B2A73">
        <w:tc>
          <w:tcPr>
            <w:tcW w:w="3888" w:type="dxa"/>
          </w:tcPr>
          <w:p w14:paraId="7707D92F" w14:textId="1A1CDDA1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0323D5CA" w14:textId="7077A673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C360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  <w:tc>
          <w:tcPr>
            <w:tcW w:w="236" w:type="dxa"/>
          </w:tcPr>
          <w:p w14:paraId="10CD67A6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30E06CD" w14:textId="0A14FAAF" w:rsidR="002A1E82" w:rsidRPr="00E12E79" w:rsidRDefault="002A1E82" w:rsidP="002A1E8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C27B97E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B03FA80" w14:textId="485BE31C" w:rsidR="002A1E82" w:rsidRPr="00081808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</w:tcPr>
          <w:p w14:paraId="42ADF7A3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701FAB6" w14:textId="61E1B1DC" w:rsidR="002A1E82" w:rsidRPr="00081808" w:rsidRDefault="002A1E82" w:rsidP="002A1E8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1E82" w:rsidRPr="000A322D" w14:paraId="294232D0" w14:textId="77777777" w:rsidTr="000B2A73">
        <w:tc>
          <w:tcPr>
            <w:tcW w:w="3888" w:type="dxa"/>
          </w:tcPr>
          <w:p w14:paraId="0210C8C3" w14:textId="77777777" w:rsidR="002A1E82" w:rsidRPr="000A322D" w:rsidRDefault="002A1E82" w:rsidP="002A1E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14:paraId="58F28D59" w14:textId="09572129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A1E8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918</w:t>
            </w:r>
          </w:p>
        </w:tc>
        <w:tc>
          <w:tcPr>
            <w:tcW w:w="236" w:type="dxa"/>
          </w:tcPr>
          <w:p w14:paraId="6C256520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1A56CA4" w14:textId="5207BF68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A1E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236" w:type="dxa"/>
          </w:tcPr>
          <w:p w14:paraId="7245BEB2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8B19AE3" w14:textId="71D0F73D" w:rsidR="002A1E82" w:rsidRPr="00081808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A1E8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  <w:tc>
          <w:tcPr>
            <w:tcW w:w="236" w:type="dxa"/>
          </w:tcPr>
          <w:p w14:paraId="508FE9C7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08661D" w14:textId="66818574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A1E82" w:rsidRPr="00081808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536</w:t>
            </w:r>
          </w:p>
        </w:tc>
      </w:tr>
      <w:tr w:rsidR="002A1E82" w:rsidRPr="000A322D" w14:paraId="3B6C115F" w14:textId="77777777" w:rsidTr="000B2A73">
        <w:tc>
          <w:tcPr>
            <w:tcW w:w="3888" w:type="dxa"/>
          </w:tcPr>
          <w:p w14:paraId="6BA42BF4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0A322D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14:paraId="14371A0B" w14:textId="6C359903" w:rsidR="002A1E82" w:rsidRPr="000A322D" w:rsidRDefault="002A1E82" w:rsidP="002A1E8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EEC8C7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399374A" w14:textId="4853A509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</w:p>
        </w:tc>
        <w:tc>
          <w:tcPr>
            <w:tcW w:w="236" w:type="dxa"/>
          </w:tcPr>
          <w:p w14:paraId="27EABFD1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3CD75A9" w14:textId="7134D383" w:rsidR="002A1E82" w:rsidRPr="00081808" w:rsidRDefault="002A1E82" w:rsidP="002A1E8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27D233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B7C778" w14:textId="05A1057D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392</w:t>
            </w:r>
          </w:p>
        </w:tc>
      </w:tr>
      <w:tr w:rsidR="00B15D89" w:rsidRPr="000A322D" w14:paraId="2CA06731" w14:textId="77777777" w:rsidTr="00D358D7">
        <w:trPr>
          <w:trHeight w:val="56"/>
        </w:trPr>
        <w:tc>
          <w:tcPr>
            <w:tcW w:w="3888" w:type="dxa"/>
          </w:tcPr>
          <w:p w14:paraId="3BE34DFE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1A33D301" w14:textId="77777777" w:rsidR="00B15D89" w:rsidRPr="000A322D" w:rsidRDefault="00B15D89" w:rsidP="00B15D8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329D03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BE5927" w14:textId="77777777" w:rsidR="00B15D89" w:rsidRPr="000A322D" w:rsidRDefault="00B15D89" w:rsidP="00B15D8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6EF793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E1C8409" w14:textId="77777777" w:rsidR="00B15D89" w:rsidRPr="000A322D" w:rsidRDefault="00B15D89" w:rsidP="00B15D8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0251F8" w14:textId="77777777" w:rsidR="00B15D89" w:rsidRPr="000A322D" w:rsidRDefault="00B15D89" w:rsidP="00B15D8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F0F64F2" w14:textId="77777777" w:rsidR="00B15D89" w:rsidRPr="000A322D" w:rsidRDefault="00B15D89" w:rsidP="00B15D8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E82" w:rsidRPr="000A322D" w14:paraId="28FEB8D4" w14:textId="77777777" w:rsidTr="000B2A73">
        <w:tc>
          <w:tcPr>
            <w:tcW w:w="3888" w:type="dxa"/>
          </w:tcPr>
          <w:p w14:paraId="20A37D06" w14:textId="77777777" w:rsidR="002A1E82" w:rsidRPr="000A322D" w:rsidRDefault="002A1E82" w:rsidP="002A1E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3B0007D3" w14:textId="26A9FD89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360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  <w:tc>
          <w:tcPr>
            <w:tcW w:w="236" w:type="dxa"/>
          </w:tcPr>
          <w:p w14:paraId="0B390FC8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71F353D" w14:textId="4FE819F7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A1E8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761</w:t>
            </w:r>
          </w:p>
        </w:tc>
        <w:tc>
          <w:tcPr>
            <w:tcW w:w="236" w:type="dxa"/>
          </w:tcPr>
          <w:p w14:paraId="734A26DF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EC21E50" w14:textId="2EB3E37B" w:rsidR="002A1E82" w:rsidRPr="00081808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236" w:type="dxa"/>
          </w:tcPr>
          <w:p w14:paraId="7811D314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EDB9562" w14:textId="3DAF902B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</w:tr>
      <w:tr w:rsidR="002A1E82" w:rsidRPr="000A322D" w14:paraId="1D1F0122" w14:textId="77777777" w:rsidTr="000B2A73">
        <w:tc>
          <w:tcPr>
            <w:tcW w:w="3888" w:type="dxa"/>
          </w:tcPr>
          <w:p w14:paraId="4F0569E4" w14:textId="77777777" w:rsidR="002A1E82" w:rsidRPr="000A322D" w:rsidRDefault="002A1E82" w:rsidP="002A1E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14:paraId="1DBC379B" w14:textId="0A927791" w:rsidR="002A1E82" w:rsidRPr="000A322D" w:rsidRDefault="00651B2A" w:rsidP="00CC360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8ADFEBD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61272CD" w14:textId="27AC473C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CCAE9A8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F729AEF" w14:textId="5DC20372" w:rsidR="002A1E82" w:rsidRPr="00081808" w:rsidRDefault="002A1E82" w:rsidP="002A1E8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AEB8E9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BF8A6AC" w14:textId="7AA272F3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2A1E82" w:rsidRPr="000A322D" w14:paraId="46BEFCCE" w14:textId="77777777" w:rsidTr="000B2A73">
        <w:tc>
          <w:tcPr>
            <w:tcW w:w="3888" w:type="dxa"/>
          </w:tcPr>
          <w:p w14:paraId="7D1159F9" w14:textId="44E16C91" w:rsidR="002A1E82" w:rsidRPr="000A322D" w:rsidRDefault="002A1E82" w:rsidP="002A1E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1DB5A85C" w14:textId="06DA2C25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236" w:type="dxa"/>
          </w:tcPr>
          <w:p w14:paraId="5D08917C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CC22780" w14:textId="7E8D799D" w:rsidR="002A1E82" w:rsidRPr="005B7F27" w:rsidRDefault="002A1E82" w:rsidP="002A1E8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F723118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D22628" w14:textId="6C62EB56" w:rsidR="002A1E82" w:rsidRPr="00081808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  <w:tc>
          <w:tcPr>
            <w:tcW w:w="236" w:type="dxa"/>
          </w:tcPr>
          <w:p w14:paraId="7B0EAE76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47CE37" w14:textId="147F8010" w:rsidR="002A1E82" w:rsidRDefault="002A1E82" w:rsidP="002A1E82">
            <w:pPr>
              <w:tabs>
                <w:tab w:val="decimal" w:pos="-93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1E82" w:rsidRPr="000A322D" w14:paraId="630C7688" w14:textId="77777777" w:rsidTr="000B2A73">
        <w:tc>
          <w:tcPr>
            <w:tcW w:w="3888" w:type="dxa"/>
          </w:tcPr>
          <w:p w14:paraId="497B375D" w14:textId="77777777" w:rsidR="002A1E82" w:rsidRPr="000A322D" w:rsidRDefault="002A1E82" w:rsidP="002A1E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เบี้ย</w:t>
            </w:r>
            <w:r w:rsidRPr="000A322D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134" w:type="dxa"/>
            <w:shd w:val="clear" w:color="auto" w:fill="auto"/>
          </w:tcPr>
          <w:p w14:paraId="1707C59A" w14:textId="3EA380B7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CC360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927</w:t>
            </w:r>
          </w:p>
        </w:tc>
        <w:tc>
          <w:tcPr>
            <w:tcW w:w="236" w:type="dxa"/>
          </w:tcPr>
          <w:p w14:paraId="20345E1E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0B6F15" w14:textId="592E903E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2A1E8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  <w:tc>
          <w:tcPr>
            <w:tcW w:w="236" w:type="dxa"/>
          </w:tcPr>
          <w:p w14:paraId="15B1255D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7F3251F" w14:textId="76E98EF8" w:rsidR="002A1E82" w:rsidRPr="00081808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2A1E8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</w:p>
        </w:tc>
        <w:tc>
          <w:tcPr>
            <w:tcW w:w="236" w:type="dxa"/>
          </w:tcPr>
          <w:p w14:paraId="55E3E2EA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284FDE1" w14:textId="2BFD72C5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2A1E82" w:rsidRPr="00081808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</w:tr>
      <w:tr w:rsidR="002A1E82" w:rsidRPr="000A322D" w14:paraId="0611AD6E" w14:textId="77777777" w:rsidTr="000B2A73">
        <w:tc>
          <w:tcPr>
            <w:tcW w:w="3888" w:type="dxa"/>
          </w:tcPr>
          <w:p w14:paraId="702C186B" w14:textId="77777777" w:rsidR="002A1E82" w:rsidRPr="000A322D" w:rsidRDefault="002A1E82" w:rsidP="002A1E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0A322D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14:paraId="66B1B8FB" w14:textId="6920F484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CC360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</w:p>
        </w:tc>
        <w:tc>
          <w:tcPr>
            <w:tcW w:w="236" w:type="dxa"/>
          </w:tcPr>
          <w:p w14:paraId="4B12559E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6B5F79" w14:textId="119942BF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A1E8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974</w:t>
            </w:r>
          </w:p>
        </w:tc>
        <w:tc>
          <w:tcPr>
            <w:tcW w:w="236" w:type="dxa"/>
          </w:tcPr>
          <w:p w14:paraId="473A6CF7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7730890" w14:textId="3A5C5DFF" w:rsidR="002A1E82" w:rsidRPr="00081808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2A1E8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  <w:tc>
          <w:tcPr>
            <w:tcW w:w="236" w:type="dxa"/>
          </w:tcPr>
          <w:p w14:paraId="031C4512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928553" w14:textId="4672FD09" w:rsidR="002A1E82" w:rsidRPr="000A322D" w:rsidRDefault="00651B2A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2A1E82" w:rsidRPr="00081808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</w:tr>
      <w:tr w:rsidR="002A1E82" w:rsidRPr="000A322D" w14:paraId="4BE4C7AE" w14:textId="77777777" w:rsidTr="00B15D89">
        <w:tc>
          <w:tcPr>
            <w:tcW w:w="3888" w:type="dxa"/>
          </w:tcPr>
          <w:p w14:paraId="08DA096B" w14:textId="77777777" w:rsidR="002A1E82" w:rsidRPr="005D0262" w:rsidRDefault="002A1E82" w:rsidP="002A1E82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FA8076B" w14:textId="77777777" w:rsidR="002A1E82" w:rsidRPr="005D0262" w:rsidRDefault="002A1E82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C315A87" w14:textId="77777777" w:rsidR="002A1E82" w:rsidRPr="005D0262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6C6AD1E5" w14:textId="77777777" w:rsidR="002A1E82" w:rsidRPr="005D0262" w:rsidRDefault="002A1E82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9032AC3" w14:textId="77777777" w:rsidR="002A1E82" w:rsidRPr="005D0262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698C5C52" w14:textId="77777777" w:rsidR="002A1E82" w:rsidRPr="005D0262" w:rsidRDefault="002A1E82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8BE9BB1" w14:textId="77777777" w:rsidR="002A1E82" w:rsidRPr="005D0262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367B056" w14:textId="77777777" w:rsidR="002A1E82" w:rsidRPr="005D0262" w:rsidRDefault="002A1E82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1E82" w:rsidRPr="000A322D" w14:paraId="30EF63E5" w14:textId="77777777" w:rsidTr="000B2A73">
        <w:tc>
          <w:tcPr>
            <w:tcW w:w="3888" w:type="dxa"/>
          </w:tcPr>
          <w:p w14:paraId="6F370B22" w14:textId="77777777" w:rsidR="002A1E82" w:rsidRPr="000A322D" w:rsidRDefault="002A1E82" w:rsidP="002A1E8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2DB2FDB4" w14:textId="77777777" w:rsidR="002A1E82" w:rsidRPr="000A322D" w:rsidRDefault="002A1E82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BBC106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BE8ECD5" w14:textId="77777777" w:rsidR="002A1E82" w:rsidRPr="000A322D" w:rsidRDefault="002A1E82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25F34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E9B0DBB" w14:textId="77777777" w:rsidR="002A1E82" w:rsidRPr="000A322D" w:rsidRDefault="002A1E82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6A8F7B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0F45A3" w14:textId="77777777" w:rsidR="002A1E82" w:rsidRPr="000A322D" w:rsidRDefault="002A1E82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E82" w:rsidRPr="000A322D" w14:paraId="73C84393" w14:textId="77777777" w:rsidTr="000B2A73">
        <w:tc>
          <w:tcPr>
            <w:tcW w:w="3888" w:type="dxa"/>
          </w:tcPr>
          <w:p w14:paraId="6AD80E52" w14:textId="77777777" w:rsidR="002A1E82" w:rsidRPr="000A322D" w:rsidRDefault="002A1E82" w:rsidP="002A1E8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7DAA6096" w14:textId="77777777" w:rsidR="002A1E82" w:rsidRPr="000A322D" w:rsidRDefault="002A1E82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4863FD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030A060" w14:textId="77777777" w:rsidR="002A1E82" w:rsidRPr="000A322D" w:rsidRDefault="002A1E82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556F1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A65541C" w14:textId="77777777" w:rsidR="002A1E82" w:rsidRPr="000A322D" w:rsidRDefault="002A1E82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589A0D" w14:textId="77777777" w:rsidR="002A1E82" w:rsidRPr="000A322D" w:rsidRDefault="002A1E82" w:rsidP="002A1E8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E1AC36E" w14:textId="77777777" w:rsidR="002A1E82" w:rsidRPr="000A322D" w:rsidRDefault="002A1E82" w:rsidP="002A1E8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C5C" w:rsidRPr="000A322D" w14:paraId="6ECACE75" w14:textId="77777777" w:rsidTr="000B2A73">
        <w:tc>
          <w:tcPr>
            <w:tcW w:w="3888" w:type="dxa"/>
          </w:tcPr>
          <w:p w14:paraId="64D55ED4" w14:textId="77777777" w:rsidR="008C5C5C" w:rsidRPr="000A322D" w:rsidRDefault="008C5C5C" w:rsidP="008C5C5C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ab/>
            </w: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</w:tcPr>
          <w:p w14:paraId="68A3D1BD" w14:textId="7376FA50" w:rsidR="008C5C5C" w:rsidRPr="000A322D" w:rsidRDefault="00651B2A" w:rsidP="008C5C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="008C5C5C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236" w:type="dxa"/>
          </w:tcPr>
          <w:p w14:paraId="6FB240FC" w14:textId="77777777" w:rsidR="008C5C5C" w:rsidRPr="000A322D" w:rsidRDefault="008C5C5C" w:rsidP="008C5C5C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473F105" w14:textId="4EE1BDAD" w:rsidR="008C5C5C" w:rsidRPr="000A322D" w:rsidRDefault="00651B2A" w:rsidP="008C5C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="008C5C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</w:p>
        </w:tc>
        <w:tc>
          <w:tcPr>
            <w:tcW w:w="236" w:type="dxa"/>
          </w:tcPr>
          <w:p w14:paraId="0EF20ED5" w14:textId="77777777" w:rsidR="008C5C5C" w:rsidRPr="000A322D" w:rsidRDefault="008C5C5C" w:rsidP="008C5C5C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72FB5D3" w14:textId="27C8570E" w:rsidR="008C5C5C" w:rsidRPr="00482416" w:rsidRDefault="00651B2A" w:rsidP="008C5C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8C5C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</w:p>
        </w:tc>
        <w:tc>
          <w:tcPr>
            <w:tcW w:w="236" w:type="dxa"/>
          </w:tcPr>
          <w:p w14:paraId="7C5F658C" w14:textId="77777777" w:rsidR="008C5C5C" w:rsidRPr="000A322D" w:rsidRDefault="008C5C5C" w:rsidP="008C5C5C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2C79C79" w14:textId="698326EA" w:rsidR="008C5C5C" w:rsidRPr="000A322D" w:rsidRDefault="00651B2A" w:rsidP="008C5C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8C5C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761</w:t>
            </w:r>
          </w:p>
        </w:tc>
      </w:tr>
      <w:tr w:rsidR="008C5C5C" w:rsidRPr="000A322D" w14:paraId="3CB8A7B0" w14:textId="77777777" w:rsidTr="000B2A73">
        <w:tc>
          <w:tcPr>
            <w:tcW w:w="3888" w:type="dxa"/>
          </w:tcPr>
          <w:p w14:paraId="755F4C1F" w14:textId="77777777" w:rsidR="008C5C5C" w:rsidRPr="000A322D" w:rsidRDefault="008C5C5C" w:rsidP="008C5C5C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ab/>
            </w: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F83792" w14:textId="461F8068" w:rsidR="008C5C5C" w:rsidRPr="000A322D" w:rsidRDefault="00651B2A" w:rsidP="008C5C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626</w:t>
            </w:r>
          </w:p>
        </w:tc>
        <w:tc>
          <w:tcPr>
            <w:tcW w:w="236" w:type="dxa"/>
          </w:tcPr>
          <w:p w14:paraId="4478D50C" w14:textId="77777777" w:rsidR="008C5C5C" w:rsidRPr="000A322D" w:rsidRDefault="008C5C5C" w:rsidP="008C5C5C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A92149C" w14:textId="2929C3F7" w:rsidR="008C5C5C" w:rsidRPr="000A322D" w:rsidRDefault="00651B2A" w:rsidP="008C5C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C5C5C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236" w:type="dxa"/>
          </w:tcPr>
          <w:p w14:paraId="012D8A0E" w14:textId="77777777" w:rsidR="008C5C5C" w:rsidRPr="000A322D" w:rsidRDefault="008C5C5C" w:rsidP="008C5C5C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B15E558" w14:textId="1A9A7731" w:rsidR="008C5C5C" w:rsidRPr="00482416" w:rsidRDefault="008C5C5C" w:rsidP="008C5C5C">
            <w:pPr>
              <w:tabs>
                <w:tab w:val="decimal" w:pos="-78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0C4BE5" w14:textId="77777777" w:rsidR="008C5C5C" w:rsidRPr="000A322D" w:rsidRDefault="008C5C5C" w:rsidP="008C5C5C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CC856D9" w14:textId="452B9893" w:rsidR="008C5C5C" w:rsidRPr="000A322D" w:rsidRDefault="00651B2A" w:rsidP="008C5C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C5C5C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688</w:t>
            </w:r>
          </w:p>
        </w:tc>
      </w:tr>
      <w:tr w:rsidR="008C5C5C" w:rsidRPr="000A322D" w14:paraId="10E35E8C" w14:textId="77777777" w:rsidTr="000B2A73">
        <w:trPr>
          <w:trHeight w:val="370"/>
        </w:trPr>
        <w:tc>
          <w:tcPr>
            <w:tcW w:w="3888" w:type="dxa"/>
          </w:tcPr>
          <w:p w14:paraId="1305D126" w14:textId="77777777" w:rsidR="008C5C5C" w:rsidRPr="000A322D" w:rsidRDefault="008C5C5C" w:rsidP="008C5C5C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ab/>
            </w:r>
            <w:r w:rsidRPr="000A32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3559D9" w14:textId="52B57823" w:rsidR="008C5C5C" w:rsidRPr="000A322D" w:rsidRDefault="00651B2A" w:rsidP="008C5C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</w:t>
            </w:r>
            <w:r w:rsidR="008C5C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946</w:t>
            </w:r>
          </w:p>
        </w:tc>
        <w:tc>
          <w:tcPr>
            <w:tcW w:w="236" w:type="dxa"/>
            <w:vAlign w:val="center"/>
          </w:tcPr>
          <w:p w14:paraId="56C4B8C4" w14:textId="77777777" w:rsidR="008C5C5C" w:rsidRPr="000A322D" w:rsidRDefault="008C5C5C" w:rsidP="008C5C5C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F1165C" w14:textId="5DA9A05F" w:rsidR="008C5C5C" w:rsidRPr="000A322D" w:rsidRDefault="00651B2A" w:rsidP="008C5C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  <w:r w:rsidR="008C5C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402</w:t>
            </w:r>
          </w:p>
        </w:tc>
        <w:tc>
          <w:tcPr>
            <w:tcW w:w="236" w:type="dxa"/>
            <w:vAlign w:val="center"/>
          </w:tcPr>
          <w:p w14:paraId="62F3BB7C" w14:textId="77777777" w:rsidR="008C5C5C" w:rsidRPr="000A322D" w:rsidRDefault="008C5C5C" w:rsidP="008C5C5C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6C6BC0" w14:textId="28356D1F" w:rsidR="008C5C5C" w:rsidRPr="00482416" w:rsidRDefault="00651B2A" w:rsidP="008C5C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8C5C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</w:p>
        </w:tc>
        <w:tc>
          <w:tcPr>
            <w:tcW w:w="236" w:type="dxa"/>
            <w:vAlign w:val="center"/>
          </w:tcPr>
          <w:p w14:paraId="496E6736" w14:textId="77777777" w:rsidR="008C5C5C" w:rsidRPr="000A322D" w:rsidRDefault="008C5C5C" w:rsidP="008C5C5C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A60E1" w14:textId="138B9B6C" w:rsidR="008C5C5C" w:rsidRPr="000A322D" w:rsidRDefault="00651B2A" w:rsidP="008C5C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</w:t>
            </w:r>
            <w:r w:rsidR="008C5C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449</w:t>
            </w:r>
          </w:p>
        </w:tc>
      </w:tr>
    </w:tbl>
    <w:p w14:paraId="7DAEED48" w14:textId="77777777" w:rsidR="00B15D89" w:rsidRPr="00D358D7" w:rsidRDefault="00B15D89" w:rsidP="0078064F">
      <w:pPr>
        <w:pStyle w:val="Bo-Blankline"/>
      </w:pP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879"/>
        <w:gridCol w:w="1134"/>
        <w:gridCol w:w="236"/>
        <w:gridCol w:w="1136"/>
        <w:gridCol w:w="236"/>
        <w:gridCol w:w="1138"/>
        <w:gridCol w:w="239"/>
        <w:gridCol w:w="1151"/>
      </w:tblGrid>
      <w:tr w:rsidR="00B15D89" w:rsidRPr="000A322D" w14:paraId="74EB08AB" w14:textId="77777777" w:rsidTr="00B15D89">
        <w:trPr>
          <w:tblHeader/>
        </w:trPr>
        <w:tc>
          <w:tcPr>
            <w:tcW w:w="3879" w:type="dxa"/>
          </w:tcPr>
          <w:p w14:paraId="3AD1EDD9" w14:textId="77777777" w:rsidR="00B15D89" w:rsidRPr="000A322D" w:rsidRDefault="00B15D89" w:rsidP="00B6457B">
            <w:pPr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0A322D">
              <w:br w:type="page"/>
            </w:r>
          </w:p>
        </w:tc>
        <w:tc>
          <w:tcPr>
            <w:tcW w:w="2506" w:type="dxa"/>
            <w:gridSpan w:val="3"/>
          </w:tcPr>
          <w:p w14:paraId="229E8011" w14:textId="77777777" w:rsidR="00B15D89" w:rsidRPr="000A322D" w:rsidRDefault="00B15D89" w:rsidP="00B6457B">
            <w:pPr>
              <w:spacing w:line="36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5A3C4AC" w14:textId="77777777" w:rsidR="00B15D89" w:rsidRPr="000A322D" w:rsidRDefault="00B15D89" w:rsidP="00B6457B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8" w:type="dxa"/>
            <w:gridSpan w:val="3"/>
          </w:tcPr>
          <w:p w14:paraId="66BCD2AC" w14:textId="77777777" w:rsidR="00B15D89" w:rsidRPr="000A322D" w:rsidRDefault="00B15D89" w:rsidP="00B6457B">
            <w:pPr>
              <w:spacing w:line="36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5D89" w:rsidRPr="000A322D" w14:paraId="42509D9F" w14:textId="77777777" w:rsidTr="00B15D89">
        <w:trPr>
          <w:tblHeader/>
        </w:trPr>
        <w:tc>
          <w:tcPr>
            <w:tcW w:w="3879" w:type="dxa"/>
          </w:tcPr>
          <w:p w14:paraId="77B86F72" w14:textId="4E0BFEEF" w:rsidR="00B15D89" w:rsidRPr="000A322D" w:rsidRDefault="00B15D89" w:rsidP="00B15D89">
            <w:pPr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A32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A32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A32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32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</w:tcPr>
          <w:p w14:paraId="799854D5" w14:textId="5C7E33F9" w:rsidR="00B15D89" w:rsidRPr="000A322D" w:rsidRDefault="00651B2A" w:rsidP="00B15D8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63FB6949" w14:textId="77777777" w:rsidR="00B15D89" w:rsidRPr="000A322D" w:rsidRDefault="00B15D89" w:rsidP="00B15D8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F0303BD" w14:textId="49C2BA52" w:rsidR="00B15D89" w:rsidRPr="000A322D" w:rsidRDefault="00651B2A" w:rsidP="00B15D8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71B34AEA" w14:textId="77777777" w:rsidR="00B15D89" w:rsidRPr="000A322D" w:rsidRDefault="00B15D89" w:rsidP="00B15D8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064DEA5F" w14:textId="2083C09D" w:rsidR="00B15D89" w:rsidRPr="000A322D" w:rsidRDefault="00651B2A" w:rsidP="00B15D8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9" w:type="dxa"/>
          </w:tcPr>
          <w:p w14:paraId="7624FF9F" w14:textId="77777777" w:rsidR="00B15D89" w:rsidRPr="000A322D" w:rsidRDefault="00B15D89" w:rsidP="00B15D8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046F710C" w14:textId="6502FAA8" w:rsidR="00B15D89" w:rsidRPr="000A322D" w:rsidRDefault="00651B2A" w:rsidP="00B15D8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B15D89" w:rsidRPr="000A322D" w14:paraId="0EEF5934" w14:textId="77777777" w:rsidTr="00B15D89">
        <w:trPr>
          <w:tblHeader/>
        </w:trPr>
        <w:tc>
          <w:tcPr>
            <w:tcW w:w="3879" w:type="dxa"/>
          </w:tcPr>
          <w:p w14:paraId="29BBA272" w14:textId="77777777" w:rsidR="00B15D89" w:rsidRPr="000A322D" w:rsidRDefault="00B15D89" w:rsidP="00B6457B">
            <w:pPr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0" w:type="dxa"/>
            <w:gridSpan w:val="7"/>
          </w:tcPr>
          <w:p w14:paraId="1E53C668" w14:textId="77777777" w:rsidR="00B15D89" w:rsidRPr="000A322D" w:rsidRDefault="00B15D89" w:rsidP="00B6457B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322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A32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15D89" w:rsidRPr="000A322D" w14:paraId="79025343" w14:textId="77777777" w:rsidTr="00B15D89">
        <w:tc>
          <w:tcPr>
            <w:tcW w:w="3879" w:type="dxa"/>
          </w:tcPr>
          <w:p w14:paraId="0F3DD611" w14:textId="77777777" w:rsidR="00B15D89" w:rsidRPr="000A322D" w:rsidRDefault="00B15D89" w:rsidP="00B6457B">
            <w:pPr>
              <w:spacing w:line="360" w:lineRule="exact"/>
              <w:rPr>
                <w:b/>
                <w:bCs/>
                <w:sz w:val="30"/>
                <w:szCs w:val="30"/>
              </w:rPr>
            </w:pPr>
            <w:r w:rsidRPr="000A322D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524A0A2A" w14:textId="77777777" w:rsidR="00B15D89" w:rsidRPr="000A322D" w:rsidRDefault="00B15D89" w:rsidP="00B6457B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74CBBD" w14:textId="77777777" w:rsidR="00B15D89" w:rsidRPr="000A322D" w:rsidRDefault="00B15D89" w:rsidP="00B6457B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4B913BD" w14:textId="77777777" w:rsidR="00B15D89" w:rsidRPr="000A322D" w:rsidRDefault="00B15D89" w:rsidP="00B6457B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36F9B9" w14:textId="77777777" w:rsidR="00B15D89" w:rsidRPr="000A322D" w:rsidRDefault="00B15D89" w:rsidP="00B6457B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71713AA" w14:textId="77777777" w:rsidR="00B15D89" w:rsidRPr="000A322D" w:rsidRDefault="00B15D89" w:rsidP="00B6457B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B5A11FC" w14:textId="77777777" w:rsidR="00B15D89" w:rsidRPr="000A322D" w:rsidRDefault="00B15D89" w:rsidP="00B6457B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7970D758" w14:textId="77777777" w:rsidR="00B15D89" w:rsidRPr="000A322D" w:rsidRDefault="00B15D89" w:rsidP="00B6457B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A64" w:rsidRPr="000A322D" w14:paraId="5C591949" w14:textId="77777777" w:rsidTr="00FB5BF2">
        <w:tc>
          <w:tcPr>
            <w:tcW w:w="3879" w:type="dxa"/>
          </w:tcPr>
          <w:p w14:paraId="69411AC3" w14:textId="77777777" w:rsidR="002F3A64" w:rsidRPr="000A322D" w:rsidRDefault="002F3A64" w:rsidP="002F3A64">
            <w:pPr>
              <w:spacing w:line="360" w:lineRule="exact"/>
              <w:rPr>
                <w:sz w:val="30"/>
                <w:szCs w:val="30"/>
              </w:rPr>
            </w:pPr>
            <w:r w:rsidRPr="000A322D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01AC9A90" w14:textId="0397E9BC" w:rsidR="002F3A64" w:rsidRPr="000A322D" w:rsidRDefault="002F3A64" w:rsidP="002F3A64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5B2331E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05FF791" w14:textId="77777777" w:rsidR="002F3A64" w:rsidRPr="000A322D" w:rsidRDefault="002F3A64" w:rsidP="002F3A64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CA95535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736C2CC" w14:textId="66588AD8" w:rsidR="002F3A64" w:rsidRPr="000A322D" w:rsidRDefault="00651B2A" w:rsidP="002F3A64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</w:p>
        </w:tc>
        <w:tc>
          <w:tcPr>
            <w:tcW w:w="239" w:type="dxa"/>
          </w:tcPr>
          <w:p w14:paraId="4ADBDF5B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70147854" w14:textId="50152412" w:rsidR="002F3A64" w:rsidRPr="000A322D" w:rsidRDefault="00651B2A" w:rsidP="002F3A64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2F3A64" w:rsidRPr="0080270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054</w:t>
            </w:r>
            <w:r w:rsidR="002F3A64" w:rsidRPr="0080270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983</w:t>
            </w:r>
          </w:p>
        </w:tc>
      </w:tr>
      <w:tr w:rsidR="002F3A64" w:rsidRPr="000A322D" w14:paraId="0363278F" w14:textId="77777777" w:rsidTr="00FB5BF2">
        <w:tc>
          <w:tcPr>
            <w:tcW w:w="3879" w:type="dxa"/>
          </w:tcPr>
          <w:p w14:paraId="612BFF93" w14:textId="77777777" w:rsidR="002F3A64" w:rsidRPr="000A322D" w:rsidRDefault="002F3A64" w:rsidP="002F3A64">
            <w:pPr>
              <w:spacing w:line="360" w:lineRule="exact"/>
              <w:rPr>
                <w:sz w:val="30"/>
                <w:szCs w:val="30"/>
              </w:rPr>
            </w:pPr>
            <w:r w:rsidRPr="000A322D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14:paraId="6FF8A67B" w14:textId="75EE7483" w:rsidR="002F3A64" w:rsidRPr="000A322D" w:rsidRDefault="002F3A64" w:rsidP="002F3A64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117B518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58B2FA9" w14:textId="77777777" w:rsidR="002F3A64" w:rsidRPr="000A322D" w:rsidRDefault="002F3A64" w:rsidP="002F3A64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7B04D58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19418FD" w14:textId="45D3F390" w:rsidR="002F3A64" w:rsidRPr="000A322D" w:rsidRDefault="00651B2A" w:rsidP="002F3A64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</w:p>
        </w:tc>
        <w:tc>
          <w:tcPr>
            <w:tcW w:w="239" w:type="dxa"/>
          </w:tcPr>
          <w:p w14:paraId="698F6AAA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DFBE3E9" w14:textId="693A1207" w:rsidR="002F3A64" w:rsidRPr="000A322D" w:rsidRDefault="00651B2A" w:rsidP="002F3A64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</w:p>
        </w:tc>
      </w:tr>
      <w:tr w:rsidR="002F3A64" w:rsidRPr="000A322D" w14:paraId="56A20F93" w14:textId="77777777" w:rsidTr="00FB5BF2">
        <w:tc>
          <w:tcPr>
            <w:tcW w:w="3879" w:type="dxa"/>
          </w:tcPr>
          <w:p w14:paraId="0DF1381F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34" w:type="dxa"/>
            <w:shd w:val="clear" w:color="auto" w:fill="auto"/>
          </w:tcPr>
          <w:p w14:paraId="7A02C650" w14:textId="57F8ADAA" w:rsidR="002F3A64" w:rsidRPr="000A322D" w:rsidRDefault="002F3A64" w:rsidP="002F3A64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77EEF16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BA6FAEE" w14:textId="77777777" w:rsidR="002F3A64" w:rsidRPr="000A322D" w:rsidRDefault="002F3A64" w:rsidP="002F3A64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FF5516F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141C20D" w14:textId="6DBD93C9" w:rsidR="002F3A64" w:rsidRPr="000A322D" w:rsidRDefault="00651B2A" w:rsidP="002F3A64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  <w:r w:rsidR="005C614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249</w:t>
            </w:r>
          </w:p>
        </w:tc>
        <w:tc>
          <w:tcPr>
            <w:tcW w:w="239" w:type="dxa"/>
          </w:tcPr>
          <w:p w14:paraId="62BE4570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87AB5ED" w14:textId="1F450319" w:rsidR="002F3A64" w:rsidRPr="000A322D" w:rsidRDefault="00651B2A" w:rsidP="002F3A64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469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</w:tr>
      <w:tr w:rsidR="002F3A64" w:rsidRPr="000A322D" w14:paraId="71D578AF" w14:textId="77777777" w:rsidTr="00FB5BF2">
        <w:tc>
          <w:tcPr>
            <w:tcW w:w="3879" w:type="dxa"/>
          </w:tcPr>
          <w:p w14:paraId="223C6960" w14:textId="77777777" w:rsidR="002F3A64" w:rsidRPr="000A322D" w:rsidRDefault="002F3A64" w:rsidP="002F3A64">
            <w:pPr>
              <w:spacing w:line="360" w:lineRule="exact"/>
              <w:rPr>
                <w:sz w:val="30"/>
                <w:szCs w:val="30"/>
              </w:rPr>
            </w:pPr>
            <w:r w:rsidRPr="000A322D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4" w:type="dxa"/>
            <w:shd w:val="clear" w:color="auto" w:fill="auto"/>
          </w:tcPr>
          <w:p w14:paraId="02A33BBB" w14:textId="7A2B3822" w:rsidR="002F3A64" w:rsidRPr="000A322D" w:rsidRDefault="002F3A64" w:rsidP="002F3A64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B371CB8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C55A9FF" w14:textId="77777777" w:rsidR="002F3A64" w:rsidRPr="000A322D" w:rsidRDefault="002F3A64" w:rsidP="002F3A64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D675C61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14FA652" w14:textId="1F459AED" w:rsidR="002F3A64" w:rsidRPr="000A322D" w:rsidRDefault="00651B2A" w:rsidP="002F3A64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376</w:t>
            </w:r>
          </w:p>
        </w:tc>
        <w:tc>
          <w:tcPr>
            <w:tcW w:w="239" w:type="dxa"/>
          </w:tcPr>
          <w:p w14:paraId="07AC4A4B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77AAE30E" w14:textId="1DBA029D" w:rsidR="002F3A64" w:rsidRPr="000A322D" w:rsidRDefault="00651B2A" w:rsidP="002F3A64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647</w:t>
            </w:r>
          </w:p>
        </w:tc>
      </w:tr>
      <w:tr w:rsidR="002F3A64" w:rsidRPr="000A322D" w14:paraId="215ACBFB" w14:textId="77777777" w:rsidTr="00FB5BF2">
        <w:tc>
          <w:tcPr>
            <w:tcW w:w="3879" w:type="dxa"/>
          </w:tcPr>
          <w:p w14:paraId="2583C14B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4" w:type="dxa"/>
            <w:shd w:val="clear" w:color="auto" w:fill="auto"/>
          </w:tcPr>
          <w:p w14:paraId="4A9B2D7E" w14:textId="67156756" w:rsidR="002F3A64" w:rsidRPr="000A322D" w:rsidRDefault="002F3A64" w:rsidP="002F3A64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E2D0D0C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15A49C4" w14:textId="77777777" w:rsidR="002F3A64" w:rsidRPr="000A322D" w:rsidRDefault="002F3A64" w:rsidP="002F3A64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FCCDE2F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174A630" w14:textId="7481DDD7" w:rsidR="002F3A64" w:rsidRPr="000A322D" w:rsidRDefault="00651B2A" w:rsidP="002F3A64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2F3A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239" w:type="dxa"/>
          </w:tcPr>
          <w:p w14:paraId="0318559C" w14:textId="77777777" w:rsidR="002F3A64" w:rsidRPr="000A322D" w:rsidRDefault="002F3A64" w:rsidP="002F3A6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5798F0CD" w14:textId="11F69198" w:rsidR="002F3A64" w:rsidRPr="000A322D" w:rsidRDefault="00651B2A" w:rsidP="002F3A64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F3A64" w:rsidRPr="0080270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</w:p>
        </w:tc>
      </w:tr>
      <w:tr w:rsidR="002F3A64" w:rsidRPr="000A322D" w14:paraId="09685314" w14:textId="77777777" w:rsidTr="00B15D89">
        <w:tc>
          <w:tcPr>
            <w:tcW w:w="3879" w:type="dxa"/>
          </w:tcPr>
          <w:p w14:paraId="33502F0E" w14:textId="497ABFF9" w:rsidR="002F3A64" w:rsidRPr="009B0CE6" w:rsidRDefault="002F3A64" w:rsidP="009B0CE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34" w:type="dxa"/>
            <w:shd w:val="clear" w:color="auto" w:fill="auto"/>
          </w:tcPr>
          <w:p w14:paraId="262A01E1" w14:textId="5EF75746" w:rsidR="002F3A64" w:rsidRPr="009B0CE6" w:rsidRDefault="002F3A64" w:rsidP="009B0CE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6EDC1" w14:textId="77777777" w:rsidR="002F3A64" w:rsidRPr="009B0CE6" w:rsidRDefault="002F3A64" w:rsidP="009B0CE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1D2BD6DD" w14:textId="0C567517" w:rsidR="002F3A64" w:rsidRPr="009B0CE6" w:rsidRDefault="002F3A64" w:rsidP="009B0CE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DE9648" w14:textId="77777777" w:rsidR="002F3A64" w:rsidRPr="009B0CE6" w:rsidRDefault="002F3A64" w:rsidP="009B0CE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7381243" w14:textId="47A2B084" w:rsidR="002F3A64" w:rsidRPr="009B0CE6" w:rsidRDefault="002F3A64" w:rsidP="009B0CE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D216077" w14:textId="77777777" w:rsidR="002F3A64" w:rsidRPr="009B0CE6" w:rsidRDefault="002F3A64" w:rsidP="009B0CE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</w:tcPr>
          <w:p w14:paraId="047EA40E" w14:textId="500C8BA7" w:rsidR="002F3A64" w:rsidRPr="009B0CE6" w:rsidRDefault="002F3A64" w:rsidP="009B0CE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F3A64" w:rsidRPr="000A322D" w14:paraId="3386E4C1" w14:textId="77777777" w:rsidTr="00FB5BF2">
        <w:tc>
          <w:tcPr>
            <w:tcW w:w="3879" w:type="dxa"/>
          </w:tcPr>
          <w:p w14:paraId="0A2FF177" w14:textId="11D86F36" w:rsidR="002F3A64" w:rsidRPr="009B0CE6" w:rsidRDefault="002F3A64" w:rsidP="009B0C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14:paraId="6C4F207E" w14:textId="728F6973" w:rsidR="002F3A64" w:rsidRPr="000A322D" w:rsidRDefault="004C1432" w:rsidP="009B0CE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9E7FCE" w14:textId="77777777" w:rsidR="002F3A64" w:rsidRPr="000A322D" w:rsidRDefault="002F3A64" w:rsidP="009B0C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599C965" w14:textId="72C10951" w:rsidR="002F3A64" w:rsidRPr="000A322D" w:rsidRDefault="004C1432" w:rsidP="009B0CE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CFED12" w14:textId="77777777" w:rsidR="002F3A64" w:rsidRPr="000A322D" w:rsidRDefault="002F3A64" w:rsidP="009B0C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EC6D361" w14:textId="110BEC87" w:rsidR="002F3A64" w:rsidRPr="000A322D" w:rsidRDefault="00651B2A" w:rsidP="009B0CE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  <w:tc>
          <w:tcPr>
            <w:tcW w:w="239" w:type="dxa"/>
          </w:tcPr>
          <w:p w14:paraId="2CA83C95" w14:textId="77777777" w:rsidR="002F3A64" w:rsidRPr="000A322D" w:rsidRDefault="002F3A64" w:rsidP="009B0C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D28DBD9" w14:textId="10160EF5" w:rsidR="002F3A64" w:rsidRPr="00845218" w:rsidRDefault="00651B2A" w:rsidP="009B0CE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452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836</w:t>
            </w:r>
          </w:p>
        </w:tc>
      </w:tr>
      <w:tr w:rsidR="002F3A64" w:rsidRPr="000A322D" w14:paraId="00FDC1E6" w14:textId="77777777" w:rsidTr="00FB5BF2">
        <w:tc>
          <w:tcPr>
            <w:tcW w:w="3879" w:type="dxa"/>
          </w:tcPr>
          <w:p w14:paraId="0247DD44" w14:textId="2DE2FB71" w:rsidR="002F3A64" w:rsidRPr="004531F0" w:rsidRDefault="002F3A64" w:rsidP="009B0C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0CE6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  <w:r w:rsidR="004531F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531F0">
              <w:rPr>
                <w:rFonts w:ascii="Angsana New" w:hAnsi="Angsana New" w:hint="cs"/>
                <w:sz w:val="30"/>
                <w:szCs w:val="30"/>
                <w:cs/>
              </w:rPr>
              <w:t xml:space="preserve">ดูหมายเหตุ 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531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A00399F" w14:textId="43C2C482" w:rsidR="002F3A64" w:rsidRPr="000A322D" w:rsidRDefault="002F3A64" w:rsidP="009B0CE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5AF39EC" w14:textId="77777777" w:rsidR="002F3A64" w:rsidRPr="000A322D" w:rsidRDefault="002F3A64" w:rsidP="009B0C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E4DBCD7" w14:textId="77777777" w:rsidR="002F3A64" w:rsidRPr="000A322D" w:rsidRDefault="002F3A64" w:rsidP="009B0CE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7528775" w14:textId="77777777" w:rsidR="002F3A64" w:rsidRPr="000A322D" w:rsidRDefault="002F3A64" w:rsidP="009B0C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4235705" w14:textId="79026497" w:rsidR="002F3A64" w:rsidRPr="000A322D" w:rsidRDefault="002F3A64" w:rsidP="009B0CE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ACE012E" w14:textId="77777777" w:rsidR="002F3A64" w:rsidRPr="000A322D" w:rsidRDefault="002F3A64" w:rsidP="009B0C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2C101B8D" w14:textId="1E39F406" w:rsidR="002F3A64" w:rsidRPr="000A322D" w:rsidRDefault="00651B2A" w:rsidP="009B0CE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988</w:t>
            </w:r>
          </w:p>
        </w:tc>
      </w:tr>
      <w:tr w:rsidR="002F3A64" w:rsidRPr="000A322D" w14:paraId="75EB716E" w14:textId="77777777" w:rsidTr="00FB5BF2">
        <w:tc>
          <w:tcPr>
            <w:tcW w:w="3879" w:type="dxa"/>
          </w:tcPr>
          <w:p w14:paraId="22044795" w14:textId="77777777" w:rsidR="002F3A64" w:rsidRPr="000A322D" w:rsidRDefault="002F3A64" w:rsidP="009B0C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auto"/>
          </w:tcPr>
          <w:p w14:paraId="193AED5C" w14:textId="21F999ED" w:rsidR="002F3A64" w:rsidRPr="000A322D" w:rsidRDefault="002F3A64" w:rsidP="009B0CE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4B09351" w14:textId="77777777" w:rsidR="002F3A64" w:rsidRPr="000A322D" w:rsidRDefault="002F3A64" w:rsidP="009B0C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5103EB1" w14:textId="77777777" w:rsidR="002F3A64" w:rsidRPr="000A322D" w:rsidRDefault="002F3A64" w:rsidP="009B0CE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B41C73B" w14:textId="77777777" w:rsidR="002F3A64" w:rsidRPr="000A322D" w:rsidRDefault="002F3A64" w:rsidP="009B0C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5850A1A" w14:textId="06AA4E1A" w:rsidR="002F3A64" w:rsidRPr="000A322D" w:rsidRDefault="00651B2A" w:rsidP="009B0CE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  <w:tc>
          <w:tcPr>
            <w:tcW w:w="239" w:type="dxa"/>
          </w:tcPr>
          <w:p w14:paraId="5BE13334" w14:textId="77777777" w:rsidR="002F3A64" w:rsidRPr="000A322D" w:rsidRDefault="002F3A64" w:rsidP="009B0C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9762EB9" w14:textId="4AFB2903" w:rsidR="002F3A64" w:rsidRPr="000A322D" w:rsidRDefault="00651B2A" w:rsidP="009B0CE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</w:p>
        </w:tc>
      </w:tr>
      <w:tr w:rsidR="002F3A64" w:rsidRPr="000A322D" w14:paraId="0D1B1993" w14:textId="77777777" w:rsidTr="00FB5BF2">
        <w:tc>
          <w:tcPr>
            <w:tcW w:w="3879" w:type="dxa"/>
          </w:tcPr>
          <w:p w14:paraId="0E05D9D5" w14:textId="0E547B92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0A322D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4" w:type="dxa"/>
            <w:shd w:val="clear" w:color="auto" w:fill="auto"/>
          </w:tcPr>
          <w:p w14:paraId="11827774" w14:textId="7F92E5BF" w:rsidR="002F3A64" w:rsidRPr="000A322D" w:rsidRDefault="002F3A64" w:rsidP="002F3A6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52D6406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9630D93" w14:textId="5A155665" w:rsidR="002F3A64" w:rsidRPr="000A322D" w:rsidRDefault="002F3A64" w:rsidP="002F3A6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80CA09B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77A6335" w14:textId="07F4F80F" w:rsidR="002F3A64" w:rsidRDefault="00651B2A" w:rsidP="002F3A6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</w:p>
        </w:tc>
        <w:tc>
          <w:tcPr>
            <w:tcW w:w="239" w:type="dxa"/>
          </w:tcPr>
          <w:p w14:paraId="4D3C9656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28602FEB" w14:textId="3DE13EAE" w:rsidR="002F3A64" w:rsidRPr="000A322D" w:rsidRDefault="00651B2A" w:rsidP="002F3A6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</w:tr>
      <w:tr w:rsidR="002F3A64" w:rsidRPr="000A322D" w14:paraId="680B3D47" w14:textId="77777777" w:rsidTr="00FB5BF2">
        <w:tc>
          <w:tcPr>
            <w:tcW w:w="3879" w:type="dxa"/>
          </w:tcPr>
          <w:p w14:paraId="5B2EF261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33155792" w14:textId="4184C99F" w:rsidR="002F3A64" w:rsidRPr="000A322D" w:rsidRDefault="002F3A64" w:rsidP="002F3A6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4CD37D5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FE3BE45" w14:textId="77777777" w:rsidR="002F3A64" w:rsidRPr="000A322D" w:rsidRDefault="002F3A64" w:rsidP="002F3A6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F073961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3310FB0" w14:textId="3E2E86B2" w:rsidR="002F3A64" w:rsidRPr="000A322D" w:rsidRDefault="00651B2A" w:rsidP="002F3A6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</w:p>
        </w:tc>
        <w:tc>
          <w:tcPr>
            <w:tcW w:w="239" w:type="dxa"/>
          </w:tcPr>
          <w:p w14:paraId="5C33976C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244E4D3" w14:textId="7A8A7968" w:rsidR="002F3A64" w:rsidRPr="000A322D" w:rsidRDefault="00651B2A" w:rsidP="002F3A6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475</w:t>
            </w:r>
          </w:p>
        </w:tc>
      </w:tr>
      <w:tr w:rsidR="002F3A64" w:rsidRPr="000A322D" w14:paraId="40185C57" w14:textId="77777777" w:rsidTr="00FB5BF2">
        <w:tc>
          <w:tcPr>
            <w:tcW w:w="3879" w:type="dxa"/>
          </w:tcPr>
          <w:p w14:paraId="123AC9B4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1134" w:type="dxa"/>
            <w:shd w:val="clear" w:color="auto" w:fill="auto"/>
          </w:tcPr>
          <w:p w14:paraId="7458A9FF" w14:textId="1E37AEB5" w:rsidR="002F3A64" w:rsidRPr="008D3F26" w:rsidRDefault="002F3A64" w:rsidP="002F3A6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87E90E7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A89ABBB" w14:textId="77777777" w:rsidR="002F3A64" w:rsidRPr="008D3F26" w:rsidRDefault="002F3A64" w:rsidP="002F3A6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E8E1F85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D5BEB15" w14:textId="490A6281" w:rsidR="002F3A64" w:rsidRPr="000A322D" w:rsidRDefault="00651B2A" w:rsidP="002F3A6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  <w:r w:rsidR="002F3A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</w:p>
        </w:tc>
        <w:tc>
          <w:tcPr>
            <w:tcW w:w="239" w:type="dxa"/>
          </w:tcPr>
          <w:p w14:paraId="4A56868E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7474CE39" w14:textId="4AEAD2F6" w:rsidR="002F3A64" w:rsidRPr="000A322D" w:rsidRDefault="00651B2A" w:rsidP="002F3A6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718</w:t>
            </w:r>
          </w:p>
        </w:tc>
      </w:tr>
      <w:tr w:rsidR="002F3A64" w:rsidRPr="000A322D" w14:paraId="68DC0FE8" w14:textId="77777777" w:rsidTr="00FB5BF2">
        <w:tc>
          <w:tcPr>
            <w:tcW w:w="3879" w:type="dxa"/>
          </w:tcPr>
          <w:p w14:paraId="019B445C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3C9A2D3A" w14:textId="59361657" w:rsidR="002F3A64" w:rsidRPr="000A322D" w:rsidRDefault="002F3A64" w:rsidP="002F3A6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1C5DF92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F1E8649" w14:textId="77777777" w:rsidR="002F3A64" w:rsidRPr="000A322D" w:rsidRDefault="002F3A64" w:rsidP="002F3A6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112525F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6EEEBAA" w14:textId="3B9755D7" w:rsidR="002F3A64" w:rsidRPr="000A322D" w:rsidRDefault="00651B2A" w:rsidP="002F3A6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769</w:t>
            </w:r>
          </w:p>
        </w:tc>
        <w:tc>
          <w:tcPr>
            <w:tcW w:w="239" w:type="dxa"/>
          </w:tcPr>
          <w:p w14:paraId="76D3BAFC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3B95AC5" w14:textId="5E463573" w:rsidR="002F3A64" w:rsidRPr="000A322D" w:rsidRDefault="00651B2A" w:rsidP="002F3A6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147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</w:tr>
      <w:tr w:rsidR="002F3A64" w:rsidRPr="000A322D" w14:paraId="34349AF3" w14:textId="77777777" w:rsidTr="00FB5BF2">
        <w:tc>
          <w:tcPr>
            <w:tcW w:w="3879" w:type="dxa"/>
          </w:tcPr>
          <w:p w14:paraId="5D5B170A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0A322D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14:paraId="0A8FB9B8" w14:textId="0B03F77A" w:rsidR="002F3A64" w:rsidRPr="000A322D" w:rsidRDefault="002F3A64" w:rsidP="002F3A6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6D48E93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36E8939" w14:textId="77777777" w:rsidR="002F3A64" w:rsidRPr="000A322D" w:rsidRDefault="002F3A64" w:rsidP="002F3A6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2933829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4DE3851" w14:textId="2EDF051A" w:rsidR="002F3A64" w:rsidRPr="000A322D" w:rsidRDefault="00651B2A" w:rsidP="002F3A6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488</w:t>
            </w:r>
          </w:p>
        </w:tc>
        <w:tc>
          <w:tcPr>
            <w:tcW w:w="239" w:type="dxa"/>
          </w:tcPr>
          <w:p w14:paraId="5C233079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D0782E0" w14:textId="538A44E3" w:rsidR="002F3A64" w:rsidRPr="000A322D" w:rsidRDefault="00651B2A" w:rsidP="002F3A6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2F3A6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476</w:t>
            </w:r>
          </w:p>
        </w:tc>
      </w:tr>
      <w:tr w:rsidR="002F3A64" w:rsidRPr="000A322D" w14:paraId="0C29EA24" w14:textId="77777777" w:rsidTr="00B15D89">
        <w:tc>
          <w:tcPr>
            <w:tcW w:w="3879" w:type="dxa"/>
          </w:tcPr>
          <w:p w14:paraId="6129325E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14:paraId="047E350A" w14:textId="77777777" w:rsidR="002F3A64" w:rsidRPr="000A322D" w:rsidRDefault="002F3A64" w:rsidP="002F3A6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581E4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C15100C" w14:textId="77777777" w:rsidR="002F3A64" w:rsidRPr="000A322D" w:rsidRDefault="002F3A64" w:rsidP="002F3A6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157EE3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6B1C532" w14:textId="77777777" w:rsidR="002F3A64" w:rsidRPr="000A322D" w:rsidRDefault="002F3A64" w:rsidP="002F3A6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CE6FD3B" w14:textId="77777777" w:rsidR="002F3A64" w:rsidRPr="000A322D" w:rsidRDefault="002F3A64" w:rsidP="002F3A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48DBA1E" w14:textId="77777777" w:rsidR="002F3A64" w:rsidRPr="000A322D" w:rsidRDefault="002F3A64" w:rsidP="002F3A6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F12" w:rsidRPr="000A322D" w14:paraId="1BF6C729" w14:textId="77777777" w:rsidTr="00FB5BF2">
        <w:tc>
          <w:tcPr>
            <w:tcW w:w="3879" w:type="dxa"/>
          </w:tcPr>
          <w:p w14:paraId="3F08275E" w14:textId="77777777" w:rsidR="007C2F12" w:rsidRPr="000A322D" w:rsidRDefault="007C2F12" w:rsidP="007C2F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36DB1525" w14:textId="2E213C74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  <w:tc>
          <w:tcPr>
            <w:tcW w:w="236" w:type="dxa"/>
          </w:tcPr>
          <w:p w14:paraId="0DC6F7AC" w14:textId="77777777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518430C" w14:textId="31CC8011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C2F1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063</w:t>
            </w:r>
          </w:p>
        </w:tc>
        <w:tc>
          <w:tcPr>
            <w:tcW w:w="236" w:type="dxa"/>
          </w:tcPr>
          <w:p w14:paraId="2ED0FABA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22F8378" w14:textId="61E8AF6F" w:rsidR="007C2F12" w:rsidRPr="00860725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39" w:type="dxa"/>
          </w:tcPr>
          <w:p w14:paraId="13D35A87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2E44AEE8" w14:textId="176A1974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C2F1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</w:p>
        </w:tc>
      </w:tr>
      <w:tr w:rsidR="007C2F12" w:rsidRPr="000A322D" w14:paraId="43A22191" w14:textId="77777777" w:rsidTr="00FB5BF2">
        <w:tc>
          <w:tcPr>
            <w:tcW w:w="3879" w:type="dxa"/>
          </w:tcPr>
          <w:p w14:paraId="6543314E" w14:textId="77777777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</w:tcPr>
          <w:p w14:paraId="5DC76D21" w14:textId="6BDC06D1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  <w:r w:rsidR="004C143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423</w:t>
            </w:r>
          </w:p>
        </w:tc>
        <w:tc>
          <w:tcPr>
            <w:tcW w:w="236" w:type="dxa"/>
          </w:tcPr>
          <w:p w14:paraId="46B26520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4DE6A2C" w14:textId="59D83D58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  <w:r w:rsidR="007C2F1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</w:p>
        </w:tc>
        <w:tc>
          <w:tcPr>
            <w:tcW w:w="236" w:type="dxa"/>
          </w:tcPr>
          <w:p w14:paraId="239BE2E4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E5C148E" w14:textId="2C30F653" w:rsidR="007C2F12" w:rsidRPr="004F5741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420</w:t>
            </w:r>
            <w:r w:rsidR="007C2F1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</w:p>
        </w:tc>
        <w:tc>
          <w:tcPr>
            <w:tcW w:w="239" w:type="dxa"/>
          </w:tcPr>
          <w:p w14:paraId="1D8D4941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504008E5" w14:textId="23B251C2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  <w:r w:rsidR="007C2F12" w:rsidRPr="004F574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</w:p>
        </w:tc>
      </w:tr>
      <w:tr w:rsidR="007C2F12" w:rsidRPr="000A322D" w14:paraId="438661A2" w14:textId="77777777" w:rsidTr="00FB5BF2">
        <w:tc>
          <w:tcPr>
            <w:tcW w:w="3879" w:type="dxa"/>
          </w:tcPr>
          <w:p w14:paraId="3B92A50C" w14:textId="33DCE862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03D2970D" w14:textId="5515CDBE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C143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  <w:tc>
          <w:tcPr>
            <w:tcW w:w="236" w:type="dxa"/>
          </w:tcPr>
          <w:p w14:paraId="40F99175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14E1723" w14:textId="62F9D215" w:rsidR="007C2F12" w:rsidRPr="00F22537" w:rsidRDefault="007C2F12" w:rsidP="007C2F12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DA6730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4B59599" w14:textId="1411466D" w:rsidR="007C2F12" w:rsidRPr="004F5741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39" w:type="dxa"/>
          </w:tcPr>
          <w:p w14:paraId="3538DD7C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1959BC9" w14:textId="24FD5383" w:rsidR="007C2F12" w:rsidRDefault="007C2F12" w:rsidP="007C2F12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C2F12" w:rsidRPr="000A322D" w14:paraId="7B7D138D" w14:textId="77777777" w:rsidTr="00FB5BF2">
        <w:tc>
          <w:tcPr>
            <w:tcW w:w="3879" w:type="dxa"/>
          </w:tcPr>
          <w:p w14:paraId="3DEE927D" w14:textId="77777777" w:rsidR="007C2F12" w:rsidRPr="000A322D" w:rsidRDefault="007C2F12" w:rsidP="007C2F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0476A4F3" w14:textId="5497EEF0" w:rsidR="007C2F12" w:rsidRPr="000A322D" w:rsidRDefault="007C2F12" w:rsidP="007C2F12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A2A218" w14:textId="77777777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83145D1" w14:textId="4AD1B0A3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55502742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EFF01FD" w14:textId="50A67FE2" w:rsidR="007C2F12" w:rsidRPr="004F5741" w:rsidRDefault="007C2F12" w:rsidP="007C2F12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7FC4026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335A162" w14:textId="5DB6E5C2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7C2F12" w:rsidRPr="000A322D" w14:paraId="48E9060C" w14:textId="77777777" w:rsidTr="00FB5BF2">
        <w:tc>
          <w:tcPr>
            <w:tcW w:w="3879" w:type="dxa"/>
          </w:tcPr>
          <w:p w14:paraId="0863F818" w14:textId="77777777" w:rsidR="007C2F12" w:rsidRPr="000A322D" w:rsidRDefault="007C2F12" w:rsidP="007C2F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14:paraId="7E316B89" w14:textId="0B1AECA8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4C143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726</w:t>
            </w:r>
          </w:p>
        </w:tc>
        <w:tc>
          <w:tcPr>
            <w:tcW w:w="236" w:type="dxa"/>
          </w:tcPr>
          <w:p w14:paraId="48F75729" w14:textId="77777777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3D7AB6A" w14:textId="76661CD9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7C2F1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236" w:type="dxa"/>
          </w:tcPr>
          <w:p w14:paraId="13D7F473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EC9ABAE" w14:textId="5BFE0FA2" w:rsidR="007C2F12" w:rsidRPr="004F5741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7C2F1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239" w:type="dxa"/>
          </w:tcPr>
          <w:p w14:paraId="79CC0C1F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23FA0044" w14:textId="78E2BB60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7C2F12" w:rsidRPr="004F574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</w:tr>
      <w:tr w:rsidR="007C2F12" w:rsidRPr="000A322D" w14:paraId="02BF2053" w14:textId="77777777" w:rsidTr="00FB5BF2">
        <w:tc>
          <w:tcPr>
            <w:tcW w:w="3879" w:type="dxa"/>
          </w:tcPr>
          <w:p w14:paraId="2E99CFEE" w14:textId="77777777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14:paraId="5DCAA192" w14:textId="65F48500" w:rsidR="007C2F12" w:rsidRPr="000A322D" w:rsidRDefault="007C2F12" w:rsidP="007C2F12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A53C26" w14:textId="77777777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B015D09" w14:textId="28F53EE0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C2F1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896</w:t>
            </w:r>
          </w:p>
        </w:tc>
        <w:tc>
          <w:tcPr>
            <w:tcW w:w="236" w:type="dxa"/>
          </w:tcPr>
          <w:p w14:paraId="7E5B1D4C" w14:textId="77777777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87FF6B5" w14:textId="6B798E14" w:rsidR="007C2F12" w:rsidRPr="004F5741" w:rsidRDefault="007C2F12" w:rsidP="007C2F12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028283D" w14:textId="77777777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0F9C85A1" w14:textId="76610570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C2F1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176</w:t>
            </w:r>
          </w:p>
        </w:tc>
      </w:tr>
      <w:tr w:rsidR="007C2F12" w:rsidRPr="000A322D" w14:paraId="403C032B" w14:textId="77777777" w:rsidTr="00FB5BF2">
        <w:tc>
          <w:tcPr>
            <w:tcW w:w="3879" w:type="dxa"/>
          </w:tcPr>
          <w:p w14:paraId="7947B16B" w14:textId="77777777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4E6E4897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396DA" w14:textId="77777777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11F2CC4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0559E8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C56F91D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F9FB396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0CB96A9F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F12" w:rsidRPr="000A322D" w14:paraId="4E000BB1" w14:textId="77777777" w:rsidTr="00FB5BF2">
        <w:tc>
          <w:tcPr>
            <w:tcW w:w="3879" w:type="dxa"/>
          </w:tcPr>
          <w:p w14:paraId="5952654E" w14:textId="77777777" w:rsidR="007C2F12" w:rsidRPr="000A322D" w:rsidRDefault="007C2F12" w:rsidP="007C2F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490555A0" w14:textId="2ADFBBFF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C143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236" w:type="dxa"/>
          </w:tcPr>
          <w:p w14:paraId="6CB2B15D" w14:textId="77777777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E4B3F9D" w14:textId="560B34F7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C2F1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908</w:t>
            </w:r>
          </w:p>
        </w:tc>
        <w:tc>
          <w:tcPr>
            <w:tcW w:w="236" w:type="dxa"/>
          </w:tcPr>
          <w:p w14:paraId="47D42335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057726F" w14:textId="4B8EAA4C" w:rsidR="007C2F12" w:rsidRPr="00482416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855</w:t>
            </w:r>
          </w:p>
        </w:tc>
        <w:tc>
          <w:tcPr>
            <w:tcW w:w="239" w:type="dxa"/>
            <w:shd w:val="clear" w:color="auto" w:fill="auto"/>
          </w:tcPr>
          <w:p w14:paraId="25CDDF6C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600F691" w14:textId="044C038F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629</w:t>
            </w:r>
          </w:p>
        </w:tc>
      </w:tr>
      <w:tr w:rsidR="007C2F12" w:rsidRPr="000A322D" w14:paraId="7DA54EF6" w14:textId="77777777" w:rsidTr="00FB5BF2">
        <w:tc>
          <w:tcPr>
            <w:tcW w:w="3879" w:type="dxa"/>
            <w:shd w:val="clear" w:color="auto" w:fill="auto"/>
          </w:tcPr>
          <w:p w14:paraId="72CD582B" w14:textId="77777777" w:rsidR="007C2F12" w:rsidRPr="000A322D" w:rsidRDefault="007C2F12" w:rsidP="007C2F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14:paraId="4ABC65C7" w14:textId="69581B70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8995C62" w14:textId="77777777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E79F450" w14:textId="6E4D4D36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579EA3A9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BF97B4F" w14:textId="33039773" w:rsidR="007C2F12" w:rsidRPr="00482416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2CFC7BA3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6D1FF274" w14:textId="499C4DA6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7C2F12" w:rsidRPr="000A322D" w14:paraId="2D9A26CC" w14:textId="77777777" w:rsidTr="00FB5BF2">
        <w:tc>
          <w:tcPr>
            <w:tcW w:w="3879" w:type="dxa"/>
            <w:shd w:val="clear" w:color="auto" w:fill="auto"/>
          </w:tcPr>
          <w:p w14:paraId="549FFF8C" w14:textId="55A7B109" w:rsidR="007C2F12" w:rsidRDefault="007C2F12" w:rsidP="007C2F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191B6FD6" w14:textId="41AD8683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C143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236" w:type="dxa"/>
            <w:shd w:val="clear" w:color="auto" w:fill="auto"/>
          </w:tcPr>
          <w:p w14:paraId="4C9E18BE" w14:textId="77777777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8280D1C" w14:textId="61A70421" w:rsidR="007C2F12" w:rsidRPr="00D108AD" w:rsidRDefault="007C2F12" w:rsidP="007C2F12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8BCE13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56DA61E" w14:textId="6F63B21D" w:rsidR="007C2F12" w:rsidRPr="00482416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C2F1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</w:p>
        </w:tc>
        <w:tc>
          <w:tcPr>
            <w:tcW w:w="239" w:type="dxa"/>
            <w:shd w:val="clear" w:color="auto" w:fill="auto"/>
          </w:tcPr>
          <w:p w14:paraId="5A8A8000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0E5D5532" w14:textId="5F564140" w:rsidR="007C2F12" w:rsidRPr="00D108AD" w:rsidRDefault="007C2F12" w:rsidP="007C2F12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08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C2F12" w:rsidRPr="000A322D" w14:paraId="21A56475" w14:textId="77777777" w:rsidTr="00FB5BF2">
        <w:tc>
          <w:tcPr>
            <w:tcW w:w="3879" w:type="dxa"/>
          </w:tcPr>
          <w:p w14:paraId="21D0808C" w14:textId="77777777" w:rsidR="007C2F12" w:rsidRPr="000A322D" w:rsidRDefault="007C2F12" w:rsidP="007C2F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14:paraId="56E04AF5" w14:textId="08836083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  <w:r w:rsidR="00A03898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236" w:type="dxa"/>
          </w:tcPr>
          <w:p w14:paraId="75A87982" w14:textId="77777777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B4A6EA1" w14:textId="5EAD3BA2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  <w:r w:rsidR="007C2F1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36" w:type="dxa"/>
          </w:tcPr>
          <w:p w14:paraId="518300D0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9C2FBBD" w14:textId="3C888D5C" w:rsidR="007C2F12" w:rsidRPr="009F1ED2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7C2F1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948</w:t>
            </w:r>
          </w:p>
        </w:tc>
        <w:tc>
          <w:tcPr>
            <w:tcW w:w="239" w:type="dxa"/>
            <w:shd w:val="clear" w:color="auto" w:fill="auto"/>
          </w:tcPr>
          <w:p w14:paraId="384042C6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44E79DA" w14:textId="6EC2107D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="007C2F1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043</w:t>
            </w:r>
          </w:p>
        </w:tc>
      </w:tr>
      <w:tr w:rsidR="007C2F12" w:rsidRPr="000A322D" w14:paraId="4B3D3A27" w14:textId="77777777" w:rsidTr="00FB5BF2">
        <w:tc>
          <w:tcPr>
            <w:tcW w:w="3879" w:type="dxa"/>
          </w:tcPr>
          <w:p w14:paraId="610BA22F" w14:textId="77777777" w:rsidR="007C2F12" w:rsidRPr="000A322D" w:rsidRDefault="007C2F12" w:rsidP="007C2F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14:paraId="1659E26F" w14:textId="5EFFF595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A03898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</w:p>
        </w:tc>
        <w:tc>
          <w:tcPr>
            <w:tcW w:w="236" w:type="dxa"/>
          </w:tcPr>
          <w:p w14:paraId="11506B62" w14:textId="77777777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53444C6" w14:textId="19921BC5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7C2F1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236" w:type="dxa"/>
          </w:tcPr>
          <w:p w14:paraId="513F4648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37816A5" w14:textId="2DE10066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="007C2F1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239" w:type="dxa"/>
            <w:shd w:val="clear" w:color="auto" w:fill="auto"/>
          </w:tcPr>
          <w:p w14:paraId="31096D4B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51B2964F" w14:textId="555FD171" w:rsidR="007C2F12" w:rsidRPr="000A322D" w:rsidRDefault="00651B2A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7C2F1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</w:tr>
      <w:tr w:rsidR="007C2F12" w:rsidRPr="000A322D" w14:paraId="34B68310" w14:textId="77777777" w:rsidTr="00B15D89">
        <w:tc>
          <w:tcPr>
            <w:tcW w:w="3879" w:type="dxa"/>
          </w:tcPr>
          <w:p w14:paraId="7BFB0512" w14:textId="77777777" w:rsidR="007C2F12" w:rsidRPr="00F14B6C" w:rsidRDefault="007C2F12" w:rsidP="007C2F12">
            <w:pPr>
              <w:spacing w:line="240" w:lineRule="atLeas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FE6B76" w14:textId="77777777" w:rsidR="007C2F12" w:rsidRPr="00F14B6C" w:rsidRDefault="007C2F12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66D8BAC" w14:textId="77777777" w:rsidR="007C2F12" w:rsidRPr="00F14B6C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6" w:type="dxa"/>
          </w:tcPr>
          <w:p w14:paraId="53941E59" w14:textId="77777777" w:rsidR="007C2F12" w:rsidRPr="00F14B6C" w:rsidRDefault="007C2F12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45D2681" w14:textId="77777777" w:rsidR="007C2F12" w:rsidRPr="00F14B6C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  <w:shd w:val="clear" w:color="auto" w:fill="auto"/>
          </w:tcPr>
          <w:p w14:paraId="349B0B77" w14:textId="77777777" w:rsidR="007C2F12" w:rsidRPr="00F14B6C" w:rsidRDefault="007C2F12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3B139D96" w14:textId="77777777" w:rsidR="007C2F12" w:rsidRPr="00F14B6C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1" w:type="dxa"/>
          </w:tcPr>
          <w:p w14:paraId="7A9156A9" w14:textId="77777777" w:rsidR="007C2F12" w:rsidRPr="00F14B6C" w:rsidRDefault="007C2F12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2F12" w:rsidRPr="000A322D" w14:paraId="7FF14E43" w14:textId="77777777" w:rsidTr="00B15D89">
        <w:tc>
          <w:tcPr>
            <w:tcW w:w="3879" w:type="dxa"/>
          </w:tcPr>
          <w:p w14:paraId="06ECC1C3" w14:textId="77777777" w:rsidR="007C2F12" w:rsidRPr="000A322D" w:rsidRDefault="007C2F12" w:rsidP="007C2F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43D21647" w14:textId="77777777" w:rsidR="007C2F12" w:rsidRPr="000A322D" w:rsidRDefault="007C2F12" w:rsidP="007C2F12">
            <w:pPr>
              <w:tabs>
                <w:tab w:val="decimal" w:pos="54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AD83B9" w14:textId="77777777" w:rsidR="007C2F12" w:rsidRPr="000A322D" w:rsidRDefault="007C2F12" w:rsidP="007C2F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4A3398F" w14:textId="77777777" w:rsidR="007C2F12" w:rsidRPr="000A322D" w:rsidRDefault="007C2F12" w:rsidP="007C2F12">
            <w:pPr>
              <w:tabs>
                <w:tab w:val="decimal" w:pos="54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E3E568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5E4CB67" w14:textId="77777777" w:rsidR="007C2F12" w:rsidRPr="000A322D" w:rsidRDefault="007C2F12" w:rsidP="007C2F12">
            <w:pPr>
              <w:tabs>
                <w:tab w:val="decimal" w:pos="54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55C1BBE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09A0FC07" w14:textId="77777777" w:rsidR="007C2F12" w:rsidRPr="000A322D" w:rsidRDefault="007C2F12" w:rsidP="007C2F12">
            <w:pPr>
              <w:tabs>
                <w:tab w:val="decimal" w:pos="54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F12" w:rsidRPr="000A322D" w14:paraId="7312CB44" w14:textId="77777777" w:rsidTr="00B15D89">
        <w:tc>
          <w:tcPr>
            <w:tcW w:w="3879" w:type="dxa"/>
          </w:tcPr>
          <w:p w14:paraId="6754699B" w14:textId="77777777" w:rsidR="007C2F12" w:rsidRPr="000A322D" w:rsidRDefault="007C2F12" w:rsidP="007C2F12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2C645685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5805C8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BE29ED9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F4D8D3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F2F095F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873895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092995F" w14:textId="77777777" w:rsidR="007C2F12" w:rsidRPr="000A322D" w:rsidRDefault="007C2F12" w:rsidP="007C2F1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314" w:rsidRPr="000A322D" w14:paraId="0A19B226" w14:textId="77777777" w:rsidTr="008F7935">
        <w:tc>
          <w:tcPr>
            <w:tcW w:w="3879" w:type="dxa"/>
          </w:tcPr>
          <w:p w14:paraId="330CF647" w14:textId="77777777" w:rsidR="009F6314" w:rsidRPr="000A322D" w:rsidRDefault="009F6314" w:rsidP="009F6314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ab/>
            </w:r>
            <w:r w:rsidRPr="000A322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</w:tcPr>
          <w:p w14:paraId="1350BDF7" w14:textId="17524552" w:rsidR="009F6314" w:rsidRPr="000A322D" w:rsidRDefault="00651B2A" w:rsidP="009F631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  <w:r w:rsidR="009F631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236" w:type="dxa"/>
            <w:shd w:val="clear" w:color="auto" w:fill="auto"/>
          </w:tcPr>
          <w:p w14:paraId="1B945ABD" w14:textId="77777777" w:rsidR="009F6314" w:rsidRPr="000A322D" w:rsidRDefault="009F6314" w:rsidP="009F631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569CC5E" w14:textId="0E2DFFFF" w:rsidR="009F6314" w:rsidRPr="000A322D" w:rsidRDefault="00651B2A" w:rsidP="009F631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  <w:r w:rsidR="009F631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</w:p>
        </w:tc>
        <w:tc>
          <w:tcPr>
            <w:tcW w:w="236" w:type="dxa"/>
            <w:shd w:val="clear" w:color="auto" w:fill="auto"/>
          </w:tcPr>
          <w:p w14:paraId="66D20577" w14:textId="77777777" w:rsidR="009F6314" w:rsidRPr="000A322D" w:rsidRDefault="009F6314" w:rsidP="009F631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228A5D6" w14:textId="79987488" w:rsidR="009F6314" w:rsidRPr="00482416" w:rsidRDefault="00651B2A" w:rsidP="009F631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9F631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005</w:t>
            </w:r>
          </w:p>
        </w:tc>
        <w:tc>
          <w:tcPr>
            <w:tcW w:w="239" w:type="dxa"/>
          </w:tcPr>
          <w:p w14:paraId="0C6EC309" w14:textId="77777777" w:rsidR="009F6314" w:rsidRPr="000A322D" w:rsidRDefault="009F6314" w:rsidP="009F631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03CDDE7" w14:textId="2FAF7EF9" w:rsidR="009F6314" w:rsidRPr="000A322D" w:rsidRDefault="00651B2A" w:rsidP="009F631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  <w:r w:rsidR="009F631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901</w:t>
            </w:r>
          </w:p>
        </w:tc>
      </w:tr>
      <w:tr w:rsidR="009F6314" w:rsidRPr="000A322D" w14:paraId="228DE2B3" w14:textId="77777777" w:rsidTr="008F7935">
        <w:tc>
          <w:tcPr>
            <w:tcW w:w="3879" w:type="dxa"/>
          </w:tcPr>
          <w:p w14:paraId="16D41D5F" w14:textId="77777777" w:rsidR="009F6314" w:rsidRPr="000A322D" w:rsidRDefault="009F6314" w:rsidP="009F6314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ab/>
            </w:r>
            <w:r w:rsidRPr="000A322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777683" w14:textId="1B5B1AEF" w:rsidR="009F6314" w:rsidRPr="000A322D" w:rsidRDefault="00651B2A" w:rsidP="009F631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F631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848</w:t>
            </w:r>
          </w:p>
        </w:tc>
        <w:tc>
          <w:tcPr>
            <w:tcW w:w="236" w:type="dxa"/>
            <w:shd w:val="clear" w:color="auto" w:fill="auto"/>
          </w:tcPr>
          <w:p w14:paraId="1C0A77DA" w14:textId="77777777" w:rsidR="009F6314" w:rsidRPr="000A322D" w:rsidRDefault="009F6314" w:rsidP="009F631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58A4AE20" w14:textId="63B222F2" w:rsidR="009F6314" w:rsidRPr="000A322D" w:rsidRDefault="00651B2A" w:rsidP="009F631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9F631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</w:p>
        </w:tc>
        <w:tc>
          <w:tcPr>
            <w:tcW w:w="236" w:type="dxa"/>
            <w:shd w:val="clear" w:color="auto" w:fill="auto"/>
          </w:tcPr>
          <w:p w14:paraId="40B8E9DA" w14:textId="77777777" w:rsidR="009F6314" w:rsidRPr="000A322D" w:rsidRDefault="009F6314" w:rsidP="009F631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0F01D13" w14:textId="72B84592" w:rsidR="009F6314" w:rsidRPr="00482416" w:rsidRDefault="00651B2A" w:rsidP="009F631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F631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239" w:type="dxa"/>
          </w:tcPr>
          <w:p w14:paraId="66982350" w14:textId="77777777" w:rsidR="009F6314" w:rsidRPr="000A322D" w:rsidRDefault="009F6314" w:rsidP="009F631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58FA3DA" w14:textId="399C6ABE" w:rsidR="009F6314" w:rsidRPr="000A322D" w:rsidRDefault="00651B2A" w:rsidP="009F631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9F631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671</w:t>
            </w:r>
          </w:p>
        </w:tc>
      </w:tr>
      <w:tr w:rsidR="009F6314" w:rsidRPr="000A322D" w14:paraId="0D103BD6" w14:textId="77777777" w:rsidTr="008F7935">
        <w:tc>
          <w:tcPr>
            <w:tcW w:w="3879" w:type="dxa"/>
          </w:tcPr>
          <w:p w14:paraId="383EB449" w14:textId="77777777" w:rsidR="009F6314" w:rsidRPr="000A322D" w:rsidRDefault="009F6314" w:rsidP="009F6314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ab/>
            </w: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972464" w14:textId="6E4CA896" w:rsidR="009F6314" w:rsidRPr="000A322D" w:rsidRDefault="00651B2A" w:rsidP="009F631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</w:t>
            </w:r>
            <w:r w:rsidR="009F63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395C024B" w14:textId="77777777" w:rsidR="009F6314" w:rsidRPr="000A322D" w:rsidRDefault="009F6314" w:rsidP="009F631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D0DBA7" w14:textId="4170A5AD" w:rsidR="009F6314" w:rsidRPr="000A322D" w:rsidRDefault="00651B2A" w:rsidP="009F631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323</w:t>
            </w:r>
            <w:r w:rsidR="009F63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928</w:t>
            </w:r>
          </w:p>
        </w:tc>
        <w:tc>
          <w:tcPr>
            <w:tcW w:w="236" w:type="dxa"/>
            <w:shd w:val="clear" w:color="auto" w:fill="auto"/>
          </w:tcPr>
          <w:p w14:paraId="7C87586D" w14:textId="77777777" w:rsidR="009F6314" w:rsidRPr="000A322D" w:rsidRDefault="009F6314" w:rsidP="009F631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5847BA" w14:textId="5E8D9BFF" w:rsidR="009F6314" w:rsidRPr="00482416" w:rsidRDefault="00651B2A" w:rsidP="009F631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="009F63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750</w:t>
            </w:r>
          </w:p>
        </w:tc>
        <w:tc>
          <w:tcPr>
            <w:tcW w:w="239" w:type="dxa"/>
          </w:tcPr>
          <w:p w14:paraId="28C4ADC6" w14:textId="77777777" w:rsidR="009F6314" w:rsidRPr="000A322D" w:rsidRDefault="009F6314" w:rsidP="009F631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4B3A82" w14:textId="7B3DE427" w:rsidR="009F6314" w:rsidRPr="000A322D" w:rsidRDefault="00651B2A" w:rsidP="009F6314">
            <w:pPr>
              <w:tabs>
                <w:tab w:val="decimal" w:pos="921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</w:t>
            </w:r>
            <w:r w:rsidR="009F63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572</w:t>
            </w:r>
          </w:p>
        </w:tc>
      </w:tr>
    </w:tbl>
    <w:p w14:paraId="325AA679" w14:textId="1A0C6BF7" w:rsidR="005C345C" w:rsidRPr="00E20345" w:rsidRDefault="00E20345">
      <w:pPr>
        <w:spacing w:line="240" w:lineRule="auto"/>
        <w:rPr>
          <w:sz w:val="30"/>
          <w:szCs w:val="30"/>
          <w:cs/>
        </w:rPr>
      </w:pPr>
      <w:r>
        <w:rPr>
          <w:sz w:val="30"/>
          <w:szCs w:val="30"/>
        </w:rPr>
        <w:br w:type="page"/>
      </w:r>
    </w:p>
    <w:p w14:paraId="5AB13424" w14:textId="6E009879" w:rsidR="00C45000" w:rsidRDefault="00C45000" w:rsidP="00BB3DBA">
      <w:pPr>
        <w:pStyle w:val="Bo-C1Content"/>
        <w:ind w:hanging="7"/>
      </w:pPr>
      <w:r w:rsidRPr="000B20C7">
        <w:rPr>
          <w:cs/>
        </w:rPr>
        <w:lastRenderedPageBreak/>
        <w:t>ยอดคงเหลือกับกิจการที่เก</w:t>
      </w:r>
      <w:r>
        <w:rPr>
          <w:cs/>
        </w:rPr>
        <w:t xml:space="preserve">ี่ยวข้องกัน ณ วันที่ </w:t>
      </w:r>
      <w:r w:rsidR="00651B2A" w:rsidRPr="00651B2A">
        <w:rPr>
          <w:lang w:val="en-US"/>
        </w:rPr>
        <w:t>30</w:t>
      </w:r>
      <w:r w:rsidR="00DC04CF">
        <w:t xml:space="preserve"> </w:t>
      </w:r>
      <w:r w:rsidR="004449AD">
        <w:rPr>
          <w:rFonts w:hint="cs"/>
          <w:cs/>
          <w:lang w:val="en-US"/>
        </w:rPr>
        <w:t>กันยา</w:t>
      </w:r>
      <w:r w:rsidR="00D26C90">
        <w:rPr>
          <w:rFonts w:hint="cs"/>
          <w:cs/>
          <w:lang w:val="en-US"/>
        </w:rPr>
        <w:t>ยน</w:t>
      </w:r>
      <w:r w:rsidR="00DC04CF">
        <w:rPr>
          <w:rFonts w:hint="cs"/>
          <w:cs/>
        </w:rPr>
        <w:t xml:space="preserve"> </w:t>
      </w:r>
      <w:r w:rsidR="00651B2A" w:rsidRPr="00651B2A">
        <w:rPr>
          <w:lang w:val="en-US"/>
        </w:rPr>
        <w:t>2563</w:t>
      </w:r>
      <w:r w:rsidR="00DC04CF">
        <w:t xml:space="preserve"> </w:t>
      </w:r>
      <w:r w:rsidR="00DC04CF">
        <w:rPr>
          <w:rFonts w:hint="cs"/>
          <w:cs/>
        </w:rPr>
        <w:t xml:space="preserve">และ </w:t>
      </w:r>
      <w:r w:rsidR="00651B2A" w:rsidRPr="00651B2A">
        <w:rPr>
          <w:lang w:val="en-US"/>
        </w:rPr>
        <w:t>31</w:t>
      </w:r>
      <w:r w:rsidR="00DC04CF">
        <w:rPr>
          <w:cs/>
        </w:rPr>
        <w:t xml:space="preserve"> ธันวาคม</w:t>
      </w:r>
      <w:r w:rsidR="00DC04CF" w:rsidRPr="000B20C7">
        <w:rPr>
          <w:cs/>
        </w:rPr>
        <w:t xml:space="preserve"> </w:t>
      </w:r>
      <w:r w:rsidR="00651B2A" w:rsidRPr="00651B2A">
        <w:rPr>
          <w:lang w:val="en-US"/>
        </w:rPr>
        <w:t>2562</w:t>
      </w:r>
      <w:r w:rsidR="00DC04CF">
        <w:t xml:space="preserve"> </w:t>
      </w:r>
      <w:r>
        <w:rPr>
          <w:cs/>
        </w:rPr>
        <w:t>มีดังนี้</w:t>
      </w:r>
    </w:p>
    <w:p w14:paraId="5B2A2E28" w14:textId="77777777" w:rsidR="00DC04CF" w:rsidRPr="00364D9D" w:rsidRDefault="00DC04CF" w:rsidP="00F14B6C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DC04CF" w:rsidRPr="00744476" w14:paraId="75EE7A6B" w14:textId="77777777" w:rsidTr="00B37E56">
        <w:trPr>
          <w:tblHeader/>
        </w:trPr>
        <w:tc>
          <w:tcPr>
            <w:tcW w:w="3931" w:type="dxa"/>
          </w:tcPr>
          <w:p w14:paraId="7C398FA4" w14:textId="77777777" w:rsidR="00DC04CF" w:rsidRPr="00744476" w:rsidRDefault="00DC04CF" w:rsidP="00B37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505" w:type="dxa"/>
            <w:gridSpan w:val="3"/>
          </w:tcPr>
          <w:p w14:paraId="474881FC" w14:textId="77777777" w:rsidR="00DC04CF" w:rsidRPr="00744476" w:rsidRDefault="00DC04CF" w:rsidP="00B37E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AF80AE" w14:textId="77777777" w:rsidR="00DC04CF" w:rsidRPr="00744476" w:rsidRDefault="00DC04CF" w:rsidP="00B37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3EE86EC6" w14:textId="77777777" w:rsidR="00DC04CF" w:rsidRPr="00744476" w:rsidRDefault="00DC04CF" w:rsidP="00B37E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9AD" w:rsidRPr="00744476" w14:paraId="7140985C" w14:textId="77777777" w:rsidTr="00B37E56">
        <w:trPr>
          <w:tblHeader/>
        </w:trPr>
        <w:tc>
          <w:tcPr>
            <w:tcW w:w="3931" w:type="dxa"/>
          </w:tcPr>
          <w:p w14:paraId="58DB4891" w14:textId="77777777" w:rsidR="004449AD" w:rsidRPr="00744476" w:rsidRDefault="004449AD" w:rsidP="004449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7BB984" w14:textId="3A96ACAC" w:rsidR="004449AD" w:rsidRPr="00744476" w:rsidRDefault="00651B2A" w:rsidP="004449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449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49A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7888EACB" w14:textId="77777777" w:rsidR="004449AD" w:rsidRPr="00744476" w:rsidRDefault="004449AD" w:rsidP="004449A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7A4790A" w14:textId="45752A76" w:rsidR="004449AD" w:rsidRPr="00744476" w:rsidRDefault="00651B2A" w:rsidP="004449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449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BC441E2" w14:textId="77777777" w:rsidR="004449AD" w:rsidRPr="00744476" w:rsidRDefault="004449AD" w:rsidP="004449A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73205F5A" w14:textId="5D8EC67E" w:rsidR="004449AD" w:rsidRPr="00744476" w:rsidRDefault="00651B2A" w:rsidP="004449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449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49A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BF7013F" w14:textId="77777777" w:rsidR="004449AD" w:rsidRPr="00744476" w:rsidRDefault="004449AD" w:rsidP="004449A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DF7A9FA" w14:textId="441EED69" w:rsidR="004449AD" w:rsidRPr="00744476" w:rsidRDefault="00651B2A" w:rsidP="004449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449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449AD" w:rsidRPr="00744476" w14:paraId="2BBD450C" w14:textId="77777777" w:rsidTr="00B37E56">
        <w:trPr>
          <w:tblHeader/>
        </w:trPr>
        <w:tc>
          <w:tcPr>
            <w:tcW w:w="3931" w:type="dxa"/>
          </w:tcPr>
          <w:p w14:paraId="5621F8A2" w14:textId="77777777" w:rsidR="004449AD" w:rsidRPr="00744476" w:rsidRDefault="004449AD" w:rsidP="004449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4C3863" w14:textId="49269F33" w:rsidR="004449AD" w:rsidRPr="00744476" w:rsidRDefault="00651B2A" w:rsidP="004449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371C307E" w14:textId="77777777" w:rsidR="004449AD" w:rsidRPr="00744476" w:rsidRDefault="004449AD" w:rsidP="004449A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F7D156F" w14:textId="0EBD32EC" w:rsidR="004449AD" w:rsidRPr="00744476" w:rsidRDefault="00651B2A" w:rsidP="004449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0CAC1DFE" w14:textId="77777777" w:rsidR="004449AD" w:rsidRPr="00744476" w:rsidRDefault="004449AD" w:rsidP="004449A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42074482" w14:textId="2AC9CC56" w:rsidR="004449AD" w:rsidRPr="00744476" w:rsidRDefault="00651B2A" w:rsidP="004449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2BDC01A6" w14:textId="77777777" w:rsidR="004449AD" w:rsidRPr="00744476" w:rsidRDefault="004449AD" w:rsidP="004449A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2380FA7" w14:textId="0B71043B" w:rsidR="004449AD" w:rsidRPr="00744476" w:rsidRDefault="00651B2A" w:rsidP="004449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</w:tr>
      <w:tr w:rsidR="004449AD" w:rsidRPr="00744476" w14:paraId="09BAF602" w14:textId="77777777" w:rsidTr="00B37E56">
        <w:trPr>
          <w:tblHeader/>
        </w:trPr>
        <w:tc>
          <w:tcPr>
            <w:tcW w:w="3931" w:type="dxa"/>
          </w:tcPr>
          <w:p w14:paraId="170EACDC" w14:textId="77777777" w:rsidR="004449AD" w:rsidRPr="00744476" w:rsidRDefault="004449AD" w:rsidP="004449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290A430C" w14:textId="77777777" w:rsidR="004449AD" w:rsidRPr="00744476" w:rsidRDefault="004449AD" w:rsidP="004449A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49AD" w:rsidRPr="00744476" w14:paraId="2B67684F" w14:textId="77777777" w:rsidTr="00B37E56">
        <w:tc>
          <w:tcPr>
            <w:tcW w:w="3931" w:type="dxa"/>
          </w:tcPr>
          <w:p w14:paraId="647C6B9D" w14:textId="77777777" w:rsidR="004449AD" w:rsidRPr="00744476" w:rsidRDefault="004449AD" w:rsidP="004449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14394B6B" w14:textId="77777777" w:rsidR="004449AD" w:rsidRPr="00744476" w:rsidRDefault="004449AD" w:rsidP="004449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0EF221" w14:textId="77777777" w:rsidR="004449AD" w:rsidRPr="00744476" w:rsidRDefault="004449AD" w:rsidP="004449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6BC6E9" w14:textId="77777777" w:rsidR="004449AD" w:rsidRPr="00744476" w:rsidRDefault="004449AD" w:rsidP="004449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ABA47" w14:textId="77777777" w:rsidR="004449AD" w:rsidRPr="00744476" w:rsidRDefault="004449AD" w:rsidP="004449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890346" w14:textId="77777777" w:rsidR="004449AD" w:rsidRPr="00744476" w:rsidRDefault="004449AD" w:rsidP="004449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4F40DC" w14:textId="77777777" w:rsidR="004449AD" w:rsidRPr="00744476" w:rsidRDefault="004449AD" w:rsidP="004449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782D1C" w14:textId="77777777" w:rsidR="004449AD" w:rsidRPr="00744476" w:rsidRDefault="004449AD" w:rsidP="004449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268D" w:rsidRPr="00744476" w14:paraId="38604B4D" w14:textId="77777777" w:rsidTr="00FB5BF2">
        <w:tc>
          <w:tcPr>
            <w:tcW w:w="3931" w:type="dxa"/>
          </w:tcPr>
          <w:p w14:paraId="39197012" w14:textId="77777777" w:rsidR="00E5268D" w:rsidRPr="00744476" w:rsidRDefault="00E5268D" w:rsidP="00E5268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14:paraId="1FED466C" w14:textId="445408A6" w:rsidR="00E5268D" w:rsidRPr="00744476" w:rsidRDefault="00E5268D" w:rsidP="00E5268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CB35594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6E6FF62" w14:textId="77777777" w:rsidR="00E5268D" w:rsidRPr="00744476" w:rsidRDefault="00E5268D" w:rsidP="00E5268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6E02CBD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1213C34" w14:textId="681CB5A1" w:rsidR="00E5268D" w:rsidRPr="00744476" w:rsidRDefault="00651B2A" w:rsidP="00E5268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526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  <w:r w:rsidR="00E526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</w:p>
        </w:tc>
        <w:tc>
          <w:tcPr>
            <w:tcW w:w="236" w:type="dxa"/>
          </w:tcPr>
          <w:p w14:paraId="230F8629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59AA2B2" w14:textId="7B66106C" w:rsidR="00E5268D" w:rsidRPr="00744476" w:rsidRDefault="00651B2A" w:rsidP="00E5268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526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002</w:t>
            </w:r>
            <w:r w:rsidR="00E526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</w:tr>
      <w:tr w:rsidR="00E5268D" w:rsidRPr="00744476" w14:paraId="483AFD8E" w14:textId="77777777" w:rsidTr="00FB5BF2">
        <w:tc>
          <w:tcPr>
            <w:tcW w:w="3931" w:type="dxa"/>
            <w:vAlign w:val="bottom"/>
          </w:tcPr>
          <w:p w14:paraId="61358B22" w14:textId="77777777" w:rsidR="00E5268D" w:rsidRPr="00744476" w:rsidRDefault="00E5268D" w:rsidP="00E5268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E27801A" w14:textId="66DCAA9C" w:rsidR="00E5268D" w:rsidRPr="00744476" w:rsidRDefault="00E5268D" w:rsidP="00E5268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C6A3CBD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A8E998" w14:textId="77777777" w:rsidR="00E5268D" w:rsidRPr="00744476" w:rsidRDefault="00E5268D" w:rsidP="00E5268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51611E9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AB9D922" w14:textId="155E14AF" w:rsidR="00E5268D" w:rsidRPr="00744476" w:rsidRDefault="00651B2A" w:rsidP="00E5268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="00E526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  <w:tc>
          <w:tcPr>
            <w:tcW w:w="236" w:type="dxa"/>
          </w:tcPr>
          <w:p w14:paraId="26CBD4C1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4ADBD10" w14:textId="031909EA" w:rsidR="00E5268D" w:rsidRPr="00744476" w:rsidRDefault="00651B2A" w:rsidP="00E5268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  <w:r w:rsidR="00E526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</w:p>
        </w:tc>
      </w:tr>
      <w:tr w:rsidR="00E5268D" w:rsidRPr="00744476" w14:paraId="3A448E3C" w14:textId="77777777" w:rsidTr="00FB5BF2">
        <w:tc>
          <w:tcPr>
            <w:tcW w:w="3931" w:type="dxa"/>
            <w:vAlign w:val="bottom"/>
          </w:tcPr>
          <w:p w14:paraId="1A1E1C69" w14:textId="77777777" w:rsidR="00E5268D" w:rsidRPr="00744476" w:rsidRDefault="00E5268D" w:rsidP="00E5268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14:paraId="1034AA3C" w14:textId="3A8A0880" w:rsidR="00E5268D" w:rsidRPr="00744476" w:rsidRDefault="00E5268D" w:rsidP="00E5268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F737B37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C4AC865" w14:textId="77777777" w:rsidR="00E5268D" w:rsidRPr="00744476" w:rsidRDefault="00E5268D" w:rsidP="00E5268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BF6953E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DC86176" w14:textId="315508F3" w:rsidR="00E5268D" w:rsidRPr="00744476" w:rsidRDefault="00651B2A" w:rsidP="00E5268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  <w:r w:rsidR="00E526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</w:p>
        </w:tc>
        <w:tc>
          <w:tcPr>
            <w:tcW w:w="236" w:type="dxa"/>
          </w:tcPr>
          <w:p w14:paraId="4B4FC21C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DD688A2" w14:textId="45F6D55D" w:rsidR="00E5268D" w:rsidRPr="00744476" w:rsidRDefault="00651B2A" w:rsidP="00E5268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</w:t>
            </w:r>
            <w:r w:rsidR="00E526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</w:tr>
      <w:tr w:rsidR="00E5268D" w:rsidRPr="00744476" w14:paraId="47BE20B6" w14:textId="77777777" w:rsidTr="00FB5BF2">
        <w:tc>
          <w:tcPr>
            <w:tcW w:w="3931" w:type="dxa"/>
            <w:vAlign w:val="bottom"/>
          </w:tcPr>
          <w:p w14:paraId="73117666" w14:textId="77777777" w:rsidR="00E5268D" w:rsidRPr="00744476" w:rsidRDefault="00E5268D" w:rsidP="00E5268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14:paraId="7FF828C1" w14:textId="5C74EA91" w:rsidR="00E5268D" w:rsidRPr="00744476" w:rsidRDefault="00E5268D" w:rsidP="00E5268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E405E22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6683F74" w14:textId="77777777" w:rsidR="00E5268D" w:rsidRPr="00744476" w:rsidRDefault="00E5268D" w:rsidP="00E5268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8571DC8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11E56ED" w14:textId="04733A67" w:rsidR="00E5268D" w:rsidRPr="00744476" w:rsidRDefault="00651B2A" w:rsidP="00E5268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526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  <w:r w:rsidR="00E526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839</w:t>
            </w:r>
          </w:p>
        </w:tc>
        <w:tc>
          <w:tcPr>
            <w:tcW w:w="236" w:type="dxa"/>
          </w:tcPr>
          <w:p w14:paraId="23F990B3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830EB42" w14:textId="43101F2C" w:rsidR="00E5268D" w:rsidRPr="00744476" w:rsidRDefault="00651B2A" w:rsidP="00E5268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526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  <w:r w:rsidR="00E526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</w:tr>
      <w:tr w:rsidR="00E5268D" w:rsidRPr="00744476" w14:paraId="45D16DA4" w14:textId="77777777" w:rsidTr="00FB5BF2">
        <w:tc>
          <w:tcPr>
            <w:tcW w:w="3931" w:type="dxa"/>
            <w:vAlign w:val="bottom"/>
          </w:tcPr>
          <w:p w14:paraId="63F9C8DF" w14:textId="77777777" w:rsidR="00E5268D" w:rsidRPr="00744476" w:rsidRDefault="00E5268D" w:rsidP="00E5268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14:paraId="009BFC4A" w14:textId="0C57B53D" w:rsidR="00E5268D" w:rsidRPr="00744476" w:rsidRDefault="00E5268D" w:rsidP="00E5268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B2A5E39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36DAB85" w14:textId="77777777" w:rsidR="00E5268D" w:rsidRPr="00744476" w:rsidRDefault="00E5268D" w:rsidP="00E5268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159C13E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B573CA5" w14:textId="01C4C8E4" w:rsidR="00E5268D" w:rsidRPr="00744476" w:rsidRDefault="00651B2A" w:rsidP="00E5268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E526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</w:p>
        </w:tc>
        <w:tc>
          <w:tcPr>
            <w:tcW w:w="236" w:type="dxa"/>
          </w:tcPr>
          <w:p w14:paraId="4CBE469B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AA778C8" w14:textId="31A22149" w:rsidR="00E5268D" w:rsidRPr="00744476" w:rsidRDefault="00651B2A" w:rsidP="00E5268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E526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</w:tr>
      <w:tr w:rsidR="00E5268D" w:rsidRPr="00744476" w14:paraId="385F48A8" w14:textId="77777777" w:rsidTr="00FB5BF2">
        <w:tc>
          <w:tcPr>
            <w:tcW w:w="3931" w:type="dxa"/>
            <w:vAlign w:val="bottom"/>
          </w:tcPr>
          <w:p w14:paraId="0E681661" w14:textId="77777777" w:rsidR="00E5268D" w:rsidRPr="00744476" w:rsidRDefault="00E5268D" w:rsidP="00E5268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14:paraId="4A2F4CFF" w14:textId="1BD0A29B" w:rsidR="00E5268D" w:rsidRPr="00744476" w:rsidRDefault="00E5268D" w:rsidP="00E5268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3A9B09A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FE8AEE0" w14:textId="77777777" w:rsidR="00E5268D" w:rsidRPr="00744476" w:rsidRDefault="00E5268D" w:rsidP="00E5268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C89CAA6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D302522" w14:textId="7A18F8A3" w:rsidR="00E5268D" w:rsidRPr="00744476" w:rsidRDefault="00651B2A" w:rsidP="00E5268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526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236" w:type="dxa"/>
          </w:tcPr>
          <w:p w14:paraId="1B0D7999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FE99CD" w14:textId="53A0CB7C" w:rsidR="00E5268D" w:rsidRPr="00744476" w:rsidRDefault="00651B2A" w:rsidP="00E5268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526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</w:tr>
      <w:tr w:rsidR="00E5268D" w:rsidRPr="00744476" w14:paraId="4DD4B934" w14:textId="77777777" w:rsidTr="00FB5BF2">
        <w:tc>
          <w:tcPr>
            <w:tcW w:w="3931" w:type="dxa"/>
          </w:tcPr>
          <w:p w14:paraId="3A73202F" w14:textId="77777777" w:rsidR="00E5268D" w:rsidRPr="00744476" w:rsidRDefault="00E5268D" w:rsidP="00E5268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14:paraId="6DA68C07" w14:textId="2DFAC5B0" w:rsidR="00E5268D" w:rsidRPr="00744476" w:rsidRDefault="00E5268D" w:rsidP="00E5268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956EA65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66AF64B" w14:textId="77777777" w:rsidR="00E5268D" w:rsidRPr="00744476" w:rsidRDefault="00E5268D" w:rsidP="00E5268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077474E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AF74DB0" w14:textId="4FB10216" w:rsidR="00E5268D" w:rsidRPr="00744476" w:rsidRDefault="00651B2A" w:rsidP="00E5268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</w:tcPr>
          <w:p w14:paraId="4C6BFDF4" w14:textId="77777777" w:rsidR="00E5268D" w:rsidRPr="00744476" w:rsidRDefault="00E5268D" w:rsidP="00E5268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5FA4923" w14:textId="24EB7478" w:rsidR="00E5268D" w:rsidRPr="00744476" w:rsidRDefault="00651B2A" w:rsidP="00E5268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4449AD" w:rsidRPr="00744476" w14:paraId="2013AE9F" w14:textId="77777777" w:rsidTr="00FB5BF2">
        <w:tc>
          <w:tcPr>
            <w:tcW w:w="3931" w:type="dxa"/>
          </w:tcPr>
          <w:p w14:paraId="74D1D289" w14:textId="77777777" w:rsidR="004449AD" w:rsidRPr="00744476" w:rsidRDefault="004449AD" w:rsidP="004449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14:paraId="3086B906" w14:textId="77777777" w:rsidR="004449AD" w:rsidRPr="00744476" w:rsidRDefault="004449AD" w:rsidP="004449A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74DA58" w14:textId="77777777" w:rsidR="004449AD" w:rsidRPr="00744476" w:rsidRDefault="004449AD" w:rsidP="004449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CE94088" w14:textId="77777777" w:rsidR="004449AD" w:rsidRPr="00744476" w:rsidRDefault="004449AD" w:rsidP="004449A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5D5DB9" w14:textId="77777777" w:rsidR="004449AD" w:rsidRPr="00744476" w:rsidRDefault="004449AD" w:rsidP="004449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7E16483" w14:textId="77777777" w:rsidR="004449AD" w:rsidRPr="00744476" w:rsidRDefault="004449AD" w:rsidP="004449A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D9DB6B" w14:textId="77777777" w:rsidR="004449AD" w:rsidRPr="00744476" w:rsidRDefault="004449AD" w:rsidP="004449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CC36C03" w14:textId="77777777" w:rsidR="004449AD" w:rsidRPr="00744476" w:rsidRDefault="004449AD" w:rsidP="004449A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422" w:rsidRPr="00744476" w14:paraId="71AE5285" w14:textId="77777777" w:rsidTr="00FB5BF2">
        <w:tc>
          <w:tcPr>
            <w:tcW w:w="3931" w:type="dxa"/>
            <w:vAlign w:val="bottom"/>
          </w:tcPr>
          <w:p w14:paraId="2E1EC33C" w14:textId="77777777" w:rsidR="00FE2422" w:rsidRPr="00744476" w:rsidRDefault="00FE2422" w:rsidP="00FE242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134" w:type="dxa"/>
            <w:shd w:val="clear" w:color="auto" w:fill="auto"/>
          </w:tcPr>
          <w:p w14:paraId="6D34947C" w14:textId="133CFE4D" w:rsidR="00FE2422" w:rsidRPr="00744476" w:rsidRDefault="00651B2A" w:rsidP="00FE242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15314206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BEA617" w14:textId="52D99EB8" w:rsidR="00FE2422" w:rsidRPr="00744476" w:rsidRDefault="00651B2A" w:rsidP="00FE242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</w:tcPr>
          <w:p w14:paraId="35F685E4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D7B44E2" w14:textId="47E2FC51" w:rsidR="00FE2422" w:rsidRPr="00744476" w:rsidRDefault="00FE2422" w:rsidP="00FE242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0E6FC4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E267A0" w14:textId="77777777" w:rsidR="00FE2422" w:rsidRPr="00744476" w:rsidRDefault="00FE2422" w:rsidP="00FE242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2422" w:rsidRPr="00744476" w14:paraId="7D666619" w14:textId="77777777" w:rsidTr="00FB5BF2">
        <w:tc>
          <w:tcPr>
            <w:tcW w:w="3931" w:type="dxa"/>
          </w:tcPr>
          <w:p w14:paraId="47A099A6" w14:textId="77777777" w:rsidR="00FE2422" w:rsidRPr="00744476" w:rsidRDefault="00FE2422" w:rsidP="00FE242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14:paraId="77334D58" w14:textId="136746C7" w:rsidR="00FE2422" w:rsidRPr="00744476" w:rsidRDefault="00651B2A" w:rsidP="00FE242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</w:p>
        </w:tc>
        <w:tc>
          <w:tcPr>
            <w:tcW w:w="236" w:type="dxa"/>
          </w:tcPr>
          <w:p w14:paraId="062B1339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D8D14B3" w14:textId="016BB838" w:rsidR="00FE2422" w:rsidRPr="00744476" w:rsidRDefault="00651B2A" w:rsidP="00FE242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236" w:type="dxa"/>
          </w:tcPr>
          <w:p w14:paraId="685FEA32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2A871D5" w14:textId="730F3A84" w:rsidR="00FE2422" w:rsidRPr="00744476" w:rsidRDefault="00651B2A" w:rsidP="00FE242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</w:p>
        </w:tc>
        <w:tc>
          <w:tcPr>
            <w:tcW w:w="236" w:type="dxa"/>
          </w:tcPr>
          <w:p w14:paraId="5323C0E9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AC7DE4" w14:textId="06DA9CBF" w:rsidR="00FE2422" w:rsidRPr="00744476" w:rsidRDefault="00651B2A" w:rsidP="00FE242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FE2422" w:rsidRPr="00744476" w14:paraId="69306A14" w14:textId="77777777" w:rsidTr="00FB5BF2">
        <w:tc>
          <w:tcPr>
            <w:tcW w:w="3931" w:type="dxa"/>
          </w:tcPr>
          <w:p w14:paraId="5C67B7DA" w14:textId="77777777" w:rsidR="00FE2422" w:rsidRPr="00744476" w:rsidRDefault="00FE2422" w:rsidP="00FE242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12052042" w14:textId="06FC5952" w:rsidR="00FE2422" w:rsidRPr="00744476" w:rsidRDefault="00FE2422" w:rsidP="00FE24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B33354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AC515EE" w14:textId="53B97A4E" w:rsidR="00FE2422" w:rsidRPr="00744476" w:rsidRDefault="00651B2A" w:rsidP="00FE242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E24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</w:p>
        </w:tc>
        <w:tc>
          <w:tcPr>
            <w:tcW w:w="236" w:type="dxa"/>
          </w:tcPr>
          <w:p w14:paraId="15E6FAF8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936B5B6" w14:textId="343BAD83" w:rsidR="00FE2422" w:rsidRPr="00744476" w:rsidRDefault="00FE2422" w:rsidP="00FE24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E5FB1C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BDF1B8A" w14:textId="49A53696" w:rsidR="00FE2422" w:rsidRPr="00744476" w:rsidRDefault="00651B2A" w:rsidP="00FE242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E24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</w:p>
        </w:tc>
      </w:tr>
      <w:tr w:rsidR="00FE2422" w:rsidRPr="00744476" w14:paraId="549819D8" w14:textId="77777777" w:rsidTr="00FB5BF2">
        <w:tc>
          <w:tcPr>
            <w:tcW w:w="3931" w:type="dxa"/>
          </w:tcPr>
          <w:p w14:paraId="01625F4E" w14:textId="77777777" w:rsidR="00FE2422" w:rsidRPr="00744476" w:rsidRDefault="00FE2422" w:rsidP="00FE242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35EEE53D" w14:textId="77777777" w:rsidR="00FE2422" w:rsidRPr="00744476" w:rsidRDefault="00FE2422" w:rsidP="00FE242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DD2DF4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38B1F2" w14:textId="77777777" w:rsidR="00FE2422" w:rsidRPr="00744476" w:rsidRDefault="00FE2422" w:rsidP="00FE242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20F759E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6200D08" w14:textId="77777777" w:rsidR="00FE2422" w:rsidRPr="00744476" w:rsidRDefault="00FE2422" w:rsidP="00FE242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A0D58D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32D86C6" w14:textId="77777777" w:rsidR="00FE2422" w:rsidRPr="00744476" w:rsidRDefault="00FE2422" w:rsidP="00FE242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422" w:rsidRPr="00744476" w14:paraId="4E513760" w14:textId="77777777" w:rsidTr="00FB5BF2">
        <w:tc>
          <w:tcPr>
            <w:tcW w:w="3931" w:type="dxa"/>
          </w:tcPr>
          <w:p w14:paraId="6A244AFC" w14:textId="77777777" w:rsidR="00FE2422" w:rsidRPr="00744476" w:rsidRDefault="00FE2422" w:rsidP="00FE242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D5D8562" w14:textId="41F16E30" w:rsidR="00FE2422" w:rsidRPr="00FE2422" w:rsidRDefault="00651B2A" w:rsidP="00FE242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</w:tcPr>
          <w:p w14:paraId="57D2C04A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B27BFDB" w14:textId="1C1196BD" w:rsidR="00FE2422" w:rsidRPr="00744476" w:rsidRDefault="00651B2A" w:rsidP="00FE242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36" w:type="dxa"/>
          </w:tcPr>
          <w:p w14:paraId="4EF820C1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00D710B" w14:textId="6337EE1C" w:rsidR="00FE2422" w:rsidRPr="00744476" w:rsidRDefault="00651B2A" w:rsidP="00FE242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3EB6802C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A5FF544" w14:textId="7ED48B1C" w:rsidR="00FE2422" w:rsidRPr="00744476" w:rsidRDefault="00651B2A" w:rsidP="00FE242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</w:tr>
      <w:tr w:rsidR="00FE2422" w:rsidRPr="00744476" w14:paraId="4CB76E75" w14:textId="77777777" w:rsidTr="00FB5BF2">
        <w:tc>
          <w:tcPr>
            <w:tcW w:w="3931" w:type="dxa"/>
          </w:tcPr>
          <w:p w14:paraId="1CC63984" w14:textId="77777777" w:rsidR="00FE2422" w:rsidRPr="00744476" w:rsidRDefault="00FE2422" w:rsidP="00FE242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7B99360C" w14:textId="405DC872" w:rsidR="00FE2422" w:rsidRPr="00744476" w:rsidRDefault="00651B2A" w:rsidP="00FE242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</w:p>
        </w:tc>
        <w:tc>
          <w:tcPr>
            <w:tcW w:w="236" w:type="dxa"/>
          </w:tcPr>
          <w:p w14:paraId="3FBB53EF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08FCF1E" w14:textId="2785C3A9" w:rsidR="00FE2422" w:rsidRPr="00744476" w:rsidRDefault="00651B2A" w:rsidP="00FE242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36" w:type="dxa"/>
          </w:tcPr>
          <w:p w14:paraId="78097CD3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F069D12" w14:textId="6402728F" w:rsidR="00FE2422" w:rsidRPr="00744476" w:rsidRDefault="00651B2A" w:rsidP="00FE242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</w:p>
        </w:tc>
        <w:tc>
          <w:tcPr>
            <w:tcW w:w="236" w:type="dxa"/>
          </w:tcPr>
          <w:p w14:paraId="5BC47D1A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C0025D0" w14:textId="7434EAE4" w:rsidR="00FE2422" w:rsidRPr="00744476" w:rsidRDefault="00651B2A" w:rsidP="00FE242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FE2422" w:rsidRPr="00744476" w14:paraId="0BAAA294" w14:textId="77777777" w:rsidTr="00FB5BF2">
        <w:trPr>
          <w:trHeight w:val="56"/>
        </w:trPr>
        <w:tc>
          <w:tcPr>
            <w:tcW w:w="3931" w:type="dxa"/>
          </w:tcPr>
          <w:p w14:paraId="34156CCD" w14:textId="77777777" w:rsidR="00FE2422" w:rsidRPr="00744476" w:rsidRDefault="00FE2422" w:rsidP="00FE242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34FBB656" w14:textId="5D0BFE3E" w:rsidR="00FE2422" w:rsidRPr="00744476" w:rsidRDefault="00651B2A" w:rsidP="00FE242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378ECE1F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863CAC" w14:textId="27CFD38D" w:rsidR="00FE2422" w:rsidRPr="00744476" w:rsidRDefault="00651B2A" w:rsidP="00FE242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44D28247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ADCB7EE" w14:textId="1E52805C" w:rsidR="00FE2422" w:rsidRPr="00744476" w:rsidRDefault="00651B2A" w:rsidP="00FE242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60891301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5AAFCA3" w14:textId="1B76BE78" w:rsidR="00FE2422" w:rsidRPr="00744476" w:rsidRDefault="00651B2A" w:rsidP="00FE242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FE2422" w:rsidRPr="00744476" w14:paraId="276FEAEC" w14:textId="77777777" w:rsidTr="00FB5BF2">
        <w:tc>
          <w:tcPr>
            <w:tcW w:w="3931" w:type="dxa"/>
          </w:tcPr>
          <w:p w14:paraId="2C2BC56F" w14:textId="77777777" w:rsidR="00FE2422" w:rsidRPr="00744476" w:rsidRDefault="00FE2422" w:rsidP="00FE242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14:paraId="2641F99C" w14:textId="4DB9D8FF" w:rsidR="00FE2422" w:rsidRPr="00744476" w:rsidRDefault="00651B2A" w:rsidP="00FE242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236" w:type="dxa"/>
          </w:tcPr>
          <w:p w14:paraId="4C1197AF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F4EF63" w14:textId="2B3BE744" w:rsidR="00FE2422" w:rsidRPr="00744476" w:rsidRDefault="00651B2A" w:rsidP="00FE242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E24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</w:p>
        </w:tc>
        <w:tc>
          <w:tcPr>
            <w:tcW w:w="236" w:type="dxa"/>
          </w:tcPr>
          <w:p w14:paraId="24908880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7D160AE" w14:textId="23833E3F" w:rsidR="00FE2422" w:rsidRPr="00744476" w:rsidRDefault="00FE2422" w:rsidP="00FE24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76C64F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5A28908" w14:textId="77777777" w:rsidR="00FE2422" w:rsidRPr="00744476" w:rsidRDefault="00FE2422" w:rsidP="00FE24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2422" w:rsidRPr="00744476" w14:paraId="7CA3831B" w14:textId="77777777" w:rsidTr="00FB5BF2">
        <w:tc>
          <w:tcPr>
            <w:tcW w:w="3931" w:type="dxa"/>
          </w:tcPr>
          <w:p w14:paraId="0B94329C" w14:textId="77777777" w:rsidR="00FE2422" w:rsidRPr="00744476" w:rsidRDefault="00FE2422" w:rsidP="00FE242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4F663A1A" w14:textId="619F03DE" w:rsidR="00FE2422" w:rsidRPr="00744476" w:rsidRDefault="00AC7ACB" w:rsidP="00AC7A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CFD076" w14:textId="77777777" w:rsidR="00FE2422" w:rsidRPr="00744476" w:rsidRDefault="00FE2422" w:rsidP="00FE2422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7D109E" w14:textId="681DE949" w:rsidR="00FE2422" w:rsidRPr="00744476" w:rsidRDefault="00651B2A" w:rsidP="00FE242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36" w:type="dxa"/>
          </w:tcPr>
          <w:p w14:paraId="12F33765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7A0E7CD" w14:textId="7CF7CEC6" w:rsidR="00FE2422" w:rsidRPr="00744476" w:rsidRDefault="00FE2422" w:rsidP="00FE24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E9603E" w14:textId="77777777" w:rsidR="00FE2422" w:rsidRPr="00744476" w:rsidRDefault="00FE2422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E1DE9EA" w14:textId="2AF617A6" w:rsidR="00FE2422" w:rsidRPr="00744476" w:rsidRDefault="00651B2A" w:rsidP="00FE242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</w:tr>
      <w:tr w:rsidR="00F16575" w:rsidRPr="00744476" w14:paraId="5E1F459F" w14:textId="77777777" w:rsidTr="00FB5BF2">
        <w:tc>
          <w:tcPr>
            <w:tcW w:w="3931" w:type="dxa"/>
          </w:tcPr>
          <w:p w14:paraId="17869554" w14:textId="155E25F8" w:rsidR="00F16575" w:rsidRPr="00744476" w:rsidRDefault="00F16575" w:rsidP="00FE242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34" w:type="dxa"/>
            <w:shd w:val="clear" w:color="auto" w:fill="auto"/>
          </w:tcPr>
          <w:p w14:paraId="211B64C6" w14:textId="7326D0BC" w:rsidR="00F16575" w:rsidRPr="00F16575" w:rsidRDefault="00651B2A" w:rsidP="00F1657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</w:p>
        </w:tc>
        <w:tc>
          <w:tcPr>
            <w:tcW w:w="236" w:type="dxa"/>
          </w:tcPr>
          <w:p w14:paraId="32F5CEAE" w14:textId="77777777" w:rsidR="00F16575" w:rsidRPr="00744476" w:rsidRDefault="00F16575" w:rsidP="00FE2422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B06BF62" w14:textId="007DDE73" w:rsidR="00F16575" w:rsidRPr="00AA65A0" w:rsidRDefault="000D4C22" w:rsidP="000D4C2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E8C1BB" w14:textId="77777777" w:rsidR="00F16575" w:rsidRPr="00744476" w:rsidRDefault="00F16575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85D0670" w14:textId="77CB818B" w:rsidR="00F16575" w:rsidRDefault="000D4C22" w:rsidP="00FE24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CCD8EB" w14:textId="77777777" w:rsidR="00F16575" w:rsidRPr="00744476" w:rsidRDefault="00F16575" w:rsidP="00FE242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4AA8E3B" w14:textId="5535B24C" w:rsidR="00F16575" w:rsidRPr="00AA65A0" w:rsidRDefault="000D4C22" w:rsidP="000D4C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2422" w:rsidRPr="001F7848" w14:paraId="3981A0D0" w14:textId="77777777" w:rsidTr="00FB5BF2">
        <w:trPr>
          <w:trHeight w:val="70"/>
        </w:trPr>
        <w:tc>
          <w:tcPr>
            <w:tcW w:w="3931" w:type="dxa"/>
            <w:vAlign w:val="bottom"/>
          </w:tcPr>
          <w:p w14:paraId="27E99F7E" w14:textId="77777777" w:rsidR="00FE2422" w:rsidRPr="001F7848" w:rsidRDefault="00FE2422" w:rsidP="00FE242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89861D7" w14:textId="61F18E47" w:rsidR="00FE2422" w:rsidRPr="00FE2422" w:rsidRDefault="00651B2A" w:rsidP="00FE242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165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943</w:t>
            </w:r>
          </w:p>
        </w:tc>
        <w:tc>
          <w:tcPr>
            <w:tcW w:w="236" w:type="dxa"/>
          </w:tcPr>
          <w:p w14:paraId="18EE505F" w14:textId="77777777" w:rsidR="00FE2422" w:rsidRPr="001F7848" w:rsidRDefault="00FE2422" w:rsidP="00FE242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98E0922" w14:textId="66EDA4C9" w:rsidR="00FE2422" w:rsidRPr="001F7848" w:rsidRDefault="00651B2A" w:rsidP="00FE242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FE24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  <w:tc>
          <w:tcPr>
            <w:tcW w:w="236" w:type="dxa"/>
          </w:tcPr>
          <w:p w14:paraId="29010ECE" w14:textId="77777777" w:rsidR="00FE2422" w:rsidRPr="001F7848" w:rsidRDefault="00FE2422" w:rsidP="00FE242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28A1CA2E" w14:textId="6C6DCC12" w:rsidR="00FE2422" w:rsidRPr="001F7848" w:rsidRDefault="00651B2A" w:rsidP="00FE242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FE24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</w:t>
            </w:r>
            <w:r w:rsidR="00FE24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</w:t>
            </w:r>
          </w:p>
        </w:tc>
        <w:tc>
          <w:tcPr>
            <w:tcW w:w="236" w:type="dxa"/>
          </w:tcPr>
          <w:p w14:paraId="61D61C47" w14:textId="77777777" w:rsidR="00FE2422" w:rsidRPr="001F7848" w:rsidRDefault="00FE2422" w:rsidP="00FE242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6E07BA43" w14:textId="1A4ADA17" w:rsidR="00FE2422" w:rsidRPr="001F7848" w:rsidRDefault="00651B2A" w:rsidP="00FE242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FE24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217</w:t>
            </w:r>
            <w:r w:rsidR="00FE24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</w:t>
            </w:r>
          </w:p>
        </w:tc>
      </w:tr>
      <w:tr w:rsidR="00FE2422" w:rsidRPr="001F7848" w14:paraId="4883D3A5" w14:textId="77777777" w:rsidTr="00FB5BF2">
        <w:trPr>
          <w:trHeight w:val="70"/>
        </w:trPr>
        <w:tc>
          <w:tcPr>
            <w:tcW w:w="3931" w:type="dxa"/>
            <w:vAlign w:val="bottom"/>
          </w:tcPr>
          <w:p w14:paraId="3D032ACC" w14:textId="77777777" w:rsidR="00FE2422" w:rsidRPr="009357E7" w:rsidRDefault="00FE2422" w:rsidP="00FE242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57E7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357E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ค่าเผื่อผลขาดทุนจากการด้อยค่า </w:t>
            </w:r>
          </w:p>
        </w:tc>
        <w:tc>
          <w:tcPr>
            <w:tcW w:w="1134" w:type="dxa"/>
            <w:shd w:val="clear" w:color="auto" w:fill="auto"/>
          </w:tcPr>
          <w:p w14:paraId="3D8DA8C7" w14:textId="77777777" w:rsidR="00FE2422" w:rsidRPr="001F7848" w:rsidRDefault="00FE2422" w:rsidP="00FE242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90BDDF" w14:textId="77777777" w:rsidR="00FE2422" w:rsidRPr="001F7848" w:rsidRDefault="00FE2422" w:rsidP="00FE242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11D0FD37" w14:textId="77777777" w:rsidR="00FE2422" w:rsidRDefault="00FE2422" w:rsidP="00FE242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8EDB5C" w14:textId="77777777" w:rsidR="00FE2422" w:rsidRPr="001F7848" w:rsidRDefault="00FE2422" w:rsidP="00FE242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14:paraId="18820AA0" w14:textId="77777777" w:rsidR="00FE2422" w:rsidRPr="001F7848" w:rsidRDefault="00FE2422" w:rsidP="00FE242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DE6A6D" w14:textId="77777777" w:rsidR="00FE2422" w:rsidRPr="001F7848" w:rsidRDefault="00FE2422" w:rsidP="00FE242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22A5AA52" w14:textId="77777777" w:rsidR="00FE2422" w:rsidRDefault="00FE2422" w:rsidP="00FE242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15D34" w:rsidRPr="001F7848" w14:paraId="26BEC415" w14:textId="77777777" w:rsidTr="00FB5BF2">
        <w:trPr>
          <w:trHeight w:val="70"/>
        </w:trPr>
        <w:tc>
          <w:tcPr>
            <w:tcW w:w="3931" w:type="dxa"/>
            <w:vAlign w:val="bottom"/>
          </w:tcPr>
          <w:p w14:paraId="045B4234" w14:textId="774AFD77" w:rsidR="00115D34" w:rsidRPr="009357E7" w:rsidRDefault="00115D34" w:rsidP="00115D34">
            <w:pPr>
              <w:spacing w:line="240" w:lineRule="auto"/>
              <w:ind w:left="52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357E7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2562</w:t>
            </w:r>
            <w:r w:rsidRPr="00AF2A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: </w:t>
            </w:r>
            <w:r w:rsidRPr="00AF2A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ค่า</w:t>
            </w:r>
            <w:r w:rsidRPr="00AF2ABD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เผื่อหนี้</w:t>
            </w:r>
            <w:r w:rsidRPr="00AF2ABD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val="en-US"/>
              </w:rPr>
              <w:t>สงสัยจะสูญ</w:t>
            </w:r>
            <w:r>
              <w:rPr>
                <w:rFonts w:asciiTheme="majorBidi" w:hAnsi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076F87" w14:textId="624AFBB9" w:rsidR="00115D34" w:rsidRPr="009357E7" w:rsidRDefault="00115D34" w:rsidP="00115D3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4E4F16" w14:textId="77777777" w:rsidR="00115D34" w:rsidRPr="009357E7" w:rsidRDefault="00115D34" w:rsidP="00115D3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B3CA594" w14:textId="77777777" w:rsidR="00115D34" w:rsidRPr="000D4C22" w:rsidRDefault="00115D34" w:rsidP="000D4C2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A90D82" w14:textId="77777777" w:rsidR="00115D34" w:rsidRPr="009357E7" w:rsidRDefault="00115D34" w:rsidP="00115D3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0781FE7" w14:textId="30C8BAFA" w:rsidR="00115D34" w:rsidRPr="009357E7" w:rsidRDefault="00ED5580" w:rsidP="0011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6C9525" w14:textId="77777777" w:rsidR="00115D34" w:rsidRPr="009357E7" w:rsidRDefault="00115D34" w:rsidP="00115D3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FA27712" w14:textId="77777777" w:rsidR="00115D34" w:rsidRPr="009357E7" w:rsidRDefault="00115D34" w:rsidP="0011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5D34" w:rsidRPr="001F7848" w14:paraId="406CB60F" w14:textId="77777777" w:rsidTr="00FB5BF2">
        <w:trPr>
          <w:trHeight w:val="70"/>
        </w:trPr>
        <w:tc>
          <w:tcPr>
            <w:tcW w:w="3931" w:type="dxa"/>
            <w:vAlign w:val="bottom"/>
          </w:tcPr>
          <w:p w14:paraId="7F752B99" w14:textId="77777777" w:rsidR="00115D34" w:rsidRPr="001F7848" w:rsidRDefault="00115D34" w:rsidP="00115D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681D8" w14:textId="22E1642A" w:rsidR="00115D34" w:rsidRPr="001F7848" w:rsidRDefault="00651B2A" w:rsidP="00115D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15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943</w:t>
            </w:r>
          </w:p>
        </w:tc>
        <w:tc>
          <w:tcPr>
            <w:tcW w:w="236" w:type="dxa"/>
          </w:tcPr>
          <w:p w14:paraId="73801FA5" w14:textId="77777777" w:rsidR="00115D34" w:rsidRPr="001F7848" w:rsidRDefault="00115D34" w:rsidP="00115D3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154AF787" w14:textId="5142B72F" w:rsidR="00115D34" w:rsidRDefault="00651B2A" w:rsidP="00115D3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15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  <w:tc>
          <w:tcPr>
            <w:tcW w:w="236" w:type="dxa"/>
          </w:tcPr>
          <w:p w14:paraId="7806AFCF" w14:textId="77777777" w:rsidR="00115D34" w:rsidRPr="001F7848" w:rsidRDefault="00115D34" w:rsidP="00115D3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39A20" w14:textId="11BE0584" w:rsidR="00115D34" w:rsidRPr="001F7848" w:rsidRDefault="00651B2A" w:rsidP="00115D3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115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</w:t>
            </w:r>
            <w:r w:rsidR="00115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</w:t>
            </w:r>
          </w:p>
        </w:tc>
        <w:tc>
          <w:tcPr>
            <w:tcW w:w="236" w:type="dxa"/>
          </w:tcPr>
          <w:p w14:paraId="408C9644" w14:textId="77777777" w:rsidR="00115D34" w:rsidRPr="001F7848" w:rsidRDefault="00115D34" w:rsidP="00115D3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C6D83F8" w14:textId="6AEEA50E" w:rsidR="00115D34" w:rsidRDefault="00651B2A" w:rsidP="00115D3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115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217</w:t>
            </w:r>
            <w:r w:rsidR="00115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</w:t>
            </w:r>
          </w:p>
        </w:tc>
      </w:tr>
    </w:tbl>
    <w:p w14:paraId="259125C2" w14:textId="77777777" w:rsidR="003D753D" w:rsidRDefault="003D753D">
      <w:pPr>
        <w:spacing w:line="240" w:lineRule="auto"/>
        <w:rPr>
          <w:rFonts w:ascii="Angsana New" w:hAnsi="Angsana New"/>
          <w:sz w:val="20"/>
          <w:szCs w:val="20"/>
        </w:rPr>
      </w:pPr>
    </w:p>
    <w:p w14:paraId="4C6241D1" w14:textId="77777777" w:rsidR="003D753D" w:rsidRDefault="003D753D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3D753D" w:rsidRPr="00744476" w14:paraId="60F4BE1C" w14:textId="77777777" w:rsidTr="009F0237">
        <w:tc>
          <w:tcPr>
            <w:tcW w:w="3931" w:type="dxa"/>
          </w:tcPr>
          <w:p w14:paraId="7083CD8F" w14:textId="77777777" w:rsidR="003D753D" w:rsidRPr="00744476" w:rsidRDefault="003D753D" w:rsidP="009F023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14:paraId="0B71D09A" w14:textId="77777777" w:rsidR="003D753D" w:rsidRPr="005E6955" w:rsidRDefault="003D753D" w:rsidP="009F023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5C5BEB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shd w:val="clear" w:color="auto" w:fill="auto"/>
          </w:tcPr>
          <w:p w14:paraId="7A3F1425" w14:textId="77777777" w:rsidR="003D753D" w:rsidRPr="005E6955" w:rsidRDefault="003D753D" w:rsidP="009F023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D753D" w:rsidRPr="00744476" w14:paraId="1A88FF13" w14:textId="77777777" w:rsidTr="009F0237">
        <w:tc>
          <w:tcPr>
            <w:tcW w:w="3931" w:type="dxa"/>
          </w:tcPr>
          <w:p w14:paraId="282E1CF4" w14:textId="77777777" w:rsidR="003D753D" w:rsidRPr="00744476" w:rsidRDefault="003D753D" w:rsidP="009F023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C197BE2" w14:textId="5378AFFC" w:rsidR="003D753D" w:rsidRPr="00DC04CF" w:rsidRDefault="00651B2A" w:rsidP="009F02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48B24C44" w14:textId="77777777" w:rsidR="003D753D" w:rsidRPr="00D87537" w:rsidRDefault="003D753D" w:rsidP="009F023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B24AB42" w14:textId="328D857A" w:rsidR="003D753D" w:rsidRPr="00D87537" w:rsidRDefault="00651B2A" w:rsidP="009F02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48CB0C05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098FE33" w14:textId="78C2FFD6" w:rsidR="003D753D" w:rsidRPr="00DC04CF" w:rsidRDefault="00651B2A" w:rsidP="009F02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785CB0F5" w14:textId="77777777" w:rsidR="003D753D" w:rsidRPr="00D87537" w:rsidRDefault="003D753D" w:rsidP="009F023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FD9D52" w14:textId="30545D9D" w:rsidR="003D753D" w:rsidRPr="00D87537" w:rsidRDefault="00651B2A" w:rsidP="009F02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3D753D" w:rsidRPr="00744476" w14:paraId="052D6777" w14:textId="77777777" w:rsidTr="009F0237">
        <w:tc>
          <w:tcPr>
            <w:tcW w:w="3931" w:type="dxa"/>
          </w:tcPr>
          <w:p w14:paraId="14AE3CCB" w14:textId="77777777" w:rsidR="003D753D" w:rsidRPr="00744476" w:rsidRDefault="003D753D" w:rsidP="009F023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7" w:type="dxa"/>
            <w:gridSpan w:val="7"/>
            <w:shd w:val="clear" w:color="auto" w:fill="auto"/>
          </w:tcPr>
          <w:p w14:paraId="7B5EF6C2" w14:textId="77777777" w:rsidR="003D753D" w:rsidRPr="00744476" w:rsidRDefault="003D753D" w:rsidP="009F023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D753D" w:rsidRPr="00744476" w14:paraId="596D265D" w14:textId="77777777" w:rsidTr="009F0237">
        <w:tc>
          <w:tcPr>
            <w:tcW w:w="3931" w:type="dxa"/>
          </w:tcPr>
          <w:p w14:paraId="39E704CA" w14:textId="77777777" w:rsidR="003D753D" w:rsidRPr="00744476" w:rsidRDefault="003D753D" w:rsidP="009F023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4AF4">
              <w:rPr>
                <w:rFonts w:asciiTheme="majorBidi" w:hAnsiTheme="majorBidi"/>
                <w:sz w:val="30"/>
                <w:szCs w:val="30"/>
                <w:cs/>
              </w:rPr>
              <w:t xml:space="preserve">ขาดทุนจากการด้อยค่า </w:t>
            </w:r>
          </w:p>
        </w:tc>
        <w:tc>
          <w:tcPr>
            <w:tcW w:w="1134" w:type="dxa"/>
            <w:shd w:val="clear" w:color="auto" w:fill="auto"/>
          </w:tcPr>
          <w:p w14:paraId="6EAF9AF0" w14:textId="77777777" w:rsidR="003D753D" w:rsidRPr="00744476" w:rsidRDefault="003D753D" w:rsidP="009F023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D7D60E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3BD471" w14:textId="77777777" w:rsidR="003D753D" w:rsidRPr="00744476" w:rsidRDefault="003D753D" w:rsidP="009F023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51C879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6848022" w14:textId="77777777" w:rsidR="003D753D" w:rsidRPr="00744476" w:rsidRDefault="003D753D" w:rsidP="009F023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345857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72DF719" w14:textId="77777777" w:rsidR="003D753D" w:rsidRPr="00744476" w:rsidRDefault="003D753D" w:rsidP="009F023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753D" w:rsidRPr="00744476" w14:paraId="2551D829" w14:textId="77777777" w:rsidTr="00E75640">
        <w:tc>
          <w:tcPr>
            <w:tcW w:w="3931" w:type="dxa"/>
          </w:tcPr>
          <w:p w14:paraId="4B65A509" w14:textId="7BBF05B7" w:rsidR="003D753D" w:rsidRPr="00744476" w:rsidRDefault="003D753D" w:rsidP="009F0237">
            <w:pPr>
              <w:tabs>
                <w:tab w:val="left" w:pos="720"/>
              </w:tabs>
              <w:spacing w:line="240" w:lineRule="auto"/>
              <w:ind w:left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3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651B2A" w:rsidRPr="00651B2A">
              <w:rPr>
                <w:rFonts w:asciiTheme="majorBidi" w:hAnsiTheme="majorBidi"/>
                <w:i/>
                <w:iCs/>
                <w:sz w:val="30"/>
                <w:szCs w:val="30"/>
                <w:lang w:val="en-US"/>
              </w:rPr>
              <w:t>2562</w:t>
            </w:r>
            <w:r w:rsidRPr="00D813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: หนี้สูญและหนี้สงสัยจะสูญ)</w:t>
            </w:r>
            <w:r w:rsidRPr="001F4AF4">
              <w:rPr>
                <w:rFonts w:asciiTheme="majorBidi" w:hAnsiTheme="majorBidi"/>
                <w:sz w:val="30"/>
                <w:szCs w:val="30"/>
                <w:cs/>
              </w:rPr>
              <w:t xml:space="preserve"> สำหรับ</w:t>
            </w:r>
          </w:p>
        </w:tc>
        <w:tc>
          <w:tcPr>
            <w:tcW w:w="1134" w:type="dxa"/>
            <w:shd w:val="clear" w:color="auto" w:fill="auto"/>
          </w:tcPr>
          <w:p w14:paraId="15792FA7" w14:textId="77777777" w:rsidR="003D753D" w:rsidRPr="00744476" w:rsidRDefault="003D753D" w:rsidP="009F023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5C3ED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4DA4604" w14:textId="77777777" w:rsidR="003D753D" w:rsidRPr="00744476" w:rsidRDefault="003D753D" w:rsidP="009F023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BD0F5F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4039C89" w14:textId="77777777" w:rsidR="003D753D" w:rsidRPr="00744476" w:rsidRDefault="003D753D" w:rsidP="009F023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98F255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B959A6B" w14:textId="77777777" w:rsidR="003D753D" w:rsidRPr="00744476" w:rsidRDefault="003D753D" w:rsidP="009F023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5428" w:rsidRPr="00744476" w14:paraId="5C07F25D" w14:textId="77777777" w:rsidTr="00E75640">
        <w:tc>
          <w:tcPr>
            <w:tcW w:w="3931" w:type="dxa"/>
          </w:tcPr>
          <w:p w14:paraId="4FE0849C" w14:textId="412459D7" w:rsidR="00815428" w:rsidRPr="00D813A0" w:rsidRDefault="00815428" w:rsidP="00815428">
            <w:pPr>
              <w:tabs>
                <w:tab w:val="left" w:pos="720"/>
              </w:tabs>
              <w:spacing w:line="240" w:lineRule="auto"/>
              <w:ind w:left="15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D813A0">
              <w:rPr>
                <w:rFonts w:asciiTheme="majorBidi" w:hAnsi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สาม</w:t>
            </w:r>
            <w:r w:rsidRPr="00D813A0">
              <w:rPr>
                <w:rFonts w:asciiTheme="majorBidi" w:hAnsi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651B2A" w:rsidRPr="00651B2A">
              <w:rPr>
                <w:rFonts w:asciiTheme="majorBidi" w:hAnsi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 xml:space="preserve"> </w:t>
            </w:r>
            <w:r w:rsidR="004449AD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34C2571" w14:textId="5819379A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4558E9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E70BC09" w14:textId="796E3883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EA7380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0E5D9AE5" w14:textId="3EB7F787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0BE8CE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BEF07B8" w14:textId="1B162850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428" w:rsidRPr="00744476" w14:paraId="27D3B6A7" w14:textId="77777777" w:rsidTr="00E75640">
        <w:tc>
          <w:tcPr>
            <w:tcW w:w="3931" w:type="dxa"/>
          </w:tcPr>
          <w:p w14:paraId="4FDE55D7" w14:textId="0BA8D6DC" w:rsidR="00815428" w:rsidRPr="00D26C90" w:rsidRDefault="00815428" w:rsidP="00815428">
            <w:pPr>
              <w:tabs>
                <w:tab w:val="left" w:pos="720"/>
              </w:tabs>
              <w:spacing w:line="240" w:lineRule="auto"/>
              <w:ind w:left="15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813A0">
              <w:rPr>
                <w:rFonts w:asciiTheme="majorBidi" w:hAnsiTheme="majorBidi"/>
                <w:sz w:val="30"/>
                <w:szCs w:val="30"/>
                <w:cs/>
              </w:rPr>
              <w:t>งวด</w:t>
            </w:r>
            <w:r w:rsidR="004449AD">
              <w:rPr>
                <w:rFonts w:asciiTheme="majorBidi" w:hAnsiTheme="majorBidi" w:hint="cs"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</w:t>
            </w:r>
            <w:r w:rsidR="004449AD">
              <w:rPr>
                <w:rFonts w:asciiTheme="majorBidi" w:hAnsiTheme="majorBidi" w:hint="cs"/>
                <w:sz w:val="30"/>
                <w:szCs w:val="30"/>
                <w:cs/>
              </w:rPr>
              <w:t>้า</w:t>
            </w:r>
            <w:r w:rsidRPr="00D813A0">
              <w:rPr>
                <w:rFonts w:asciiTheme="majorBidi" w:hAnsi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651B2A" w:rsidRPr="00651B2A">
              <w:rPr>
                <w:rFonts w:asciiTheme="majorBidi" w:hAnsi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 xml:space="preserve"> </w:t>
            </w:r>
            <w:r w:rsidR="004449AD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8FF4BF" w14:textId="5A76F080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ACFC7B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</w:tcPr>
          <w:p w14:paraId="375EE442" w14:textId="79CB5225" w:rsidR="00815428" w:rsidRPr="00271F1B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678F44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F014FE" w14:textId="2DD00E8E" w:rsidR="00815428" w:rsidRPr="00744476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6246B1" w14:textId="77777777" w:rsidR="00815428" w:rsidRPr="00744476" w:rsidRDefault="00815428" w:rsidP="0081542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</w:tcPr>
          <w:p w14:paraId="533EB5DD" w14:textId="7CCDAF4F" w:rsidR="00815428" w:rsidRPr="00042021" w:rsidRDefault="00815428" w:rsidP="008154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0012F692" w14:textId="77777777" w:rsidR="003D753D" w:rsidRDefault="003D753D" w:rsidP="00F14B6C">
      <w:pPr>
        <w:pStyle w:val="Bo-Blankline"/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990"/>
        <w:gridCol w:w="270"/>
        <w:gridCol w:w="900"/>
        <w:gridCol w:w="236"/>
        <w:gridCol w:w="934"/>
        <w:gridCol w:w="270"/>
        <w:gridCol w:w="990"/>
      </w:tblGrid>
      <w:tr w:rsidR="00CE2164" w:rsidRPr="00F472FE" w14:paraId="58F1400D" w14:textId="77777777" w:rsidTr="005B34D6">
        <w:trPr>
          <w:trHeight w:val="240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7289E09B" w14:textId="77777777" w:rsidR="00CE2164" w:rsidRPr="00F472FE" w:rsidRDefault="00CE2164" w:rsidP="007C23F5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br w:type="page"/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472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</w:t>
            </w:r>
            <w:r w:rsidR="002476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แก่กิจการ</w:t>
            </w:r>
            <w:r w:rsidR="006F39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="002476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2E7A8289" w14:textId="77777777" w:rsidR="00CE2164" w:rsidRPr="00F472FE" w:rsidRDefault="00CE2164" w:rsidP="00B37E5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590" w:type="dxa"/>
            <w:gridSpan w:val="7"/>
            <w:tcBorders>
              <w:top w:val="nil"/>
              <w:bottom w:val="nil"/>
            </w:tcBorders>
          </w:tcPr>
          <w:p w14:paraId="2CEE9C5C" w14:textId="77777777" w:rsidR="00CE2164" w:rsidRPr="00F472FE" w:rsidRDefault="00CE2164" w:rsidP="00B37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A27E9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84BB9" w:rsidRPr="00F472FE" w14:paraId="592CD5A1" w14:textId="77777777" w:rsidTr="005B34D6">
        <w:trPr>
          <w:trHeight w:val="240"/>
        </w:trPr>
        <w:tc>
          <w:tcPr>
            <w:tcW w:w="2790" w:type="dxa"/>
            <w:tcBorders>
              <w:top w:val="nil"/>
            </w:tcBorders>
          </w:tcPr>
          <w:p w14:paraId="3A330944" w14:textId="77777777" w:rsidR="00084BB9" w:rsidRPr="00F472FE" w:rsidRDefault="00084BB9" w:rsidP="00084BB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2F747AD" w14:textId="77777777" w:rsidR="00084BB9" w:rsidRPr="00F472FE" w:rsidRDefault="00640271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</w:tcBorders>
          </w:tcPr>
          <w:p w14:paraId="738586BF" w14:textId="77777777" w:rsidR="00084BB9" w:rsidRPr="00F472FE" w:rsidRDefault="00640271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48F317D" w14:textId="77777777" w:rsidR="00084BB9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A7C06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24D66F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433B82" w14:textId="77777777" w:rsidR="00084BB9" w:rsidRPr="00F472FE" w:rsidRDefault="00084BB9" w:rsidP="00084B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24EEC9A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D7ABE2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4E9D212" w14:textId="77777777" w:rsidR="00084BB9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</w:tr>
      <w:tr w:rsidR="00D26C90" w:rsidRPr="00F472FE" w14:paraId="14629F0C" w14:textId="77777777" w:rsidTr="005B34D6">
        <w:trPr>
          <w:trHeight w:val="240"/>
        </w:trPr>
        <w:tc>
          <w:tcPr>
            <w:tcW w:w="2790" w:type="dxa"/>
            <w:tcBorders>
              <w:top w:val="nil"/>
            </w:tcBorders>
          </w:tcPr>
          <w:p w14:paraId="280C5A35" w14:textId="77777777" w:rsidR="00D26C90" w:rsidRPr="00F472FE" w:rsidRDefault="00D26C90" w:rsidP="00D26C90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CED5920" w14:textId="399AA01D" w:rsidR="00D26C90" w:rsidRPr="00F472FE" w:rsidRDefault="00651B2A" w:rsidP="00D26C9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D26C90"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</w:tcBorders>
          </w:tcPr>
          <w:p w14:paraId="38811178" w14:textId="421709FC" w:rsidR="00D26C90" w:rsidRPr="00640271" w:rsidRDefault="00651B2A" w:rsidP="00D26C9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D26C9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="00181AB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</w:t>
            </w:r>
            <w:r w:rsidR="00D26C9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ยน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87F159" w14:textId="1C038797" w:rsidR="00D26C90" w:rsidRPr="00F472FE" w:rsidRDefault="00651B2A" w:rsidP="00D26C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D26C90"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42CB7B" w14:textId="77777777" w:rsidR="00D26C90" w:rsidRPr="00F472FE" w:rsidRDefault="00D26C90" w:rsidP="00D26C90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8519F5" w14:textId="77777777" w:rsidR="00D26C90" w:rsidRPr="00F472FE" w:rsidRDefault="00D26C90" w:rsidP="00D26C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419189" w14:textId="77777777" w:rsidR="00D26C90" w:rsidRPr="00F472FE" w:rsidRDefault="00D26C90" w:rsidP="00D26C90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8792430" w14:textId="77777777" w:rsidR="00D26C90" w:rsidRPr="00F472FE" w:rsidRDefault="00D26C90" w:rsidP="00D26C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6E231A" w14:textId="77777777" w:rsidR="00D26C90" w:rsidRPr="00F472FE" w:rsidRDefault="00D26C90" w:rsidP="00D26C90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E4551DF" w14:textId="076F9636" w:rsidR="00D26C90" w:rsidRPr="00F472FE" w:rsidRDefault="00651B2A" w:rsidP="00D26C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D26C9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="00181AB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</w:t>
            </w:r>
            <w:r w:rsidR="00D26C9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ยน</w:t>
            </w:r>
          </w:p>
        </w:tc>
      </w:tr>
      <w:tr w:rsidR="00084BB9" w:rsidRPr="00F472FE" w14:paraId="1F6C49F7" w14:textId="77777777" w:rsidTr="005B34D6">
        <w:trPr>
          <w:trHeight w:val="240"/>
        </w:trPr>
        <w:tc>
          <w:tcPr>
            <w:tcW w:w="2790" w:type="dxa"/>
            <w:tcBorders>
              <w:top w:val="nil"/>
            </w:tcBorders>
          </w:tcPr>
          <w:p w14:paraId="267C4A54" w14:textId="77777777" w:rsidR="00084BB9" w:rsidRPr="00F472FE" w:rsidRDefault="00084BB9" w:rsidP="00084BB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93C507C" w14:textId="63DAB0B3" w:rsidR="00084BB9" w:rsidRPr="00F472FE" w:rsidRDefault="00651B2A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0" w:type="dxa"/>
            <w:tcBorders>
              <w:top w:val="nil"/>
            </w:tcBorders>
          </w:tcPr>
          <w:p w14:paraId="69E861F6" w14:textId="07B25797" w:rsidR="00084BB9" w:rsidRPr="00F472FE" w:rsidRDefault="00651B2A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3030E0F" w14:textId="5412BCC4" w:rsidR="00084BB9" w:rsidRPr="00F472FE" w:rsidRDefault="00651B2A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3F1A4E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AE11FC4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8C7EBE" w14:textId="77777777" w:rsidR="00084BB9" w:rsidRPr="00F472FE" w:rsidRDefault="00084BB9" w:rsidP="00084B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DE6FF03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D1F494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EA0871D" w14:textId="5970E7C3" w:rsidR="00084BB9" w:rsidRPr="00F472FE" w:rsidRDefault="00651B2A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F472FE" w:rsidRPr="00F472FE" w14:paraId="7E758E63" w14:textId="77777777" w:rsidTr="005B34D6">
        <w:trPr>
          <w:trHeight w:val="240"/>
        </w:trPr>
        <w:tc>
          <w:tcPr>
            <w:tcW w:w="2790" w:type="dxa"/>
          </w:tcPr>
          <w:p w14:paraId="185E5ED3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7768932D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590" w:type="dxa"/>
            <w:gridSpan w:val="7"/>
            <w:tcBorders>
              <w:top w:val="nil"/>
              <w:bottom w:val="nil"/>
            </w:tcBorders>
          </w:tcPr>
          <w:p w14:paraId="01E30CFA" w14:textId="77777777" w:rsidR="00F472FE" w:rsidRPr="00F472FE" w:rsidRDefault="00F472FE" w:rsidP="00F472F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F472FE" w:rsidRPr="00F472FE" w14:paraId="3A2A56D3" w14:textId="77777777" w:rsidTr="005B34D6">
        <w:trPr>
          <w:trHeight w:val="247"/>
        </w:trPr>
        <w:tc>
          <w:tcPr>
            <w:tcW w:w="2790" w:type="dxa"/>
            <w:tcBorders>
              <w:top w:val="nil"/>
            </w:tcBorders>
          </w:tcPr>
          <w:p w14:paraId="7EE45550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</w:tcBorders>
          </w:tcPr>
          <w:p w14:paraId="18A9DDD1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7AF693A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F64A8CB" w14:textId="77777777" w:rsidR="00F472FE" w:rsidRPr="00F472FE" w:rsidRDefault="00F472FE" w:rsidP="00F472FE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AC3B9A" w14:textId="77777777" w:rsidR="00F472FE" w:rsidRPr="00F472FE" w:rsidRDefault="00F472FE" w:rsidP="00F472FE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1776434" w14:textId="77777777" w:rsidR="00F472FE" w:rsidRPr="00F472FE" w:rsidRDefault="00F472FE" w:rsidP="00F472FE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C4BEFE4" w14:textId="77777777" w:rsidR="00F472FE" w:rsidRPr="00F472FE" w:rsidRDefault="00F472FE" w:rsidP="00F472FE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283EBEDE" w14:textId="77777777" w:rsidR="00F472FE" w:rsidRPr="00F472FE" w:rsidRDefault="00F472FE" w:rsidP="00F472FE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A2D179A" w14:textId="77777777" w:rsidR="00F472FE" w:rsidRPr="00F472FE" w:rsidRDefault="00F472FE" w:rsidP="00F472FE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EEF3753" w14:textId="77777777" w:rsidR="00F472FE" w:rsidRPr="00F472FE" w:rsidRDefault="00F472FE" w:rsidP="00F472FE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90CC9" w:rsidRPr="00F472FE" w14:paraId="10323895" w14:textId="77777777" w:rsidTr="00E504C6">
        <w:tc>
          <w:tcPr>
            <w:tcW w:w="2790" w:type="dxa"/>
          </w:tcPr>
          <w:p w14:paraId="0551B73F" w14:textId="77777777" w:rsidR="00290CC9" w:rsidRPr="00F472FE" w:rsidRDefault="00290CC9" w:rsidP="00290CC9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2AEF9027" w14:textId="5C20F03C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4379FEB6" w14:textId="6932B10E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2D5E17" w14:textId="2C79FAD6" w:rsidR="00290CC9" w:rsidRPr="00994219" w:rsidRDefault="00651B2A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245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F6740" w14:textId="77777777" w:rsidR="00290CC9" w:rsidRPr="00F472FE" w:rsidRDefault="00290CC9" w:rsidP="00290CC9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A90CB8" w14:textId="29A4B255" w:rsidR="00290CC9" w:rsidRPr="00857198" w:rsidRDefault="00651B2A" w:rsidP="00290CC9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59BC19" w14:textId="77777777" w:rsidR="00290CC9" w:rsidRPr="00F472FE" w:rsidRDefault="00290CC9" w:rsidP="00290CC9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91C8F9" w14:textId="1D80F4C3" w:rsidR="00290CC9" w:rsidRPr="00F472FE" w:rsidRDefault="00290CC9" w:rsidP="00290C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D7D3A5" w14:textId="77777777" w:rsidR="00290CC9" w:rsidRPr="00F472FE" w:rsidRDefault="00290CC9" w:rsidP="00290CC9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F3CF3" w14:textId="21CB100A" w:rsidR="00290CC9" w:rsidRPr="00F472FE" w:rsidRDefault="00651B2A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</w:p>
        </w:tc>
      </w:tr>
      <w:tr w:rsidR="00290CC9" w:rsidRPr="00F472FE" w14:paraId="510F2D9D" w14:textId="77777777" w:rsidTr="00E504C6">
        <w:tc>
          <w:tcPr>
            <w:tcW w:w="2790" w:type="dxa"/>
          </w:tcPr>
          <w:p w14:paraId="71B15ACE" w14:textId="77777777" w:rsidR="00290CC9" w:rsidRPr="00F472FE" w:rsidRDefault="00290CC9" w:rsidP="00290CC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900" w:type="dxa"/>
          </w:tcPr>
          <w:p w14:paraId="3BF59742" w14:textId="448B51D3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57B893B8" w14:textId="315D8C64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7E464" w14:textId="5CCE6CC6" w:rsidR="00290CC9" w:rsidRPr="00994219" w:rsidRDefault="00651B2A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1B568" w14:textId="77777777" w:rsidR="00290CC9" w:rsidRPr="00F472FE" w:rsidRDefault="00290CC9" w:rsidP="00290CC9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2931E5" w14:textId="1E9F4F81" w:rsidR="00290CC9" w:rsidRPr="00F472FE" w:rsidRDefault="00290CC9" w:rsidP="00290C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6BF33C" w14:textId="77777777" w:rsidR="00290CC9" w:rsidRPr="00F472FE" w:rsidRDefault="00290CC9" w:rsidP="00290CC9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F24DB" w14:textId="60B9BD49" w:rsidR="00290CC9" w:rsidRPr="00F472FE" w:rsidRDefault="00290CC9" w:rsidP="00290C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15BA26" w14:textId="77777777" w:rsidR="00290CC9" w:rsidRPr="00F472FE" w:rsidRDefault="00290CC9" w:rsidP="00290CC9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346C7" w14:textId="24654EFF" w:rsidR="00290CC9" w:rsidRPr="00F472FE" w:rsidRDefault="00651B2A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</w:tr>
      <w:tr w:rsidR="00290CC9" w:rsidRPr="00F472FE" w14:paraId="21189E80" w14:textId="77777777" w:rsidTr="00E504C6">
        <w:tc>
          <w:tcPr>
            <w:tcW w:w="2790" w:type="dxa"/>
          </w:tcPr>
          <w:p w14:paraId="4E55BA79" w14:textId="77777777" w:rsidR="00290CC9" w:rsidRPr="00F472FE" w:rsidRDefault="00290CC9" w:rsidP="00290CC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บริการ จำกัด</w:t>
            </w:r>
          </w:p>
        </w:tc>
        <w:tc>
          <w:tcPr>
            <w:tcW w:w="900" w:type="dxa"/>
          </w:tcPr>
          <w:p w14:paraId="49DF9703" w14:textId="1BBCE697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21B12CE0" w14:textId="0C68E9D9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135E99" w14:textId="10A6FE56" w:rsidR="00290CC9" w:rsidRPr="00F472FE" w:rsidRDefault="00651B2A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20E986" w14:textId="77777777" w:rsidR="00290CC9" w:rsidRPr="00F472FE" w:rsidRDefault="00290CC9" w:rsidP="00290CC9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ABA0A1" w14:textId="1307A058" w:rsidR="00290CC9" w:rsidRPr="00F472FE" w:rsidRDefault="00290CC9" w:rsidP="00290C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33E3081" w14:textId="77777777" w:rsidR="00290CC9" w:rsidRPr="00F472FE" w:rsidRDefault="00290CC9" w:rsidP="00290CC9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D7B3E8" w14:textId="7F97AB30" w:rsidR="00290CC9" w:rsidRPr="00F472FE" w:rsidRDefault="00290CC9" w:rsidP="00290CC9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1DAC76" w14:textId="77777777" w:rsidR="00290CC9" w:rsidRPr="00F472FE" w:rsidRDefault="00290CC9" w:rsidP="00290CC9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E1B43" w14:textId="2BF04285" w:rsidR="00290CC9" w:rsidRPr="00F472FE" w:rsidRDefault="00651B2A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290CC9" w:rsidRPr="00F472FE" w14:paraId="5D41976E" w14:textId="77777777" w:rsidTr="00E504C6">
        <w:tc>
          <w:tcPr>
            <w:tcW w:w="2790" w:type="dxa"/>
          </w:tcPr>
          <w:p w14:paraId="48856114" w14:textId="77777777" w:rsidR="00290CC9" w:rsidRPr="00F472FE" w:rsidRDefault="00290CC9" w:rsidP="00290CC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</w:tcPr>
          <w:p w14:paraId="3FEA082B" w14:textId="3A95ED3C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1048338A" w14:textId="30194CA2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DE769" w14:textId="6848F02C" w:rsidR="00290CC9" w:rsidRPr="00F472FE" w:rsidRDefault="00651B2A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D37C6B" w14:textId="77777777" w:rsidR="00290CC9" w:rsidRPr="00F472FE" w:rsidRDefault="00290CC9" w:rsidP="00290CC9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58BD1D" w14:textId="1567141E" w:rsidR="00290CC9" w:rsidRPr="00F472FE" w:rsidRDefault="00290CC9" w:rsidP="00290C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85BA367" w14:textId="77777777" w:rsidR="00290CC9" w:rsidRPr="00F472FE" w:rsidRDefault="00290CC9" w:rsidP="00290CC9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88428" w14:textId="2E7B87C2" w:rsidR="00290CC9" w:rsidRPr="00F472FE" w:rsidRDefault="00290CC9" w:rsidP="00290C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12AEED" w14:textId="77777777" w:rsidR="00290CC9" w:rsidRPr="00F472FE" w:rsidRDefault="00290CC9" w:rsidP="00290CC9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CD7D02" w14:textId="241267A2" w:rsidR="00290CC9" w:rsidRPr="00F472FE" w:rsidRDefault="00651B2A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</w:tr>
      <w:tr w:rsidR="00290CC9" w:rsidRPr="00F472FE" w14:paraId="7B978F5B" w14:textId="77777777" w:rsidTr="00E504C6">
        <w:tc>
          <w:tcPr>
            <w:tcW w:w="2790" w:type="dxa"/>
          </w:tcPr>
          <w:p w14:paraId="385B51C5" w14:textId="56BBC6A5" w:rsidR="00290CC9" w:rsidRPr="00F472FE" w:rsidRDefault="00290CC9" w:rsidP="00290CC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โรงกลั่นน้ำมันทีพีไอ (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1997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14:paraId="225CC13E" w14:textId="77777777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B6E36B9" w14:textId="77777777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630D3" w14:textId="77777777" w:rsidR="00290CC9" w:rsidRPr="00F472FE" w:rsidRDefault="00290CC9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FBCB6B" w14:textId="77777777" w:rsidR="00290CC9" w:rsidRPr="00F472FE" w:rsidRDefault="00290CC9" w:rsidP="00290CC9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7ADA0" w14:textId="77777777" w:rsidR="00290CC9" w:rsidRPr="00F472FE" w:rsidRDefault="00290CC9" w:rsidP="00290C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68CA061" w14:textId="77777777" w:rsidR="00290CC9" w:rsidRPr="00F472FE" w:rsidRDefault="00290CC9" w:rsidP="00290CC9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F16721" w14:textId="77777777" w:rsidR="00290CC9" w:rsidRPr="00F472FE" w:rsidRDefault="00290CC9" w:rsidP="00290C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0E382D" w14:textId="77777777" w:rsidR="00290CC9" w:rsidRPr="00F472FE" w:rsidRDefault="00290CC9" w:rsidP="00290CC9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8DF25C" w14:textId="77777777" w:rsidR="00290CC9" w:rsidRPr="00F472FE" w:rsidRDefault="00290CC9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290CC9" w:rsidRPr="00F472FE" w14:paraId="60FC00C2" w14:textId="77777777" w:rsidTr="00E504C6">
        <w:tc>
          <w:tcPr>
            <w:tcW w:w="2790" w:type="dxa"/>
          </w:tcPr>
          <w:p w14:paraId="00639165" w14:textId="77777777" w:rsidR="00290CC9" w:rsidRPr="00F472FE" w:rsidRDefault="00290CC9" w:rsidP="00290CC9">
            <w:pPr>
              <w:tabs>
                <w:tab w:val="left" w:pos="720"/>
              </w:tabs>
              <w:spacing w:line="240" w:lineRule="auto"/>
              <w:ind w:right="-108" w:firstLine="31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900" w:type="dxa"/>
          </w:tcPr>
          <w:p w14:paraId="06CD8292" w14:textId="1D9C3826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1516DB55" w14:textId="0D0E536E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907E4" w14:textId="0278CDBA" w:rsidR="00290CC9" w:rsidRPr="00F472FE" w:rsidRDefault="00651B2A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E06D04" w14:textId="77777777" w:rsidR="00290CC9" w:rsidRPr="00F472FE" w:rsidRDefault="00290CC9" w:rsidP="00290CC9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C2F09B" w14:textId="380A8482" w:rsidR="00290CC9" w:rsidRPr="00857198" w:rsidRDefault="00651B2A" w:rsidP="00290CC9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158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954AB5" w14:textId="77777777" w:rsidR="00290CC9" w:rsidRPr="00F472FE" w:rsidRDefault="00290CC9" w:rsidP="00290CC9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FBC33" w14:textId="415A3A84" w:rsidR="00290CC9" w:rsidRPr="00F472FE" w:rsidRDefault="00290CC9" w:rsidP="00290C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C3BE13" w14:textId="77777777" w:rsidR="00290CC9" w:rsidRPr="00F472FE" w:rsidRDefault="00290CC9" w:rsidP="00290CC9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5FDF09" w14:textId="7FFCDB8C" w:rsidR="00290CC9" w:rsidRPr="00F472FE" w:rsidRDefault="00651B2A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263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180</w:t>
            </w:r>
          </w:p>
        </w:tc>
      </w:tr>
      <w:tr w:rsidR="00290CC9" w:rsidRPr="00F472FE" w14:paraId="26FBDF90" w14:textId="77777777" w:rsidTr="00E504C6">
        <w:tc>
          <w:tcPr>
            <w:tcW w:w="2790" w:type="dxa"/>
          </w:tcPr>
          <w:p w14:paraId="3EB5FDED" w14:textId="77777777" w:rsidR="00290CC9" w:rsidRPr="00F472FE" w:rsidRDefault="00290CC9" w:rsidP="00290CC9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มาสเตอร์ อาชีพ (ประเทศไทย) </w:t>
            </w:r>
          </w:p>
        </w:tc>
        <w:tc>
          <w:tcPr>
            <w:tcW w:w="900" w:type="dxa"/>
          </w:tcPr>
          <w:p w14:paraId="66DB32B4" w14:textId="77777777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23519C8" w14:textId="77777777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AC0D5" w14:textId="77777777" w:rsidR="00290CC9" w:rsidRPr="00F472FE" w:rsidRDefault="00290CC9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4878B" w14:textId="77777777" w:rsidR="00290CC9" w:rsidRPr="00F472FE" w:rsidRDefault="00290CC9" w:rsidP="00290CC9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0BA03" w14:textId="77777777" w:rsidR="00290CC9" w:rsidRPr="00F472FE" w:rsidRDefault="00290CC9" w:rsidP="00290C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D2CC8BF" w14:textId="77777777" w:rsidR="00290CC9" w:rsidRPr="00F472FE" w:rsidRDefault="00290CC9" w:rsidP="00290CC9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E4869" w14:textId="77777777" w:rsidR="00290CC9" w:rsidRPr="00F472FE" w:rsidRDefault="00290CC9" w:rsidP="00290C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6CCDC42" w14:textId="77777777" w:rsidR="00290CC9" w:rsidRPr="00F472FE" w:rsidRDefault="00290CC9" w:rsidP="00290CC9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2A89F9" w14:textId="77777777" w:rsidR="00290CC9" w:rsidRPr="00F472FE" w:rsidRDefault="00290CC9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290CC9" w:rsidRPr="00F472FE" w14:paraId="0D198414" w14:textId="77777777" w:rsidTr="00E504C6">
        <w:tc>
          <w:tcPr>
            <w:tcW w:w="2790" w:type="dxa"/>
          </w:tcPr>
          <w:p w14:paraId="27BC6371" w14:textId="77777777" w:rsidR="00290CC9" w:rsidRPr="00F472FE" w:rsidRDefault="00290CC9" w:rsidP="00290CC9">
            <w:pPr>
              <w:tabs>
                <w:tab w:val="left" w:pos="720"/>
              </w:tabs>
              <w:spacing w:line="240" w:lineRule="auto"/>
              <w:ind w:left="210" w:right="-108" w:firstLine="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14:paraId="013FAE83" w14:textId="0113A6AB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03167D82" w14:textId="5A2F9558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99443" w14:textId="78999F8B" w:rsidR="00290CC9" w:rsidRPr="00F472FE" w:rsidRDefault="00651B2A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97784" w14:textId="77777777" w:rsidR="00290CC9" w:rsidRPr="00F472FE" w:rsidRDefault="00290CC9" w:rsidP="00290CC9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AAB61" w14:textId="10320CA9" w:rsidR="00290CC9" w:rsidRPr="00857198" w:rsidRDefault="00651B2A" w:rsidP="00290CC9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65D6EB6" w14:textId="77777777" w:rsidR="00290CC9" w:rsidRPr="00F472FE" w:rsidRDefault="00290CC9" w:rsidP="00290CC9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6CFC5E" w14:textId="10BDBB75" w:rsidR="00290CC9" w:rsidRPr="00F472FE" w:rsidRDefault="00290CC9" w:rsidP="00290C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1A85D8" w14:textId="77777777" w:rsidR="00290CC9" w:rsidRPr="00F472FE" w:rsidRDefault="00290CC9" w:rsidP="00290CC9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D699D" w14:textId="6FB7C809" w:rsidR="00290CC9" w:rsidRPr="00F472FE" w:rsidRDefault="00651B2A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090</w:t>
            </w:r>
          </w:p>
        </w:tc>
      </w:tr>
      <w:tr w:rsidR="00290CC9" w:rsidRPr="00F472FE" w14:paraId="01E28AD0" w14:textId="77777777" w:rsidTr="00E504C6">
        <w:tc>
          <w:tcPr>
            <w:tcW w:w="2790" w:type="dxa"/>
          </w:tcPr>
          <w:p w14:paraId="13D6F3FE" w14:textId="65964B67" w:rsidR="00290CC9" w:rsidRPr="00F472FE" w:rsidRDefault="00290CC9" w:rsidP="00290CC9">
            <w:pPr>
              <w:spacing w:line="240" w:lineRule="auto"/>
              <w:ind w:left="-2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รักษ์สุขภาพ จำกัด</w:t>
            </w:r>
          </w:p>
        </w:tc>
        <w:tc>
          <w:tcPr>
            <w:tcW w:w="900" w:type="dxa"/>
          </w:tcPr>
          <w:p w14:paraId="385B0B7D" w14:textId="523BE14C" w:rsidR="00290CC9" w:rsidRPr="00F472FE" w:rsidRDefault="00290CC9" w:rsidP="00290CC9">
            <w:pPr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D49C28" w14:textId="6D0EF076" w:rsidR="00290CC9" w:rsidRPr="00F472FE" w:rsidRDefault="00290CC9" w:rsidP="00290CC9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76F51" w14:textId="74A8D040" w:rsidR="00290CC9" w:rsidRDefault="00290CC9" w:rsidP="00290C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64686" w14:textId="77777777" w:rsidR="00290CC9" w:rsidRPr="00F472FE" w:rsidRDefault="00290CC9" w:rsidP="00290CC9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FC632F" w14:textId="3ECFDA42" w:rsidR="00290CC9" w:rsidRDefault="00651B2A" w:rsidP="00290CC9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76007A" w14:textId="77777777" w:rsidR="00290CC9" w:rsidRPr="00F472FE" w:rsidRDefault="00290CC9" w:rsidP="00290CC9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FD3291" w14:textId="6F73E824" w:rsidR="00290CC9" w:rsidRPr="00F472FE" w:rsidRDefault="00290CC9" w:rsidP="00290C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89D43F" w14:textId="77777777" w:rsidR="00290CC9" w:rsidRPr="00F472FE" w:rsidRDefault="00290CC9" w:rsidP="00290CC9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03A1F" w14:textId="3AF1F582" w:rsidR="00290CC9" w:rsidRPr="00F472FE" w:rsidRDefault="00651B2A" w:rsidP="00290CC9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90CC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D85ECE" w:rsidRPr="00F472FE" w14:paraId="51B72D1C" w14:textId="77777777" w:rsidTr="00E504C6">
        <w:tc>
          <w:tcPr>
            <w:tcW w:w="2790" w:type="dxa"/>
          </w:tcPr>
          <w:p w14:paraId="26ECB727" w14:textId="77777777" w:rsidR="00D85ECE" w:rsidRPr="00F472FE" w:rsidRDefault="00D85ECE" w:rsidP="00D85EC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23B1C5F" w14:textId="77777777" w:rsidR="00D85ECE" w:rsidRPr="00F472FE" w:rsidRDefault="00D85ECE" w:rsidP="00D85EC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0BC541D" w14:textId="77777777" w:rsidR="00D85ECE" w:rsidRPr="00F472FE" w:rsidRDefault="00D85ECE" w:rsidP="00D85EC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F389B8" w14:textId="2DD2D877" w:rsidR="00D85ECE" w:rsidRPr="00994219" w:rsidRDefault="00651B2A" w:rsidP="00D85ECE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497</w:t>
            </w:r>
            <w:r w:rsidR="00D85EC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50F71FA0" w14:textId="77777777" w:rsidR="00D85ECE" w:rsidRPr="00F472FE" w:rsidRDefault="00D85ECE" w:rsidP="00D85ECE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85176A" w14:textId="0F091A5B" w:rsidR="00D85ECE" w:rsidRPr="00F472FE" w:rsidRDefault="00651B2A" w:rsidP="00D85ECE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  <w:r w:rsidR="00D85E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251</w:t>
            </w:r>
          </w:p>
        </w:tc>
        <w:tc>
          <w:tcPr>
            <w:tcW w:w="236" w:type="dxa"/>
            <w:shd w:val="clear" w:color="auto" w:fill="auto"/>
          </w:tcPr>
          <w:p w14:paraId="13E012A1" w14:textId="77777777" w:rsidR="00D85ECE" w:rsidRPr="00F472FE" w:rsidRDefault="00D85ECE" w:rsidP="00D85ECE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376B27" w14:textId="4AA9BA61" w:rsidR="00D85ECE" w:rsidRPr="00F472FE" w:rsidRDefault="00D85ECE" w:rsidP="00D85ECE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1687A4" w14:textId="77777777" w:rsidR="00D85ECE" w:rsidRPr="00F472FE" w:rsidRDefault="00D85ECE" w:rsidP="00D85ECE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5E7B90" w14:textId="4CFF488F" w:rsidR="00D85ECE" w:rsidRPr="00F472FE" w:rsidRDefault="00651B2A" w:rsidP="00D85ECE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679</w:t>
            </w:r>
            <w:r w:rsidR="00D85EC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512</w:t>
            </w:r>
          </w:p>
        </w:tc>
      </w:tr>
      <w:tr w:rsidR="00D85ECE" w:rsidRPr="00F472FE" w14:paraId="038AE017" w14:textId="77777777" w:rsidTr="00E504C6">
        <w:trPr>
          <w:trHeight w:val="80"/>
        </w:trPr>
        <w:tc>
          <w:tcPr>
            <w:tcW w:w="2790" w:type="dxa"/>
          </w:tcPr>
          <w:p w14:paraId="7B4A774A" w14:textId="77777777" w:rsidR="00D85ECE" w:rsidRPr="00F472FE" w:rsidRDefault="00D85ECE" w:rsidP="00D85EC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72CF5634" w14:textId="77777777" w:rsidR="00D85ECE" w:rsidRPr="00F472FE" w:rsidRDefault="00D85ECE" w:rsidP="00D85EC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72B00B4" w14:textId="77777777" w:rsidR="00D85ECE" w:rsidRPr="00F472FE" w:rsidRDefault="00D85ECE" w:rsidP="00D85EC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6BDF3" w14:textId="31FFA736" w:rsidR="00D85ECE" w:rsidRPr="00994219" w:rsidRDefault="00651B2A" w:rsidP="00D85ECE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85EC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71F4D5" w14:textId="77777777" w:rsidR="00D85ECE" w:rsidRPr="00F472FE" w:rsidRDefault="00D85ECE" w:rsidP="00D85ECE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CA7C41" w14:textId="4BD8FE65" w:rsidR="00D85ECE" w:rsidRPr="00F472FE" w:rsidRDefault="00651B2A" w:rsidP="00D85ECE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D85E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0D7A2A" w14:textId="77777777" w:rsidR="00D85ECE" w:rsidRPr="00F472FE" w:rsidRDefault="00D85ECE" w:rsidP="00D85ECE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149213" w14:textId="6CF95BAF" w:rsidR="00D85ECE" w:rsidRPr="00F472FE" w:rsidRDefault="00D85ECE" w:rsidP="00D85ECE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349D33" w14:textId="77777777" w:rsidR="00D85ECE" w:rsidRPr="00F472FE" w:rsidRDefault="00D85ECE" w:rsidP="00D85ECE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F6D25" w14:textId="1248EBC2" w:rsidR="00D85ECE" w:rsidRPr="00F472FE" w:rsidRDefault="00651B2A" w:rsidP="00D85ECE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85EC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334</w:t>
            </w:r>
          </w:p>
        </w:tc>
      </w:tr>
      <w:tr w:rsidR="00D85ECE" w:rsidRPr="00F472FE" w14:paraId="62E37254" w14:textId="77777777" w:rsidTr="00E504C6">
        <w:tc>
          <w:tcPr>
            <w:tcW w:w="2790" w:type="dxa"/>
          </w:tcPr>
          <w:p w14:paraId="01C375F3" w14:textId="77777777" w:rsidR="00D85ECE" w:rsidRPr="00F472FE" w:rsidRDefault="00D85ECE" w:rsidP="00D85EC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4290A978" w14:textId="77777777" w:rsidR="00D85ECE" w:rsidRPr="00F472FE" w:rsidRDefault="00D85ECE" w:rsidP="00D85EC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2C2314B" w14:textId="77777777" w:rsidR="00D85ECE" w:rsidRPr="00F472FE" w:rsidRDefault="00D85ECE" w:rsidP="00D85EC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E9ECC7" w14:textId="4E548AF4" w:rsidR="00D85ECE" w:rsidRPr="00E13518" w:rsidRDefault="00651B2A" w:rsidP="00D85ECE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499</w:t>
            </w:r>
            <w:r w:rsidR="00D85ECE" w:rsidRPr="00E135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2D62A9" w14:textId="77777777" w:rsidR="00D85ECE" w:rsidRPr="00F472FE" w:rsidRDefault="00D85ECE" w:rsidP="00D85ECE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2EDB76" w14:textId="368CE3DE" w:rsidR="00D85ECE" w:rsidRPr="00D85ECE" w:rsidRDefault="00651B2A" w:rsidP="00D85ECE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201</w:t>
            </w:r>
            <w:r w:rsidR="00D85ECE" w:rsidRPr="00D85E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A6378C" w14:textId="77777777" w:rsidR="00D85ECE" w:rsidRPr="00F472FE" w:rsidRDefault="00D85ECE" w:rsidP="00D85ECE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ADF577" w14:textId="45B269D3" w:rsidR="00D85ECE" w:rsidRPr="00D85ECE" w:rsidRDefault="00D85ECE" w:rsidP="00D85ECE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85EC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</w:t>
            </w:r>
            <w:r w:rsidRPr="00D85EC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838</w:t>
            </w:r>
            <w:r w:rsidRPr="00D85EC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AE9697" w14:textId="77777777" w:rsidR="00D85ECE" w:rsidRPr="00F472FE" w:rsidRDefault="00D85ECE" w:rsidP="00D85ECE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D4202F" w14:textId="2CFEE856" w:rsidR="00D85ECE" w:rsidRPr="00D85ECE" w:rsidRDefault="00651B2A" w:rsidP="00D85ECE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681</w:t>
            </w:r>
            <w:r w:rsidR="00D85ECE" w:rsidRPr="00D85EC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846</w:t>
            </w:r>
          </w:p>
        </w:tc>
      </w:tr>
      <w:tr w:rsidR="00E8771A" w:rsidRPr="00F472FE" w14:paraId="4FB9C5CB" w14:textId="77777777" w:rsidTr="00E504C6">
        <w:tc>
          <w:tcPr>
            <w:tcW w:w="2790" w:type="dxa"/>
            <w:tcBorders>
              <w:bottom w:val="nil"/>
            </w:tcBorders>
          </w:tcPr>
          <w:p w14:paraId="4AA5F6C1" w14:textId="77777777" w:rsidR="00E8771A" w:rsidRPr="00DA64FF" w:rsidRDefault="00E8771A" w:rsidP="00E8771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A64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ค่าเผื่อผลขาดทุนจากการด้อยค่า</w:t>
            </w:r>
            <w:r w:rsidRPr="00DA6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5BF815B7" w14:textId="783DD8DB" w:rsidR="00E8771A" w:rsidRPr="00DA64FF" w:rsidRDefault="00E8771A" w:rsidP="00E8771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</w:t>
            </w:r>
            <w:r w:rsidRPr="00DA64F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 </w:t>
            </w: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="00651B2A" w:rsidRPr="00651B2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2562</w:t>
            </w: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: </w:t>
            </w: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ค่าเผื่อหนี้สงสัยจะสูญ)</w:t>
            </w:r>
          </w:p>
        </w:tc>
        <w:tc>
          <w:tcPr>
            <w:tcW w:w="900" w:type="dxa"/>
            <w:tcBorders>
              <w:bottom w:val="nil"/>
            </w:tcBorders>
          </w:tcPr>
          <w:p w14:paraId="5765F1E2" w14:textId="77777777" w:rsidR="00E8771A" w:rsidRPr="00F472FE" w:rsidRDefault="00E8771A" w:rsidP="00E8771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CFD5439" w14:textId="77777777" w:rsidR="00E8771A" w:rsidRPr="00F472FE" w:rsidRDefault="00E8771A" w:rsidP="00E8771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9508D8" w14:textId="77777777" w:rsidR="00E8771A" w:rsidRPr="00857198" w:rsidRDefault="00E8771A" w:rsidP="00E877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1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80FCF0" w14:textId="77777777" w:rsidR="00E8771A" w:rsidRPr="00F472FE" w:rsidRDefault="00E8771A" w:rsidP="00E8771A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748569" w14:textId="3E92D905" w:rsidR="00E8771A" w:rsidRPr="001B443D" w:rsidRDefault="00E8771A" w:rsidP="00E877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1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F01A8" w14:textId="77777777" w:rsidR="00E8771A" w:rsidRPr="00F472FE" w:rsidRDefault="00E8771A" w:rsidP="00E8771A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5F752D" w14:textId="229C7ACC" w:rsidR="00E8771A" w:rsidRPr="00857198" w:rsidRDefault="00E8771A" w:rsidP="00E877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1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F35D0" w14:textId="77777777" w:rsidR="00E8771A" w:rsidRPr="00F472FE" w:rsidRDefault="00E8771A" w:rsidP="00E8771A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6026B5" w14:textId="681F9FC0" w:rsidR="00E8771A" w:rsidRPr="00857198" w:rsidRDefault="00E8771A" w:rsidP="00E877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1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541B8" w:rsidRPr="00F472FE" w14:paraId="5595D4B4" w14:textId="77777777" w:rsidTr="00E504C6">
        <w:tc>
          <w:tcPr>
            <w:tcW w:w="2790" w:type="dxa"/>
            <w:tcBorders>
              <w:bottom w:val="nil"/>
            </w:tcBorders>
          </w:tcPr>
          <w:p w14:paraId="24E5E6FF" w14:textId="77777777" w:rsidR="005541B8" w:rsidRPr="00F472FE" w:rsidRDefault="005541B8" w:rsidP="005541B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22DB8DD8" w14:textId="77777777" w:rsidR="005541B8" w:rsidRPr="00F472FE" w:rsidRDefault="005541B8" w:rsidP="005541B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BDD5CB3" w14:textId="77777777" w:rsidR="005541B8" w:rsidRPr="00F472FE" w:rsidRDefault="005541B8" w:rsidP="005541B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3A38EF" w14:textId="6A996CC4" w:rsidR="005541B8" w:rsidRPr="00F472FE" w:rsidRDefault="00651B2A" w:rsidP="005541B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499</w:t>
            </w:r>
            <w:r w:rsidR="005541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A716F9" w14:textId="77777777" w:rsidR="005541B8" w:rsidRPr="00F472FE" w:rsidRDefault="005541B8" w:rsidP="005541B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90262" w14:textId="4DBAA41C" w:rsidR="005541B8" w:rsidRPr="00F472FE" w:rsidRDefault="00651B2A" w:rsidP="005541B8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201</w:t>
            </w:r>
            <w:r w:rsidR="005541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34D3EB8" w14:textId="77777777" w:rsidR="005541B8" w:rsidRPr="00F472FE" w:rsidRDefault="005541B8" w:rsidP="005541B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BFFDF" w14:textId="7B247C64" w:rsidR="005541B8" w:rsidRPr="00F472FE" w:rsidRDefault="005541B8" w:rsidP="005541B8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43DE7C" w14:textId="77777777" w:rsidR="005541B8" w:rsidRPr="00F472FE" w:rsidRDefault="005541B8" w:rsidP="005541B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B1808" w14:textId="064F0CB7" w:rsidR="005541B8" w:rsidRPr="00F472FE" w:rsidRDefault="00651B2A" w:rsidP="005541B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681</w:t>
            </w:r>
            <w:r w:rsidR="00554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846</w:t>
            </w:r>
          </w:p>
        </w:tc>
      </w:tr>
    </w:tbl>
    <w:p w14:paraId="700DE982" w14:textId="77777777" w:rsidR="00F472FE" w:rsidRPr="00572712" w:rsidRDefault="00F472FE" w:rsidP="00B37E56">
      <w:pPr>
        <w:pStyle w:val="Bo-C1Content"/>
        <w:ind w:right="-25"/>
        <w:jc w:val="both"/>
        <w:rPr>
          <w:spacing w:val="-4"/>
          <w:sz w:val="20"/>
          <w:szCs w:val="20"/>
        </w:rPr>
      </w:pPr>
    </w:p>
    <w:p w14:paraId="60C4248C" w14:textId="77777777" w:rsidR="00A67313" w:rsidRDefault="00A67313" w:rsidP="00B37E56">
      <w:pPr>
        <w:pStyle w:val="Bo-C1Content"/>
        <w:rPr>
          <w:spacing w:val="-4"/>
        </w:rPr>
      </w:pPr>
    </w:p>
    <w:p w14:paraId="5FBB06AB" w14:textId="77777777" w:rsidR="00DA64FF" w:rsidRDefault="00DA64FF" w:rsidP="00B37E56">
      <w:pPr>
        <w:pStyle w:val="Bo-C1Content"/>
        <w:rPr>
          <w:spacing w:val="-4"/>
        </w:rPr>
      </w:pPr>
    </w:p>
    <w:p w14:paraId="24FBB8F9" w14:textId="77777777" w:rsidR="00DA64FF" w:rsidRPr="00B37E56" w:rsidRDefault="00DA64FF" w:rsidP="00B37E56">
      <w:pPr>
        <w:pStyle w:val="Bo-C1Content"/>
        <w:rPr>
          <w:cs/>
          <w:lang w:val="en-US"/>
        </w:rPr>
      </w:pPr>
    </w:p>
    <w:p w14:paraId="67F3DCAE" w14:textId="77777777" w:rsidR="005C345C" w:rsidRDefault="005C345C">
      <w:pPr>
        <w:spacing w:line="240" w:lineRule="auto"/>
        <w:rPr>
          <w:rFonts w:ascii="Angsana New" w:hAnsi="Angsana New"/>
          <w:sz w:val="24"/>
          <w:szCs w:val="24"/>
          <w:lang w:val="en-US"/>
        </w:rPr>
      </w:pPr>
      <w:r>
        <w:rPr>
          <w:rFonts w:ascii="Angsana New" w:hAnsi="Angsana New"/>
          <w:sz w:val="24"/>
          <w:szCs w:val="24"/>
          <w:lang w:val="en-US"/>
        </w:rPr>
        <w:br w:type="page"/>
      </w:r>
    </w:p>
    <w:tbl>
      <w:tblPr>
        <w:tblW w:w="91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18"/>
        <w:gridCol w:w="17"/>
        <w:gridCol w:w="219"/>
        <w:gridCol w:w="17"/>
        <w:gridCol w:w="1077"/>
        <w:gridCol w:w="239"/>
        <w:gridCol w:w="1103"/>
      </w:tblGrid>
      <w:tr w:rsidR="00B37E56" w:rsidRPr="00CF6422" w14:paraId="2F12B268" w14:textId="77777777" w:rsidTr="00DE20E1">
        <w:trPr>
          <w:tblHeader/>
        </w:trPr>
        <w:tc>
          <w:tcPr>
            <w:tcW w:w="3870" w:type="dxa"/>
          </w:tcPr>
          <w:p w14:paraId="1165F035" w14:textId="77777777" w:rsidR="00B37E56" w:rsidRPr="00CF6422" w:rsidRDefault="00B37E56" w:rsidP="00B37E56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lastRenderedPageBreak/>
              <w:br w:type="page"/>
            </w:r>
            <w:r w:rsidRPr="00CF64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58" w:type="dxa"/>
            <w:gridSpan w:val="3"/>
          </w:tcPr>
          <w:p w14:paraId="0EBCD170" w14:textId="77777777" w:rsidR="00B37E56" w:rsidRPr="00CF6422" w:rsidRDefault="00B37E56" w:rsidP="00B37E5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F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7CBB614B" w14:textId="77777777" w:rsidR="00B37E56" w:rsidRPr="00CF6422" w:rsidRDefault="00B37E56" w:rsidP="00B37E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6" w:type="dxa"/>
            <w:gridSpan w:val="4"/>
          </w:tcPr>
          <w:p w14:paraId="3B906F82" w14:textId="77777777" w:rsidR="00B37E56" w:rsidRPr="00CF6422" w:rsidRDefault="00B37E56" w:rsidP="00B37E5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F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1AB6" w:rsidRPr="00CF6422" w14:paraId="2952257A" w14:textId="77777777" w:rsidTr="001675B1">
        <w:trPr>
          <w:tblHeader/>
        </w:trPr>
        <w:tc>
          <w:tcPr>
            <w:tcW w:w="3870" w:type="dxa"/>
          </w:tcPr>
          <w:p w14:paraId="7B5313FF" w14:textId="77777777" w:rsidR="00181AB6" w:rsidRPr="00CF6422" w:rsidRDefault="00181AB6" w:rsidP="00181AB6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F64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1170" w:type="dxa"/>
          </w:tcPr>
          <w:p w14:paraId="3D332422" w14:textId="47632B95" w:rsidR="00181AB6" w:rsidRPr="00CF6422" w:rsidRDefault="00651B2A" w:rsidP="00181A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81A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1AB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DFE07FD" w14:textId="77777777" w:rsidR="00181AB6" w:rsidRPr="00CF6422" w:rsidRDefault="00181AB6" w:rsidP="00181AB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585545E" w14:textId="078DFFEB" w:rsidR="00181AB6" w:rsidRPr="00CF6422" w:rsidRDefault="00651B2A" w:rsidP="00181A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81AB6"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</w:tcPr>
          <w:p w14:paraId="270283E0" w14:textId="77777777" w:rsidR="00181AB6" w:rsidRPr="00CF6422" w:rsidRDefault="00181AB6" w:rsidP="00181AB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2689E72B" w14:textId="1BAA3FAC" w:rsidR="00181AB6" w:rsidRPr="00CF6422" w:rsidRDefault="00651B2A" w:rsidP="00181A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81A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1AB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13761858" w14:textId="77777777" w:rsidR="00181AB6" w:rsidRPr="00CF6422" w:rsidRDefault="00181AB6" w:rsidP="00181AB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4909287" w14:textId="1AB73F5E" w:rsidR="00181AB6" w:rsidRPr="00CF6422" w:rsidRDefault="00651B2A" w:rsidP="00181A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81AB6"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81AB6" w:rsidRPr="00CF6422" w14:paraId="46F2BA3B" w14:textId="77777777" w:rsidTr="001675B1">
        <w:trPr>
          <w:tblHeader/>
        </w:trPr>
        <w:tc>
          <w:tcPr>
            <w:tcW w:w="3870" w:type="dxa"/>
          </w:tcPr>
          <w:p w14:paraId="4F748A64" w14:textId="77777777" w:rsidR="00181AB6" w:rsidRPr="00CF6422" w:rsidRDefault="00181AB6" w:rsidP="00181AB6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EE0CB3" w14:textId="510D5C01" w:rsidR="00181AB6" w:rsidRPr="00CF6422" w:rsidRDefault="00651B2A" w:rsidP="00181A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B69F7DB" w14:textId="77777777" w:rsidR="00181AB6" w:rsidRPr="00CF6422" w:rsidRDefault="00181AB6" w:rsidP="00181AB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B567BAE" w14:textId="012B5915" w:rsidR="00181AB6" w:rsidRPr="00CF6422" w:rsidRDefault="00651B2A" w:rsidP="00181A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gridSpan w:val="2"/>
          </w:tcPr>
          <w:p w14:paraId="2FD38413" w14:textId="77777777" w:rsidR="00181AB6" w:rsidRPr="00CF6422" w:rsidRDefault="00181AB6" w:rsidP="00181AB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607E99C7" w14:textId="1F2DB7CF" w:rsidR="00181AB6" w:rsidRPr="00CF6422" w:rsidRDefault="00651B2A" w:rsidP="00181A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9" w:type="dxa"/>
          </w:tcPr>
          <w:p w14:paraId="73DE4F11" w14:textId="77777777" w:rsidR="00181AB6" w:rsidRPr="00CF6422" w:rsidRDefault="00181AB6" w:rsidP="00181AB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28C2EF8" w14:textId="3D12F19B" w:rsidR="00181AB6" w:rsidRPr="00CF6422" w:rsidRDefault="00651B2A" w:rsidP="00181A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181AB6" w:rsidRPr="00B37E56" w14:paraId="5B5BD614" w14:textId="77777777" w:rsidTr="00DE20E1">
        <w:trPr>
          <w:tblHeader/>
        </w:trPr>
        <w:tc>
          <w:tcPr>
            <w:tcW w:w="3870" w:type="dxa"/>
          </w:tcPr>
          <w:p w14:paraId="68DF56FA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0" w:type="dxa"/>
            <w:gridSpan w:val="9"/>
          </w:tcPr>
          <w:p w14:paraId="5B18A416" w14:textId="77777777" w:rsidR="00181AB6" w:rsidRPr="00B37E56" w:rsidRDefault="00181AB6" w:rsidP="00181AB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37E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37E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81AB6" w:rsidRPr="00B37E56" w14:paraId="1CFE0C88" w14:textId="77777777" w:rsidTr="001675B1">
        <w:tc>
          <w:tcPr>
            <w:tcW w:w="3870" w:type="dxa"/>
          </w:tcPr>
          <w:p w14:paraId="6D30A14B" w14:textId="77777777" w:rsidR="00181AB6" w:rsidRPr="00B37E56" w:rsidRDefault="00181AB6" w:rsidP="00181AB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DA8A6E4" w14:textId="77777777" w:rsidR="00181AB6" w:rsidRPr="00B37E56" w:rsidRDefault="00181AB6" w:rsidP="00181AB6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17615A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DFEA284" w14:textId="77777777" w:rsidR="00181AB6" w:rsidRPr="00B37E56" w:rsidRDefault="00181AB6" w:rsidP="00181AB6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CADA694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CDC42BA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8F88D92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25BF621" w14:textId="77777777" w:rsidR="00181AB6" w:rsidRPr="00B37E56" w:rsidRDefault="00181AB6" w:rsidP="00181A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10F0" w:rsidRPr="00B37E56" w14:paraId="4B881C97" w14:textId="77777777" w:rsidTr="00FB5BF2">
        <w:tc>
          <w:tcPr>
            <w:tcW w:w="3870" w:type="dxa"/>
          </w:tcPr>
          <w:p w14:paraId="59338E41" w14:textId="77777777" w:rsidR="008110F0" w:rsidRPr="00B37E56" w:rsidRDefault="008110F0" w:rsidP="008110F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29E54415" w14:textId="6E3B750A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B71A5C1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1F0CBEF" w14:textId="7777777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DCC5C19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3F627D7" w14:textId="31091AA7" w:rsidR="008110F0" w:rsidRPr="00AE7137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11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</w:p>
        </w:tc>
        <w:tc>
          <w:tcPr>
            <w:tcW w:w="239" w:type="dxa"/>
          </w:tcPr>
          <w:p w14:paraId="35632737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7E44717" w14:textId="4C03D687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110F0" w:rsidRPr="00B37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</w:p>
        </w:tc>
      </w:tr>
      <w:tr w:rsidR="008110F0" w:rsidRPr="00B37E56" w14:paraId="79CEDA51" w14:textId="77777777" w:rsidTr="00FB5BF2">
        <w:tc>
          <w:tcPr>
            <w:tcW w:w="3870" w:type="dxa"/>
            <w:vAlign w:val="bottom"/>
          </w:tcPr>
          <w:p w14:paraId="3FBDA186" w14:textId="77777777" w:rsidR="008110F0" w:rsidRPr="00B37E56" w:rsidRDefault="008110F0" w:rsidP="008110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8EA7542" w14:textId="7A05EA5A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5A14E2E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840EF17" w14:textId="7777777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E20F790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1C5F740" w14:textId="78C79FF8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811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239" w:type="dxa"/>
          </w:tcPr>
          <w:p w14:paraId="42AB24F9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AB62C50" w14:textId="0B09D259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="008110F0" w:rsidRPr="00B37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</w:p>
        </w:tc>
      </w:tr>
      <w:tr w:rsidR="008110F0" w:rsidRPr="00B37E56" w14:paraId="4A913788" w14:textId="77777777" w:rsidTr="00FB5BF2">
        <w:tc>
          <w:tcPr>
            <w:tcW w:w="3870" w:type="dxa"/>
            <w:vAlign w:val="bottom"/>
          </w:tcPr>
          <w:p w14:paraId="0F9A4CCA" w14:textId="77777777" w:rsidR="008110F0" w:rsidRPr="00B37E56" w:rsidRDefault="008110F0" w:rsidP="008110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2D80A27F" w14:textId="4FFC8A49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AE6B60F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FE321B6" w14:textId="7777777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79108CE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20B7776" w14:textId="0C7618E4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811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239" w:type="dxa"/>
          </w:tcPr>
          <w:p w14:paraId="6CF2E5A5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D60EDD7" w14:textId="46FB495D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8110F0" w:rsidRPr="00B37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632</w:t>
            </w:r>
          </w:p>
        </w:tc>
      </w:tr>
      <w:tr w:rsidR="008110F0" w:rsidRPr="00B37E56" w14:paraId="40A42CB6" w14:textId="77777777" w:rsidTr="00FB5BF2">
        <w:tc>
          <w:tcPr>
            <w:tcW w:w="3870" w:type="dxa"/>
            <w:vAlign w:val="bottom"/>
          </w:tcPr>
          <w:p w14:paraId="400C41DC" w14:textId="56488015" w:rsidR="008110F0" w:rsidRPr="00B37E56" w:rsidRDefault="008110F0" w:rsidP="008110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โรงกลั่นน้ำมันทีพีไอ 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1997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 จำกัด</w:t>
            </w:r>
          </w:p>
        </w:tc>
        <w:tc>
          <w:tcPr>
            <w:tcW w:w="1170" w:type="dxa"/>
            <w:shd w:val="clear" w:color="auto" w:fill="auto"/>
          </w:tcPr>
          <w:p w14:paraId="31476C84" w14:textId="2651FBA5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C1AC465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9ED1242" w14:textId="7777777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6E25754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43CF3D4" w14:textId="0A93C828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11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  <w:tc>
          <w:tcPr>
            <w:tcW w:w="239" w:type="dxa"/>
          </w:tcPr>
          <w:p w14:paraId="4162DC57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8ABC4A9" w14:textId="2285BD37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8110F0" w:rsidRPr="00B37E56" w14:paraId="07A10862" w14:textId="77777777" w:rsidTr="00FB5BF2">
        <w:tc>
          <w:tcPr>
            <w:tcW w:w="3870" w:type="dxa"/>
            <w:vAlign w:val="bottom"/>
          </w:tcPr>
          <w:p w14:paraId="75540720" w14:textId="77777777" w:rsidR="008110F0" w:rsidRPr="00B37E56" w:rsidRDefault="008110F0" w:rsidP="008110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33A23BA1" w14:textId="322FBCB6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1D663A1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8B91704" w14:textId="7777777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FB4D448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740DA92" w14:textId="15B64A73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811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  <w:tc>
          <w:tcPr>
            <w:tcW w:w="239" w:type="dxa"/>
          </w:tcPr>
          <w:p w14:paraId="6E0DFC29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98FAB08" w14:textId="7230EBA5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110F0" w:rsidRPr="00B37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</w:p>
        </w:tc>
      </w:tr>
      <w:tr w:rsidR="008110F0" w:rsidRPr="00B37E56" w14:paraId="33FE188B" w14:textId="77777777" w:rsidTr="00FB5BF2">
        <w:tc>
          <w:tcPr>
            <w:tcW w:w="3870" w:type="dxa"/>
            <w:vAlign w:val="bottom"/>
          </w:tcPr>
          <w:p w14:paraId="47CB4D1A" w14:textId="77777777" w:rsidR="008110F0" w:rsidRPr="00B37E56" w:rsidRDefault="008110F0" w:rsidP="008110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5D59AC72" w14:textId="6C676ECD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4396EA0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A55C877" w14:textId="7777777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7F85CFE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E1434FE" w14:textId="5565D9E3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811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886</w:t>
            </w:r>
          </w:p>
        </w:tc>
        <w:tc>
          <w:tcPr>
            <w:tcW w:w="239" w:type="dxa"/>
          </w:tcPr>
          <w:p w14:paraId="4841E15E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26FBEF9" w14:textId="73892406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8110F0" w:rsidRPr="00B37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</w:tr>
      <w:tr w:rsidR="008110F0" w:rsidRPr="00B37E56" w14:paraId="524D275B" w14:textId="77777777" w:rsidTr="00FB5BF2">
        <w:tc>
          <w:tcPr>
            <w:tcW w:w="3870" w:type="dxa"/>
            <w:vAlign w:val="bottom"/>
          </w:tcPr>
          <w:p w14:paraId="36006E47" w14:textId="77777777" w:rsidR="008110F0" w:rsidRPr="00B37E56" w:rsidRDefault="008110F0" w:rsidP="008110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49937535" w14:textId="5712A2C3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9043CCF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29DA0C5" w14:textId="7777777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42DA206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5AD8EC9" w14:textId="706BBBF6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  <w:tc>
          <w:tcPr>
            <w:tcW w:w="239" w:type="dxa"/>
          </w:tcPr>
          <w:p w14:paraId="6E4B56E2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B512033" w14:textId="6278AF1F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</w:tr>
      <w:tr w:rsidR="008110F0" w:rsidRPr="00B37E56" w14:paraId="747491C6" w14:textId="77777777" w:rsidTr="00FB5BF2">
        <w:tc>
          <w:tcPr>
            <w:tcW w:w="3870" w:type="dxa"/>
            <w:vAlign w:val="bottom"/>
          </w:tcPr>
          <w:p w14:paraId="74EBBE4C" w14:textId="77777777" w:rsidR="008110F0" w:rsidRPr="00B37E56" w:rsidRDefault="008110F0" w:rsidP="008110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12F06D90" w14:textId="00FAE916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CA7DBD8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EA9BF97" w14:textId="7777777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127E0B2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1E3C22A" w14:textId="4E17FB2E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  <w:tc>
          <w:tcPr>
            <w:tcW w:w="239" w:type="dxa"/>
          </w:tcPr>
          <w:p w14:paraId="599C9342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66CA282F" w14:textId="5E24D70A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</w:tr>
      <w:tr w:rsidR="008110F0" w:rsidRPr="00B37E56" w14:paraId="34894C7F" w14:textId="77777777" w:rsidTr="00FB5BF2">
        <w:tc>
          <w:tcPr>
            <w:tcW w:w="3870" w:type="dxa"/>
          </w:tcPr>
          <w:p w14:paraId="37095F0D" w14:textId="77777777" w:rsidR="008110F0" w:rsidRPr="00B37E56" w:rsidRDefault="008110F0" w:rsidP="008110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7D9054F4" w14:textId="34CCA71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5180FAD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71E1D37" w14:textId="7777777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495397C1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6F1999C" w14:textId="174A1699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239" w:type="dxa"/>
          </w:tcPr>
          <w:p w14:paraId="1D9ECEFD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077872A" w14:textId="330C6D4F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</w:tr>
      <w:tr w:rsidR="008110F0" w:rsidRPr="00B37E56" w14:paraId="0E046F92" w14:textId="77777777" w:rsidTr="00FB5BF2">
        <w:tc>
          <w:tcPr>
            <w:tcW w:w="3870" w:type="dxa"/>
          </w:tcPr>
          <w:p w14:paraId="12486FE4" w14:textId="77777777" w:rsidR="008110F0" w:rsidRPr="00B37E56" w:rsidRDefault="008110F0" w:rsidP="008110F0">
            <w:pPr>
              <w:spacing w:line="240" w:lineRule="auto"/>
              <w:ind w:left="250" w:right="-11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5FA4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เพาเวอร์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E65FA4">
              <w:rPr>
                <w:rFonts w:asciiTheme="majorBidi" w:hAnsiTheme="majorBidi"/>
                <w:sz w:val="30"/>
                <w:szCs w:val="30"/>
                <w:cs/>
              </w:rPr>
              <w:t>(อินเตอร์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E65FA4">
              <w:rPr>
                <w:rFonts w:asciiTheme="majorBidi" w:hAnsiTheme="majorBidi"/>
                <w:sz w:val="30"/>
                <w:szCs w:val="30"/>
                <w:cs/>
              </w:rPr>
              <w:t>เนชั่นแนล)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949CD" w14:textId="2A32FCBE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99144B9" w14:textId="77777777" w:rsidR="008110F0" w:rsidRPr="00B37E56" w:rsidRDefault="008110F0" w:rsidP="008110F0">
            <w:pPr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5061B6F" w14:textId="7777777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657744D" w14:textId="77777777" w:rsidR="008110F0" w:rsidRPr="00B37E56" w:rsidRDefault="008110F0" w:rsidP="008110F0">
            <w:pPr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1632B40" w14:textId="77777777" w:rsidR="008110F0" w:rsidRDefault="008110F0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1574EE" w14:textId="369739AA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2633A8D4" w14:textId="77777777" w:rsidR="008110F0" w:rsidRPr="00B37E56" w:rsidRDefault="008110F0" w:rsidP="008110F0">
            <w:pPr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26E082BE" w14:textId="270D8B96" w:rsidR="008110F0" w:rsidRPr="00B37E56" w:rsidRDefault="00651B2A" w:rsidP="008110F0">
            <w:pPr>
              <w:tabs>
                <w:tab w:val="decimal" w:pos="76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8110F0" w:rsidRPr="00B37E56" w14:paraId="3A10DA7C" w14:textId="77777777" w:rsidTr="00FB5BF2">
        <w:tc>
          <w:tcPr>
            <w:tcW w:w="3870" w:type="dxa"/>
          </w:tcPr>
          <w:p w14:paraId="5B38DE86" w14:textId="77777777" w:rsidR="008110F0" w:rsidRPr="00B37E56" w:rsidRDefault="008110F0" w:rsidP="008110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2FBD9425" w14:textId="0116CCC5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6E924A3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092F48DA" w14:textId="7777777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60A792E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AD7DD70" w14:textId="44C50BA3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656D1C1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BB99835" w14:textId="7160F2AB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</w:tr>
      <w:tr w:rsidR="008110F0" w:rsidRPr="00B37E56" w14:paraId="09910518" w14:textId="77777777" w:rsidTr="00FB5BF2">
        <w:tc>
          <w:tcPr>
            <w:tcW w:w="3870" w:type="dxa"/>
          </w:tcPr>
          <w:p w14:paraId="339A877C" w14:textId="77777777" w:rsidR="008110F0" w:rsidRPr="00B37E56" w:rsidRDefault="008110F0" w:rsidP="008110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4A4C81FA" w14:textId="62BA6530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233D2B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06EE834D" w14:textId="7777777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72FCB03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F8BE1BE" w14:textId="31F61E76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9" w:type="dxa"/>
          </w:tcPr>
          <w:p w14:paraId="446023F1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74FC04C" w14:textId="1312BC47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8110F0" w:rsidRPr="00B37E56" w14:paraId="529D4E9E" w14:textId="77777777" w:rsidTr="00FB5BF2">
        <w:tc>
          <w:tcPr>
            <w:tcW w:w="3870" w:type="dxa"/>
          </w:tcPr>
          <w:p w14:paraId="1B7D2943" w14:textId="77777777" w:rsidR="008110F0" w:rsidRPr="00B37E56" w:rsidRDefault="008110F0" w:rsidP="008110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2BA4A404" w14:textId="23C8CCCD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34FB87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9A24E3A" w14:textId="7777777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29FB4EE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3ECC83B" w14:textId="5636EB87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11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</w:p>
        </w:tc>
        <w:tc>
          <w:tcPr>
            <w:tcW w:w="239" w:type="dxa"/>
          </w:tcPr>
          <w:p w14:paraId="6DCA5AFF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711D822" w14:textId="7F4A79B7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8110F0" w:rsidRPr="00B37E56" w14:paraId="6BCF8FD0" w14:textId="77777777" w:rsidTr="00FB5BF2">
        <w:tc>
          <w:tcPr>
            <w:tcW w:w="3870" w:type="dxa"/>
          </w:tcPr>
          <w:p w14:paraId="77DDDB10" w14:textId="77777777" w:rsidR="008110F0" w:rsidRPr="00B37E56" w:rsidRDefault="008110F0" w:rsidP="008110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1529E296" w14:textId="6965A073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E64C05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7FEFFC8" w14:textId="7777777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6CA77CB0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0676565" w14:textId="2EB6A45D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11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</w:p>
        </w:tc>
        <w:tc>
          <w:tcPr>
            <w:tcW w:w="239" w:type="dxa"/>
          </w:tcPr>
          <w:p w14:paraId="49A9BE77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FFCAEEE" w14:textId="2B207AD3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</w:tr>
      <w:tr w:rsidR="008110F0" w:rsidRPr="00B37E56" w14:paraId="6876CFA3" w14:textId="77777777" w:rsidTr="00FB5BF2">
        <w:tc>
          <w:tcPr>
            <w:tcW w:w="3870" w:type="dxa"/>
          </w:tcPr>
          <w:p w14:paraId="14CD16FA" w14:textId="77777777" w:rsidR="008110F0" w:rsidRPr="00B37E56" w:rsidRDefault="008110F0" w:rsidP="008110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1AF72467" w14:textId="7AC93CA8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3C4402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109CA3C" w14:textId="7777777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FA01A8B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C27098F" w14:textId="499BC990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</w:p>
        </w:tc>
        <w:tc>
          <w:tcPr>
            <w:tcW w:w="239" w:type="dxa"/>
          </w:tcPr>
          <w:p w14:paraId="50A67C3A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DF8AFA3" w14:textId="1E595FA7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110F0" w:rsidRPr="00B37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</w:tr>
      <w:tr w:rsidR="008110F0" w:rsidRPr="00B37E56" w14:paraId="5061176E" w14:textId="77777777" w:rsidTr="00FB5BF2">
        <w:tc>
          <w:tcPr>
            <w:tcW w:w="3870" w:type="dxa"/>
          </w:tcPr>
          <w:p w14:paraId="31088EBC" w14:textId="77777777" w:rsidR="008110F0" w:rsidRPr="00B37E56" w:rsidRDefault="008110F0" w:rsidP="008110F0">
            <w:pPr>
              <w:spacing w:line="240" w:lineRule="auto"/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TPI </w:t>
            </w:r>
            <w:proofErr w:type="spellStart"/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Polene</w:t>
            </w:r>
            <w:proofErr w:type="spellEnd"/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Power Investment Co., Ltd.</w:t>
            </w:r>
          </w:p>
        </w:tc>
        <w:tc>
          <w:tcPr>
            <w:tcW w:w="1170" w:type="dxa"/>
            <w:shd w:val="clear" w:color="auto" w:fill="auto"/>
          </w:tcPr>
          <w:p w14:paraId="30589911" w14:textId="1528F3EB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F4E1B0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A8305D6" w14:textId="77777777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4F83C7F8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D9B5E26" w14:textId="46744F47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239" w:type="dxa"/>
          </w:tcPr>
          <w:p w14:paraId="1C777E3F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F32F155" w14:textId="126A2B4D" w:rsidR="008110F0" w:rsidRPr="00B37E56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</w:tr>
      <w:tr w:rsidR="008110F0" w:rsidRPr="00B37E56" w14:paraId="0F30D2FA" w14:textId="77777777" w:rsidTr="00FB5BF2">
        <w:tc>
          <w:tcPr>
            <w:tcW w:w="3870" w:type="dxa"/>
          </w:tcPr>
          <w:p w14:paraId="1FA46ED7" w14:textId="41EC84E7" w:rsidR="008110F0" w:rsidRPr="00B37E56" w:rsidRDefault="008110F0" w:rsidP="008110F0">
            <w:pPr>
              <w:spacing w:line="240" w:lineRule="auto"/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1170" w:type="dxa"/>
            <w:shd w:val="clear" w:color="auto" w:fill="auto"/>
          </w:tcPr>
          <w:p w14:paraId="023CE4CF" w14:textId="5F222DA6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227D3D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72B752A" w14:textId="4829B6A1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693A9B4E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864F161" w14:textId="25422C4C" w:rsidR="008110F0" w:rsidRDefault="00651B2A" w:rsidP="008110F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9" w:type="dxa"/>
          </w:tcPr>
          <w:p w14:paraId="238CDB40" w14:textId="77777777" w:rsidR="008110F0" w:rsidRPr="00B37E56" w:rsidRDefault="008110F0" w:rsidP="008110F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6DC3E4E3" w14:textId="035019C1" w:rsidR="008110F0" w:rsidRPr="00B37E56" w:rsidRDefault="008110F0" w:rsidP="008110F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1AB6" w:rsidRPr="00B37E56" w14:paraId="6CDB078D" w14:textId="77777777" w:rsidTr="00FB5BF2">
        <w:tc>
          <w:tcPr>
            <w:tcW w:w="3870" w:type="dxa"/>
          </w:tcPr>
          <w:p w14:paraId="37CCB0BA" w14:textId="77777777" w:rsidR="00181AB6" w:rsidRPr="00B37E56" w:rsidRDefault="00181AB6" w:rsidP="00181A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2A49A46" w14:textId="77777777" w:rsidR="00181AB6" w:rsidRPr="00B37E56" w:rsidRDefault="00181AB6" w:rsidP="00181AB6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BF4CF1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8F78767" w14:textId="77777777" w:rsidR="00181AB6" w:rsidRPr="00B37E56" w:rsidRDefault="00181AB6" w:rsidP="00181AB6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B1249B1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7A1EBE2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9E31C1D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8BA444E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6905" w:rsidRPr="00B37E56" w14:paraId="02EBCF00" w14:textId="77777777" w:rsidTr="00FB5BF2">
        <w:tc>
          <w:tcPr>
            <w:tcW w:w="3870" w:type="dxa"/>
            <w:vAlign w:val="bottom"/>
          </w:tcPr>
          <w:p w14:paraId="29BD944D" w14:textId="77777777" w:rsidR="00B66905" w:rsidRPr="00B37E56" w:rsidRDefault="00B66905" w:rsidP="00B6690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68EF0CFC" w14:textId="57903CFF" w:rsidR="00B66905" w:rsidRPr="00B37E56" w:rsidRDefault="00651B2A" w:rsidP="00B66905">
            <w:pPr>
              <w:tabs>
                <w:tab w:val="decimal" w:pos="9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504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701</w:t>
            </w:r>
          </w:p>
        </w:tc>
        <w:tc>
          <w:tcPr>
            <w:tcW w:w="270" w:type="dxa"/>
          </w:tcPr>
          <w:p w14:paraId="35D21689" w14:textId="77777777" w:rsidR="00B66905" w:rsidRPr="00B37E56" w:rsidRDefault="00B66905" w:rsidP="00B6690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7B74A54" w14:textId="17700FCB" w:rsidR="00B66905" w:rsidRPr="00B37E56" w:rsidRDefault="00651B2A" w:rsidP="00B66905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66905"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839</w:t>
            </w:r>
          </w:p>
        </w:tc>
        <w:tc>
          <w:tcPr>
            <w:tcW w:w="236" w:type="dxa"/>
            <w:gridSpan w:val="2"/>
          </w:tcPr>
          <w:p w14:paraId="2DAB5A13" w14:textId="77777777" w:rsidR="00B66905" w:rsidRPr="00B37E56" w:rsidRDefault="00B66905" w:rsidP="00B6690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1AB5169" w14:textId="1215804E" w:rsidR="00B66905" w:rsidRPr="00B37E56" w:rsidRDefault="00651B2A" w:rsidP="00B66905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669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  <w:tc>
          <w:tcPr>
            <w:tcW w:w="239" w:type="dxa"/>
          </w:tcPr>
          <w:p w14:paraId="445F0010" w14:textId="77777777" w:rsidR="00B66905" w:rsidRPr="00B37E56" w:rsidRDefault="00B66905" w:rsidP="00B6690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B923444" w14:textId="176AEC45" w:rsidR="00B66905" w:rsidRPr="00B37E56" w:rsidRDefault="00651B2A" w:rsidP="00B66905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66905"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875</w:t>
            </w:r>
          </w:p>
        </w:tc>
      </w:tr>
      <w:tr w:rsidR="00B66905" w:rsidRPr="00B37E56" w14:paraId="7439592F" w14:textId="77777777" w:rsidTr="00FB5BF2">
        <w:tc>
          <w:tcPr>
            <w:tcW w:w="3870" w:type="dxa"/>
            <w:vAlign w:val="bottom"/>
          </w:tcPr>
          <w:p w14:paraId="2B70F29E" w14:textId="77777777" w:rsidR="00B66905" w:rsidRPr="00B37E56" w:rsidRDefault="00B66905" w:rsidP="00B669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718530C" w14:textId="33A4C3AA" w:rsidR="00B66905" w:rsidRPr="00B37E56" w:rsidRDefault="00651B2A" w:rsidP="00E504C6">
            <w:pPr>
              <w:tabs>
                <w:tab w:val="decimal" w:pos="9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270" w:type="dxa"/>
          </w:tcPr>
          <w:p w14:paraId="6B36ADF3" w14:textId="77777777" w:rsidR="00B66905" w:rsidRPr="00B37E56" w:rsidRDefault="00B66905" w:rsidP="00B6690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BBC4521" w14:textId="2CA6CE0B" w:rsidR="00B66905" w:rsidRPr="00B37E56" w:rsidRDefault="00651B2A" w:rsidP="00B66905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66905"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488</w:t>
            </w:r>
          </w:p>
        </w:tc>
        <w:tc>
          <w:tcPr>
            <w:tcW w:w="236" w:type="dxa"/>
            <w:gridSpan w:val="2"/>
          </w:tcPr>
          <w:p w14:paraId="70B4D495" w14:textId="77777777" w:rsidR="00B66905" w:rsidRPr="00B37E56" w:rsidRDefault="00B66905" w:rsidP="00B6690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44C50E9" w14:textId="542C32F8" w:rsidR="00B66905" w:rsidRPr="00B37E56" w:rsidRDefault="00651B2A" w:rsidP="00B66905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239" w:type="dxa"/>
          </w:tcPr>
          <w:p w14:paraId="5EC8F35A" w14:textId="77777777" w:rsidR="00B66905" w:rsidRPr="00B37E56" w:rsidRDefault="00B66905" w:rsidP="00B6690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E2CB56F" w14:textId="0F4D03EA" w:rsidR="00B66905" w:rsidRPr="00B37E56" w:rsidRDefault="00651B2A" w:rsidP="00B66905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181AB6" w:rsidRPr="00B37E56" w14:paraId="29861823" w14:textId="77777777" w:rsidTr="001675B1">
        <w:tc>
          <w:tcPr>
            <w:tcW w:w="3870" w:type="dxa"/>
            <w:vAlign w:val="bottom"/>
          </w:tcPr>
          <w:p w14:paraId="571F5590" w14:textId="77777777" w:rsidR="00181AB6" w:rsidRPr="00B37E56" w:rsidRDefault="00181AB6" w:rsidP="00181A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82247F5" w14:textId="77777777" w:rsidR="00181AB6" w:rsidRPr="00B37E56" w:rsidRDefault="00181AB6" w:rsidP="00181AB6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2F6942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63E5C7FD" w14:textId="77777777" w:rsidR="00181AB6" w:rsidRPr="00B37E56" w:rsidRDefault="00181AB6" w:rsidP="00181AB6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1362BE7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63EDB1E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468C919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2F76FBA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1AB6" w:rsidRPr="00B37E56" w14:paraId="63E3C972" w14:textId="77777777" w:rsidTr="001675B1">
        <w:tc>
          <w:tcPr>
            <w:tcW w:w="3870" w:type="dxa"/>
            <w:vAlign w:val="bottom"/>
          </w:tcPr>
          <w:p w14:paraId="1858C58B" w14:textId="77777777" w:rsidR="00181AB6" w:rsidRPr="00B37E56" w:rsidRDefault="00181AB6" w:rsidP="00181A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09F1C45" w14:textId="77777777" w:rsidR="00181AB6" w:rsidRPr="00B37E56" w:rsidRDefault="00181AB6" w:rsidP="00181AB6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0C5471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B103091" w14:textId="77777777" w:rsidR="00181AB6" w:rsidRPr="00B37E56" w:rsidRDefault="00181AB6" w:rsidP="00181AB6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7240963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C88E538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ACE6F69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C94CF5C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1AB6" w:rsidRPr="00B37E56" w14:paraId="5094B2C3" w14:textId="77777777" w:rsidTr="001675B1">
        <w:tc>
          <w:tcPr>
            <w:tcW w:w="3870" w:type="dxa"/>
            <w:vAlign w:val="bottom"/>
          </w:tcPr>
          <w:p w14:paraId="34B41021" w14:textId="77777777" w:rsidR="00181AB6" w:rsidRPr="00B37E56" w:rsidRDefault="00181AB6" w:rsidP="00181A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ADB832C" w14:textId="77777777" w:rsidR="00181AB6" w:rsidRPr="00B37E56" w:rsidRDefault="00181AB6" w:rsidP="00181AB6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44303C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CFB5460" w14:textId="77777777" w:rsidR="00181AB6" w:rsidRPr="00B37E56" w:rsidRDefault="00181AB6" w:rsidP="00181AB6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0E0B3E6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7627444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17133C55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7FE4472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1AB6" w:rsidRPr="00B37E56" w14:paraId="33E8D9B2" w14:textId="77777777" w:rsidTr="001675B1">
        <w:tc>
          <w:tcPr>
            <w:tcW w:w="3870" w:type="dxa"/>
            <w:vAlign w:val="bottom"/>
          </w:tcPr>
          <w:p w14:paraId="739ACB83" w14:textId="77777777" w:rsidR="00181AB6" w:rsidRPr="00B37E56" w:rsidRDefault="00181AB6" w:rsidP="00181A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47E5747" w14:textId="77777777" w:rsidR="00181AB6" w:rsidRPr="00B37E56" w:rsidRDefault="00181AB6" w:rsidP="00181AB6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E70DD7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40AE326" w14:textId="77777777" w:rsidR="00181AB6" w:rsidRPr="00B37E56" w:rsidRDefault="00181AB6" w:rsidP="00181AB6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0B8EDD1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1882990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FAF73D3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8FB1887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1AB6" w:rsidRPr="00B37E56" w14:paraId="7D782452" w14:textId="77777777" w:rsidTr="001675B1">
        <w:tc>
          <w:tcPr>
            <w:tcW w:w="3870" w:type="dxa"/>
            <w:vAlign w:val="bottom"/>
          </w:tcPr>
          <w:p w14:paraId="06F455AA" w14:textId="77777777" w:rsidR="00181AB6" w:rsidRPr="00B37E56" w:rsidRDefault="00181AB6" w:rsidP="00181A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686FF9F" w14:textId="77777777" w:rsidR="00181AB6" w:rsidRPr="00B37E56" w:rsidRDefault="00181AB6" w:rsidP="00181AB6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095EAF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6825D4E" w14:textId="77777777" w:rsidR="00181AB6" w:rsidRPr="00B37E56" w:rsidRDefault="00181AB6" w:rsidP="00181AB6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2424B3B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44D04BB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39BB3BCC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EF1CDFC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1AB6" w:rsidRPr="00B37E56" w14:paraId="18455B30" w14:textId="77777777" w:rsidTr="001675B1">
        <w:tc>
          <w:tcPr>
            <w:tcW w:w="3870" w:type="dxa"/>
            <w:vAlign w:val="bottom"/>
          </w:tcPr>
          <w:p w14:paraId="05164D96" w14:textId="77777777" w:rsidR="00181AB6" w:rsidRPr="00B37E56" w:rsidRDefault="00181AB6" w:rsidP="00181A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3AB2745" w14:textId="77777777" w:rsidR="00181AB6" w:rsidRPr="00B37E56" w:rsidRDefault="00181AB6" w:rsidP="00181AB6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0E4940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71CE527" w14:textId="77777777" w:rsidR="00181AB6" w:rsidRPr="00B37E56" w:rsidRDefault="00181AB6" w:rsidP="00181AB6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A8FFF42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14044A4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9963439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25E573C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1AB6" w:rsidRPr="00B37E56" w14:paraId="1B4F398F" w14:textId="77777777" w:rsidTr="001675B1">
        <w:tc>
          <w:tcPr>
            <w:tcW w:w="3870" w:type="dxa"/>
          </w:tcPr>
          <w:p w14:paraId="53397F88" w14:textId="77777777" w:rsidR="00181AB6" w:rsidRPr="00B37E56" w:rsidRDefault="00181AB6" w:rsidP="00181A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FDE5BB2" w14:textId="77777777" w:rsidR="00181AB6" w:rsidRPr="00B37E56" w:rsidRDefault="00181AB6" w:rsidP="00181AB6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70ACF4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DA7FF0F" w14:textId="77777777" w:rsidR="00181AB6" w:rsidRPr="00B37E56" w:rsidRDefault="00181AB6" w:rsidP="00181AB6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0F0A404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AD0DE75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9F30066" w14:textId="77777777" w:rsidR="00181AB6" w:rsidRPr="00B37E56" w:rsidRDefault="00181AB6" w:rsidP="00181AB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A63375A" w14:textId="77777777" w:rsidR="00181AB6" w:rsidRPr="00B37E56" w:rsidRDefault="00181AB6" w:rsidP="00181AB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7939" w:rsidRPr="00B37E56" w14:paraId="68497BC4" w14:textId="77777777" w:rsidTr="00FB5BF2">
        <w:tc>
          <w:tcPr>
            <w:tcW w:w="3870" w:type="dxa"/>
            <w:vAlign w:val="bottom"/>
          </w:tcPr>
          <w:p w14:paraId="495FEFD3" w14:textId="77777777" w:rsidR="00987939" w:rsidRPr="00B37E56" w:rsidRDefault="00987939" w:rsidP="00987939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080596F" w14:textId="7278ACCF" w:rsidR="00987939" w:rsidRPr="00B37E56" w:rsidRDefault="00651B2A" w:rsidP="00987939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A228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56F39A64" w14:textId="77777777" w:rsidR="00987939" w:rsidRPr="00B37E56" w:rsidRDefault="00987939" w:rsidP="009879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A76C877" w14:textId="253DA208" w:rsidR="00987939" w:rsidRPr="00B37E56" w:rsidRDefault="00651B2A" w:rsidP="00987939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987939"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</w:p>
        </w:tc>
        <w:tc>
          <w:tcPr>
            <w:tcW w:w="236" w:type="dxa"/>
            <w:gridSpan w:val="2"/>
          </w:tcPr>
          <w:p w14:paraId="19F5763E" w14:textId="77777777" w:rsidR="00987939" w:rsidRPr="00B37E56" w:rsidRDefault="00987939" w:rsidP="009879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8C5E968" w14:textId="30B12C46" w:rsidR="00987939" w:rsidRPr="00B37E56" w:rsidRDefault="00651B2A" w:rsidP="00987939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9879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</w:p>
        </w:tc>
        <w:tc>
          <w:tcPr>
            <w:tcW w:w="239" w:type="dxa"/>
          </w:tcPr>
          <w:p w14:paraId="5B984685" w14:textId="77777777" w:rsidR="00987939" w:rsidRPr="00B37E56" w:rsidRDefault="00987939" w:rsidP="009879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BD65360" w14:textId="45193AFD" w:rsidR="00987939" w:rsidRPr="00B37E56" w:rsidRDefault="00651B2A" w:rsidP="00987939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987939" w:rsidRPr="00B37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</w:p>
        </w:tc>
      </w:tr>
      <w:tr w:rsidR="00987939" w:rsidRPr="00B37E56" w14:paraId="74E3F181" w14:textId="77777777" w:rsidTr="00FB5BF2">
        <w:tc>
          <w:tcPr>
            <w:tcW w:w="3870" w:type="dxa"/>
            <w:vAlign w:val="bottom"/>
          </w:tcPr>
          <w:p w14:paraId="661DEBA3" w14:textId="77777777" w:rsidR="00987939" w:rsidRPr="00B37E56" w:rsidRDefault="00987939" w:rsidP="00987939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4E5B976" w14:textId="3EDE7420" w:rsidR="00987939" w:rsidRPr="00B37E56" w:rsidRDefault="00651B2A" w:rsidP="00987939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</w:t>
            </w:r>
          </w:p>
        </w:tc>
        <w:tc>
          <w:tcPr>
            <w:tcW w:w="270" w:type="dxa"/>
          </w:tcPr>
          <w:p w14:paraId="1C08B744" w14:textId="77777777" w:rsidR="00987939" w:rsidRPr="00B37E56" w:rsidRDefault="00987939" w:rsidP="009879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56B658D" w14:textId="70019E96" w:rsidR="00987939" w:rsidRPr="00B37E56" w:rsidRDefault="00651B2A" w:rsidP="00987939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87939"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236" w:type="dxa"/>
            <w:gridSpan w:val="2"/>
          </w:tcPr>
          <w:p w14:paraId="54238E64" w14:textId="77777777" w:rsidR="00987939" w:rsidRPr="00B37E56" w:rsidRDefault="00987939" w:rsidP="009879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31A66B2" w14:textId="30DA485B" w:rsidR="00987939" w:rsidRPr="00B37E56" w:rsidRDefault="00651B2A" w:rsidP="00987939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9" w:type="dxa"/>
          </w:tcPr>
          <w:p w14:paraId="56E2A8BC" w14:textId="77777777" w:rsidR="00987939" w:rsidRPr="00B37E56" w:rsidRDefault="00987939" w:rsidP="009879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07007B1" w14:textId="1869FEF7" w:rsidR="00987939" w:rsidRPr="00B37E56" w:rsidRDefault="00651B2A" w:rsidP="00987939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</w:tr>
      <w:tr w:rsidR="00987939" w:rsidRPr="00B37E56" w14:paraId="2FE2807B" w14:textId="77777777" w:rsidTr="00FB5BF2">
        <w:tc>
          <w:tcPr>
            <w:tcW w:w="3870" w:type="dxa"/>
            <w:vAlign w:val="bottom"/>
          </w:tcPr>
          <w:p w14:paraId="67B4EAC1" w14:textId="77777777" w:rsidR="00987939" w:rsidRPr="00B37E56" w:rsidRDefault="00987939" w:rsidP="00987939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29EE8EC" w14:textId="1F77912B" w:rsidR="00987939" w:rsidRPr="00B37E56" w:rsidRDefault="00651B2A" w:rsidP="00987939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</w:tcPr>
          <w:p w14:paraId="455A7469" w14:textId="77777777" w:rsidR="00987939" w:rsidRPr="00B37E56" w:rsidRDefault="00987939" w:rsidP="009879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A30AF58" w14:textId="729918F1" w:rsidR="00987939" w:rsidRPr="00B37E56" w:rsidRDefault="00651B2A" w:rsidP="00987939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236" w:type="dxa"/>
            <w:gridSpan w:val="2"/>
          </w:tcPr>
          <w:p w14:paraId="78C39C94" w14:textId="77777777" w:rsidR="00987939" w:rsidRPr="00B37E56" w:rsidRDefault="00987939" w:rsidP="009879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35AE343" w14:textId="2C444101" w:rsidR="00987939" w:rsidRPr="00B37E56" w:rsidRDefault="00651B2A" w:rsidP="00987939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239" w:type="dxa"/>
          </w:tcPr>
          <w:p w14:paraId="50CD40CE" w14:textId="77777777" w:rsidR="00987939" w:rsidRPr="00B37E56" w:rsidRDefault="00987939" w:rsidP="009879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6D3BF2E7" w14:textId="7EAFC499" w:rsidR="00987939" w:rsidRPr="00B37E56" w:rsidRDefault="00651B2A" w:rsidP="00987939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</w:tr>
      <w:tr w:rsidR="00987939" w:rsidRPr="00B37E56" w14:paraId="36EBA11F" w14:textId="77777777" w:rsidTr="00FB5BF2">
        <w:tc>
          <w:tcPr>
            <w:tcW w:w="3870" w:type="dxa"/>
            <w:vAlign w:val="bottom"/>
          </w:tcPr>
          <w:p w14:paraId="1F67AC34" w14:textId="77777777" w:rsidR="00987939" w:rsidRPr="00B37E56" w:rsidRDefault="00987939" w:rsidP="00987939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6745FF3C" w14:textId="004B8D63" w:rsidR="00987939" w:rsidRPr="00B37E56" w:rsidRDefault="00651B2A" w:rsidP="00987939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35D916B" w14:textId="77777777" w:rsidR="00987939" w:rsidRPr="00B37E56" w:rsidRDefault="00987939" w:rsidP="009879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7A06993" w14:textId="1A98F60F" w:rsidR="00987939" w:rsidRPr="00B37E56" w:rsidRDefault="00651B2A" w:rsidP="00987939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  <w:gridSpan w:val="2"/>
          </w:tcPr>
          <w:p w14:paraId="1FFEEC9E" w14:textId="77777777" w:rsidR="00987939" w:rsidRPr="00B37E56" w:rsidRDefault="00987939" w:rsidP="009879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1C8366E" w14:textId="3D07FB72" w:rsidR="00987939" w:rsidRPr="00B37E56" w:rsidRDefault="00651B2A" w:rsidP="00987939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9" w:type="dxa"/>
          </w:tcPr>
          <w:p w14:paraId="48DCC2F2" w14:textId="77777777" w:rsidR="00987939" w:rsidRPr="00B37E56" w:rsidRDefault="00987939" w:rsidP="009879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82FA577" w14:textId="04C7FD2A" w:rsidR="00987939" w:rsidRPr="00B37E56" w:rsidRDefault="00651B2A" w:rsidP="00987939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987939" w:rsidRPr="00B37E56" w14:paraId="5322337D" w14:textId="77777777" w:rsidTr="00FB5BF2">
        <w:tc>
          <w:tcPr>
            <w:tcW w:w="3870" w:type="dxa"/>
            <w:vAlign w:val="bottom"/>
          </w:tcPr>
          <w:p w14:paraId="0890E267" w14:textId="77777777" w:rsidR="00987939" w:rsidRPr="00B37E56" w:rsidRDefault="00987939" w:rsidP="00987939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394A4F7A" w14:textId="7862D38B" w:rsidR="00987939" w:rsidRPr="00B37E56" w:rsidRDefault="00651B2A" w:rsidP="00987939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2D7CECA" w14:textId="77777777" w:rsidR="00987939" w:rsidRPr="00B37E56" w:rsidRDefault="00987939" w:rsidP="009879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C25028F" w14:textId="6E0D57E5" w:rsidR="00987939" w:rsidRPr="00B37E56" w:rsidRDefault="00651B2A" w:rsidP="00987939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  <w:gridSpan w:val="2"/>
          </w:tcPr>
          <w:p w14:paraId="12E00670" w14:textId="77777777" w:rsidR="00987939" w:rsidRPr="00B37E56" w:rsidRDefault="00987939" w:rsidP="009879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763AC0A" w14:textId="65004B7F" w:rsidR="00987939" w:rsidRPr="00B37E56" w:rsidRDefault="00651B2A" w:rsidP="00987939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9" w:type="dxa"/>
          </w:tcPr>
          <w:p w14:paraId="05CBBBB3" w14:textId="77777777" w:rsidR="00987939" w:rsidRPr="00B37E56" w:rsidRDefault="00987939" w:rsidP="009879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3EC811D" w14:textId="2AECFD1D" w:rsidR="00987939" w:rsidRPr="00B37E56" w:rsidRDefault="00651B2A" w:rsidP="00987939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987939" w:rsidRPr="00B37E56" w14:paraId="2DF24574" w14:textId="77777777" w:rsidTr="00FB5BF2">
        <w:tc>
          <w:tcPr>
            <w:tcW w:w="3870" w:type="dxa"/>
            <w:vAlign w:val="bottom"/>
          </w:tcPr>
          <w:p w14:paraId="621E2949" w14:textId="77777777" w:rsidR="00987939" w:rsidRPr="00B37E56" w:rsidRDefault="00987939" w:rsidP="0098793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A22BE6B" w14:textId="2C1BA34C" w:rsidR="00987939" w:rsidRPr="00B37E56" w:rsidRDefault="00651B2A" w:rsidP="00987939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  <w:r w:rsidR="00A228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008</w:t>
            </w:r>
          </w:p>
        </w:tc>
        <w:tc>
          <w:tcPr>
            <w:tcW w:w="270" w:type="dxa"/>
          </w:tcPr>
          <w:p w14:paraId="61EFF419" w14:textId="77777777" w:rsidR="00987939" w:rsidRPr="00B37E56" w:rsidRDefault="00987939" w:rsidP="00987939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14:paraId="4D744C22" w14:textId="2E18824F" w:rsidR="00987939" w:rsidRPr="00B37E56" w:rsidRDefault="00651B2A" w:rsidP="00987939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  <w:r w:rsidR="00987939"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070</w:t>
            </w:r>
          </w:p>
        </w:tc>
        <w:tc>
          <w:tcPr>
            <w:tcW w:w="236" w:type="dxa"/>
            <w:gridSpan w:val="2"/>
          </w:tcPr>
          <w:p w14:paraId="01998128" w14:textId="77777777" w:rsidR="00987939" w:rsidRPr="00B37E56" w:rsidRDefault="00987939" w:rsidP="00987939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78FC95F9" w14:textId="6243DAE4" w:rsidR="00987939" w:rsidRPr="00B37E56" w:rsidRDefault="00651B2A" w:rsidP="00987939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  <w:r w:rsidR="009879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807</w:t>
            </w:r>
          </w:p>
        </w:tc>
        <w:tc>
          <w:tcPr>
            <w:tcW w:w="239" w:type="dxa"/>
          </w:tcPr>
          <w:p w14:paraId="0D126560" w14:textId="77777777" w:rsidR="00987939" w:rsidRPr="00B37E56" w:rsidRDefault="00987939" w:rsidP="00987939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15C7D2E5" w14:textId="61BC3516" w:rsidR="00987939" w:rsidRPr="00B37E56" w:rsidRDefault="00651B2A" w:rsidP="00987939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</w:t>
            </w:r>
            <w:r w:rsidR="00987939"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886</w:t>
            </w:r>
          </w:p>
        </w:tc>
      </w:tr>
      <w:tr w:rsidR="00987939" w:rsidRPr="00B37E56" w14:paraId="5926BC9F" w14:textId="77777777" w:rsidTr="00FB5BF2">
        <w:tc>
          <w:tcPr>
            <w:tcW w:w="3870" w:type="dxa"/>
            <w:vAlign w:val="bottom"/>
          </w:tcPr>
          <w:p w14:paraId="425F37B3" w14:textId="77777777" w:rsidR="00987939" w:rsidRPr="00F15186" w:rsidRDefault="00987939" w:rsidP="0098793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4D4A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1518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ค่าเผื่อผลขาดทุนจากการด้อยค่า </w:t>
            </w:r>
          </w:p>
          <w:p w14:paraId="59E8AF95" w14:textId="6B36A966" w:rsidR="00987939" w:rsidRPr="00F15186" w:rsidRDefault="00987939" w:rsidP="0098793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151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</w:t>
            </w:r>
            <w:r w:rsidRPr="00F151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2562</w:t>
            </w:r>
            <w:r w:rsidRPr="00F151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: </w:t>
            </w:r>
            <w:r w:rsidRPr="00F15186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4D400" w14:textId="2F41EA24" w:rsidR="00987939" w:rsidRPr="00286814" w:rsidRDefault="00987939" w:rsidP="0098793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465DAEB" w14:textId="77777777" w:rsidR="00987939" w:rsidRPr="00286814" w:rsidRDefault="00987939" w:rsidP="00987939">
            <w:pPr>
              <w:tabs>
                <w:tab w:val="decimal" w:pos="918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vAlign w:val="bottom"/>
          </w:tcPr>
          <w:p w14:paraId="728C37D1" w14:textId="77777777" w:rsidR="00987939" w:rsidRPr="00286814" w:rsidRDefault="00987939" w:rsidP="0098793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84653F3" w14:textId="77777777" w:rsidR="00987939" w:rsidRPr="00286814" w:rsidRDefault="00987939" w:rsidP="00987939">
            <w:pPr>
              <w:tabs>
                <w:tab w:val="decimal" w:pos="918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F510B" w14:textId="6F0E6036" w:rsidR="00987939" w:rsidRPr="00286814" w:rsidRDefault="00987939" w:rsidP="0098793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68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FA4DC94" w14:textId="77777777" w:rsidR="00987939" w:rsidRPr="00286814" w:rsidRDefault="00987939" w:rsidP="00987939">
            <w:pPr>
              <w:tabs>
                <w:tab w:val="decimal" w:pos="918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12AEDB7B" w14:textId="77777777" w:rsidR="00987939" w:rsidRPr="00286814" w:rsidRDefault="00987939" w:rsidP="0098793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87939" w:rsidRPr="00B37E56" w14:paraId="78845EDD" w14:textId="77777777" w:rsidTr="00FB5BF2">
        <w:tc>
          <w:tcPr>
            <w:tcW w:w="3870" w:type="dxa"/>
            <w:vAlign w:val="bottom"/>
          </w:tcPr>
          <w:p w14:paraId="3E1F0FC8" w14:textId="77777777" w:rsidR="00987939" w:rsidRPr="00B37E56" w:rsidRDefault="00987939" w:rsidP="0098793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D3456" w14:textId="1320AC04" w:rsidR="00987939" w:rsidRPr="00B37E56" w:rsidRDefault="00651B2A" w:rsidP="00987939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  <w:r w:rsidR="00A228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008</w:t>
            </w:r>
          </w:p>
        </w:tc>
        <w:tc>
          <w:tcPr>
            <w:tcW w:w="270" w:type="dxa"/>
          </w:tcPr>
          <w:p w14:paraId="37BDA86D" w14:textId="77777777" w:rsidR="00987939" w:rsidRPr="00B37E56" w:rsidRDefault="00987939" w:rsidP="00987939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F327A2" w14:textId="5FCDD8F5" w:rsidR="00987939" w:rsidRPr="00B37E56" w:rsidRDefault="00651B2A" w:rsidP="00987939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  <w:r w:rsidR="009879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070</w:t>
            </w:r>
          </w:p>
        </w:tc>
        <w:tc>
          <w:tcPr>
            <w:tcW w:w="236" w:type="dxa"/>
            <w:gridSpan w:val="2"/>
          </w:tcPr>
          <w:p w14:paraId="684410A5" w14:textId="77777777" w:rsidR="00987939" w:rsidRPr="00B37E56" w:rsidRDefault="00987939" w:rsidP="00987939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F7CE3" w14:textId="332EBAEA" w:rsidR="00987939" w:rsidRPr="00B37E56" w:rsidRDefault="00651B2A" w:rsidP="00987939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  <w:r w:rsidR="009879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807</w:t>
            </w:r>
          </w:p>
        </w:tc>
        <w:tc>
          <w:tcPr>
            <w:tcW w:w="239" w:type="dxa"/>
          </w:tcPr>
          <w:p w14:paraId="1CA6CD02" w14:textId="77777777" w:rsidR="00987939" w:rsidRPr="00B37E56" w:rsidRDefault="00987939" w:rsidP="00987939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46139693" w14:textId="25377580" w:rsidR="00987939" w:rsidRPr="00B37E56" w:rsidRDefault="00651B2A" w:rsidP="00987939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</w:t>
            </w:r>
            <w:r w:rsidR="009879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886</w:t>
            </w:r>
          </w:p>
        </w:tc>
      </w:tr>
    </w:tbl>
    <w:p w14:paraId="09383FD8" w14:textId="77777777" w:rsidR="00084DB1" w:rsidRPr="00AD25DE" w:rsidRDefault="00084DB1" w:rsidP="00F14B6C">
      <w:pPr>
        <w:pStyle w:val="Bo-Blankline"/>
        <w:rPr>
          <w:lang w:val="en-US"/>
        </w:rPr>
      </w:pP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1"/>
        <w:gridCol w:w="1179"/>
        <w:gridCol w:w="270"/>
        <w:gridCol w:w="1134"/>
        <w:gridCol w:w="236"/>
        <w:gridCol w:w="1087"/>
        <w:gridCol w:w="239"/>
        <w:gridCol w:w="1093"/>
      </w:tblGrid>
      <w:tr w:rsidR="007D4C8C" w:rsidRPr="00F80D7C" w14:paraId="0094ABC6" w14:textId="77777777" w:rsidTr="00181AB6">
        <w:tc>
          <w:tcPr>
            <w:tcW w:w="3861" w:type="dxa"/>
          </w:tcPr>
          <w:p w14:paraId="4DF6092D" w14:textId="77777777" w:rsidR="007D4C8C" w:rsidRPr="00F80D7C" w:rsidRDefault="007D4C8C" w:rsidP="00DB467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0D7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br w:type="page"/>
            </w:r>
            <w:r w:rsidRPr="00F80D7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br w:type="page"/>
            </w:r>
            <w:r w:rsidRPr="00F80D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2583" w:type="dxa"/>
            <w:gridSpan w:val="3"/>
          </w:tcPr>
          <w:p w14:paraId="72CAD6AA" w14:textId="77777777" w:rsidR="007D4C8C" w:rsidRPr="00F80D7C" w:rsidRDefault="007D4C8C" w:rsidP="00DB467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D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A9A375C" w14:textId="77777777" w:rsidR="007D4C8C" w:rsidRPr="00F80D7C" w:rsidRDefault="007D4C8C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9" w:type="dxa"/>
            <w:gridSpan w:val="3"/>
          </w:tcPr>
          <w:p w14:paraId="394AAB26" w14:textId="77777777" w:rsidR="007D4C8C" w:rsidRPr="00F80D7C" w:rsidRDefault="007D4C8C" w:rsidP="00DB467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D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75C" w:rsidRPr="00F80D7C" w14:paraId="79BF1268" w14:textId="77777777" w:rsidTr="00181AB6">
        <w:tc>
          <w:tcPr>
            <w:tcW w:w="3861" w:type="dxa"/>
          </w:tcPr>
          <w:p w14:paraId="628E6BAC" w14:textId="77777777" w:rsidR="0055675C" w:rsidRPr="00F80D7C" w:rsidRDefault="0055675C" w:rsidP="0055675C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CC58DCA" w14:textId="4D2389FD" w:rsidR="0055675C" w:rsidRPr="00CF6422" w:rsidRDefault="00651B2A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567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67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1DD3755" w14:textId="77777777" w:rsidR="0055675C" w:rsidRPr="00CF6422" w:rsidRDefault="0055675C" w:rsidP="0055675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A06D27" w14:textId="0BBFF20F" w:rsidR="0055675C" w:rsidRPr="00CF6422" w:rsidRDefault="00651B2A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5675C"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1B8850A1" w14:textId="77777777" w:rsidR="0055675C" w:rsidRPr="00CF6422" w:rsidRDefault="0055675C" w:rsidP="0055675C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</w:tcPr>
          <w:p w14:paraId="5789F3D9" w14:textId="25CC578E" w:rsidR="0055675C" w:rsidRPr="00CF6422" w:rsidRDefault="00651B2A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567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67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625CB0FC" w14:textId="77777777" w:rsidR="0055675C" w:rsidRPr="00CF6422" w:rsidRDefault="0055675C" w:rsidP="0055675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18FE95A1" w14:textId="7737743F" w:rsidR="0055675C" w:rsidRPr="00CF6422" w:rsidRDefault="00651B2A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5675C"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675C" w:rsidRPr="00F80D7C" w14:paraId="1EC90469" w14:textId="77777777" w:rsidTr="00181AB6">
        <w:tc>
          <w:tcPr>
            <w:tcW w:w="3861" w:type="dxa"/>
          </w:tcPr>
          <w:p w14:paraId="32322694" w14:textId="77777777" w:rsidR="0055675C" w:rsidRPr="00F80D7C" w:rsidRDefault="0055675C" w:rsidP="0055675C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48FECCEA" w14:textId="180D2AF3" w:rsidR="0055675C" w:rsidRPr="00CF6422" w:rsidRDefault="00651B2A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207FBFB" w14:textId="77777777" w:rsidR="0055675C" w:rsidRPr="00CF6422" w:rsidRDefault="0055675C" w:rsidP="0055675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5AB742" w14:textId="366523C3" w:rsidR="0055675C" w:rsidRPr="00CF6422" w:rsidRDefault="00651B2A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2E35282F" w14:textId="77777777" w:rsidR="0055675C" w:rsidRPr="00CF6422" w:rsidRDefault="0055675C" w:rsidP="0055675C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</w:tcPr>
          <w:p w14:paraId="4853584F" w14:textId="323EADB5" w:rsidR="0055675C" w:rsidRPr="00CF6422" w:rsidRDefault="00651B2A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9" w:type="dxa"/>
          </w:tcPr>
          <w:p w14:paraId="406FA23F" w14:textId="77777777" w:rsidR="0055675C" w:rsidRPr="00CF6422" w:rsidRDefault="0055675C" w:rsidP="0055675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15B012AC" w14:textId="321553D5" w:rsidR="0055675C" w:rsidRPr="00CF6422" w:rsidRDefault="00651B2A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55675C" w:rsidRPr="00F80D7C" w14:paraId="5ABE609F" w14:textId="77777777" w:rsidTr="00181AB6">
        <w:tc>
          <w:tcPr>
            <w:tcW w:w="3861" w:type="dxa"/>
          </w:tcPr>
          <w:p w14:paraId="20BB0544" w14:textId="77777777" w:rsidR="0055675C" w:rsidRPr="00F80D7C" w:rsidRDefault="0055675C" w:rsidP="005567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8" w:type="dxa"/>
            <w:gridSpan w:val="7"/>
          </w:tcPr>
          <w:p w14:paraId="41C5C25E" w14:textId="77777777" w:rsidR="0055675C" w:rsidRPr="00F80D7C" w:rsidRDefault="0055675C" w:rsidP="0055675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0D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80D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80D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675C" w:rsidRPr="00F80D7C" w14:paraId="77942485" w14:textId="77777777" w:rsidTr="00181AB6">
        <w:tc>
          <w:tcPr>
            <w:tcW w:w="3861" w:type="dxa"/>
          </w:tcPr>
          <w:p w14:paraId="548D90BF" w14:textId="77777777" w:rsidR="0055675C" w:rsidRPr="00F80D7C" w:rsidRDefault="0055675C" w:rsidP="0055675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D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9" w:type="dxa"/>
          </w:tcPr>
          <w:p w14:paraId="55F6D92F" w14:textId="77777777" w:rsidR="0055675C" w:rsidRPr="00F80D7C" w:rsidRDefault="0055675C" w:rsidP="0055675C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F6CC31" w14:textId="77777777" w:rsidR="0055675C" w:rsidRPr="00F80D7C" w:rsidRDefault="0055675C" w:rsidP="005567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047821" w14:textId="77777777" w:rsidR="0055675C" w:rsidRPr="00F80D7C" w:rsidRDefault="0055675C" w:rsidP="0055675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813513" w14:textId="77777777" w:rsidR="0055675C" w:rsidRPr="00F80D7C" w:rsidRDefault="0055675C" w:rsidP="005567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1DDDE63" w14:textId="77777777" w:rsidR="0055675C" w:rsidRPr="00F80D7C" w:rsidRDefault="0055675C" w:rsidP="0055675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7A9568E" w14:textId="77777777" w:rsidR="0055675C" w:rsidRPr="00F80D7C" w:rsidRDefault="0055675C" w:rsidP="005567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466A5037" w14:textId="77777777" w:rsidR="0055675C" w:rsidRPr="00F80D7C" w:rsidRDefault="0055675C" w:rsidP="005567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75C" w:rsidRPr="00F80D7C" w14:paraId="5BC530F4" w14:textId="77777777" w:rsidTr="00FB5BF2">
        <w:tc>
          <w:tcPr>
            <w:tcW w:w="3861" w:type="dxa"/>
            <w:vAlign w:val="bottom"/>
          </w:tcPr>
          <w:p w14:paraId="0949FAA8" w14:textId="77777777" w:rsidR="0055675C" w:rsidRPr="00F80D7C" w:rsidRDefault="0055675C" w:rsidP="0055675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0D7C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 w:rsidRPr="00F80D7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80D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7621A7B7" w14:textId="1DF50E02" w:rsidR="0055675C" w:rsidRPr="001C241D" w:rsidRDefault="00651B2A" w:rsidP="001C241D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1C241D" w:rsidRPr="001C24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042C0986" w14:textId="77777777" w:rsidR="0055675C" w:rsidRPr="00F80D7C" w:rsidRDefault="0055675C" w:rsidP="0055675C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8761ED7" w14:textId="43572EDA" w:rsidR="0055675C" w:rsidRPr="00F80D7C" w:rsidRDefault="00651B2A" w:rsidP="0055675C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55675C" w:rsidRPr="00F80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36" w:type="dxa"/>
          </w:tcPr>
          <w:p w14:paraId="5689EAAE" w14:textId="77777777" w:rsidR="0055675C" w:rsidRPr="00F80D7C" w:rsidRDefault="0055675C" w:rsidP="005567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03FD077B" w14:textId="48E72F27" w:rsidR="0055675C" w:rsidRPr="00F80D7C" w:rsidRDefault="00651B2A" w:rsidP="0055675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1C241D" w:rsidRPr="00F80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39" w:type="dxa"/>
          </w:tcPr>
          <w:p w14:paraId="1D14AD3D" w14:textId="77777777" w:rsidR="0055675C" w:rsidRPr="00F80D7C" w:rsidRDefault="0055675C" w:rsidP="0055675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3D46AF70" w14:textId="31362087" w:rsidR="0055675C" w:rsidRPr="00F80D7C" w:rsidRDefault="00651B2A" w:rsidP="0055675C">
            <w:pPr>
              <w:tabs>
                <w:tab w:val="decimal" w:pos="864"/>
              </w:tabs>
              <w:spacing w:line="240" w:lineRule="atLeast"/>
              <w:ind w:left="-115" w:righ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55675C" w:rsidRPr="00F80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2AE20634" w14:textId="77777777" w:rsidR="000A2706" w:rsidRPr="0055675C" w:rsidRDefault="000A2706" w:rsidP="00F14B6C">
      <w:pPr>
        <w:pStyle w:val="Bo-Blankline"/>
      </w:pP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197"/>
        <w:gridCol w:w="270"/>
        <w:gridCol w:w="1125"/>
        <w:gridCol w:w="270"/>
        <w:gridCol w:w="1053"/>
        <w:gridCol w:w="239"/>
        <w:gridCol w:w="1093"/>
      </w:tblGrid>
      <w:tr w:rsidR="00E23698" w:rsidRPr="00744476" w14:paraId="621E8DA5" w14:textId="77777777" w:rsidTr="00181AB6">
        <w:tc>
          <w:tcPr>
            <w:tcW w:w="3852" w:type="dxa"/>
          </w:tcPr>
          <w:p w14:paraId="3C14C76B" w14:textId="77777777" w:rsidR="00E23698" w:rsidRPr="00744476" w:rsidRDefault="00E23698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92" w:type="dxa"/>
            <w:gridSpan w:val="3"/>
          </w:tcPr>
          <w:p w14:paraId="04331523" w14:textId="77777777" w:rsidR="00E23698" w:rsidRPr="00744476" w:rsidRDefault="00E23698" w:rsidP="00DB4670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BE9B35" w14:textId="77777777" w:rsidR="00E23698" w:rsidRPr="00744476" w:rsidRDefault="00E23698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3"/>
          </w:tcPr>
          <w:p w14:paraId="495522A2" w14:textId="77777777" w:rsidR="00E23698" w:rsidRPr="00744476" w:rsidRDefault="00E23698" w:rsidP="00DB4670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75C" w:rsidRPr="00744476" w14:paraId="2FFD1D09" w14:textId="77777777" w:rsidTr="00181AB6">
        <w:tc>
          <w:tcPr>
            <w:tcW w:w="3852" w:type="dxa"/>
          </w:tcPr>
          <w:p w14:paraId="492CE941" w14:textId="77777777" w:rsidR="0055675C" w:rsidRPr="00744476" w:rsidRDefault="0055675C" w:rsidP="0055675C">
            <w:pPr>
              <w:tabs>
                <w:tab w:val="left" w:pos="270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1197" w:type="dxa"/>
          </w:tcPr>
          <w:p w14:paraId="5AFD352F" w14:textId="57B40EFB" w:rsidR="0055675C" w:rsidRPr="00CF6422" w:rsidRDefault="00651B2A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567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67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EEE2C5C" w14:textId="77777777" w:rsidR="0055675C" w:rsidRPr="00CF6422" w:rsidRDefault="0055675C" w:rsidP="0055675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228888F" w14:textId="36351730" w:rsidR="0055675C" w:rsidRPr="00CF6422" w:rsidRDefault="00651B2A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5675C"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80BA632" w14:textId="77777777" w:rsidR="0055675C" w:rsidRPr="00CF6422" w:rsidRDefault="0055675C" w:rsidP="0055675C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71F3BA9B" w14:textId="571E52C8" w:rsidR="0055675C" w:rsidRPr="00CF6422" w:rsidRDefault="00651B2A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567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67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2E4AC29F" w14:textId="77777777" w:rsidR="0055675C" w:rsidRPr="00CF6422" w:rsidRDefault="0055675C" w:rsidP="0055675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05192069" w14:textId="4CF31D25" w:rsidR="0055675C" w:rsidRPr="00CF6422" w:rsidRDefault="00651B2A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5675C"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675C" w:rsidRPr="00744476" w14:paraId="3E06A69D" w14:textId="77777777" w:rsidTr="00181AB6">
        <w:tc>
          <w:tcPr>
            <w:tcW w:w="3852" w:type="dxa"/>
          </w:tcPr>
          <w:p w14:paraId="1C4FA149" w14:textId="77777777" w:rsidR="0055675C" w:rsidRPr="00744476" w:rsidRDefault="0055675C" w:rsidP="0055675C">
            <w:pPr>
              <w:tabs>
                <w:tab w:val="left" w:pos="270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5EB3E25" w14:textId="5522581D" w:rsidR="0055675C" w:rsidRPr="00CF6422" w:rsidRDefault="00651B2A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CBBD601" w14:textId="77777777" w:rsidR="0055675C" w:rsidRPr="00CF6422" w:rsidRDefault="0055675C" w:rsidP="0055675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D0D9F8E" w14:textId="59B54B09" w:rsidR="0055675C" w:rsidRPr="00CF6422" w:rsidRDefault="00651B2A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3EAEF775" w14:textId="77777777" w:rsidR="0055675C" w:rsidRPr="00CF6422" w:rsidRDefault="0055675C" w:rsidP="0055675C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59581A7F" w14:textId="49F7F185" w:rsidR="0055675C" w:rsidRPr="00CF6422" w:rsidRDefault="00651B2A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9" w:type="dxa"/>
          </w:tcPr>
          <w:p w14:paraId="23FD4F8F" w14:textId="77777777" w:rsidR="0055675C" w:rsidRPr="00CF6422" w:rsidRDefault="0055675C" w:rsidP="0055675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47E1D71F" w14:textId="45EDF28E" w:rsidR="0055675C" w:rsidRPr="00CF6422" w:rsidRDefault="00651B2A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55675C" w:rsidRPr="00744476" w14:paraId="16E8DFF9" w14:textId="77777777" w:rsidTr="00181AB6">
        <w:tc>
          <w:tcPr>
            <w:tcW w:w="3852" w:type="dxa"/>
          </w:tcPr>
          <w:p w14:paraId="2032B386" w14:textId="77777777" w:rsidR="0055675C" w:rsidRPr="00744476" w:rsidRDefault="0055675C" w:rsidP="0055675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7" w:type="dxa"/>
            <w:gridSpan w:val="7"/>
          </w:tcPr>
          <w:p w14:paraId="541DD107" w14:textId="77777777" w:rsidR="0055675C" w:rsidRPr="00744476" w:rsidRDefault="0055675C" w:rsidP="0055675C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675C" w:rsidRPr="00744476" w14:paraId="0F58AB8E" w14:textId="77777777" w:rsidTr="00181AB6">
        <w:tc>
          <w:tcPr>
            <w:tcW w:w="3852" w:type="dxa"/>
          </w:tcPr>
          <w:p w14:paraId="7EE5128B" w14:textId="77777777" w:rsidR="0055675C" w:rsidRPr="00744476" w:rsidRDefault="0055675C" w:rsidP="0055675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35055C74" w14:textId="77777777" w:rsidR="0055675C" w:rsidRPr="00744476" w:rsidRDefault="0055675C" w:rsidP="0055675C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B88EA8" w14:textId="77777777" w:rsidR="0055675C" w:rsidRPr="00744476" w:rsidRDefault="0055675C" w:rsidP="005567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8458592" w14:textId="77777777" w:rsidR="0055675C" w:rsidRPr="00744476" w:rsidRDefault="0055675C" w:rsidP="0055675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1F0E8" w14:textId="77777777" w:rsidR="0055675C" w:rsidRPr="00744476" w:rsidRDefault="0055675C" w:rsidP="005567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723B6F8" w14:textId="77777777" w:rsidR="0055675C" w:rsidRPr="00744476" w:rsidRDefault="0055675C" w:rsidP="005567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02F14E5" w14:textId="77777777" w:rsidR="0055675C" w:rsidRPr="00744476" w:rsidRDefault="0055675C" w:rsidP="005567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94175FF" w14:textId="77777777" w:rsidR="0055675C" w:rsidRPr="00744476" w:rsidRDefault="0055675C" w:rsidP="005567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75C" w:rsidRPr="0072575E" w14:paraId="0DE69A10" w14:textId="77777777" w:rsidTr="00FB5BF2">
        <w:tc>
          <w:tcPr>
            <w:tcW w:w="3852" w:type="dxa"/>
            <w:vAlign w:val="bottom"/>
          </w:tcPr>
          <w:p w14:paraId="57BA19FC" w14:textId="77777777" w:rsidR="0055675C" w:rsidRPr="00744476" w:rsidRDefault="0055675C" w:rsidP="005567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1983C99E" w14:textId="723C8616" w:rsidR="0055675C" w:rsidRPr="00744476" w:rsidRDefault="00DD2A67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DA698B" w14:textId="77777777" w:rsidR="0055675C" w:rsidRPr="00744476" w:rsidRDefault="0055675C" w:rsidP="005567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290FEDB6" w14:textId="77777777" w:rsidR="0055675C" w:rsidRPr="00744476" w:rsidRDefault="0055675C" w:rsidP="005567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31F2E77" w14:textId="77777777" w:rsidR="0055675C" w:rsidRPr="00744476" w:rsidRDefault="0055675C" w:rsidP="005567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</w:tcPr>
          <w:p w14:paraId="3E4672C8" w14:textId="0BA9F5A6" w:rsidR="0055675C" w:rsidRPr="0072575E" w:rsidRDefault="00651B2A" w:rsidP="0055675C">
            <w:pPr>
              <w:tabs>
                <w:tab w:val="decimal" w:pos="8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="00DD2A67" w:rsidRPr="007257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39" w:type="dxa"/>
          </w:tcPr>
          <w:p w14:paraId="2FAE3D8C" w14:textId="77777777" w:rsidR="0055675C" w:rsidRPr="00744476" w:rsidRDefault="0055675C" w:rsidP="005567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4A7BE3FF" w14:textId="784ED5D3" w:rsidR="0055675C" w:rsidRPr="0072575E" w:rsidRDefault="00651B2A" w:rsidP="0055675C">
            <w:pPr>
              <w:tabs>
                <w:tab w:val="decimal" w:pos="87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="0055675C" w:rsidRPr="007257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</w:tbl>
    <w:p w14:paraId="62B104EB" w14:textId="77777777" w:rsidR="00F15186" w:rsidRDefault="00F15186" w:rsidP="00F3013A">
      <w:pPr>
        <w:pStyle w:val="Bo-Blankline"/>
        <w:rPr>
          <w:cs/>
        </w:rPr>
      </w:pPr>
    </w:p>
    <w:p w14:paraId="3C16928C" w14:textId="77777777" w:rsidR="00F15186" w:rsidRDefault="00F15186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p w14:paraId="4900E345" w14:textId="753693B2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lastRenderedPageBreak/>
        <w:t>ใน</w:t>
      </w:r>
      <w:r w:rsidRPr="00E4496F">
        <w:rPr>
          <w:spacing w:val="2"/>
          <w:cs/>
        </w:rPr>
        <w:t xml:space="preserve">ปี </w:t>
      </w:r>
      <w:r w:rsidR="00651B2A" w:rsidRPr="00651B2A">
        <w:rPr>
          <w:spacing w:val="2"/>
          <w:lang w:val="en-US"/>
        </w:rPr>
        <w:t>2540</w:t>
      </w:r>
      <w:r w:rsidRPr="00E4496F">
        <w:rPr>
          <w:spacing w:val="2"/>
        </w:rPr>
        <w:t xml:space="preserve"> </w:t>
      </w:r>
      <w:r w:rsidRPr="00E4496F">
        <w:rPr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E4496F">
        <w:rPr>
          <w:spacing w:val="2"/>
        </w:rPr>
        <w:t>(</w:t>
      </w:r>
      <w:r w:rsidRPr="00E4496F">
        <w:rPr>
          <w:spacing w:val="2"/>
          <w:cs/>
        </w:rPr>
        <w:t>บริษัทย่อย</w:t>
      </w:r>
      <w:r w:rsidRPr="00E4496F">
        <w:rPr>
          <w:spacing w:val="2"/>
        </w:rPr>
        <w:t xml:space="preserve">) </w:t>
      </w:r>
      <w:r w:rsidRPr="00E4496F">
        <w:rPr>
          <w:spacing w:val="2"/>
          <w:cs/>
        </w:rPr>
        <w:t xml:space="preserve">ในราคา </w:t>
      </w:r>
      <w:r w:rsidR="005C345C">
        <w:rPr>
          <w:spacing w:val="2"/>
        </w:rPr>
        <w:br/>
      </w:r>
      <w:r w:rsidR="00651B2A" w:rsidRPr="00651B2A">
        <w:rPr>
          <w:spacing w:val="2"/>
          <w:lang w:val="en-US"/>
        </w:rPr>
        <w:t>47</w:t>
      </w:r>
      <w:r w:rsidR="00651B2A" w:rsidRPr="00651B2A">
        <w:rPr>
          <w:lang w:val="en-US"/>
        </w:rPr>
        <w:t>7</w:t>
      </w:r>
      <w:r w:rsidRPr="00E4496F">
        <w:rPr>
          <w:lang w:val="en-US"/>
        </w:rPr>
        <w:t xml:space="preserve"> </w:t>
      </w:r>
      <w:r w:rsidRPr="00E4496F">
        <w:rPr>
          <w:spacing w:val="-4"/>
          <w:cs/>
          <w:lang w:val="en-US"/>
        </w:rPr>
        <w:t>ล้านบาท</w:t>
      </w:r>
      <w:r w:rsidRPr="00E4496F">
        <w:rPr>
          <w:spacing w:val="-4"/>
          <w:lang w:val="en-US"/>
        </w:rPr>
        <w:t xml:space="preserve"> </w:t>
      </w:r>
      <w:r w:rsidRPr="00E4496F">
        <w:rPr>
          <w:rFonts w:hint="cs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651B2A" w:rsidRPr="00651B2A">
        <w:rPr>
          <w:spacing w:val="-4"/>
          <w:lang w:val="en-US"/>
        </w:rPr>
        <w:t>2543</w:t>
      </w:r>
      <w:r w:rsidRPr="00E4496F">
        <w:rPr>
          <w:rFonts w:hint="cs"/>
          <w:spacing w:val="-4"/>
          <w:cs/>
        </w:rPr>
        <w:t xml:space="preserve"> ด้วยอัตราดอกเบี้ยร้อยละ </w:t>
      </w:r>
      <w:r w:rsidR="00651B2A" w:rsidRPr="00651B2A">
        <w:rPr>
          <w:spacing w:val="-4"/>
          <w:lang w:val="en-US"/>
        </w:rPr>
        <w:t>16</w:t>
      </w:r>
      <w:r w:rsidRPr="00E4496F">
        <w:rPr>
          <w:rFonts w:hint="cs"/>
          <w:spacing w:val="-4"/>
          <w:cs/>
        </w:rPr>
        <w:t xml:space="preserve"> </w:t>
      </w:r>
      <w:r w:rsidR="005C345C">
        <w:rPr>
          <w:spacing w:val="-4"/>
        </w:rPr>
        <w:br/>
      </w:r>
      <w:r w:rsidRPr="00E4496F">
        <w:rPr>
          <w:rFonts w:hint="cs"/>
          <w:spacing w:val="-4"/>
          <w:cs/>
        </w:rPr>
        <w:t>อย่างไรก็ตาม</w:t>
      </w:r>
      <w:r w:rsidR="00597A6E" w:rsidRPr="00E4496F">
        <w:rPr>
          <w:spacing w:val="-4"/>
        </w:rPr>
        <w:t xml:space="preserve"> </w:t>
      </w:r>
      <w:r w:rsidRPr="00E4496F">
        <w:rPr>
          <w:rFonts w:hint="cs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E4496F">
        <w:rPr>
          <w:cs/>
        </w:rPr>
        <w:t>กำไร</w:t>
      </w:r>
      <w:r w:rsidRPr="00E4496F">
        <w:rPr>
          <w:rFonts w:hint="cs"/>
          <w:cs/>
        </w:rPr>
        <w:t xml:space="preserve">รอการรับรู้จากการขายที่ดินจำนวน </w:t>
      </w:r>
      <w:r w:rsidR="00651B2A" w:rsidRPr="00651B2A">
        <w:rPr>
          <w:lang w:val="en-US"/>
        </w:rPr>
        <w:t>40</w:t>
      </w:r>
      <w:r w:rsidRPr="00E4496F">
        <w:rPr>
          <w:rFonts w:hint="cs"/>
          <w:cs/>
        </w:rPr>
        <w:t xml:space="preserve"> ล้านบาท</w:t>
      </w:r>
      <w:r w:rsidRPr="00E4496F">
        <w:rPr>
          <w:cs/>
        </w:rPr>
        <w:t>และดอกเบี้ยรับ</w:t>
      </w:r>
      <w:r w:rsidRPr="00E4496F">
        <w:rPr>
          <w:rFonts w:hint="cs"/>
          <w:cs/>
        </w:rPr>
        <w:t xml:space="preserve">รอการรับรู้จำนวน </w:t>
      </w:r>
      <w:r w:rsidR="00651B2A" w:rsidRPr="00651B2A">
        <w:rPr>
          <w:lang w:val="en-US"/>
        </w:rPr>
        <w:t>155</w:t>
      </w:r>
      <w:r w:rsidRPr="00E4496F">
        <w:rPr>
          <w:rFonts w:hint="cs"/>
          <w:cs/>
        </w:rPr>
        <w:t xml:space="preserve"> ล้านบาท</w:t>
      </w:r>
      <w:r w:rsidRPr="00E4496F">
        <w:t xml:space="preserve"> </w:t>
      </w:r>
      <w:r w:rsidRPr="00E4496F">
        <w:rPr>
          <w:rFonts w:hint="cs"/>
          <w:cs/>
        </w:rPr>
        <w:t>และได้หยุดการรับรู้ดอกเบี้ยโดยรายการดังกล่าว</w:t>
      </w:r>
      <w:r w:rsidRPr="00E4496F">
        <w:rPr>
          <w:cs/>
        </w:rPr>
        <w:t>แสดงเป็นหนี้สินไม่หมุนเวียนอื่นในงบ</w:t>
      </w:r>
      <w:r w:rsidRPr="00E4496F">
        <w:rPr>
          <w:rFonts w:hint="cs"/>
          <w:cs/>
        </w:rPr>
        <w:t>แสดงฐานะการเงินในงบ</w:t>
      </w:r>
      <w:r w:rsidRPr="00E4496F">
        <w:rPr>
          <w:cs/>
        </w:rPr>
        <w:t>การเงินเฉพาะกิจการ</w:t>
      </w:r>
    </w:p>
    <w:p w14:paraId="421BA2CF" w14:textId="77777777" w:rsidR="00F91B1B" w:rsidRPr="00E4496F" w:rsidRDefault="00F91B1B" w:rsidP="00F91B1B">
      <w:pPr>
        <w:pStyle w:val="Bo-Blankline"/>
      </w:pPr>
    </w:p>
    <w:p w14:paraId="3941C9BF" w14:textId="46E37368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Pr="00E4496F">
        <w:rPr>
          <w:rFonts w:hint="cs"/>
          <w:cs/>
        </w:rPr>
        <w:t xml:space="preserve"> </w:t>
      </w:r>
      <w:r w:rsidRPr="00E4496F">
        <w:rPr>
          <w:cs/>
        </w:rPr>
        <w:t xml:space="preserve">ในปี </w:t>
      </w:r>
      <w:r w:rsidR="00651B2A" w:rsidRPr="00651B2A">
        <w:rPr>
          <w:lang w:val="en-US"/>
        </w:rPr>
        <w:t>2543</w:t>
      </w:r>
      <w:r w:rsidRPr="00E4496F">
        <w:rPr>
          <w:lang w:val="en-US"/>
        </w:rPr>
        <w:t xml:space="preserve"> </w:t>
      </w:r>
      <w:r w:rsidRPr="00E4496F">
        <w:rPr>
          <w:cs/>
          <w:lang w:val="en-US"/>
        </w:rPr>
        <w:t>บริษัทย่อยดังกล่าวได้โอนภาระหนี้ที่มีต่อธนาคารดังกล่าวให้แก่บริษัท</w:t>
      </w:r>
      <w:r w:rsidRPr="00E4496F">
        <w:rPr>
          <w:rFonts w:hint="cs"/>
          <w:cs/>
          <w:lang w:val="en-US"/>
        </w:rPr>
        <w:t xml:space="preserve"> ต่อมาในปี </w:t>
      </w:r>
      <w:r w:rsidR="00651B2A" w:rsidRPr="00651B2A">
        <w:rPr>
          <w:lang w:val="en-US"/>
        </w:rPr>
        <w:t>2554</w:t>
      </w:r>
      <w:r w:rsidRPr="00E4496F">
        <w:rPr>
          <w:rFonts w:hint="cs"/>
          <w:cs/>
          <w:lang w:val="en-US"/>
        </w:rPr>
        <w:t xml:space="preserve"> </w:t>
      </w:r>
      <w:r w:rsidRPr="00E4496F">
        <w:rPr>
          <w:cs/>
        </w:rPr>
        <w:t>ที่ดิน</w:t>
      </w:r>
      <w:r w:rsidRPr="00E4496F">
        <w:rPr>
          <w:rFonts w:hint="cs"/>
          <w:cs/>
        </w:rPr>
        <w:t>ดังกล่าว</w:t>
      </w:r>
      <w:r w:rsidRPr="00E4496F">
        <w:rPr>
          <w:cs/>
        </w:rPr>
        <w:t>ได้รับการปลดจำนองจากธนาคาร</w:t>
      </w:r>
      <w:r w:rsidRPr="00E4496F">
        <w:rPr>
          <w:rFonts w:hint="cs"/>
          <w:cs/>
        </w:rPr>
        <w:t xml:space="preserve">แล้ว </w:t>
      </w:r>
      <w:r w:rsidRPr="00E4496F">
        <w:rPr>
          <w:rFonts w:hint="cs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651B2A" w:rsidRPr="00651B2A">
        <w:rPr>
          <w:lang w:val="en-US"/>
        </w:rPr>
        <w:t>68</w:t>
      </w:r>
      <w:r w:rsidRPr="00E4496F">
        <w:rPr>
          <w:rFonts w:hint="cs"/>
          <w:cs/>
          <w:lang w:val="en-US"/>
        </w:rPr>
        <w:t xml:space="preserve"> ล้านบาท</w:t>
      </w:r>
    </w:p>
    <w:p w14:paraId="2BE58977" w14:textId="77777777" w:rsidR="00F91B1B" w:rsidRPr="00E4496F" w:rsidRDefault="00F91B1B" w:rsidP="00636896">
      <w:pPr>
        <w:pStyle w:val="Bo-Blankline"/>
        <w:ind w:right="-115"/>
      </w:pPr>
    </w:p>
    <w:p w14:paraId="1FD77558" w14:textId="2C2E9877" w:rsidR="005C345C" w:rsidRDefault="00D273AE" w:rsidP="00884799">
      <w:pPr>
        <w:pStyle w:val="Bo-C1Content"/>
        <w:ind w:right="-25"/>
        <w:rPr>
          <w:lang w:val="en-US"/>
        </w:rPr>
      </w:pPr>
      <w:r w:rsidRPr="00E4496F">
        <w:rPr>
          <w:rFonts w:hint="cs"/>
          <w:spacing w:val="6"/>
          <w:cs/>
          <w:lang w:val="en-US"/>
        </w:rPr>
        <w:t xml:space="preserve">ณ วันที่ </w:t>
      </w:r>
      <w:r w:rsidR="00651B2A" w:rsidRPr="00651B2A">
        <w:rPr>
          <w:spacing w:val="-2"/>
          <w:lang w:val="en-US"/>
        </w:rPr>
        <w:t>30</w:t>
      </w:r>
      <w:r w:rsidR="00C575A2">
        <w:rPr>
          <w:spacing w:val="-2"/>
          <w:lang w:val="en-US"/>
        </w:rPr>
        <w:t xml:space="preserve"> </w:t>
      </w:r>
      <w:r w:rsidR="002221B5">
        <w:rPr>
          <w:rFonts w:hint="cs"/>
          <w:spacing w:val="-2"/>
          <w:cs/>
          <w:lang w:val="en-US"/>
        </w:rPr>
        <w:t>กันยา</w:t>
      </w:r>
      <w:r w:rsidR="00C575A2">
        <w:rPr>
          <w:rFonts w:hint="cs"/>
          <w:spacing w:val="-2"/>
          <w:cs/>
          <w:lang w:val="en-US"/>
        </w:rPr>
        <w:t>ยน</w:t>
      </w:r>
      <w:r w:rsidR="004727AC" w:rsidRPr="00E4496F">
        <w:rPr>
          <w:rFonts w:hint="cs"/>
          <w:spacing w:val="-2"/>
          <w:cs/>
          <w:lang w:val="en-US"/>
        </w:rPr>
        <w:t xml:space="preserve"> </w:t>
      </w:r>
      <w:r w:rsidR="00651B2A" w:rsidRPr="00651B2A">
        <w:rPr>
          <w:spacing w:val="6"/>
          <w:lang w:val="en-US"/>
        </w:rPr>
        <w:t>2563</w:t>
      </w:r>
      <w:r w:rsidR="009E462A">
        <w:rPr>
          <w:spacing w:val="6"/>
          <w:lang w:val="en-US"/>
        </w:rPr>
        <w:t xml:space="preserve"> </w:t>
      </w:r>
      <w:r w:rsidRPr="00E4496F">
        <w:rPr>
          <w:rFonts w:hint="cs"/>
          <w:spacing w:val="6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597A6E" w:rsidRPr="00E4496F">
        <w:rPr>
          <w:spacing w:val="6"/>
          <w:lang w:val="en-US"/>
        </w:rPr>
        <w:br/>
      </w:r>
      <w:r w:rsidR="00651B2A" w:rsidRPr="00651B2A">
        <w:rPr>
          <w:spacing w:val="6"/>
          <w:lang w:val="en-US"/>
        </w:rPr>
        <w:t>422</w:t>
      </w:r>
      <w:r w:rsidRPr="00E4496F">
        <w:rPr>
          <w:rFonts w:hint="cs"/>
          <w:spacing w:val="6"/>
          <w:cs/>
          <w:lang w:val="en-US"/>
        </w:rPr>
        <w:t xml:space="preserve"> ล้านบาท</w:t>
      </w:r>
      <w:r w:rsidRPr="00E4496F">
        <w:rPr>
          <w:rFonts w:hint="cs"/>
          <w:cs/>
          <w:lang w:val="en-US"/>
        </w:rPr>
        <w:t xml:space="preserve"> และกำไรจากการขายรอรับรู้มียอด</w:t>
      </w:r>
      <w:r w:rsidRPr="00ED1128">
        <w:rPr>
          <w:rFonts w:hint="cs"/>
          <w:cs/>
          <w:lang w:val="en-US"/>
        </w:rPr>
        <w:t>คงเหลือ</w:t>
      </w:r>
      <w:r w:rsidRPr="001E6E65">
        <w:rPr>
          <w:rFonts w:hint="cs"/>
          <w:cs/>
          <w:lang w:val="en-US"/>
        </w:rPr>
        <w:t>จำนวน</w:t>
      </w:r>
      <w:r w:rsidR="005A01E9" w:rsidRPr="001E6E65">
        <w:rPr>
          <w:lang w:val="en-US"/>
        </w:rPr>
        <w:t xml:space="preserve"> </w:t>
      </w:r>
      <w:r w:rsidR="00651B2A" w:rsidRPr="00651B2A">
        <w:rPr>
          <w:lang w:val="en-US"/>
        </w:rPr>
        <w:t>35</w:t>
      </w:r>
      <w:r w:rsidRPr="001E6E65">
        <w:rPr>
          <w:rFonts w:hint="cs"/>
          <w:cs/>
          <w:lang w:val="en-US"/>
        </w:rPr>
        <w:t xml:space="preserve"> ล้านบาท และดอกเบี้ยรับรอรับรู้ </w:t>
      </w:r>
      <w:r w:rsidR="00651B2A" w:rsidRPr="00651B2A">
        <w:rPr>
          <w:lang w:val="en-US"/>
        </w:rPr>
        <w:t>134</w:t>
      </w:r>
      <w:r w:rsidRPr="00E4496F">
        <w:rPr>
          <w:rFonts w:hint="cs"/>
          <w:cs/>
          <w:lang w:val="en-US"/>
        </w:rPr>
        <w:t xml:space="preserve"> ล้านบาท </w:t>
      </w:r>
      <w:r w:rsidR="00597A6E" w:rsidRPr="00E4496F">
        <w:rPr>
          <w:lang w:val="en-US"/>
        </w:rPr>
        <w:br/>
      </w:r>
      <w:r w:rsidRPr="00E4496F">
        <w:rPr>
          <w:rFonts w:hint="cs"/>
          <w:cs/>
          <w:lang w:val="en-US"/>
        </w:rPr>
        <w:t>ได้แสดงในงบแสดงฐานะการเงินในงบการเงินเฉพาะกิจการ</w:t>
      </w:r>
    </w:p>
    <w:p w14:paraId="27BD8604" w14:textId="77777777" w:rsidR="00F15186" w:rsidRDefault="00F15186" w:rsidP="00F15186">
      <w:pPr>
        <w:pStyle w:val="Bo-Blankline"/>
        <w:rPr>
          <w:cs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12"/>
        <w:gridCol w:w="1131"/>
        <w:gridCol w:w="236"/>
        <w:gridCol w:w="1134"/>
        <w:gridCol w:w="236"/>
        <w:gridCol w:w="1140"/>
        <w:gridCol w:w="236"/>
        <w:gridCol w:w="1153"/>
      </w:tblGrid>
      <w:tr w:rsidR="009E462A" w:rsidRPr="00744476" w14:paraId="27E6D7A2" w14:textId="77777777" w:rsidTr="00DD5796">
        <w:trPr>
          <w:tblHeader/>
        </w:trPr>
        <w:tc>
          <w:tcPr>
            <w:tcW w:w="3912" w:type="dxa"/>
          </w:tcPr>
          <w:p w14:paraId="2CCB0126" w14:textId="71D5197D" w:rsidR="009E462A" w:rsidRPr="00744476" w:rsidRDefault="009E462A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2501" w:type="dxa"/>
            <w:gridSpan w:val="3"/>
          </w:tcPr>
          <w:p w14:paraId="02F7E367" w14:textId="77777777" w:rsidR="009E462A" w:rsidRPr="00744476" w:rsidRDefault="009E462A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DB9CAA" w14:textId="77777777" w:rsidR="009E462A" w:rsidRPr="00744476" w:rsidRDefault="009E462A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56161314" w14:textId="77777777" w:rsidR="009E462A" w:rsidRPr="00744476" w:rsidRDefault="009E462A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1B5" w:rsidRPr="00744476" w14:paraId="6E226107" w14:textId="77777777" w:rsidTr="00DD5796">
        <w:trPr>
          <w:tblHeader/>
        </w:trPr>
        <w:tc>
          <w:tcPr>
            <w:tcW w:w="3912" w:type="dxa"/>
          </w:tcPr>
          <w:p w14:paraId="5DEB34DF" w14:textId="77777777" w:rsidR="002221B5" w:rsidRPr="00744476" w:rsidRDefault="002221B5" w:rsidP="002221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35832BE" w14:textId="525E22AF" w:rsidR="002221B5" w:rsidRPr="00CF6422" w:rsidRDefault="00651B2A" w:rsidP="002221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221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221B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99F73CD" w14:textId="77777777" w:rsidR="002221B5" w:rsidRPr="00CF6422" w:rsidRDefault="002221B5" w:rsidP="002221B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52A2B9B" w14:textId="4EEF63FF" w:rsidR="002221B5" w:rsidRPr="00CF6422" w:rsidRDefault="00651B2A" w:rsidP="002221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221B5"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7DD7B29F" w14:textId="77777777" w:rsidR="002221B5" w:rsidRPr="00CF6422" w:rsidRDefault="002221B5" w:rsidP="002221B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14:paraId="56EC6B61" w14:textId="262B7B74" w:rsidR="002221B5" w:rsidRPr="00CF6422" w:rsidRDefault="00651B2A" w:rsidP="002221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221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221B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6E05E8D" w14:textId="77777777" w:rsidR="002221B5" w:rsidRPr="00CF6422" w:rsidRDefault="002221B5" w:rsidP="002221B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289819CC" w14:textId="48D41180" w:rsidR="002221B5" w:rsidRPr="00CF6422" w:rsidRDefault="00651B2A" w:rsidP="002221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221B5"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221B5" w:rsidRPr="00744476" w14:paraId="217650CE" w14:textId="77777777" w:rsidTr="00DD5796">
        <w:trPr>
          <w:tblHeader/>
        </w:trPr>
        <w:tc>
          <w:tcPr>
            <w:tcW w:w="3912" w:type="dxa"/>
          </w:tcPr>
          <w:p w14:paraId="37F1330B" w14:textId="77777777" w:rsidR="002221B5" w:rsidRPr="00744476" w:rsidRDefault="002221B5" w:rsidP="002221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B3FFD3F" w14:textId="7EA0F5E0" w:rsidR="002221B5" w:rsidRPr="00CF6422" w:rsidRDefault="00651B2A" w:rsidP="002221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20E321F8" w14:textId="77777777" w:rsidR="002221B5" w:rsidRPr="00CF6422" w:rsidRDefault="002221B5" w:rsidP="002221B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9AF6E4" w14:textId="71732279" w:rsidR="002221B5" w:rsidRPr="00CF6422" w:rsidRDefault="00651B2A" w:rsidP="002221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07FE73D4" w14:textId="77777777" w:rsidR="002221B5" w:rsidRPr="00CF6422" w:rsidRDefault="002221B5" w:rsidP="002221B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14:paraId="47AE4E2D" w14:textId="02BAD55D" w:rsidR="002221B5" w:rsidRPr="00CF6422" w:rsidRDefault="00651B2A" w:rsidP="002221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4F9FD1A" w14:textId="77777777" w:rsidR="002221B5" w:rsidRPr="00CF6422" w:rsidRDefault="002221B5" w:rsidP="002221B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56F7F61" w14:textId="69245647" w:rsidR="002221B5" w:rsidRPr="00CF6422" w:rsidRDefault="00651B2A" w:rsidP="002221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2221B5" w:rsidRPr="00744476" w14:paraId="5FC6B9D2" w14:textId="77777777" w:rsidTr="00DD5796">
        <w:trPr>
          <w:tblHeader/>
        </w:trPr>
        <w:tc>
          <w:tcPr>
            <w:tcW w:w="3912" w:type="dxa"/>
          </w:tcPr>
          <w:p w14:paraId="5306BAE3" w14:textId="77777777" w:rsidR="002221B5" w:rsidRPr="00744476" w:rsidRDefault="002221B5" w:rsidP="002221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6" w:type="dxa"/>
            <w:gridSpan w:val="7"/>
          </w:tcPr>
          <w:p w14:paraId="443C7E51" w14:textId="77777777" w:rsidR="002221B5" w:rsidRPr="00744476" w:rsidRDefault="002221B5" w:rsidP="002221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221B5" w:rsidRPr="00744476" w14:paraId="54C6908C" w14:textId="77777777" w:rsidTr="00DD5796">
        <w:tc>
          <w:tcPr>
            <w:tcW w:w="3912" w:type="dxa"/>
          </w:tcPr>
          <w:p w14:paraId="65D3A9AB" w14:textId="77777777" w:rsidR="002221B5" w:rsidRPr="00744476" w:rsidRDefault="002221B5" w:rsidP="002221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1" w:type="dxa"/>
          </w:tcPr>
          <w:p w14:paraId="0420F30B" w14:textId="77777777" w:rsidR="002221B5" w:rsidRPr="00744476" w:rsidRDefault="002221B5" w:rsidP="002221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18B260" w14:textId="77777777" w:rsidR="002221B5" w:rsidRPr="00744476" w:rsidRDefault="002221B5" w:rsidP="002221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8014B8" w14:textId="77777777" w:rsidR="002221B5" w:rsidRPr="00744476" w:rsidRDefault="002221B5" w:rsidP="002221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A7BCD2" w14:textId="77777777" w:rsidR="002221B5" w:rsidRPr="00744476" w:rsidRDefault="002221B5" w:rsidP="002221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303A660" w14:textId="77777777" w:rsidR="002221B5" w:rsidRPr="00744476" w:rsidRDefault="002221B5" w:rsidP="002221B5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125B70" w14:textId="77777777" w:rsidR="002221B5" w:rsidRPr="00744476" w:rsidRDefault="002221B5" w:rsidP="002221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714A91C1" w14:textId="77777777" w:rsidR="002221B5" w:rsidRPr="00744476" w:rsidRDefault="002221B5" w:rsidP="002221B5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826BE" w:rsidRPr="00744476" w14:paraId="442C74FB" w14:textId="77777777" w:rsidTr="00FB5BF2">
        <w:tc>
          <w:tcPr>
            <w:tcW w:w="3912" w:type="dxa"/>
            <w:vAlign w:val="bottom"/>
          </w:tcPr>
          <w:p w14:paraId="60A43960" w14:textId="77777777" w:rsidR="00A826BE" w:rsidRPr="00744476" w:rsidRDefault="00A826BE" w:rsidP="00A826B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1" w:type="dxa"/>
            <w:shd w:val="clear" w:color="auto" w:fill="auto"/>
          </w:tcPr>
          <w:p w14:paraId="173A1502" w14:textId="7CE6D717" w:rsidR="00A826BE" w:rsidRPr="00744476" w:rsidRDefault="00A826BE" w:rsidP="00A826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A44AE3E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DD4310" w14:textId="77777777" w:rsidR="00A826BE" w:rsidRPr="00744476" w:rsidRDefault="00A826BE" w:rsidP="00A826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E627BAD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532F84E5" w14:textId="5C60D37A" w:rsidR="00A826BE" w:rsidRPr="00A826BE" w:rsidRDefault="00651B2A" w:rsidP="00A826BE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8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  <w:tc>
          <w:tcPr>
            <w:tcW w:w="236" w:type="dxa"/>
          </w:tcPr>
          <w:p w14:paraId="610A3881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0269B9B" w14:textId="2B229B58" w:rsidR="00A826BE" w:rsidRPr="00744476" w:rsidRDefault="00651B2A" w:rsidP="00A826BE">
            <w:pPr>
              <w:tabs>
                <w:tab w:val="decimal" w:pos="93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8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</w:tr>
      <w:tr w:rsidR="00A826BE" w:rsidRPr="00744476" w14:paraId="39382789" w14:textId="77777777" w:rsidTr="00FB5BF2">
        <w:tc>
          <w:tcPr>
            <w:tcW w:w="3912" w:type="dxa"/>
            <w:vAlign w:val="bottom"/>
          </w:tcPr>
          <w:p w14:paraId="78909BB2" w14:textId="77777777" w:rsidR="00A826BE" w:rsidRPr="00744476" w:rsidRDefault="00A826BE" w:rsidP="00A826B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1" w:type="dxa"/>
            <w:shd w:val="clear" w:color="auto" w:fill="auto"/>
          </w:tcPr>
          <w:p w14:paraId="5EB1E5B0" w14:textId="3ED678E1" w:rsidR="00A826BE" w:rsidRPr="00744476" w:rsidRDefault="00A826BE" w:rsidP="00A826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9C56BAC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C0A469" w14:textId="77777777" w:rsidR="00A826BE" w:rsidRPr="00744476" w:rsidRDefault="00A826BE" w:rsidP="00A826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A7044CE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00C8BEC" w14:textId="5CE2F94A" w:rsidR="00A826BE" w:rsidRPr="00A826BE" w:rsidRDefault="00651B2A" w:rsidP="00A826BE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A8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874</w:t>
            </w:r>
          </w:p>
        </w:tc>
        <w:tc>
          <w:tcPr>
            <w:tcW w:w="236" w:type="dxa"/>
          </w:tcPr>
          <w:p w14:paraId="1C60A498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4297161D" w14:textId="074EC3A5" w:rsidR="00A826BE" w:rsidRPr="00744476" w:rsidRDefault="00651B2A" w:rsidP="00A826BE">
            <w:pPr>
              <w:tabs>
                <w:tab w:val="decimal" w:pos="93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A8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</w:p>
        </w:tc>
      </w:tr>
      <w:tr w:rsidR="00A826BE" w:rsidRPr="00744476" w14:paraId="1E5D1D58" w14:textId="77777777" w:rsidTr="00FB5BF2">
        <w:tc>
          <w:tcPr>
            <w:tcW w:w="3912" w:type="dxa"/>
            <w:vAlign w:val="bottom"/>
          </w:tcPr>
          <w:p w14:paraId="3A5173CF" w14:textId="77777777" w:rsidR="00A826BE" w:rsidRPr="00744476" w:rsidRDefault="00A826BE" w:rsidP="00A826B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1" w:type="dxa"/>
            <w:shd w:val="clear" w:color="auto" w:fill="auto"/>
          </w:tcPr>
          <w:p w14:paraId="61D49926" w14:textId="44E81C64" w:rsidR="00A826BE" w:rsidRPr="00744476" w:rsidRDefault="00A826BE" w:rsidP="00A826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404358D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872789" w14:textId="77777777" w:rsidR="00A826BE" w:rsidRPr="00744476" w:rsidRDefault="00A826BE" w:rsidP="00A826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C0466EB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4FED2F65" w14:textId="281DC46D" w:rsidR="00A826BE" w:rsidRPr="00A826BE" w:rsidRDefault="00651B2A" w:rsidP="00A826BE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A8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236" w:type="dxa"/>
          </w:tcPr>
          <w:p w14:paraId="5940106E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9C32488" w14:textId="665B26E9" w:rsidR="00A826BE" w:rsidRPr="00744476" w:rsidRDefault="00651B2A" w:rsidP="00A826BE">
            <w:pPr>
              <w:tabs>
                <w:tab w:val="decimal" w:pos="93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  <w:r w:rsidR="00A8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</w:tr>
      <w:tr w:rsidR="00A826BE" w:rsidRPr="00744476" w14:paraId="77F339F7" w14:textId="77777777" w:rsidTr="00FB5BF2">
        <w:tc>
          <w:tcPr>
            <w:tcW w:w="3912" w:type="dxa"/>
            <w:vAlign w:val="bottom"/>
          </w:tcPr>
          <w:p w14:paraId="753B8BB0" w14:textId="77777777" w:rsidR="00A826BE" w:rsidRPr="00744476" w:rsidRDefault="00A826BE" w:rsidP="00A826B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1" w:type="dxa"/>
            <w:shd w:val="clear" w:color="auto" w:fill="auto"/>
          </w:tcPr>
          <w:p w14:paraId="086ACD29" w14:textId="1795FB34" w:rsidR="00A826BE" w:rsidRPr="00744476" w:rsidRDefault="00A826BE" w:rsidP="00A826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44D58DE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56EE41" w14:textId="77777777" w:rsidR="00A826BE" w:rsidRPr="00744476" w:rsidRDefault="00A826BE" w:rsidP="00A826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FFEF087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25E5EBC" w14:textId="2A64B974" w:rsidR="00A826BE" w:rsidRPr="00A826BE" w:rsidRDefault="00A826BE" w:rsidP="00A826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9651729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6363099" w14:textId="75C54BBC" w:rsidR="00A826BE" w:rsidRPr="00744476" w:rsidRDefault="00651B2A" w:rsidP="00A826BE">
            <w:pPr>
              <w:tabs>
                <w:tab w:val="decimal" w:pos="93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A826BE" w:rsidRPr="00744476" w14:paraId="6A9DAC92" w14:textId="77777777" w:rsidTr="00FB5BF2">
        <w:tc>
          <w:tcPr>
            <w:tcW w:w="3912" w:type="dxa"/>
          </w:tcPr>
          <w:p w14:paraId="4903B782" w14:textId="77777777" w:rsidR="00A826BE" w:rsidRPr="00744476" w:rsidRDefault="00A826BE" w:rsidP="00A826B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1" w:type="dxa"/>
            <w:shd w:val="clear" w:color="auto" w:fill="auto"/>
          </w:tcPr>
          <w:p w14:paraId="2EA3DCF4" w14:textId="6FD2A951" w:rsidR="00A826BE" w:rsidRPr="00744476" w:rsidRDefault="00A826BE" w:rsidP="00A826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F60579A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0D9C6B" w14:textId="77777777" w:rsidR="00A826BE" w:rsidRPr="00744476" w:rsidRDefault="00A826BE" w:rsidP="00A826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B3676CF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3378B70C" w14:textId="18F08587" w:rsidR="00A826BE" w:rsidRPr="00A826BE" w:rsidRDefault="00651B2A" w:rsidP="00A826BE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8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</w:p>
        </w:tc>
        <w:tc>
          <w:tcPr>
            <w:tcW w:w="236" w:type="dxa"/>
          </w:tcPr>
          <w:p w14:paraId="391304A7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29A64479" w14:textId="3C159BBF" w:rsidR="00A826BE" w:rsidRPr="00744476" w:rsidRDefault="00651B2A" w:rsidP="00A826BE">
            <w:pPr>
              <w:tabs>
                <w:tab w:val="decimal" w:pos="93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8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</w:tr>
      <w:tr w:rsidR="00A826BE" w:rsidRPr="00744476" w14:paraId="1BEC8CCF" w14:textId="77777777" w:rsidTr="00FB5BF2">
        <w:tc>
          <w:tcPr>
            <w:tcW w:w="3912" w:type="dxa"/>
          </w:tcPr>
          <w:p w14:paraId="3DF25C58" w14:textId="77777777" w:rsidR="00A826BE" w:rsidRPr="00744476" w:rsidRDefault="00A826BE" w:rsidP="00A826B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31" w:type="dxa"/>
            <w:shd w:val="clear" w:color="auto" w:fill="auto"/>
          </w:tcPr>
          <w:p w14:paraId="15CD66C0" w14:textId="7FB687CD" w:rsidR="00A826BE" w:rsidRPr="00744476" w:rsidRDefault="00A826BE" w:rsidP="00A826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3EB91DF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47BB60" w14:textId="77777777" w:rsidR="00A826BE" w:rsidRPr="00744476" w:rsidRDefault="00A826BE" w:rsidP="00A826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DEC47E2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C8EAC99" w14:textId="65A87754" w:rsidR="00A826BE" w:rsidRPr="00A826BE" w:rsidRDefault="00651B2A" w:rsidP="00A826BE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8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236" w:type="dxa"/>
          </w:tcPr>
          <w:p w14:paraId="38806165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30252441" w14:textId="585411E5" w:rsidR="00A826BE" w:rsidRPr="00744476" w:rsidRDefault="00651B2A" w:rsidP="00A826BE">
            <w:pPr>
              <w:tabs>
                <w:tab w:val="decimal" w:pos="93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8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</w:tr>
      <w:tr w:rsidR="00A826BE" w:rsidRPr="00744476" w14:paraId="1DB380C8" w14:textId="77777777" w:rsidTr="00FB5BF2">
        <w:tc>
          <w:tcPr>
            <w:tcW w:w="3912" w:type="dxa"/>
          </w:tcPr>
          <w:p w14:paraId="5CE2A7B5" w14:textId="77777777" w:rsidR="00A826BE" w:rsidRPr="00744476" w:rsidRDefault="00A826BE" w:rsidP="00A826B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31" w:type="dxa"/>
            <w:shd w:val="clear" w:color="auto" w:fill="auto"/>
          </w:tcPr>
          <w:p w14:paraId="7E48A1AB" w14:textId="1884BB96" w:rsidR="00A826BE" w:rsidRPr="00744476" w:rsidRDefault="00A826BE" w:rsidP="00A826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36F11EF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0FDE8F" w14:textId="77777777" w:rsidR="00A826BE" w:rsidRPr="00744476" w:rsidRDefault="00A826BE" w:rsidP="00A826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6D9DA88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7EA1714A" w14:textId="08041819" w:rsidR="00A826BE" w:rsidRPr="00A826BE" w:rsidRDefault="00A826BE" w:rsidP="00A826B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2841494" w14:textId="77777777" w:rsidR="00A826BE" w:rsidRPr="00744476" w:rsidRDefault="00A826BE" w:rsidP="00A826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70162C6F" w14:textId="589EB377" w:rsidR="00A826BE" w:rsidRDefault="00651B2A" w:rsidP="00A826BE">
            <w:pPr>
              <w:tabs>
                <w:tab w:val="decimal" w:pos="93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2221B5" w:rsidRPr="00744476" w14:paraId="2DDD9774" w14:textId="77777777" w:rsidTr="00FB5BF2">
        <w:tc>
          <w:tcPr>
            <w:tcW w:w="3912" w:type="dxa"/>
          </w:tcPr>
          <w:p w14:paraId="0A604636" w14:textId="77777777" w:rsidR="002221B5" w:rsidRPr="00744476" w:rsidRDefault="002221B5" w:rsidP="002221B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1" w:type="dxa"/>
            <w:shd w:val="clear" w:color="auto" w:fill="auto"/>
          </w:tcPr>
          <w:p w14:paraId="2A723905" w14:textId="77777777" w:rsidR="002221B5" w:rsidRPr="00744476" w:rsidRDefault="002221B5" w:rsidP="002221B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B023F84" w14:textId="77777777" w:rsidR="002221B5" w:rsidRPr="00744476" w:rsidRDefault="002221B5" w:rsidP="002221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4BAED4" w14:textId="77777777" w:rsidR="002221B5" w:rsidRPr="00744476" w:rsidRDefault="002221B5" w:rsidP="002221B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27EC8DF" w14:textId="77777777" w:rsidR="002221B5" w:rsidRPr="00744476" w:rsidRDefault="002221B5" w:rsidP="002221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4ECBBED" w14:textId="77777777" w:rsidR="002221B5" w:rsidRPr="00744476" w:rsidRDefault="002221B5" w:rsidP="002221B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F22D52" w14:textId="77777777" w:rsidR="002221B5" w:rsidRPr="00744476" w:rsidRDefault="002221B5" w:rsidP="002221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DC15B6F" w14:textId="77777777" w:rsidR="002221B5" w:rsidRPr="00744476" w:rsidRDefault="002221B5" w:rsidP="00A826BE">
            <w:pPr>
              <w:tabs>
                <w:tab w:val="decimal" w:pos="93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947B3" w:rsidRPr="00744476" w14:paraId="63661BF2" w14:textId="77777777" w:rsidTr="00FB5BF2">
        <w:tc>
          <w:tcPr>
            <w:tcW w:w="3912" w:type="dxa"/>
          </w:tcPr>
          <w:p w14:paraId="290806CC" w14:textId="77777777" w:rsidR="007947B3" w:rsidRPr="00744476" w:rsidRDefault="007947B3" w:rsidP="007947B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1" w:type="dxa"/>
            <w:shd w:val="clear" w:color="auto" w:fill="auto"/>
          </w:tcPr>
          <w:p w14:paraId="33F988CA" w14:textId="51D360F9" w:rsidR="007947B3" w:rsidRPr="00744476" w:rsidRDefault="00651B2A" w:rsidP="007947B3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F3A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  <w:tc>
          <w:tcPr>
            <w:tcW w:w="236" w:type="dxa"/>
          </w:tcPr>
          <w:p w14:paraId="07018E92" w14:textId="77777777" w:rsidR="007947B3" w:rsidRPr="00744476" w:rsidRDefault="007947B3" w:rsidP="007947B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C71AB4" w14:textId="14A84203" w:rsidR="007947B3" w:rsidRPr="00744476" w:rsidRDefault="00651B2A" w:rsidP="007947B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94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</w:p>
        </w:tc>
        <w:tc>
          <w:tcPr>
            <w:tcW w:w="236" w:type="dxa"/>
          </w:tcPr>
          <w:p w14:paraId="2E5856EA" w14:textId="77777777" w:rsidR="007947B3" w:rsidRPr="00744476" w:rsidRDefault="007947B3" w:rsidP="007947B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E0B1B97" w14:textId="5D945E10" w:rsidR="007947B3" w:rsidRPr="00744476" w:rsidRDefault="00651B2A" w:rsidP="007947B3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5B2E1565" w14:textId="77777777" w:rsidR="007947B3" w:rsidRPr="00744476" w:rsidRDefault="007947B3" w:rsidP="007947B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11F79D9C" w14:textId="77777777" w:rsidR="007947B3" w:rsidRPr="00744476" w:rsidRDefault="007947B3" w:rsidP="007947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947B3" w:rsidRPr="00744476" w14:paraId="2DAE58B3" w14:textId="77777777" w:rsidTr="00FB5BF2">
        <w:tc>
          <w:tcPr>
            <w:tcW w:w="3912" w:type="dxa"/>
          </w:tcPr>
          <w:p w14:paraId="5F4B0E8B" w14:textId="77777777" w:rsidR="007947B3" w:rsidRPr="00744476" w:rsidRDefault="007947B3" w:rsidP="007947B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1" w:type="dxa"/>
            <w:shd w:val="clear" w:color="auto" w:fill="auto"/>
          </w:tcPr>
          <w:p w14:paraId="5D79DF75" w14:textId="0F882401" w:rsidR="007947B3" w:rsidRPr="00744476" w:rsidRDefault="00651B2A" w:rsidP="007947B3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 w:rsidR="003F3A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  <w:tc>
          <w:tcPr>
            <w:tcW w:w="236" w:type="dxa"/>
          </w:tcPr>
          <w:p w14:paraId="277E7A1A" w14:textId="77777777" w:rsidR="007947B3" w:rsidRPr="00744476" w:rsidRDefault="007947B3" w:rsidP="007947B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A1EEED1" w14:textId="14430B3E" w:rsidR="007947B3" w:rsidRPr="00744476" w:rsidRDefault="00651B2A" w:rsidP="007947B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794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</w:p>
        </w:tc>
        <w:tc>
          <w:tcPr>
            <w:tcW w:w="236" w:type="dxa"/>
          </w:tcPr>
          <w:p w14:paraId="4FBCAAAE" w14:textId="77777777" w:rsidR="007947B3" w:rsidRPr="00744476" w:rsidRDefault="007947B3" w:rsidP="007947B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13ECBE7D" w14:textId="5829E69F" w:rsidR="007947B3" w:rsidRPr="00744476" w:rsidRDefault="00651B2A" w:rsidP="007947B3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 w:rsidR="00794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36" w:type="dxa"/>
          </w:tcPr>
          <w:p w14:paraId="7C547CC0" w14:textId="77777777" w:rsidR="007947B3" w:rsidRPr="00744476" w:rsidRDefault="007947B3" w:rsidP="007947B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042CC8F" w14:textId="1F906C05" w:rsidR="007947B3" w:rsidRPr="00744476" w:rsidRDefault="00651B2A" w:rsidP="007947B3">
            <w:pPr>
              <w:tabs>
                <w:tab w:val="decimal" w:pos="93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794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</w:tr>
      <w:tr w:rsidR="007947B3" w:rsidRPr="00744476" w14:paraId="55EA11B5" w14:textId="77777777" w:rsidTr="00FB5BF2">
        <w:tc>
          <w:tcPr>
            <w:tcW w:w="3912" w:type="dxa"/>
          </w:tcPr>
          <w:p w14:paraId="148DA133" w14:textId="77777777" w:rsidR="007947B3" w:rsidRPr="00744476" w:rsidRDefault="007947B3" w:rsidP="007947B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1" w:type="dxa"/>
            <w:shd w:val="clear" w:color="auto" w:fill="auto"/>
          </w:tcPr>
          <w:p w14:paraId="186DD0A9" w14:textId="554F5A57" w:rsidR="007947B3" w:rsidRPr="00744476" w:rsidRDefault="00651B2A" w:rsidP="007947B3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="003F3A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236" w:type="dxa"/>
          </w:tcPr>
          <w:p w14:paraId="47EAA089" w14:textId="77777777" w:rsidR="007947B3" w:rsidRPr="00744476" w:rsidRDefault="007947B3" w:rsidP="007947B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F1D8A01" w14:textId="1999849F" w:rsidR="007947B3" w:rsidRPr="00744476" w:rsidRDefault="00651B2A" w:rsidP="007947B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  <w:r w:rsidR="00794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</w:p>
        </w:tc>
        <w:tc>
          <w:tcPr>
            <w:tcW w:w="236" w:type="dxa"/>
          </w:tcPr>
          <w:p w14:paraId="7B4400DB" w14:textId="77777777" w:rsidR="007947B3" w:rsidRPr="00744476" w:rsidRDefault="007947B3" w:rsidP="007947B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7AE1D01C" w14:textId="4412D8E5" w:rsidR="007947B3" w:rsidRPr="00744476" w:rsidRDefault="00651B2A" w:rsidP="007947B3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  <w:r w:rsidR="00794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  <w:tc>
          <w:tcPr>
            <w:tcW w:w="236" w:type="dxa"/>
          </w:tcPr>
          <w:p w14:paraId="43F9BA6F" w14:textId="77777777" w:rsidR="007947B3" w:rsidRPr="00744476" w:rsidRDefault="007947B3" w:rsidP="007947B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E71FC54" w14:textId="6CF0C21A" w:rsidR="007947B3" w:rsidRPr="00744476" w:rsidRDefault="00651B2A" w:rsidP="007947B3">
            <w:pPr>
              <w:tabs>
                <w:tab w:val="decimal" w:pos="93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="00794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</w:p>
        </w:tc>
      </w:tr>
      <w:tr w:rsidR="007947B3" w:rsidRPr="00744476" w14:paraId="369D0C89" w14:textId="77777777" w:rsidTr="00FB5BF2">
        <w:tc>
          <w:tcPr>
            <w:tcW w:w="3912" w:type="dxa"/>
            <w:vAlign w:val="bottom"/>
          </w:tcPr>
          <w:p w14:paraId="0FB63BE0" w14:textId="77777777" w:rsidR="007947B3" w:rsidRPr="00744476" w:rsidRDefault="007947B3" w:rsidP="007947B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3C229" w14:textId="760568F2" w:rsidR="007947B3" w:rsidRPr="007947B3" w:rsidRDefault="00651B2A" w:rsidP="007947B3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  <w:r w:rsidR="003F3A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864</w:t>
            </w:r>
          </w:p>
        </w:tc>
        <w:tc>
          <w:tcPr>
            <w:tcW w:w="236" w:type="dxa"/>
          </w:tcPr>
          <w:p w14:paraId="3FDC8B2B" w14:textId="77777777" w:rsidR="007947B3" w:rsidRPr="00744476" w:rsidRDefault="007947B3" w:rsidP="007947B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D3B628" w14:textId="54C5BAC7" w:rsidR="007947B3" w:rsidRPr="00744476" w:rsidRDefault="00651B2A" w:rsidP="007947B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</w:t>
            </w:r>
            <w:r w:rsidR="007947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236" w:type="dxa"/>
          </w:tcPr>
          <w:p w14:paraId="76FFE595" w14:textId="77777777" w:rsidR="007947B3" w:rsidRPr="00744476" w:rsidRDefault="007947B3" w:rsidP="007947B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78927" w14:textId="0B0778CE" w:rsidR="007947B3" w:rsidRPr="00DD5796" w:rsidRDefault="00651B2A" w:rsidP="007947B3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436</w:t>
            </w:r>
            <w:r w:rsidR="007947B3" w:rsidRPr="00DD57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810</w:t>
            </w:r>
          </w:p>
        </w:tc>
        <w:tc>
          <w:tcPr>
            <w:tcW w:w="236" w:type="dxa"/>
          </w:tcPr>
          <w:p w14:paraId="6BF5791A" w14:textId="77777777" w:rsidR="007947B3" w:rsidRPr="00744476" w:rsidRDefault="007947B3" w:rsidP="007947B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4333D5C7" w14:textId="393D3C7E" w:rsidR="007947B3" w:rsidRPr="00A826BE" w:rsidRDefault="00651B2A" w:rsidP="007947B3">
            <w:pPr>
              <w:tabs>
                <w:tab w:val="decimal" w:pos="93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512</w:t>
            </w:r>
            <w:r w:rsidR="007947B3" w:rsidRPr="00A8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</w:p>
        </w:tc>
      </w:tr>
    </w:tbl>
    <w:p w14:paraId="41F6A40F" w14:textId="59A82D01" w:rsidR="00084DB1" w:rsidRDefault="00084DB1">
      <w:pPr>
        <w:spacing w:line="240" w:lineRule="auto"/>
        <w:rPr>
          <w:rFonts w:ascii="Angsana New" w:hAnsi="Angsana New"/>
          <w:sz w:val="20"/>
          <w:szCs w:val="20"/>
        </w:rPr>
      </w:pPr>
    </w:p>
    <w:p w14:paraId="23D36797" w14:textId="0039D8BC" w:rsidR="00BD7E16" w:rsidRDefault="00BD7E16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268"/>
        <w:gridCol w:w="902"/>
        <w:gridCol w:w="270"/>
        <w:gridCol w:w="900"/>
        <w:gridCol w:w="270"/>
        <w:gridCol w:w="810"/>
        <w:gridCol w:w="270"/>
        <w:gridCol w:w="720"/>
        <w:gridCol w:w="270"/>
        <w:gridCol w:w="900"/>
      </w:tblGrid>
      <w:tr w:rsidR="007F2BF9" w:rsidRPr="000E72B7" w14:paraId="19295107" w14:textId="77777777" w:rsidTr="0010141F">
        <w:trPr>
          <w:tblHeader/>
        </w:trPr>
        <w:tc>
          <w:tcPr>
            <w:tcW w:w="2700" w:type="dxa"/>
            <w:vAlign w:val="bottom"/>
          </w:tcPr>
          <w:p w14:paraId="17D809B0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2070" w:type="dxa"/>
            <w:gridSpan w:val="3"/>
            <w:vAlign w:val="bottom"/>
          </w:tcPr>
          <w:p w14:paraId="55F85C9C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3405A4F0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gridSpan w:val="7"/>
            <w:vAlign w:val="bottom"/>
          </w:tcPr>
          <w:p w14:paraId="579563FA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BF9" w:rsidRPr="000E72B7" w14:paraId="0B95B998" w14:textId="77777777" w:rsidTr="0010141F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61163FE6" w14:textId="6322660C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900" w:type="dxa"/>
            <w:vAlign w:val="bottom"/>
          </w:tcPr>
          <w:p w14:paraId="2D9E49E6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C85D340" w14:textId="2F935A61" w:rsidR="007F2BF9" w:rsidRPr="00435338" w:rsidRDefault="00651B2A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7F2BF9" w:rsidRPr="004353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F2BF9"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8" w:type="dxa"/>
            <w:vAlign w:val="bottom"/>
          </w:tcPr>
          <w:p w14:paraId="2505F7CC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710013C4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B032B0F" w14:textId="4EC732B6" w:rsidR="007F2BF9" w:rsidRPr="00435338" w:rsidRDefault="00651B2A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7F2BF9"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F2BF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</w:t>
            </w:r>
            <w:r w:rsidR="007F2BF9" w:rsidRPr="00435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70" w:type="dxa"/>
            <w:vAlign w:val="bottom"/>
          </w:tcPr>
          <w:p w14:paraId="3397A4CF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9A622E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CB55567" w14:textId="295263C7" w:rsidR="007F2BF9" w:rsidRPr="00435338" w:rsidRDefault="00651B2A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7F2BF9" w:rsidRPr="004353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F2BF9"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39A3053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D3CCD2D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097F5D7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0BEFF51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A558179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54B788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6119534" w14:textId="6C2F9714" w:rsidR="007F2BF9" w:rsidRPr="00435338" w:rsidRDefault="00651B2A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7F2BF9"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F2BF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</w:t>
            </w:r>
            <w:r w:rsidR="007F2BF9" w:rsidRPr="00435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ยน</w:t>
            </w:r>
          </w:p>
        </w:tc>
      </w:tr>
      <w:tr w:rsidR="007F2BF9" w:rsidRPr="000E72B7" w14:paraId="21051FB5" w14:textId="77777777" w:rsidTr="0010141F">
        <w:trPr>
          <w:tblHeader/>
        </w:trPr>
        <w:tc>
          <w:tcPr>
            <w:tcW w:w="2700" w:type="dxa"/>
            <w:vAlign w:val="bottom"/>
          </w:tcPr>
          <w:p w14:paraId="09FDBD8F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665DD969" w14:textId="695CBB21" w:rsidR="007F2BF9" w:rsidRPr="00435338" w:rsidRDefault="00651B2A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68" w:type="dxa"/>
            <w:vAlign w:val="bottom"/>
          </w:tcPr>
          <w:p w14:paraId="396A6F68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4340AF97" w14:textId="4AA2FD2D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51B2A"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239D0049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20AE7C" w14:textId="0DF963CA" w:rsidR="007F2BF9" w:rsidRPr="00435338" w:rsidRDefault="00651B2A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55D2AD34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4B7BC9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0D883F9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D4B928B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741A2FC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165D47" w14:textId="5128DDF1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51B2A"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7F2BF9" w:rsidRPr="000E72B7" w14:paraId="50915637" w14:textId="77777777" w:rsidTr="0010141F">
        <w:trPr>
          <w:tblHeader/>
        </w:trPr>
        <w:tc>
          <w:tcPr>
            <w:tcW w:w="2700" w:type="dxa"/>
          </w:tcPr>
          <w:p w14:paraId="5C9E39B5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3D18B9DF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89F6B63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7"/>
          </w:tcPr>
          <w:p w14:paraId="16E7AAD4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2BF9" w:rsidRPr="000E72B7" w14:paraId="743C9FDB" w14:textId="77777777" w:rsidTr="00C9396E">
        <w:tc>
          <w:tcPr>
            <w:tcW w:w="2700" w:type="dxa"/>
          </w:tcPr>
          <w:p w14:paraId="72A55598" w14:textId="0DCDD870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="003C41A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900" w:type="dxa"/>
          </w:tcPr>
          <w:p w14:paraId="4BD18B59" w14:textId="67A30283" w:rsidR="007F2BF9" w:rsidRPr="00E47AF3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40DBBB29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8A7E7F7" w14:textId="0D17DDC2" w:rsidR="007F2BF9" w:rsidRPr="00435338" w:rsidRDefault="007F2BF9" w:rsidP="0010141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7AC0ED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4827E7" w14:textId="213F1BBD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2FA0A9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3341C5" w14:textId="3EF39244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6EFC41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2D033B7" w14:textId="7D3D97C0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5CAEC1" w14:textId="77777777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A8C93A" w14:textId="6201E1BA" w:rsidR="007F2BF9" w:rsidRPr="00435338" w:rsidRDefault="007F2BF9" w:rsidP="0010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E56" w:rsidRPr="000E72B7" w14:paraId="06E212E5" w14:textId="77777777" w:rsidTr="00C9396E">
        <w:tc>
          <w:tcPr>
            <w:tcW w:w="2700" w:type="dxa"/>
          </w:tcPr>
          <w:p w14:paraId="54CD97C2" w14:textId="1766A7F2" w:rsidR="00B02E56" w:rsidRPr="00435338" w:rsidRDefault="00B02E56" w:rsidP="00B02E56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14:paraId="6E43C969" w14:textId="6D993B40" w:rsidR="00B02E56" w:rsidRPr="00435338" w:rsidRDefault="00B02E56" w:rsidP="00B02E5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3992BC7A" w14:textId="77777777" w:rsidR="00B02E56" w:rsidRPr="00435338" w:rsidRDefault="00B02E56" w:rsidP="00B02E5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4D556D8F" w14:textId="0AD90AF5" w:rsidR="00B02E56" w:rsidRPr="00435338" w:rsidRDefault="00651B2A" w:rsidP="00B02E5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02E5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270" w:type="dxa"/>
          </w:tcPr>
          <w:p w14:paraId="6158ED99" w14:textId="77777777" w:rsidR="00B02E56" w:rsidRPr="00435338" w:rsidRDefault="00B02E56" w:rsidP="00B02E5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A000F1" w14:textId="7BBE8E5F" w:rsidR="00B02E56" w:rsidRPr="00435338" w:rsidRDefault="00B02E56" w:rsidP="00B02E56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50E8C8" w14:textId="77777777" w:rsidR="00B02E56" w:rsidRPr="00435338" w:rsidRDefault="00B02E56" w:rsidP="00B02E5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EFF0239" w14:textId="1F3289F3" w:rsidR="00B02E56" w:rsidRPr="003833DF" w:rsidRDefault="00651B2A" w:rsidP="0038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="00C939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3804F5B6" w14:textId="77777777" w:rsidR="00B02E56" w:rsidRPr="00435338" w:rsidRDefault="00B02E56" w:rsidP="00B02E5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1531904" w14:textId="491DA028" w:rsidR="00B02E56" w:rsidRPr="00435338" w:rsidRDefault="00B02E56" w:rsidP="00B02E56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F37662" w14:textId="77777777" w:rsidR="00B02E56" w:rsidRPr="00435338" w:rsidRDefault="00B02E56" w:rsidP="00B02E5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1175D4" w14:textId="4AC8BBCB" w:rsidR="00B02E56" w:rsidRPr="007A7237" w:rsidRDefault="00651B2A" w:rsidP="0038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="00C939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C9396E" w:rsidRPr="000E72B7" w14:paraId="347B3EE6" w14:textId="77777777" w:rsidTr="007620FD">
        <w:tc>
          <w:tcPr>
            <w:tcW w:w="2700" w:type="dxa"/>
          </w:tcPr>
          <w:p w14:paraId="723B0D9A" w14:textId="77777777" w:rsidR="00C9396E" w:rsidRPr="00744476" w:rsidRDefault="00C9396E" w:rsidP="00C9396E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85CA26" w14:textId="77777777" w:rsidR="00C9396E" w:rsidRDefault="00C9396E" w:rsidP="00C9396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4DA901B9" w14:textId="77777777" w:rsidR="00C9396E" w:rsidRPr="00435338" w:rsidRDefault="00C9396E" w:rsidP="00C939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67B401F4" w14:textId="77777777" w:rsidR="00C9396E" w:rsidRPr="006F5372" w:rsidRDefault="00C9396E" w:rsidP="00C9396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BBCF1E" w14:textId="77777777" w:rsidR="00C9396E" w:rsidRPr="00435338" w:rsidRDefault="00C9396E" w:rsidP="00C939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305BE2A" w14:textId="334C4188" w:rsidR="00C9396E" w:rsidRDefault="00C9396E" w:rsidP="00C9396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5D2C4B" w14:textId="77777777" w:rsidR="00C9396E" w:rsidRPr="00435338" w:rsidRDefault="00C9396E" w:rsidP="00C939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7792DB0" w14:textId="569A9AF4" w:rsidR="00C9396E" w:rsidRPr="006F5372" w:rsidRDefault="00651B2A" w:rsidP="0038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="00C939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4EDA76E7" w14:textId="77777777" w:rsidR="00C9396E" w:rsidRPr="00435338" w:rsidRDefault="00C9396E" w:rsidP="00C939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E105E13" w14:textId="724EAE07" w:rsidR="00C9396E" w:rsidRDefault="00C9396E" w:rsidP="00C9396E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F5D6CB" w14:textId="77777777" w:rsidR="00C9396E" w:rsidRPr="00435338" w:rsidRDefault="00C9396E" w:rsidP="00C939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63E060F" w14:textId="5D05D3C8" w:rsidR="00C9396E" w:rsidRPr="007A7237" w:rsidRDefault="00651B2A" w:rsidP="0038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="00C939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C9396E" w:rsidRPr="000E72B7" w14:paraId="117C57E1" w14:textId="77777777" w:rsidTr="007620FD">
        <w:tc>
          <w:tcPr>
            <w:tcW w:w="2700" w:type="dxa"/>
          </w:tcPr>
          <w:p w14:paraId="6293D4D3" w14:textId="4E16E382" w:rsidR="00C9396E" w:rsidRPr="00744476" w:rsidRDefault="00C9396E" w:rsidP="00C9396E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900" w:type="dxa"/>
            <w:vAlign w:val="bottom"/>
          </w:tcPr>
          <w:p w14:paraId="5C589165" w14:textId="560DF6C3" w:rsidR="00C9396E" w:rsidRDefault="00C9396E" w:rsidP="00C9396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4CCEBB5D" w14:textId="77777777" w:rsidR="00C9396E" w:rsidRPr="00435338" w:rsidRDefault="00C9396E" w:rsidP="00C939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1F6B94D" w14:textId="76C3F153" w:rsidR="00C9396E" w:rsidRPr="006F5372" w:rsidRDefault="00C9396E" w:rsidP="00C9396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2F82A2" w14:textId="77777777" w:rsidR="00C9396E" w:rsidRPr="00435338" w:rsidRDefault="00C9396E" w:rsidP="00C939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B35B83" w14:textId="6655F9B5" w:rsidR="00C9396E" w:rsidRDefault="00C9396E" w:rsidP="00C9396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CAA88C" w14:textId="77777777" w:rsidR="00C9396E" w:rsidRPr="00435338" w:rsidRDefault="00C9396E" w:rsidP="00C939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EB0FBB8" w14:textId="2797DF05" w:rsidR="00C9396E" w:rsidRDefault="00651B2A" w:rsidP="0038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</w:p>
        </w:tc>
        <w:tc>
          <w:tcPr>
            <w:tcW w:w="270" w:type="dxa"/>
          </w:tcPr>
          <w:p w14:paraId="76B59B28" w14:textId="77777777" w:rsidR="00C9396E" w:rsidRPr="00435338" w:rsidRDefault="00C9396E" w:rsidP="00C939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00E3B27" w14:textId="70C0692F" w:rsidR="00C9396E" w:rsidRDefault="00C9396E" w:rsidP="00C9396E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00171E" w14:textId="77777777" w:rsidR="00C9396E" w:rsidRPr="00435338" w:rsidRDefault="00C9396E" w:rsidP="00C939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83AC77" w14:textId="067D7AF2" w:rsidR="00C9396E" w:rsidRDefault="00651B2A" w:rsidP="0038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</w:p>
        </w:tc>
      </w:tr>
      <w:tr w:rsidR="007620FD" w:rsidRPr="000E72B7" w14:paraId="0FDE2B36" w14:textId="77777777" w:rsidTr="007620FD">
        <w:tc>
          <w:tcPr>
            <w:tcW w:w="2700" w:type="dxa"/>
          </w:tcPr>
          <w:p w14:paraId="162B0585" w14:textId="2E57AA26" w:rsidR="007620FD" w:rsidRPr="007620FD" w:rsidRDefault="007620FD" w:rsidP="00C9396E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620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00" w:type="dxa"/>
            <w:vAlign w:val="bottom"/>
          </w:tcPr>
          <w:p w14:paraId="0B7F87B3" w14:textId="77777777" w:rsidR="007620FD" w:rsidRPr="007620FD" w:rsidRDefault="007620FD" w:rsidP="00C939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3685A356" w14:textId="77777777" w:rsidR="007620FD" w:rsidRPr="007620FD" w:rsidRDefault="007620FD" w:rsidP="00C9396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FD7F4C2" w14:textId="77777777" w:rsidR="007620FD" w:rsidRPr="007620FD" w:rsidRDefault="007620FD" w:rsidP="00C939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D57A23" w14:textId="77777777" w:rsidR="007620FD" w:rsidRPr="007620FD" w:rsidRDefault="007620FD" w:rsidP="00C9396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B6B61" w14:textId="78FEABC3" w:rsidR="007620FD" w:rsidRPr="007620FD" w:rsidRDefault="007620FD" w:rsidP="00C9396E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62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31339D7" w14:textId="77777777" w:rsidR="007620FD" w:rsidRPr="007620FD" w:rsidRDefault="007620FD" w:rsidP="00C9396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E9929" w14:textId="1B86A888" w:rsidR="007620FD" w:rsidRPr="003833DF" w:rsidRDefault="00651B2A" w:rsidP="0038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695</w:t>
            </w:r>
            <w:r w:rsidR="007620FD" w:rsidRPr="003833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877</w:t>
            </w:r>
          </w:p>
        </w:tc>
        <w:tc>
          <w:tcPr>
            <w:tcW w:w="270" w:type="dxa"/>
          </w:tcPr>
          <w:p w14:paraId="5666B29A" w14:textId="77777777" w:rsidR="007620FD" w:rsidRPr="007620FD" w:rsidRDefault="007620FD" w:rsidP="00C9396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EAFB0" w14:textId="4C14F204" w:rsidR="007620FD" w:rsidRPr="007620FD" w:rsidRDefault="007620FD" w:rsidP="00C9396E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0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06C270" w14:textId="77777777" w:rsidR="007620FD" w:rsidRPr="007620FD" w:rsidRDefault="007620FD" w:rsidP="00C9396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E11D1" w14:textId="3F068F1A" w:rsidR="007620FD" w:rsidRPr="003833DF" w:rsidRDefault="00651B2A" w:rsidP="0038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695</w:t>
            </w:r>
            <w:r w:rsidR="007620FD" w:rsidRPr="003833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877</w:t>
            </w:r>
          </w:p>
        </w:tc>
      </w:tr>
    </w:tbl>
    <w:p w14:paraId="37C5F592" w14:textId="4FE4B7B9" w:rsidR="007F2BF9" w:rsidRDefault="007F2BF9" w:rsidP="00F14B6C">
      <w:pPr>
        <w:pStyle w:val="Bo-Blankline"/>
      </w:pPr>
    </w:p>
    <w:p w14:paraId="14691E29" w14:textId="6E270FE2" w:rsidR="003B3D92" w:rsidRPr="003B3D92" w:rsidRDefault="003B3D92" w:rsidP="003B3D92">
      <w:pPr>
        <w:pStyle w:val="Ang15"/>
        <w:rPr>
          <w:lang w:val="en-US"/>
        </w:rPr>
      </w:pPr>
      <w:r>
        <w:rPr>
          <w:rFonts w:hint="cs"/>
          <w:cs/>
        </w:rPr>
        <w:t xml:space="preserve">ระหว่างเดือนพฤศจิกายน </w:t>
      </w:r>
      <w:r w:rsidR="00651B2A" w:rsidRPr="00651B2A">
        <w:rPr>
          <w:lang w:val="en-US"/>
        </w:rPr>
        <w:t>2563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บริษัทได้</w:t>
      </w:r>
      <w:r w:rsidR="00182DA1">
        <w:rPr>
          <w:rFonts w:hint="cs"/>
          <w:cs/>
          <w:lang w:val="en-US"/>
        </w:rPr>
        <w:t>จ่าย</w:t>
      </w:r>
      <w:r>
        <w:rPr>
          <w:rFonts w:hint="cs"/>
          <w:cs/>
          <w:lang w:val="en-US"/>
        </w:rPr>
        <w:t>ชำระ</w:t>
      </w:r>
      <w:r w:rsidR="00182DA1">
        <w:rPr>
          <w:rFonts w:hint="cs"/>
          <w:cs/>
          <w:lang w:val="en-US"/>
        </w:rPr>
        <w:t>คืน</w:t>
      </w:r>
      <w:r>
        <w:rPr>
          <w:rFonts w:hint="cs"/>
          <w:cs/>
          <w:lang w:val="en-US"/>
        </w:rPr>
        <w:t xml:space="preserve">เงินกู้ยืมระยะสั้นจากบริษัทย่อยจำนวน </w:t>
      </w:r>
      <w:r w:rsidR="00651B2A" w:rsidRPr="00651B2A">
        <w:rPr>
          <w:lang w:val="en-US"/>
        </w:rPr>
        <w:t>695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ล้านบาทแล้วทั้งจำนวน</w:t>
      </w:r>
    </w:p>
    <w:p w14:paraId="648DE5AF" w14:textId="77777777" w:rsidR="003B3D92" w:rsidRDefault="003B3D92" w:rsidP="00F14B6C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27"/>
        <w:gridCol w:w="1133"/>
        <w:gridCol w:w="236"/>
        <w:gridCol w:w="1140"/>
        <w:gridCol w:w="236"/>
        <w:gridCol w:w="1135"/>
        <w:gridCol w:w="236"/>
        <w:gridCol w:w="1135"/>
      </w:tblGrid>
      <w:tr w:rsidR="00B427F8" w:rsidRPr="00744476" w14:paraId="2DD8EF55" w14:textId="77777777" w:rsidTr="00C13053">
        <w:trPr>
          <w:tblHeader/>
        </w:trPr>
        <w:tc>
          <w:tcPr>
            <w:tcW w:w="3927" w:type="dxa"/>
          </w:tcPr>
          <w:p w14:paraId="2E00A772" w14:textId="77777777" w:rsidR="00B427F8" w:rsidRPr="00744476" w:rsidRDefault="00B427F8" w:rsidP="00DB4670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2509" w:type="dxa"/>
            <w:gridSpan w:val="3"/>
          </w:tcPr>
          <w:p w14:paraId="6A248BA4" w14:textId="77777777" w:rsidR="00B427F8" w:rsidRPr="00744476" w:rsidRDefault="00B427F8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0DFA82" w14:textId="77777777" w:rsidR="00B427F8" w:rsidRPr="00744476" w:rsidRDefault="00B427F8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0E4FFE3C" w14:textId="77777777" w:rsidR="00B427F8" w:rsidRPr="00744476" w:rsidRDefault="00B427F8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75A8" w:rsidRPr="00744476" w14:paraId="1A433A23" w14:textId="77777777" w:rsidTr="00C13053">
        <w:trPr>
          <w:tblHeader/>
        </w:trPr>
        <w:tc>
          <w:tcPr>
            <w:tcW w:w="3927" w:type="dxa"/>
          </w:tcPr>
          <w:p w14:paraId="766257CF" w14:textId="77777777" w:rsidR="009E75A8" w:rsidRPr="00744476" w:rsidRDefault="009E75A8" w:rsidP="009E75A8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14:paraId="35CF886D" w14:textId="0511F107" w:rsidR="009E75A8" w:rsidRPr="00CF6422" w:rsidRDefault="00651B2A" w:rsidP="009E7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E75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E75A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75B18A8C" w14:textId="77777777" w:rsidR="009E75A8" w:rsidRPr="00CF6422" w:rsidRDefault="009E75A8" w:rsidP="009E75A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71D0B9B" w14:textId="00C39F2F" w:rsidR="009E75A8" w:rsidRPr="00CF6422" w:rsidRDefault="00651B2A" w:rsidP="009E7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E75A8"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7052FEC4" w14:textId="77777777" w:rsidR="009E75A8" w:rsidRPr="00CF6422" w:rsidRDefault="009E75A8" w:rsidP="009E75A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3B048DA7" w14:textId="077F8443" w:rsidR="009E75A8" w:rsidRPr="00CF6422" w:rsidRDefault="00651B2A" w:rsidP="009E7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E75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E75A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8BB219A" w14:textId="77777777" w:rsidR="009E75A8" w:rsidRPr="00CF6422" w:rsidRDefault="009E75A8" w:rsidP="009E75A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04D3EE" w14:textId="53E1C9B0" w:rsidR="009E75A8" w:rsidRPr="00CF6422" w:rsidRDefault="00651B2A" w:rsidP="009E7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E75A8"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75A8" w:rsidRPr="00744476" w14:paraId="357EB580" w14:textId="77777777" w:rsidTr="00C13053">
        <w:trPr>
          <w:tblHeader/>
        </w:trPr>
        <w:tc>
          <w:tcPr>
            <w:tcW w:w="3927" w:type="dxa"/>
          </w:tcPr>
          <w:p w14:paraId="201A211D" w14:textId="77777777" w:rsidR="009E75A8" w:rsidRPr="00744476" w:rsidRDefault="009E75A8" w:rsidP="009E75A8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25752B8E" w14:textId="13F03FBE" w:rsidR="009E75A8" w:rsidRPr="00CF6422" w:rsidRDefault="00651B2A" w:rsidP="009E7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1B14AE25" w14:textId="77777777" w:rsidR="009E75A8" w:rsidRPr="00CF6422" w:rsidRDefault="009E75A8" w:rsidP="009E75A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36986D4" w14:textId="1C87F5C3" w:rsidR="009E75A8" w:rsidRPr="00CF6422" w:rsidRDefault="00651B2A" w:rsidP="009E7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02662E23" w14:textId="77777777" w:rsidR="009E75A8" w:rsidRPr="00CF6422" w:rsidRDefault="009E75A8" w:rsidP="009E75A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2504B442" w14:textId="44C55C0C" w:rsidR="009E75A8" w:rsidRPr="00CF6422" w:rsidRDefault="00651B2A" w:rsidP="009E7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4083FCA7" w14:textId="77777777" w:rsidR="009E75A8" w:rsidRPr="00CF6422" w:rsidRDefault="009E75A8" w:rsidP="009E75A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28077C0" w14:textId="754210CE" w:rsidR="009E75A8" w:rsidRPr="00CF6422" w:rsidRDefault="00651B2A" w:rsidP="009E7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9E75A8" w:rsidRPr="00744476" w14:paraId="5A53642E" w14:textId="77777777" w:rsidTr="00C13053">
        <w:trPr>
          <w:tblHeader/>
        </w:trPr>
        <w:tc>
          <w:tcPr>
            <w:tcW w:w="3927" w:type="dxa"/>
          </w:tcPr>
          <w:p w14:paraId="5905C48B" w14:textId="77777777" w:rsidR="009E75A8" w:rsidRPr="00744476" w:rsidRDefault="009E75A8" w:rsidP="009E75A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1" w:type="dxa"/>
            <w:gridSpan w:val="7"/>
          </w:tcPr>
          <w:p w14:paraId="4D51E88E" w14:textId="77777777" w:rsidR="009E75A8" w:rsidRPr="00744476" w:rsidRDefault="009E75A8" w:rsidP="009E7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E75A8" w:rsidRPr="00744476" w14:paraId="7093236E" w14:textId="77777777" w:rsidTr="00C13053">
        <w:tc>
          <w:tcPr>
            <w:tcW w:w="3927" w:type="dxa"/>
          </w:tcPr>
          <w:p w14:paraId="4C371552" w14:textId="77777777" w:rsidR="009E75A8" w:rsidRPr="00744476" w:rsidRDefault="009E75A8" w:rsidP="009E75A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839D81B" w14:textId="77777777" w:rsidR="009E75A8" w:rsidRPr="00744476" w:rsidRDefault="009E75A8" w:rsidP="009E75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248489" w14:textId="77777777" w:rsidR="009E75A8" w:rsidRPr="00744476" w:rsidRDefault="009E75A8" w:rsidP="009E75A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9FD5802" w14:textId="77777777" w:rsidR="009E75A8" w:rsidRPr="00744476" w:rsidRDefault="009E75A8" w:rsidP="009E75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60F35" w14:textId="77777777" w:rsidR="009E75A8" w:rsidRPr="00744476" w:rsidRDefault="009E75A8" w:rsidP="009E75A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A222CDD" w14:textId="77777777" w:rsidR="009E75A8" w:rsidRPr="00744476" w:rsidRDefault="009E75A8" w:rsidP="009E75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1FCE23" w14:textId="77777777" w:rsidR="009E75A8" w:rsidRPr="00744476" w:rsidRDefault="009E75A8" w:rsidP="009E75A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B33E2DD" w14:textId="77777777" w:rsidR="009E75A8" w:rsidRPr="00744476" w:rsidRDefault="009E75A8" w:rsidP="009E75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A04" w:rsidRPr="00744476" w14:paraId="250EFD74" w14:textId="77777777" w:rsidTr="00FB5BF2">
        <w:tc>
          <w:tcPr>
            <w:tcW w:w="3927" w:type="dxa"/>
          </w:tcPr>
          <w:p w14:paraId="57C3296C" w14:textId="77777777" w:rsidR="00ED4A04" w:rsidRPr="00744476" w:rsidRDefault="00ED4A04" w:rsidP="00ED4A0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33" w:type="dxa"/>
            <w:shd w:val="clear" w:color="auto" w:fill="auto"/>
          </w:tcPr>
          <w:p w14:paraId="7518F4D0" w14:textId="71E7426A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974D4EF" w14:textId="77777777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219BAF3" w14:textId="77777777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25EC38" w14:textId="77777777" w:rsidR="00ED4A04" w:rsidRPr="00744476" w:rsidRDefault="00ED4A04" w:rsidP="00ED4A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9E40892" w14:textId="2D0600C8" w:rsidR="00ED4A04" w:rsidRPr="00744476" w:rsidRDefault="00651B2A" w:rsidP="00ED4A0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ED4A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</w:p>
        </w:tc>
        <w:tc>
          <w:tcPr>
            <w:tcW w:w="236" w:type="dxa"/>
          </w:tcPr>
          <w:p w14:paraId="2C2995EB" w14:textId="77777777" w:rsidR="00ED4A04" w:rsidRPr="00744476" w:rsidRDefault="00ED4A04" w:rsidP="00ED4A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26919C8" w14:textId="37BF632B" w:rsidR="00ED4A04" w:rsidRPr="00744476" w:rsidRDefault="00651B2A" w:rsidP="00ED4A0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D4A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</w:p>
        </w:tc>
      </w:tr>
      <w:tr w:rsidR="00ED4A04" w:rsidRPr="00744476" w14:paraId="031ECCFD" w14:textId="77777777" w:rsidTr="00FB5BF2">
        <w:tc>
          <w:tcPr>
            <w:tcW w:w="3927" w:type="dxa"/>
            <w:vAlign w:val="bottom"/>
          </w:tcPr>
          <w:p w14:paraId="4B1DFEEA" w14:textId="77777777" w:rsidR="00ED4A04" w:rsidRPr="00744476" w:rsidRDefault="00ED4A04" w:rsidP="00ED4A0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58C9448D" w14:textId="4FEBC15C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C57C47E" w14:textId="77777777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E19E580" w14:textId="77777777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2861D2B" w14:textId="77777777" w:rsidR="00ED4A04" w:rsidRPr="00744476" w:rsidRDefault="00ED4A04" w:rsidP="00ED4A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E19C0E7" w14:textId="3A70D3A1" w:rsidR="00ED4A04" w:rsidRPr="00744476" w:rsidRDefault="00651B2A" w:rsidP="00ED4A0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  <w:r w:rsidR="00E04F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236" w:type="dxa"/>
          </w:tcPr>
          <w:p w14:paraId="7D0A464A" w14:textId="77777777" w:rsidR="00ED4A04" w:rsidRPr="00744476" w:rsidRDefault="00ED4A04" w:rsidP="00ED4A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E378610" w14:textId="71C006E0" w:rsidR="00ED4A04" w:rsidRPr="00744476" w:rsidRDefault="00651B2A" w:rsidP="00ED4A0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  <w:r w:rsidR="00ED4A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</w:tr>
      <w:tr w:rsidR="00ED4A04" w:rsidRPr="00744476" w14:paraId="3B4D973B" w14:textId="77777777" w:rsidTr="00FB5BF2">
        <w:tc>
          <w:tcPr>
            <w:tcW w:w="3927" w:type="dxa"/>
            <w:vAlign w:val="bottom"/>
          </w:tcPr>
          <w:p w14:paraId="4FAAA9BA" w14:textId="77777777" w:rsidR="00ED4A04" w:rsidRPr="00744476" w:rsidRDefault="00ED4A04" w:rsidP="00ED4A0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3" w:type="dxa"/>
            <w:shd w:val="clear" w:color="auto" w:fill="auto"/>
          </w:tcPr>
          <w:p w14:paraId="613E17AB" w14:textId="2265D325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61ED676" w14:textId="77777777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8163075" w14:textId="77777777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64DA5D6" w14:textId="77777777" w:rsidR="00ED4A04" w:rsidRPr="00744476" w:rsidRDefault="00ED4A04" w:rsidP="00ED4A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BDFD875" w14:textId="6B3B778B" w:rsidR="00ED4A04" w:rsidRPr="00744476" w:rsidRDefault="00651B2A" w:rsidP="00ED4A0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D4A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236" w:type="dxa"/>
          </w:tcPr>
          <w:p w14:paraId="557FF8EA" w14:textId="77777777" w:rsidR="00ED4A04" w:rsidRPr="00744476" w:rsidRDefault="00ED4A04" w:rsidP="00ED4A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97CFEF4" w14:textId="5C83A2A3" w:rsidR="00ED4A04" w:rsidRPr="00744476" w:rsidRDefault="00651B2A" w:rsidP="00ED4A0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D4A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</w:tr>
      <w:tr w:rsidR="00ED4A04" w:rsidRPr="00744476" w14:paraId="64075C85" w14:textId="77777777" w:rsidTr="00FB5BF2">
        <w:tc>
          <w:tcPr>
            <w:tcW w:w="3927" w:type="dxa"/>
            <w:vAlign w:val="bottom"/>
          </w:tcPr>
          <w:p w14:paraId="2AAF7BF1" w14:textId="77777777" w:rsidR="00ED4A04" w:rsidRPr="00744476" w:rsidRDefault="00ED4A04" w:rsidP="00ED4A0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3" w:type="dxa"/>
            <w:shd w:val="clear" w:color="auto" w:fill="auto"/>
          </w:tcPr>
          <w:p w14:paraId="2932874C" w14:textId="3761FB6C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27D31AC" w14:textId="77777777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7E75CC3" w14:textId="77777777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1DE9768" w14:textId="77777777" w:rsidR="00ED4A04" w:rsidRPr="00744476" w:rsidRDefault="00ED4A04" w:rsidP="00ED4A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3634035" w14:textId="1838DA03" w:rsidR="00ED4A04" w:rsidRPr="00744476" w:rsidRDefault="00651B2A" w:rsidP="00ED4A0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</w:tcPr>
          <w:p w14:paraId="51A2F969" w14:textId="77777777" w:rsidR="00ED4A04" w:rsidRPr="00744476" w:rsidRDefault="00ED4A04" w:rsidP="00ED4A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44707E9" w14:textId="24835C58" w:rsidR="00ED4A04" w:rsidRPr="00744476" w:rsidRDefault="00651B2A" w:rsidP="00ED4A0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ED4A04" w:rsidRPr="00744476" w14:paraId="46FEBF04" w14:textId="77777777" w:rsidTr="00FB5BF2">
        <w:tc>
          <w:tcPr>
            <w:tcW w:w="3927" w:type="dxa"/>
            <w:vAlign w:val="bottom"/>
          </w:tcPr>
          <w:p w14:paraId="0975434B" w14:textId="77777777" w:rsidR="00ED4A04" w:rsidRPr="00744476" w:rsidRDefault="00ED4A04" w:rsidP="00ED4A0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3" w:type="dxa"/>
            <w:shd w:val="clear" w:color="auto" w:fill="auto"/>
          </w:tcPr>
          <w:p w14:paraId="72A35A14" w14:textId="44F734ED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FC39631" w14:textId="77777777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D65C96B" w14:textId="77777777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4ECCBD7" w14:textId="77777777" w:rsidR="00ED4A04" w:rsidRPr="00744476" w:rsidRDefault="00ED4A04" w:rsidP="00ED4A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B54B2E6" w14:textId="56A459F8" w:rsidR="00ED4A04" w:rsidRPr="00744476" w:rsidRDefault="00651B2A" w:rsidP="00ED4A0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D4A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</w:p>
        </w:tc>
        <w:tc>
          <w:tcPr>
            <w:tcW w:w="236" w:type="dxa"/>
          </w:tcPr>
          <w:p w14:paraId="5B5FF972" w14:textId="77777777" w:rsidR="00ED4A04" w:rsidRPr="00744476" w:rsidRDefault="00ED4A04" w:rsidP="00ED4A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BF166BB" w14:textId="5D797065" w:rsidR="00ED4A04" w:rsidRPr="00744476" w:rsidRDefault="00651B2A" w:rsidP="00ED4A0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D4A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488</w:t>
            </w:r>
          </w:p>
        </w:tc>
      </w:tr>
      <w:tr w:rsidR="00ED4A04" w:rsidRPr="00744476" w14:paraId="700595C6" w14:textId="77777777" w:rsidTr="00FB5BF2">
        <w:tc>
          <w:tcPr>
            <w:tcW w:w="3927" w:type="dxa"/>
            <w:vAlign w:val="bottom"/>
          </w:tcPr>
          <w:p w14:paraId="35F2E74D" w14:textId="77777777" w:rsidR="00ED4A04" w:rsidRPr="00744476" w:rsidRDefault="00ED4A04" w:rsidP="00ED4A0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รักษ์สุขภาพ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3" w:type="dxa"/>
            <w:shd w:val="clear" w:color="auto" w:fill="auto"/>
          </w:tcPr>
          <w:p w14:paraId="42A04F90" w14:textId="5AB64801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B1911F2" w14:textId="77777777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BD22118" w14:textId="77777777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74C67B1" w14:textId="77777777" w:rsidR="00ED4A04" w:rsidRPr="00744476" w:rsidRDefault="00ED4A04" w:rsidP="00ED4A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932C034" w14:textId="1B552F20" w:rsidR="00ED4A04" w:rsidRPr="00744476" w:rsidRDefault="00651B2A" w:rsidP="00ED4A0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D4A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</w:p>
        </w:tc>
        <w:tc>
          <w:tcPr>
            <w:tcW w:w="236" w:type="dxa"/>
          </w:tcPr>
          <w:p w14:paraId="7B0448A1" w14:textId="77777777" w:rsidR="00ED4A04" w:rsidRPr="00744476" w:rsidRDefault="00ED4A04" w:rsidP="00ED4A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E633C1A" w14:textId="3BD30001" w:rsidR="00ED4A04" w:rsidRPr="00744476" w:rsidRDefault="00651B2A" w:rsidP="00ED4A0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</w:tr>
      <w:tr w:rsidR="00ED4A04" w:rsidRPr="00744476" w14:paraId="4D507E7D" w14:textId="77777777" w:rsidTr="00FB5BF2">
        <w:tc>
          <w:tcPr>
            <w:tcW w:w="3927" w:type="dxa"/>
            <w:vAlign w:val="bottom"/>
          </w:tcPr>
          <w:p w14:paraId="214FAF2A" w14:textId="77777777" w:rsidR="00ED4A04" w:rsidRPr="00744476" w:rsidRDefault="00ED4A04" w:rsidP="00ED4A0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ไบโอ ฟาร์มาซูติคอลส์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3" w:type="dxa"/>
            <w:shd w:val="clear" w:color="auto" w:fill="auto"/>
          </w:tcPr>
          <w:p w14:paraId="08FF96D5" w14:textId="2B61F9FB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04A222D" w14:textId="77777777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70DE60C" w14:textId="77777777" w:rsidR="00ED4A04" w:rsidRPr="00744476" w:rsidRDefault="00ED4A04" w:rsidP="00ED4A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B3F420F" w14:textId="77777777" w:rsidR="00ED4A04" w:rsidRPr="00744476" w:rsidRDefault="00ED4A04" w:rsidP="00ED4A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4D62246" w14:textId="1A70DE99" w:rsidR="00ED4A04" w:rsidRPr="00744476" w:rsidRDefault="00651B2A" w:rsidP="00ED4A0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</w:p>
        </w:tc>
        <w:tc>
          <w:tcPr>
            <w:tcW w:w="236" w:type="dxa"/>
          </w:tcPr>
          <w:p w14:paraId="65EDB5C3" w14:textId="77777777" w:rsidR="00ED4A04" w:rsidRPr="00744476" w:rsidRDefault="00ED4A04" w:rsidP="00ED4A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B62EDFA" w14:textId="302B7295" w:rsidR="00ED4A04" w:rsidRPr="00744476" w:rsidRDefault="00651B2A" w:rsidP="00ED4A0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</w:tr>
      <w:tr w:rsidR="009E75A8" w:rsidRPr="00744476" w14:paraId="202E3629" w14:textId="77777777" w:rsidTr="00FB5BF2">
        <w:tc>
          <w:tcPr>
            <w:tcW w:w="3927" w:type="dxa"/>
          </w:tcPr>
          <w:p w14:paraId="24116631" w14:textId="77777777" w:rsidR="009E75A8" w:rsidRPr="00744476" w:rsidRDefault="009E75A8" w:rsidP="009E75A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3" w:type="dxa"/>
            <w:shd w:val="clear" w:color="auto" w:fill="auto"/>
          </w:tcPr>
          <w:p w14:paraId="4A8A250A" w14:textId="77777777" w:rsidR="009E75A8" w:rsidRPr="00744476" w:rsidRDefault="009E75A8" w:rsidP="009E75A8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0BBD629" w14:textId="77777777" w:rsidR="009E75A8" w:rsidRPr="00744476" w:rsidRDefault="009E75A8" w:rsidP="009E75A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113C175" w14:textId="77777777" w:rsidR="009E75A8" w:rsidRPr="00744476" w:rsidRDefault="009E75A8" w:rsidP="009E75A8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DF161D2" w14:textId="77777777" w:rsidR="009E75A8" w:rsidRPr="00744476" w:rsidRDefault="009E75A8" w:rsidP="009E75A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429799" w14:textId="77777777" w:rsidR="009E75A8" w:rsidRPr="00744476" w:rsidRDefault="009E75A8" w:rsidP="009E75A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5BE880B" w14:textId="77777777" w:rsidR="009E75A8" w:rsidRPr="00744476" w:rsidRDefault="009E75A8" w:rsidP="009E75A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976086D" w14:textId="77777777" w:rsidR="009E75A8" w:rsidRPr="00744476" w:rsidRDefault="009E75A8" w:rsidP="009E75A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3053" w:rsidRPr="00744476" w14:paraId="365FC148" w14:textId="77777777" w:rsidTr="00FB5BF2">
        <w:tc>
          <w:tcPr>
            <w:tcW w:w="3927" w:type="dxa"/>
            <w:vAlign w:val="bottom"/>
          </w:tcPr>
          <w:p w14:paraId="27E08056" w14:textId="77777777" w:rsidR="00C13053" w:rsidRPr="00744476" w:rsidRDefault="00C13053" w:rsidP="00C1305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33" w:type="dxa"/>
            <w:shd w:val="clear" w:color="auto" w:fill="auto"/>
          </w:tcPr>
          <w:p w14:paraId="6AA83AFB" w14:textId="7194B5FC" w:rsidR="00C13053" w:rsidRPr="00744476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52EBA3EC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4FC6E6D" w14:textId="5E97B6B4" w:rsidR="00C13053" w:rsidRPr="00744476" w:rsidRDefault="00651B2A" w:rsidP="00C13053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36" w:type="dxa"/>
          </w:tcPr>
          <w:p w14:paraId="53250F55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FCA1183" w14:textId="239C1836" w:rsidR="00C13053" w:rsidRPr="00744476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160E9C12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9860AF9" w14:textId="7277F4CF" w:rsidR="00C13053" w:rsidRPr="00744476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</w:tr>
      <w:tr w:rsidR="00C13053" w:rsidRPr="00744476" w14:paraId="713FCBE6" w14:textId="77777777" w:rsidTr="00FB5BF2">
        <w:tc>
          <w:tcPr>
            <w:tcW w:w="3927" w:type="dxa"/>
          </w:tcPr>
          <w:p w14:paraId="1286C44C" w14:textId="77777777" w:rsidR="00C13053" w:rsidRPr="00744476" w:rsidRDefault="00C13053" w:rsidP="00C1305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725429E" w14:textId="76DD1E74" w:rsidR="00C13053" w:rsidRPr="00744476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70B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</w:p>
        </w:tc>
        <w:tc>
          <w:tcPr>
            <w:tcW w:w="236" w:type="dxa"/>
          </w:tcPr>
          <w:p w14:paraId="4B798B47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0E10181" w14:textId="21EE0247" w:rsidR="00C13053" w:rsidRPr="00744476" w:rsidRDefault="00651B2A" w:rsidP="00C13053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130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</w:p>
        </w:tc>
        <w:tc>
          <w:tcPr>
            <w:tcW w:w="236" w:type="dxa"/>
          </w:tcPr>
          <w:p w14:paraId="23037C1F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7BD64F6" w14:textId="0201DFD9" w:rsidR="00C13053" w:rsidRPr="00744476" w:rsidRDefault="00C13053" w:rsidP="00C130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7D717F2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1BE6BF1" w14:textId="77777777" w:rsidR="00C13053" w:rsidRPr="00744476" w:rsidRDefault="00C13053" w:rsidP="00C130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13053" w:rsidRPr="00744476" w14:paraId="261D9EDB" w14:textId="77777777" w:rsidTr="00FB5BF2">
        <w:tc>
          <w:tcPr>
            <w:tcW w:w="3927" w:type="dxa"/>
          </w:tcPr>
          <w:p w14:paraId="377E1E1B" w14:textId="77777777" w:rsidR="00C13053" w:rsidRPr="00744476" w:rsidRDefault="00C13053" w:rsidP="00C1305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C55CCD8" w14:textId="726A66A6" w:rsidR="00C13053" w:rsidRPr="00744476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236" w:type="dxa"/>
          </w:tcPr>
          <w:p w14:paraId="02A06EE9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FCB9E9C" w14:textId="1BD1E411" w:rsidR="00C13053" w:rsidRPr="00744476" w:rsidRDefault="00651B2A" w:rsidP="00C13053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  <w:tc>
          <w:tcPr>
            <w:tcW w:w="236" w:type="dxa"/>
          </w:tcPr>
          <w:p w14:paraId="2190A8D5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5A9BBE9" w14:textId="11BBDCD7" w:rsidR="00C13053" w:rsidRPr="00744476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598</w:t>
            </w:r>
          </w:p>
        </w:tc>
        <w:tc>
          <w:tcPr>
            <w:tcW w:w="236" w:type="dxa"/>
          </w:tcPr>
          <w:p w14:paraId="1B9AACE4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7E7791A" w14:textId="6D975C86" w:rsidR="00C13053" w:rsidRPr="00744476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</w:tr>
    </w:tbl>
    <w:p w14:paraId="5FB5BA29" w14:textId="77777777" w:rsidR="00495241" w:rsidRDefault="00495241">
      <w: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27"/>
        <w:gridCol w:w="1133"/>
        <w:gridCol w:w="236"/>
        <w:gridCol w:w="1140"/>
        <w:gridCol w:w="236"/>
        <w:gridCol w:w="1135"/>
        <w:gridCol w:w="236"/>
        <w:gridCol w:w="1135"/>
      </w:tblGrid>
      <w:tr w:rsidR="0010141F" w:rsidRPr="00744476" w14:paraId="25CBCA2B" w14:textId="77777777" w:rsidTr="00F564ED">
        <w:tc>
          <w:tcPr>
            <w:tcW w:w="3927" w:type="dxa"/>
          </w:tcPr>
          <w:p w14:paraId="59640B2D" w14:textId="77ED6F60" w:rsidR="0010141F" w:rsidRPr="00744476" w:rsidRDefault="0010141F" w:rsidP="0010141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lastRenderedPageBreak/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500D41E9" w14:textId="5832C591" w:rsidR="0010141F" w:rsidRPr="00744476" w:rsidRDefault="0010141F" w:rsidP="0010141F">
            <w:pPr>
              <w:tabs>
                <w:tab w:val="decimal" w:pos="924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7A67916" w14:textId="77777777" w:rsidR="0010141F" w:rsidRPr="00744476" w:rsidRDefault="0010141F" w:rsidP="0010141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shd w:val="clear" w:color="auto" w:fill="auto"/>
          </w:tcPr>
          <w:p w14:paraId="50B0B2E5" w14:textId="2ED2260A" w:rsidR="0010141F" w:rsidRPr="00744476" w:rsidRDefault="0010141F" w:rsidP="0010141F">
            <w:pPr>
              <w:tabs>
                <w:tab w:val="decimal" w:pos="78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41F" w:rsidRPr="00744476" w14:paraId="772869AC" w14:textId="77777777" w:rsidTr="00F564ED">
        <w:tc>
          <w:tcPr>
            <w:tcW w:w="3927" w:type="dxa"/>
          </w:tcPr>
          <w:p w14:paraId="6BDE1978" w14:textId="0C5B6459" w:rsidR="0010141F" w:rsidRPr="00F564ED" w:rsidRDefault="0010141F" w:rsidP="0010141F">
            <w:pPr>
              <w:spacing w:line="240" w:lineRule="auto"/>
              <w:ind w:firstLine="3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="00F564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33" w:type="dxa"/>
            <w:shd w:val="clear" w:color="auto" w:fill="auto"/>
          </w:tcPr>
          <w:p w14:paraId="4284099A" w14:textId="2E585AA0" w:rsidR="0010141F" w:rsidRPr="00744476" w:rsidRDefault="00651B2A" w:rsidP="001014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0141F" w:rsidRPr="00495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0141F" w:rsidRPr="0049524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5E714045" w14:textId="77777777" w:rsidR="0010141F" w:rsidRPr="00744476" w:rsidRDefault="0010141F" w:rsidP="0010141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9BB836A" w14:textId="2E5418D7" w:rsidR="0010141F" w:rsidRPr="00744476" w:rsidRDefault="00651B2A" w:rsidP="001014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0141F" w:rsidRPr="0049524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69AD4602" w14:textId="77777777" w:rsidR="0010141F" w:rsidRPr="00495241" w:rsidRDefault="0010141F" w:rsidP="001014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14:paraId="3763A606" w14:textId="0828A259" w:rsidR="0010141F" w:rsidRPr="00744476" w:rsidRDefault="00651B2A" w:rsidP="001014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0141F" w:rsidRPr="00495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0141F" w:rsidRPr="0049524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04E51238" w14:textId="77777777" w:rsidR="0010141F" w:rsidRPr="00495241" w:rsidRDefault="0010141F" w:rsidP="001014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62F8A03F" w14:textId="18FC30E8" w:rsidR="0010141F" w:rsidRPr="00744476" w:rsidRDefault="00651B2A" w:rsidP="001014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0141F" w:rsidRPr="0049524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495241" w:rsidRPr="00744476" w14:paraId="43A14939" w14:textId="77777777" w:rsidTr="00F564ED">
        <w:tc>
          <w:tcPr>
            <w:tcW w:w="3927" w:type="dxa"/>
          </w:tcPr>
          <w:p w14:paraId="227FA1BE" w14:textId="77777777" w:rsidR="00495241" w:rsidRPr="00744476" w:rsidRDefault="00495241" w:rsidP="0049524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56CBDA8" w14:textId="10C0F1DC" w:rsidR="00495241" w:rsidRPr="00744476" w:rsidRDefault="00651B2A" w:rsidP="004952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7B4A263" w14:textId="77777777" w:rsidR="00495241" w:rsidRPr="00744476" w:rsidRDefault="00495241" w:rsidP="0049524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7C666F7" w14:textId="2A79B2FD" w:rsidR="00495241" w:rsidRPr="00744476" w:rsidRDefault="00651B2A" w:rsidP="004952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5168D1A5" w14:textId="77777777" w:rsidR="00495241" w:rsidRPr="00495241" w:rsidRDefault="00495241" w:rsidP="004952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14:paraId="3D3F7E75" w14:textId="00EE6531" w:rsidR="00495241" w:rsidRPr="00744476" w:rsidRDefault="00651B2A" w:rsidP="004952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47E32E56" w14:textId="77777777" w:rsidR="00495241" w:rsidRPr="00495241" w:rsidRDefault="00495241" w:rsidP="004952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71757F4B" w14:textId="00B18DA0" w:rsidR="00495241" w:rsidRPr="00744476" w:rsidRDefault="00651B2A" w:rsidP="004952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495241" w:rsidRPr="00744476" w14:paraId="51D3A256" w14:textId="77777777" w:rsidTr="00F564ED">
        <w:tc>
          <w:tcPr>
            <w:tcW w:w="3927" w:type="dxa"/>
          </w:tcPr>
          <w:p w14:paraId="3858D157" w14:textId="77777777" w:rsidR="00495241" w:rsidRPr="00744476" w:rsidRDefault="00495241" w:rsidP="00C1305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1" w:type="dxa"/>
            <w:gridSpan w:val="7"/>
            <w:shd w:val="clear" w:color="auto" w:fill="auto"/>
          </w:tcPr>
          <w:p w14:paraId="4FBE47C1" w14:textId="6D89EDD4" w:rsidR="00495241" w:rsidRPr="00744476" w:rsidRDefault="00495241" w:rsidP="00495241">
            <w:pPr>
              <w:tabs>
                <w:tab w:val="decimal" w:pos="78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95241" w:rsidRPr="00744476" w14:paraId="341CA8E7" w14:textId="77777777" w:rsidTr="00FB5BF2">
        <w:tc>
          <w:tcPr>
            <w:tcW w:w="3927" w:type="dxa"/>
          </w:tcPr>
          <w:p w14:paraId="7AA15E94" w14:textId="20D17717" w:rsidR="00495241" w:rsidRPr="00744476" w:rsidRDefault="00495241" w:rsidP="00C1305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3" w:type="dxa"/>
            <w:shd w:val="clear" w:color="auto" w:fill="auto"/>
          </w:tcPr>
          <w:p w14:paraId="1BB64E20" w14:textId="77777777" w:rsidR="00495241" w:rsidRPr="00744476" w:rsidRDefault="00495241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BDFECEE" w14:textId="77777777" w:rsidR="00495241" w:rsidRPr="00744476" w:rsidRDefault="00495241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8912EFF" w14:textId="77777777" w:rsidR="00495241" w:rsidRPr="00744476" w:rsidRDefault="00495241" w:rsidP="00C13053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C49986" w14:textId="77777777" w:rsidR="00495241" w:rsidRPr="00744476" w:rsidRDefault="00495241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5425596" w14:textId="77777777" w:rsidR="00495241" w:rsidRPr="00744476" w:rsidRDefault="00495241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CDA4643" w14:textId="77777777" w:rsidR="00495241" w:rsidRPr="00744476" w:rsidRDefault="00495241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CC67254" w14:textId="77777777" w:rsidR="00495241" w:rsidRPr="00744476" w:rsidRDefault="00495241" w:rsidP="00C13053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3053" w:rsidRPr="00744476" w14:paraId="0EFB48A7" w14:textId="77777777" w:rsidTr="00FB5BF2">
        <w:tc>
          <w:tcPr>
            <w:tcW w:w="3927" w:type="dxa"/>
          </w:tcPr>
          <w:p w14:paraId="16179855" w14:textId="77777777" w:rsidR="00C13053" w:rsidRPr="00744476" w:rsidRDefault="00C13053" w:rsidP="00C1305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33" w:type="dxa"/>
            <w:shd w:val="clear" w:color="auto" w:fill="auto"/>
          </w:tcPr>
          <w:p w14:paraId="223BBE03" w14:textId="6B081558" w:rsidR="00C13053" w:rsidRPr="00744476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70B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093</w:t>
            </w:r>
          </w:p>
        </w:tc>
        <w:tc>
          <w:tcPr>
            <w:tcW w:w="236" w:type="dxa"/>
          </w:tcPr>
          <w:p w14:paraId="68F5375A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25975BA" w14:textId="4967C3E4" w:rsidR="00C13053" w:rsidRPr="00744476" w:rsidRDefault="00651B2A" w:rsidP="00C13053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236" w:type="dxa"/>
          </w:tcPr>
          <w:p w14:paraId="5D0627FA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0387FA1" w14:textId="2C532C93" w:rsidR="00C13053" w:rsidRPr="00744476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</w:p>
        </w:tc>
        <w:tc>
          <w:tcPr>
            <w:tcW w:w="236" w:type="dxa"/>
          </w:tcPr>
          <w:p w14:paraId="22852D37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2455C5" w14:textId="1E6C8387" w:rsidR="00C13053" w:rsidRPr="00744476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</w:tr>
      <w:tr w:rsidR="00C13053" w:rsidRPr="00744476" w14:paraId="4FFA237E" w14:textId="77777777" w:rsidTr="00FB5BF2">
        <w:tc>
          <w:tcPr>
            <w:tcW w:w="3927" w:type="dxa"/>
          </w:tcPr>
          <w:p w14:paraId="591ED93A" w14:textId="77777777" w:rsidR="00C13053" w:rsidRPr="00744476" w:rsidRDefault="00C13053" w:rsidP="00C1305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F806682" w14:textId="1C68D0D0" w:rsidR="00C13053" w:rsidRPr="00744476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D70B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799</w:t>
            </w:r>
          </w:p>
        </w:tc>
        <w:tc>
          <w:tcPr>
            <w:tcW w:w="236" w:type="dxa"/>
          </w:tcPr>
          <w:p w14:paraId="4BE933EF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C7A4631" w14:textId="7F9390C3" w:rsidR="00C13053" w:rsidRPr="00744476" w:rsidRDefault="00651B2A" w:rsidP="00C13053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130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</w:p>
        </w:tc>
        <w:tc>
          <w:tcPr>
            <w:tcW w:w="236" w:type="dxa"/>
          </w:tcPr>
          <w:p w14:paraId="09E3B4FF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FA36363" w14:textId="69307828" w:rsidR="00C13053" w:rsidRPr="00744476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130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  <w:tc>
          <w:tcPr>
            <w:tcW w:w="236" w:type="dxa"/>
          </w:tcPr>
          <w:p w14:paraId="3A28DB7B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C78C3BE" w14:textId="29371022" w:rsidR="00C13053" w:rsidRPr="00744476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130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</w:tr>
      <w:tr w:rsidR="00C13053" w:rsidRPr="00744476" w14:paraId="4364192D" w14:textId="77777777" w:rsidTr="00FB5BF2">
        <w:tc>
          <w:tcPr>
            <w:tcW w:w="3927" w:type="dxa"/>
          </w:tcPr>
          <w:p w14:paraId="4A307FF3" w14:textId="77777777" w:rsidR="00C13053" w:rsidRPr="00744476" w:rsidRDefault="00C13053" w:rsidP="00C1305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33" w:type="dxa"/>
            <w:shd w:val="clear" w:color="auto" w:fill="auto"/>
          </w:tcPr>
          <w:p w14:paraId="41A96BB0" w14:textId="277BC1F9" w:rsidR="00C13053" w:rsidRPr="00744476" w:rsidRDefault="00D70BB2" w:rsidP="00D70B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B9513AF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120E4C2" w14:textId="289D90AA" w:rsidR="00C13053" w:rsidRPr="00744476" w:rsidRDefault="00651B2A" w:rsidP="00C13053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  <w:tc>
          <w:tcPr>
            <w:tcW w:w="236" w:type="dxa"/>
          </w:tcPr>
          <w:p w14:paraId="25F4CB8F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B31E1B3" w14:textId="736092C7" w:rsidR="00C13053" w:rsidRPr="00744476" w:rsidRDefault="00C13053" w:rsidP="00C130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AC6513" w14:textId="77777777" w:rsidR="00C13053" w:rsidRPr="00744476" w:rsidRDefault="00C13053" w:rsidP="00C1305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AE439A" w14:textId="169B1678" w:rsidR="00C13053" w:rsidRPr="00744476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</w:tr>
      <w:tr w:rsidR="00C13053" w:rsidRPr="00744476" w14:paraId="64229E95" w14:textId="77777777" w:rsidTr="00FB5BF2">
        <w:tc>
          <w:tcPr>
            <w:tcW w:w="3927" w:type="dxa"/>
            <w:vAlign w:val="bottom"/>
          </w:tcPr>
          <w:p w14:paraId="7226AFF5" w14:textId="77777777" w:rsidR="00C13053" w:rsidRPr="00744476" w:rsidRDefault="00C13053" w:rsidP="00C1305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93753" w14:textId="4F748A77" w:rsidR="00C13053" w:rsidRPr="00C13053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D70B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688</w:t>
            </w:r>
          </w:p>
        </w:tc>
        <w:tc>
          <w:tcPr>
            <w:tcW w:w="236" w:type="dxa"/>
          </w:tcPr>
          <w:p w14:paraId="1B0C4598" w14:textId="77777777" w:rsidR="00C13053" w:rsidRPr="00744476" w:rsidRDefault="00C13053" w:rsidP="00C1305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40D694E9" w14:textId="4AAAECD4" w:rsidR="00C13053" w:rsidRPr="001D5474" w:rsidRDefault="00651B2A" w:rsidP="00C13053">
            <w:pPr>
              <w:tabs>
                <w:tab w:val="decimal" w:pos="9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C13053" w:rsidRPr="001D54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</w:p>
        </w:tc>
        <w:tc>
          <w:tcPr>
            <w:tcW w:w="236" w:type="dxa"/>
          </w:tcPr>
          <w:p w14:paraId="031B8D6F" w14:textId="77777777" w:rsidR="00C13053" w:rsidRPr="00744476" w:rsidRDefault="00C13053" w:rsidP="00C1305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D862F" w14:textId="6FA2BCDE" w:rsidR="00C13053" w:rsidRPr="001D5474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734</w:t>
            </w:r>
            <w:r w:rsidR="00C13053" w:rsidRPr="001D54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146</w:t>
            </w:r>
          </w:p>
        </w:tc>
        <w:tc>
          <w:tcPr>
            <w:tcW w:w="236" w:type="dxa"/>
          </w:tcPr>
          <w:p w14:paraId="48E18F05" w14:textId="77777777" w:rsidR="00C13053" w:rsidRPr="00744476" w:rsidRDefault="00C13053" w:rsidP="00C1305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10388A69" w14:textId="4DE0FE1D" w:rsidR="00C13053" w:rsidRPr="001E6460" w:rsidRDefault="00651B2A" w:rsidP="00C13053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  <w:r w:rsidR="00C13053" w:rsidRPr="001E64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604</w:t>
            </w:r>
          </w:p>
        </w:tc>
      </w:tr>
    </w:tbl>
    <w:p w14:paraId="40B1D4CC" w14:textId="2D0B7A84" w:rsidR="001C1D6B" w:rsidRDefault="001C1D6B" w:rsidP="00F14B6C">
      <w:pPr>
        <w:pStyle w:val="Bo-Blankline"/>
        <w:rPr>
          <w:cs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099"/>
        <w:gridCol w:w="6"/>
      </w:tblGrid>
      <w:tr w:rsidR="008B59B5" w:rsidRPr="00A82EE4" w14:paraId="3D874842" w14:textId="77777777" w:rsidTr="005B34D6">
        <w:trPr>
          <w:gridAfter w:val="1"/>
          <w:wAfter w:w="6" w:type="dxa"/>
        </w:trPr>
        <w:tc>
          <w:tcPr>
            <w:tcW w:w="3870" w:type="dxa"/>
          </w:tcPr>
          <w:p w14:paraId="013D7ECA" w14:textId="77777777" w:rsidR="008B59B5" w:rsidRPr="001E6E65" w:rsidRDefault="008B59B5" w:rsidP="008B59B5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E6E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2521" w:type="dxa"/>
            <w:gridSpan w:val="3"/>
          </w:tcPr>
          <w:p w14:paraId="2F35B558" w14:textId="77777777" w:rsidR="008B59B5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3A7AC005" w14:textId="77777777" w:rsidR="008B59B5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12255700" w14:textId="77777777" w:rsidR="008B59B5" w:rsidRPr="00A82EE4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75A8" w14:paraId="5442CAC9" w14:textId="77777777" w:rsidTr="005B34D6">
        <w:tc>
          <w:tcPr>
            <w:tcW w:w="3870" w:type="dxa"/>
          </w:tcPr>
          <w:p w14:paraId="09EBDABB" w14:textId="77777777" w:rsidR="009E75A8" w:rsidRPr="00776898" w:rsidRDefault="009E75A8" w:rsidP="009E75A8">
            <w:pPr>
              <w:spacing w:line="240" w:lineRule="auto"/>
              <w:ind w:left="16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1E6E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3832E7BD" w14:textId="079292C1" w:rsidR="009E75A8" w:rsidRPr="00F32380" w:rsidRDefault="00651B2A" w:rsidP="009E75A8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E75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E75A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3F11328" w14:textId="77777777" w:rsidR="009E75A8" w:rsidRDefault="009E75A8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278A2AD" w14:textId="3CF454F1" w:rsidR="009E75A8" w:rsidRDefault="00651B2A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E75A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090582B8" w14:textId="77777777" w:rsidR="009E75A8" w:rsidRDefault="009E75A8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3748557" w14:textId="297DC79B" w:rsidR="009E75A8" w:rsidRPr="00C41442" w:rsidRDefault="00651B2A" w:rsidP="009E75A8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E75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144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5" w:type="dxa"/>
          </w:tcPr>
          <w:p w14:paraId="182C32CC" w14:textId="77777777" w:rsidR="009E75A8" w:rsidRDefault="009E75A8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2A58DEE" w14:textId="39A713ED" w:rsidR="009E75A8" w:rsidRDefault="00651B2A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E75A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75A8" w14:paraId="779654E4" w14:textId="77777777" w:rsidTr="005B34D6">
        <w:tc>
          <w:tcPr>
            <w:tcW w:w="3870" w:type="dxa"/>
          </w:tcPr>
          <w:p w14:paraId="216A6D71" w14:textId="77777777" w:rsidR="009E75A8" w:rsidRPr="00FC5BFF" w:rsidRDefault="009E75A8" w:rsidP="009E75A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AF55B86" w14:textId="798F0858" w:rsidR="009E75A8" w:rsidRPr="00F32380" w:rsidRDefault="00651B2A" w:rsidP="009E75A8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1C4E47F" w14:textId="77777777" w:rsidR="009E75A8" w:rsidRDefault="009E75A8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97E942E" w14:textId="59C3B81B" w:rsidR="009E75A8" w:rsidRDefault="00651B2A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60" w:type="dxa"/>
          </w:tcPr>
          <w:p w14:paraId="0807A3D3" w14:textId="77777777" w:rsidR="009E75A8" w:rsidRDefault="009E75A8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248A7B" w14:textId="357F4752" w:rsidR="009E75A8" w:rsidRPr="00F32380" w:rsidRDefault="00651B2A" w:rsidP="009E75A8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 w:rsidRPr="00651B2A">
              <w:rPr>
                <w:rFonts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5" w:type="dxa"/>
          </w:tcPr>
          <w:p w14:paraId="1CE14656" w14:textId="77777777" w:rsidR="009E75A8" w:rsidRDefault="009E75A8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95406D2" w14:textId="1DDE3EAA" w:rsidR="009E75A8" w:rsidRDefault="00651B2A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9E75A8" w:rsidRPr="00D87537" w14:paraId="786C9F1E" w14:textId="77777777" w:rsidTr="005B34D6">
        <w:trPr>
          <w:gridAfter w:val="1"/>
          <w:wAfter w:w="6" w:type="dxa"/>
        </w:trPr>
        <w:tc>
          <w:tcPr>
            <w:tcW w:w="3870" w:type="dxa"/>
          </w:tcPr>
          <w:p w14:paraId="5D43AE48" w14:textId="77777777" w:rsidR="009E75A8" w:rsidRPr="00970BCB" w:rsidRDefault="009E75A8" w:rsidP="009E75A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5" w:type="dxa"/>
            <w:gridSpan w:val="7"/>
          </w:tcPr>
          <w:p w14:paraId="0881D8F3" w14:textId="77777777" w:rsidR="009E75A8" w:rsidRPr="00D87537" w:rsidRDefault="009E75A8" w:rsidP="009E75A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75A8" w:rsidRPr="0033434F" w14:paraId="78DCA0B1" w14:textId="77777777" w:rsidTr="005B34D6">
        <w:tc>
          <w:tcPr>
            <w:tcW w:w="3870" w:type="dxa"/>
          </w:tcPr>
          <w:p w14:paraId="7A212E9E" w14:textId="77777777" w:rsidR="009E75A8" w:rsidRPr="00C12557" w:rsidRDefault="009E75A8" w:rsidP="009E75A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660652D1" w14:textId="77777777" w:rsidR="009E75A8" w:rsidRPr="0033434F" w:rsidRDefault="009E75A8" w:rsidP="009E75A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A3F9AA" w14:textId="77777777" w:rsidR="009E75A8" w:rsidRDefault="009E75A8" w:rsidP="009E75A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CADAB26" w14:textId="77777777" w:rsidR="009E75A8" w:rsidRPr="0033434F" w:rsidRDefault="009E75A8" w:rsidP="009E75A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D8BBA15" w14:textId="77777777" w:rsidR="009E75A8" w:rsidRPr="00BE704B" w:rsidRDefault="009E75A8" w:rsidP="009E75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46E730C" w14:textId="77777777" w:rsidR="009E75A8" w:rsidRPr="0033434F" w:rsidRDefault="009E75A8" w:rsidP="009E75A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C406EC5" w14:textId="77777777" w:rsidR="009E75A8" w:rsidRPr="00BE704B" w:rsidRDefault="009E75A8" w:rsidP="009E75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EE66C7C" w14:textId="77777777" w:rsidR="009E75A8" w:rsidRPr="0033434F" w:rsidRDefault="009E75A8" w:rsidP="009E75A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9AF" w:rsidRPr="0033434F" w14:paraId="1CF0A8D3" w14:textId="77777777" w:rsidTr="00116946">
        <w:tc>
          <w:tcPr>
            <w:tcW w:w="3870" w:type="dxa"/>
          </w:tcPr>
          <w:p w14:paraId="430DA9BA" w14:textId="77777777" w:rsidR="00AE19AF" w:rsidRPr="00C12557" w:rsidRDefault="00AE19AF" w:rsidP="00AE19A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7E350F1F" w14:textId="02EEFCE3" w:rsidR="00AE19AF" w:rsidRPr="0033434F" w:rsidRDefault="00AE19AF" w:rsidP="00AE19AF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920E33" w14:textId="77777777" w:rsidR="00AE19AF" w:rsidRDefault="00AE19AF" w:rsidP="00AE19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23790C6" w14:textId="77777777" w:rsidR="00AE19AF" w:rsidRDefault="00AE19AF" w:rsidP="00AE19AF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8B9B208" w14:textId="77777777" w:rsidR="00AE19AF" w:rsidRPr="00BE704B" w:rsidRDefault="00AE19AF" w:rsidP="00AE19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6EF95ED" w14:textId="64D478E9" w:rsidR="00AE19AF" w:rsidRPr="0033434F" w:rsidRDefault="00651B2A" w:rsidP="00AE19AF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E19A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  <w:tc>
          <w:tcPr>
            <w:tcW w:w="245" w:type="dxa"/>
          </w:tcPr>
          <w:p w14:paraId="60579EB4" w14:textId="77777777" w:rsidR="00AE19AF" w:rsidRPr="00BE704B" w:rsidRDefault="00AE19AF" w:rsidP="00AE19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C70581A" w14:textId="77777777" w:rsidR="00AE19AF" w:rsidRDefault="00AE19AF" w:rsidP="00AE19AF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E19AF" w:rsidRPr="0033434F" w14:paraId="2F466578" w14:textId="77777777" w:rsidTr="00116946">
        <w:tc>
          <w:tcPr>
            <w:tcW w:w="3870" w:type="dxa"/>
          </w:tcPr>
          <w:p w14:paraId="57897626" w14:textId="77777777" w:rsidR="00AE19AF" w:rsidRPr="00C12557" w:rsidRDefault="00AE19AF" w:rsidP="00AE19A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4F86854B" w14:textId="2568490A" w:rsidR="00AE19AF" w:rsidRPr="0033434F" w:rsidRDefault="00AE19AF" w:rsidP="00AE19AF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B460E4" w14:textId="77777777" w:rsidR="00AE19AF" w:rsidRDefault="00AE19AF" w:rsidP="00AE19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0F5F215" w14:textId="77777777" w:rsidR="00AE19AF" w:rsidRDefault="00AE19AF" w:rsidP="00AE19AF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654CECA" w14:textId="77777777" w:rsidR="00AE19AF" w:rsidRPr="00BE704B" w:rsidRDefault="00AE19AF" w:rsidP="00AE19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E8E204F" w14:textId="407B11FB" w:rsidR="00AE19AF" w:rsidRPr="0033434F" w:rsidRDefault="00651B2A" w:rsidP="00AE19AF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E19A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245" w:type="dxa"/>
          </w:tcPr>
          <w:p w14:paraId="1D7A3E8F" w14:textId="77777777" w:rsidR="00AE19AF" w:rsidRPr="00BE704B" w:rsidRDefault="00AE19AF" w:rsidP="00AE19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5BEAED7" w14:textId="77777777" w:rsidR="00AE19AF" w:rsidRDefault="00AE19AF" w:rsidP="00AE19AF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E19AF" w:rsidRPr="0033434F" w14:paraId="7E1901DA" w14:textId="77777777" w:rsidTr="00116946">
        <w:tc>
          <w:tcPr>
            <w:tcW w:w="3870" w:type="dxa"/>
          </w:tcPr>
          <w:p w14:paraId="3AAF6DB5" w14:textId="77777777" w:rsidR="00AE19AF" w:rsidRPr="00744476" w:rsidRDefault="00AE19AF" w:rsidP="00AE19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77108CAC" w14:textId="2CC6BD6F" w:rsidR="00AE19AF" w:rsidRPr="0033434F" w:rsidRDefault="00AE19AF" w:rsidP="00AE19AF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F18D1B" w14:textId="77777777" w:rsidR="00AE19AF" w:rsidRDefault="00AE19AF" w:rsidP="00AE19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DBF30EE" w14:textId="77777777" w:rsidR="00AE19AF" w:rsidRDefault="00AE19AF" w:rsidP="00AE19AF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AC4F86D" w14:textId="77777777" w:rsidR="00AE19AF" w:rsidRPr="00BE704B" w:rsidRDefault="00AE19AF" w:rsidP="00AE19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17B1888" w14:textId="55CF54CB" w:rsidR="00AE19AF" w:rsidRPr="0033434F" w:rsidRDefault="00651B2A" w:rsidP="00AE19AF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245" w:type="dxa"/>
          </w:tcPr>
          <w:p w14:paraId="2A68F652" w14:textId="77777777" w:rsidR="00AE19AF" w:rsidRPr="00BE704B" w:rsidRDefault="00AE19AF" w:rsidP="00AE19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7BE6442" w14:textId="77777777" w:rsidR="00AE19AF" w:rsidRDefault="00AE19AF" w:rsidP="00AE19AF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E19AF" w:rsidRPr="0033434F" w14:paraId="30201547" w14:textId="77777777" w:rsidTr="009D5BB3">
        <w:tc>
          <w:tcPr>
            <w:tcW w:w="3870" w:type="dxa"/>
          </w:tcPr>
          <w:p w14:paraId="20690C25" w14:textId="77777777" w:rsidR="00AE19AF" w:rsidRPr="00B37E56" w:rsidRDefault="00AE19AF" w:rsidP="00AE19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7903BC55" w14:textId="77777777" w:rsidR="00AE19AF" w:rsidRPr="0033434F" w:rsidRDefault="00AE19AF" w:rsidP="00AE19AF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F5D015E" w14:textId="77777777" w:rsidR="00AE19AF" w:rsidRDefault="00AE19AF" w:rsidP="00AE19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E0A299F" w14:textId="77777777" w:rsidR="00AE19AF" w:rsidRDefault="00AE19AF" w:rsidP="00AE19AF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6EB949F" w14:textId="77777777" w:rsidR="00AE19AF" w:rsidRPr="00BE704B" w:rsidRDefault="00AE19AF" w:rsidP="00AE19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6B18C20" w14:textId="77777777" w:rsidR="00AE19AF" w:rsidRPr="0033434F" w:rsidRDefault="00AE19AF" w:rsidP="00AE19AF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45984EA" w14:textId="77777777" w:rsidR="00AE19AF" w:rsidRPr="00BE704B" w:rsidRDefault="00AE19AF" w:rsidP="00AE19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94CBDF5" w14:textId="77777777" w:rsidR="00AE19AF" w:rsidRDefault="00AE19AF" w:rsidP="00AE19AF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45042" w:rsidRPr="0033434F" w14:paraId="721DE283" w14:textId="77777777" w:rsidTr="00116946">
        <w:tc>
          <w:tcPr>
            <w:tcW w:w="3870" w:type="dxa"/>
          </w:tcPr>
          <w:p w14:paraId="59DD2440" w14:textId="77777777" w:rsidR="00F45042" w:rsidRPr="00B37E56" w:rsidRDefault="00F45042" w:rsidP="00F45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13C494D4" w14:textId="001DC006" w:rsidR="00F45042" w:rsidRPr="0033434F" w:rsidRDefault="00651B2A" w:rsidP="00F45042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F564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  <w:tc>
          <w:tcPr>
            <w:tcW w:w="236" w:type="dxa"/>
            <w:shd w:val="clear" w:color="auto" w:fill="auto"/>
          </w:tcPr>
          <w:p w14:paraId="778E39DE" w14:textId="77777777" w:rsidR="00F45042" w:rsidRDefault="00F45042" w:rsidP="00F4504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64EE3F9" w14:textId="77777777" w:rsidR="00F45042" w:rsidRDefault="00F45042" w:rsidP="00F45042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B8C97B5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BA4C2D6" w14:textId="25F844CF" w:rsidR="00F45042" w:rsidRPr="0033434F" w:rsidRDefault="00651B2A" w:rsidP="00F45042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450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245" w:type="dxa"/>
          </w:tcPr>
          <w:p w14:paraId="1AD35B8B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396BA822" w14:textId="77777777" w:rsidR="00F45042" w:rsidRDefault="00F45042" w:rsidP="00F45042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5042" w14:paraId="5F9B4950" w14:textId="77777777" w:rsidTr="009D5BB3">
        <w:tc>
          <w:tcPr>
            <w:tcW w:w="3870" w:type="dxa"/>
          </w:tcPr>
          <w:p w14:paraId="7F87A456" w14:textId="77777777" w:rsidR="00F45042" w:rsidRPr="00522E6A" w:rsidRDefault="00F45042" w:rsidP="00F450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1B8750D" w14:textId="77777777" w:rsidR="00F45042" w:rsidRDefault="00F45042" w:rsidP="00F45042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C6F264C" w14:textId="77777777" w:rsidR="00F45042" w:rsidRDefault="00F45042" w:rsidP="00F4504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F1D22BF" w14:textId="77777777" w:rsidR="00F45042" w:rsidRDefault="00F45042" w:rsidP="00F45042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BCB0462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673D4FA" w14:textId="77777777" w:rsidR="00F45042" w:rsidRDefault="00F45042" w:rsidP="00F45042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4BE6F8F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8CA9AA4" w14:textId="77777777" w:rsidR="00F45042" w:rsidRDefault="00F45042" w:rsidP="00F45042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45042" w14:paraId="4833D3AD" w14:textId="77777777" w:rsidTr="00116946">
        <w:tc>
          <w:tcPr>
            <w:tcW w:w="3870" w:type="dxa"/>
          </w:tcPr>
          <w:p w14:paraId="635863B1" w14:textId="77777777" w:rsidR="00F45042" w:rsidRPr="00C12557" w:rsidRDefault="00F45042" w:rsidP="00F450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F57124" w14:textId="2917EBD0" w:rsidR="00F45042" w:rsidRDefault="00651B2A" w:rsidP="00F45042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F564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488</w:t>
            </w:r>
          </w:p>
        </w:tc>
        <w:tc>
          <w:tcPr>
            <w:tcW w:w="236" w:type="dxa"/>
            <w:shd w:val="clear" w:color="auto" w:fill="auto"/>
          </w:tcPr>
          <w:p w14:paraId="730244DF" w14:textId="77777777" w:rsidR="00F45042" w:rsidRDefault="00F45042" w:rsidP="00F4504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9191433" w14:textId="77777777" w:rsidR="00F45042" w:rsidRDefault="00F45042" w:rsidP="00F45042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228C5AB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3DC21" w14:textId="6FCF2976" w:rsidR="00F45042" w:rsidRDefault="00651B2A" w:rsidP="00F45042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F450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064</w:t>
            </w:r>
          </w:p>
        </w:tc>
        <w:tc>
          <w:tcPr>
            <w:tcW w:w="245" w:type="dxa"/>
          </w:tcPr>
          <w:p w14:paraId="7D90C1DD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356A405C" w14:textId="77777777" w:rsidR="00F45042" w:rsidRDefault="00F45042" w:rsidP="00F45042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5042" w14:paraId="2B355B66" w14:textId="77777777" w:rsidTr="00116946">
        <w:tc>
          <w:tcPr>
            <w:tcW w:w="3870" w:type="dxa"/>
          </w:tcPr>
          <w:p w14:paraId="074C6DEA" w14:textId="35D1CA5C" w:rsidR="00F45042" w:rsidRPr="00C12557" w:rsidRDefault="00F45042" w:rsidP="00F450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216A39" w14:textId="52622201" w:rsidR="00F45042" w:rsidRDefault="00651B2A" w:rsidP="00F45042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450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</w:p>
        </w:tc>
        <w:tc>
          <w:tcPr>
            <w:tcW w:w="236" w:type="dxa"/>
            <w:shd w:val="clear" w:color="auto" w:fill="auto"/>
          </w:tcPr>
          <w:p w14:paraId="0EF4D9BD" w14:textId="77777777" w:rsidR="00F45042" w:rsidRDefault="00F45042" w:rsidP="00F4504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251D0A5" w14:textId="77777777" w:rsidR="00F45042" w:rsidRDefault="00F45042" w:rsidP="00F45042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7BE317D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89A9" w14:textId="3F226584" w:rsidR="00F45042" w:rsidRDefault="00651B2A" w:rsidP="00F45042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450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  <w:tc>
          <w:tcPr>
            <w:tcW w:w="245" w:type="dxa"/>
          </w:tcPr>
          <w:p w14:paraId="2916FEF9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240637B" w14:textId="77777777" w:rsidR="00F45042" w:rsidRDefault="00F45042" w:rsidP="00F45042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5042" w14:paraId="4DD9EFC1" w14:textId="77777777" w:rsidTr="00116946">
        <w:tc>
          <w:tcPr>
            <w:tcW w:w="3870" w:type="dxa"/>
          </w:tcPr>
          <w:p w14:paraId="39001951" w14:textId="77777777" w:rsidR="00F45042" w:rsidRPr="00F63BCB" w:rsidRDefault="00F45042" w:rsidP="00F450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D81A48" w14:textId="0FA247FE" w:rsidR="00F45042" w:rsidRDefault="00651B2A" w:rsidP="00F45042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24751E8A" w14:textId="77777777" w:rsidR="00F45042" w:rsidRDefault="00F45042" w:rsidP="00F4504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C215A91" w14:textId="77777777" w:rsidR="00F45042" w:rsidRDefault="00F45042" w:rsidP="00F45042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69C3C9F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E98B3" w14:textId="20BA8225" w:rsidR="00F45042" w:rsidRDefault="00651B2A" w:rsidP="00F45042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45" w:type="dxa"/>
          </w:tcPr>
          <w:p w14:paraId="1AC4C4F3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9C4616B" w14:textId="77777777" w:rsidR="00F45042" w:rsidRDefault="00F45042" w:rsidP="00F45042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5042" w14:paraId="3A46B048" w14:textId="77777777" w:rsidTr="00116946">
        <w:tc>
          <w:tcPr>
            <w:tcW w:w="3870" w:type="dxa"/>
          </w:tcPr>
          <w:p w14:paraId="3CCFAD8F" w14:textId="77777777" w:rsidR="00F45042" w:rsidRPr="00B37E56" w:rsidRDefault="00F45042" w:rsidP="00F45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4216C0" w14:textId="08CF5896" w:rsidR="00F45042" w:rsidRDefault="00651B2A" w:rsidP="00F45042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564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034</w:t>
            </w:r>
          </w:p>
        </w:tc>
        <w:tc>
          <w:tcPr>
            <w:tcW w:w="236" w:type="dxa"/>
            <w:shd w:val="clear" w:color="auto" w:fill="auto"/>
          </w:tcPr>
          <w:p w14:paraId="306F8863" w14:textId="77777777" w:rsidR="00F45042" w:rsidRDefault="00F45042" w:rsidP="00F4504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1D00020" w14:textId="77777777" w:rsidR="00F45042" w:rsidRDefault="00F45042" w:rsidP="00F45042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3A1B45F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19E2A" w14:textId="440A7B22" w:rsidR="00F45042" w:rsidRDefault="00651B2A" w:rsidP="00F45042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917</w:t>
            </w:r>
          </w:p>
        </w:tc>
        <w:tc>
          <w:tcPr>
            <w:tcW w:w="245" w:type="dxa"/>
          </w:tcPr>
          <w:p w14:paraId="666DA28C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701C747" w14:textId="77777777" w:rsidR="00F45042" w:rsidRDefault="00F45042" w:rsidP="00F45042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5042" w14:paraId="4E3CC537" w14:textId="77777777" w:rsidTr="00116946">
        <w:tc>
          <w:tcPr>
            <w:tcW w:w="3870" w:type="dxa"/>
          </w:tcPr>
          <w:p w14:paraId="44E58A8E" w14:textId="77777777" w:rsidR="00F45042" w:rsidRPr="00B37E56" w:rsidRDefault="00F45042" w:rsidP="00F45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013F9B" w14:textId="58B5D262" w:rsidR="00F45042" w:rsidRDefault="00651B2A" w:rsidP="00F45042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564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022</w:t>
            </w:r>
          </w:p>
        </w:tc>
        <w:tc>
          <w:tcPr>
            <w:tcW w:w="236" w:type="dxa"/>
            <w:shd w:val="clear" w:color="auto" w:fill="auto"/>
          </w:tcPr>
          <w:p w14:paraId="0BF1E4DE" w14:textId="77777777" w:rsidR="00F45042" w:rsidRDefault="00F45042" w:rsidP="00F4504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9E5DE08" w14:textId="77777777" w:rsidR="00F45042" w:rsidRDefault="00F45042" w:rsidP="00F45042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283BA63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24DDD" w14:textId="48430177" w:rsidR="00F45042" w:rsidRDefault="00F45042" w:rsidP="00F4504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1C218AF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3E39E617" w14:textId="77777777" w:rsidR="00F45042" w:rsidRDefault="00F45042" w:rsidP="00F45042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5042" w14:paraId="1697835E" w14:textId="77777777" w:rsidTr="00116946">
        <w:tc>
          <w:tcPr>
            <w:tcW w:w="3870" w:type="dxa"/>
          </w:tcPr>
          <w:p w14:paraId="0612A71B" w14:textId="4DD11478" w:rsidR="00F45042" w:rsidRPr="00F63BCB" w:rsidRDefault="00F45042" w:rsidP="00F450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A162B8" w14:textId="6A19D347" w:rsidR="00F45042" w:rsidRDefault="00651B2A" w:rsidP="00F45042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450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36" w:type="dxa"/>
            <w:shd w:val="clear" w:color="auto" w:fill="auto"/>
          </w:tcPr>
          <w:p w14:paraId="0E54F142" w14:textId="77777777" w:rsidR="00F45042" w:rsidRDefault="00F45042" w:rsidP="00F4504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BB81E3B" w14:textId="71A8A7DF" w:rsidR="00F45042" w:rsidRDefault="00F45042" w:rsidP="00F45042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16CB28D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A7B1B" w14:textId="4D9BFF55" w:rsidR="00F45042" w:rsidRDefault="00F45042" w:rsidP="00F4504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372170E8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8F553AB" w14:textId="388FCD78" w:rsidR="00F45042" w:rsidRDefault="00F45042" w:rsidP="00F45042">
            <w:pPr>
              <w:spacing w:line="240" w:lineRule="atLeast"/>
              <w:ind w:left="-80" w:right="-115" w:hanging="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5042" w:rsidRPr="00911ADB" w14:paraId="7941C157" w14:textId="77777777" w:rsidTr="00116946">
        <w:tc>
          <w:tcPr>
            <w:tcW w:w="3870" w:type="dxa"/>
            <w:vAlign w:val="bottom"/>
          </w:tcPr>
          <w:p w14:paraId="0C66A60D" w14:textId="77777777" w:rsidR="00F45042" w:rsidRPr="00AD37E5" w:rsidRDefault="00F45042" w:rsidP="00F4504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CF6BF" w14:textId="0848F1A2" w:rsidR="00F45042" w:rsidRPr="00457348" w:rsidRDefault="00651B2A" w:rsidP="00F45042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F564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948</w:t>
            </w:r>
          </w:p>
        </w:tc>
        <w:tc>
          <w:tcPr>
            <w:tcW w:w="236" w:type="dxa"/>
            <w:shd w:val="clear" w:color="auto" w:fill="auto"/>
          </w:tcPr>
          <w:p w14:paraId="7B92D5CC" w14:textId="77777777" w:rsidR="00F45042" w:rsidRPr="00911ADB" w:rsidRDefault="00F45042" w:rsidP="00F4504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10033" w14:textId="77777777" w:rsidR="00F45042" w:rsidRPr="00911ADB" w:rsidRDefault="00F45042" w:rsidP="00F45042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C117F91" w14:textId="77777777" w:rsidR="00F45042" w:rsidRPr="00911AD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7ABC0" w14:textId="16E2C82F" w:rsidR="00F45042" w:rsidRPr="00AE19AF" w:rsidRDefault="00651B2A" w:rsidP="00F45042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F45042" w:rsidRPr="00AE19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</w:t>
            </w:r>
          </w:p>
        </w:tc>
        <w:tc>
          <w:tcPr>
            <w:tcW w:w="245" w:type="dxa"/>
          </w:tcPr>
          <w:p w14:paraId="7C64C8ED" w14:textId="77777777" w:rsidR="00F45042" w:rsidRPr="00BE704B" w:rsidRDefault="00F45042" w:rsidP="00F450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7D26AE" w14:textId="77777777" w:rsidR="00F45042" w:rsidRPr="00911ADB" w:rsidRDefault="00F45042" w:rsidP="00F45042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AA32887" w14:textId="2AEE1E79" w:rsidR="00A36108" w:rsidRDefault="00A36108" w:rsidP="001C1D6B">
      <w:pPr>
        <w:pStyle w:val="Bo-Blankline"/>
      </w:pPr>
    </w:p>
    <w:p w14:paraId="281AE5C9" w14:textId="6D0FF73A" w:rsidR="001C1D6B" w:rsidRPr="00A36108" w:rsidRDefault="00A36108" w:rsidP="00A36108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105"/>
      </w:tblGrid>
      <w:tr w:rsidR="008B59B5" w:rsidRPr="00A82EE4" w14:paraId="650D7819" w14:textId="77777777" w:rsidTr="005B34D6">
        <w:trPr>
          <w:tblHeader/>
        </w:trPr>
        <w:tc>
          <w:tcPr>
            <w:tcW w:w="3870" w:type="dxa"/>
          </w:tcPr>
          <w:p w14:paraId="1056C20D" w14:textId="77777777" w:rsidR="008B59B5" w:rsidRPr="00A7698F" w:rsidRDefault="008B59B5" w:rsidP="008B59B5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2521" w:type="dxa"/>
            <w:gridSpan w:val="3"/>
          </w:tcPr>
          <w:p w14:paraId="6B5F1BA0" w14:textId="77777777" w:rsidR="008B59B5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3AB3BE17" w14:textId="77777777" w:rsidR="008B59B5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1C9040AA" w14:textId="77777777" w:rsidR="008B59B5" w:rsidRPr="00A82EE4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75A8" w14:paraId="489B1BE8" w14:textId="77777777" w:rsidTr="005B34D6">
        <w:trPr>
          <w:tblHeader/>
        </w:trPr>
        <w:tc>
          <w:tcPr>
            <w:tcW w:w="3870" w:type="dxa"/>
          </w:tcPr>
          <w:p w14:paraId="50C535B7" w14:textId="77777777" w:rsidR="009E75A8" w:rsidRPr="00776898" w:rsidRDefault="009E75A8" w:rsidP="009E75A8">
            <w:pPr>
              <w:spacing w:line="240" w:lineRule="auto"/>
              <w:ind w:left="16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AA9721" w14:textId="184C5FEE" w:rsidR="009E75A8" w:rsidRPr="00F32380" w:rsidRDefault="00651B2A" w:rsidP="009E75A8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E75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E75A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374AB2D" w14:textId="77777777" w:rsidR="009E75A8" w:rsidRDefault="009E75A8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DD79D30" w14:textId="01C6BC0F" w:rsidR="009E75A8" w:rsidRDefault="00651B2A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E75A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43B60AFC" w14:textId="77777777" w:rsidR="009E75A8" w:rsidRDefault="009E75A8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9D04980" w14:textId="0B68245E" w:rsidR="009E75A8" w:rsidRPr="00F32380" w:rsidRDefault="00651B2A" w:rsidP="009E75A8">
            <w:pPr>
              <w:pStyle w:val="Bo-Blankline"/>
              <w:ind w:left="-100" w:right="-105"/>
              <w:jc w:val="center"/>
              <w:rPr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E75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E75A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5" w:type="dxa"/>
          </w:tcPr>
          <w:p w14:paraId="06A0992E" w14:textId="77777777" w:rsidR="009E75A8" w:rsidRDefault="009E75A8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A213FD8" w14:textId="21E2CB3B" w:rsidR="009E75A8" w:rsidRDefault="00651B2A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E75A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75A8" w14:paraId="5FFF42F1" w14:textId="77777777" w:rsidTr="005B34D6">
        <w:trPr>
          <w:tblHeader/>
        </w:trPr>
        <w:tc>
          <w:tcPr>
            <w:tcW w:w="3870" w:type="dxa"/>
          </w:tcPr>
          <w:p w14:paraId="018A7657" w14:textId="77777777" w:rsidR="009E75A8" w:rsidRPr="00FC5BFF" w:rsidRDefault="009E75A8" w:rsidP="009E75A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7EAA007" w14:textId="16ACD12A" w:rsidR="009E75A8" w:rsidRPr="00F32380" w:rsidRDefault="00651B2A" w:rsidP="009E75A8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3F09FDC4" w14:textId="77777777" w:rsidR="009E75A8" w:rsidRDefault="009E75A8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D59299B" w14:textId="152AE3B2" w:rsidR="009E75A8" w:rsidRDefault="00651B2A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60" w:type="dxa"/>
          </w:tcPr>
          <w:p w14:paraId="609E249B" w14:textId="77777777" w:rsidR="009E75A8" w:rsidRDefault="009E75A8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DEF2D8B" w14:textId="79362B77" w:rsidR="009E75A8" w:rsidRPr="00F32380" w:rsidRDefault="00651B2A" w:rsidP="009E75A8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 w:rsidRPr="00651B2A">
              <w:rPr>
                <w:rFonts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5" w:type="dxa"/>
          </w:tcPr>
          <w:p w14:paraId="4BB3022A" w14:textId="77777777" w:rsidR="009E75A8" w:rsidRDefault="009E75A8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D66E8D7" w14:textId="484F4B66" w:rsidR="009E75A8" w:rsidRDefault="00651B2A" w:rsidP="009E75A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9E75A8" w:rsidRPr="00D87537" w14:paraId="3A60DF14" w14:textId="77777777" w:rsidTr="005B34D6">
        <w:trPr>
          <w:tblHeader/>
        </w:trPr>
        <w:tc>
          <w:tcPr>
            <w:tcW w:w="3870" w:type="dxa"/>
          </w:tcPr>
          <w:p w14:paraId="5EB7F24A" w14:textId="77777777" w:rsidR="009E75A8" w:rsidRPr="00970BCB" w:rsidRDefault="009E75A8" w:rsidP="009E75A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51D6D973" w14:textId="77777777" w:rsidR="009E75A8" w:rsidRPr="00D87537" w:rsidRDefault="009E75A8" w:rsidP="009E75A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75A8" w:rsidRPr="0033434F" w14:paraId="68708A21" w14:textId="77777777" w:rsidTr="005B34D6">
        <w:tc>
          <w:tcPr>
            <w:tcW w:w="3870" w:type="dxa"/>
          </w:tcPr>
          <w:p w14:paraId="315AD4FD" w14:textId="77777777" w:rsidR="009E75A8" w:rsidRPr="00C12557" w:rsidRDefault="009E75A8" w:rsidP="009E75A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04A9B5C5" w14:textId="77777777" w:rsidR="009E75A8" w:rsidRPr="0033434F" w:rsidRDefault="009E75A8" w:rsidP="009E75A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DAF0175" w14:textId="77777777" w:rsidR="009E75A8" w:rsidRDefault="009E75A8" w:rsidP="009E75A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DD7DCDD" w14:textId="77777777" w:rsidR="009E75A8" w:rsidRPr="0033434F" w:rsidRDefault="009E75A8" w:rsidP="009E75A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D40F1C3" w14:textId="77777777" w:rsidR="009E75A8" w:rsidRPr="00BE704B" w:rsidRDefault="009E75A8" w:rsidP="009E75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F8799C2" w14:textId="77777777" w:rsidR="009E75A8" w:rsidRPr="0033434F" w:rsidRDefault="009E75A8" w:rsidP="009E75A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0229219" w14:textId="77777777" w:rsidR="009E75A8" w:rsidRPr="00BE704B" w:rsidRDefault="009E75A8" w:rsidP="009E75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94BB520" w14:textId="77777777" w:rsidR="009E75A8" w:rsidRPr="0033434F" w:rsidRDefault="009E75A8" w:rsidP="009E75A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0886" w:rsidRPr="0033434F" w14:paraId="6E411CDF" w14:textId="77777777" w:rsidTr="00116946">
        <w:tc>
          <w:tcPr>
            <w:tcW w:w="3870" w:type="dxa"/>
          </w:tcPr>
          <w:p w14:paraId="406FF76B" w14:textId="77777777" w:rsidR="008D0886" w:rsidRPr="00C12557" w:rsidRDefault="008D0886" w:rsidP="008D088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22739F23" w14:textId="35AFE199" w:rsidR="008D0886" w:rsidRPr="0033434F" w:rsidRDefault="008D0886" w:rsidP="008D0886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ACBE55" w14:textId="77777777" w:rsidR="008D0886" w:rsidRDefault="008D0886" w:rsidP="008D088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60E9AB2" w14:textId="5D2D119A" w:rsidR="008D0886" w:rsidRDefault="008D0886" w:rsidP="008D0886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9517403" w14:textId="77777777" w:rsidR="008D0886" w:rsidRPr="00BE704B" w:rsidRDefault="008D0886" w:rsidP="008D08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4DC464B" w14:textId="082C5ECF" w:rsidR="008D0886" w:rsidRPr="0033434F" w:rsidRDefault="00651B2A" w:rsidP="008D088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D08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45" w:type="dxa"/>
          </w:tcPr>
          <w:p w14:paraId="718195B7" w14:textId="77777777" w:rsidR="008D0886" w:rsidRPr="00BE704B" w:rsidRDefault="008D0886" w:rsidP="008D08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35991F5" w14:textId="77777777" w:rsidR="008D0886" w:rsidRDefault="008D0886" w:rsidP="008D0886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D0886" w:rsidRPr="0033434F" w14:paraId="5751AFCF" w14:textId="77777777" w:rsidTr="00116946">
        <w:tc>
          <w:tcPr>
            <w:tcW w:w="3870" w:type="dxa"/>
          </w:tcPr>
          <w:p w14:paraId="52FD920B" w14:textId="77777777" w:rsidR="008D0886" w:rsidRPr="00C12557" w:rsidRDefault="008D0886" w:rsidP="008D088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4D893B9" w14:textId="376E8D1D" w:rsidR="008D0886" w:rsidRPr="0033434F" w:rsidRDefault="008D0886" w:rsidP="008D0886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A81757" w14:textId="77777777" w:rsidR="008D0886" w:rsidRDefault="008D0886" w:rsidP="008D088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2945D77" w14:textId="6AE4F0B6" w:rsidR="008D0886" w:rsidRDefault="008D0886" w:rsidP="008D0886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0D2778B" w14:textId="77777777" w:rsidR="008D0886" w:rsidRPr="00BE704B" w:rsidRDefault="008D0886" w:rsidP="008D08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540FD1E" w14:textId="00BCB86B" w:rsidR="008D0886" w:rsidRPr="0033434F" w:rsidRDefault="00651B2A" w:rsidP="008D088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835</w:t>
            </w:r>
          </w:p>
        </w:tc>
        <w:tc>
          <w:tcPr>
            <w:tcW w:w="245" w:type="dxa"/>
          </w:tcPr>
          <w:p w14:paraId="193B37C6" w14:textId="77777777" w:rsidR="008D0886" w:rsidRPr="00BE704B" w:rsidRDefault="008D0886" w:rsidP="008D08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0FD77289" w14:textId="77777777" w:rsidR="008D0886" w:rsidRDefault="008D0886" w:rsidP="008D0886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D0886" w:rsidRPr="0033434F" w14:paraId="59ADCEAF" w14:textId="77777777" w:rsidTr="00116946">
        <w:tc>
          <w:tcPr>
            <w:tcW w:w="3870" w:type="dxa"/>
          </w:tcPr>
          <w:p w14:paraId="73D28152" w14:textId="77777777" w:rsidR="008D0886" w:rsidRPr="00744476" w:rsidRDefault="008D0886" w:rsidP="008D08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DB820EB" w14:textId="272865E8" w:rsidR="008D0886" w:rsidRPr="0033434F" w:rsidRDefault="008D0886" w:rsidP="008D0886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D3DA92" w14:textId="77777777" w:rsidR="008D0886" w:rsidRDefault="008D0886" w:rsidP="008D088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974EEFB" w14:textId="766255B5" w:rsidR="008D0886" w:rsidRDefault="008D0886" w:rsidP="008D0886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600C1CA" w14:textId="77777777" w:rsidR="008D0886" w:rsidRPr="00BE704B" w:rsidRDefault="008D0886" w:rsidP="008D08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6173B79" w14:textId="2CCE0B78" w:rsidR="008D0886" w:rsidRPr="0033434F" w:rsidRDefault="00651B2A" w:rsidP="008D088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8D08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885</w:t>
            </w:r>
          </w:p>
        </w:tc>
        <w:tc>
          <w:tcPr>
            <w:tcW w:w="245" w:type="dxa"/>
          </w:tcPr>
          <w:p w14:paraId="545169AC" w14:textId="77777777" w:rsidR="008D0886" w:rsidRPr="00BE704B" w:rsidRDefault="008D0886" w:rsidP="008D08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24FC7B8" w14:textId="77777777" w:rsidR="008D0886" w:rsidRDefault="008D0886" w:rsidP="008D0886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E75A8" w:rsidRPr="0033434F" w14:paraId="3C5C2314" w14:textId="77777777" w:rsidTr="009D5BB3">
        <w:tc>
          <w:tcPr>
            <w:tcW w:w="3870" w:type="dxa"/>
          </w:tcPr>
          <w:p w14:paraId="7BDEFE8A" w14:textId="77777777" w:rsidR="009E75A8" w:rsidRPr="00B37E56" w:rsidRDefault="009E75A8" w:rsidP="009E75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34D7F4B6" w14:textId="77777777" w:rsidR="009E75A8" w:rsidRPr="0033434F" w:rsidRDefault="009E75A8" w:rsidP="009E75A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D3B844" w14:textId="77777777" w:rsidR="009E75A8" w:rsidRDefault="009E75A8" w:rsidP="009E75A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450F3D9" w14:textId="77777777" w:rsidR="009E75A8" w:rsidRDefault="009E75A8" w:rsidP="009E75A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0A7C24C" w14:textId="77777777" w:rsidR="009E75A8" w:rsidRPr="00BE704B" w:rsidRDefault="009E75A8" w:rsidP="009E75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ED597C2" w14:textId="77777777" w:rsidR="009E75A8" w:rsidRPr="0033434F" w:rsidRDefault="009E75A8" w:rsidP="009E75A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32B9F28" w14:textId="77777777" w:rsidR="009E75A8" w:rsidRPr="00BE704B" w:rsidRDefault="009E75A8" w:rsidP="009E75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B85856B" w14:textId="77777777" w:rsidR="009E75A8" w:rsidRDefault="009E75A8" w:rsidP="009E75A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66D0" w:rsidRPr="0033434F" w14:paraId="548E5300" w14:textId="77777777" w:rsidTr="00116946">
        <w:tc>
          <w:tcPr>
            <w:tcW w:w="3870" w:type="dxa"/>
          </w:tcPr>
          <w:p w14:paraId="35BA7B80" w14:textId="77777777" w:rsidR="001666D0" w:rsidRPr="00B37E56" w:rsidRDefault="001666D0" w:rsidP="00166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4E20B10B" w14:textId="65065787" w:rsidR="001666D0" w:rsidRPr="0033434F" w:rsidRDefault="00651B2A" w:rsidP="001666D0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 w:rsidR="001C2A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236" w:type="dxa"/>
            <w:shd w:val="clear" w:color="auto" w:fill="auto"/>
          </w:tcPr>
          <w:p w14:paraId="5734E124" w14:textId="77777777" w:rsidR="001666D0" w:rsidRDefault="001666D0" w:rsidP="00166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2ADFC5E" w14:textId="77777777" w:rsidR="001666D0" w:rsidRDefault="001666D0" w:rsidP="001666D0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7B77745" w14:textId="77777777" w:rsidR="001666D0" w:rsidRPr="00BE704B" w:rsidRDefault="001666D0" w:rsidP="00166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46752BB" w14:textId="5B529F86" w:rsidR="001666D0" w:rsidRPr="0033434F" w:rsidRDefault="001666D0" w:rsidP="001666D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2ADDA068" w14:textId="77777777" w:rsidR="001666D0" w:rsidRPr="00BE704B" w:rsidRDefault="001666D0" w:rsidP="00166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35F92C5" w14:textId="77777777" w:rsidR="001666D0" w:rsidRDefault="001666D0" w:rsidP="001666D0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666D0" w14:paraId="5DA8B191" w14:textId="77777777" w:rsidTr="005B34D6">
        <w:tc>
          <w:tcPr>
            <w:tcW w:w="3870" w:type="dxa"/>
          </w:tcPr>
          <w:p w14:paraId="5EE3EE1B" w14:textId="77777777" w:rsidR="001666D0" w:rsidRPr="00522E6A" w:rsidRDefault="001666D0" w:rsidP="00166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9326AB5" w14:textId="77777777" w:rsidR="001666D0" w:rsidRDefault="001666D0" w:rsidP="001666D0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E3486FB" w14:textId="77777777" w:rsidR="001666D0" w:rsidRDefault="001666D0" w:rsidP="00166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02B343B" w14:textId="77777777" w:rsidR="001666D0" w:rsidRDefault="001666D0" w:rsidP="001666D0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47FAE9A" w14:textId="77777777" w:rsidR="001666D0" w:rsidRPr="00BE704B" w:rsidRDefault="001666D0" w:rsidP="00166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15A0463" w14:textId="77777777" w:rsidR="001666D0" w:rsidRDefault="001666D0" w:rsidP="001666D0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5673DE2" w14:textId="77777777" w:rsidR="001666D0" w:rsidRPr="00BE704B" w:rsidRDefault="001666D0" w:rsidP="00166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64BDBA80" w14:textId="77777777" w:rsidR="001666D0" w:rsidRDefault="001666D0" w:rsidP="001666D0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66D0" w14:paraId="333BF489" w14:textId="77777777" w:rsidTr="00116946">
        <w:tc>
          <w:tcPr>
            <w:tcW w:w="3870" w:type="dxa"/>
          </w:tcPr>
          <w:p w14:paraId="2BB0E530" w14:textId="77777777" w:rsidR="001666D0" w:rsidRPr="00C12557" w:rsidRDefault="001666D0" w:rsidP="001666D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55304A" w14:textId="04FD03BD" w:rsidR="001666D0" w:rsidRDefault="00651B2A" w:rsidP="001666D0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1C2A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36" w:type="dxa"/>
            <w:shd w:val="clear" w:color="auto" w:fill="auto"/>
          </w:tcPr>
          <w:p w14:paraId="2B2A5629" w14:textId="77777777" w:rsidR="001666D0" w:rsidRDefault="001666D0" w:rsidP="001666D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2381D1E" w14:textId="77777777" w:rsidR="001666D0" w:rsidRDefault="001666D0" w:rsidP="001666D0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DC1C08C" w14:textId="77777777" w:rsidR="001666D0" w:rsidRPr="00BE704B" w:rsidRDefault="001666D0" w:rsidP="00166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47A9F" w14:textId="1CC2AB1D" w:rsidR="001666D0" w:rsidRDefault="00651B2A" w:rsidP="001666D0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1666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097</w:t>
            </w:r>
          </w:p>
        </w:tc>
        <w:tc>
          <w:tcPr>
            <w:tcW w:w="245" w:type="dxa"/>
          </w:tcPr>
          <w:p w14:paraId="0FE115B5" w14:textId="77777777" w:rsidR="001666D0" w:rsidRPr="00BE704B" w:rsidRDefault="001666D0" w:rsidP="00166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490A8277" w14:textId="77777777" w:rsidR="001666D0" w:rsidRDefault="001666D0" w:rsidP="001666D0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666D0" w14:paraId="4ECB4A1C" w14:textId="77777777" w:rsidTr="00116946">
        <w:tc>
          <w:tcPr>
            <w:tcW w:w="3870" w:type="dxa"/>
          </w:tcPr>
          <w:p w14:paraId="1E20F56D" w14:textId="7A075C82" w:rsidR="001666D0" w:rsidRPr="00C12557" w:rsidRDefault="001666D0" w:rsidP="001666D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741F47" w14:textId="019386B6" w:rsidR="001666D0" w:rsidRDefault="00651B2A" w:rsidP="001666D0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666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054</w:t>
            </w:r>
          </w:p>
        </w:tc>
        <w:tc>
          <w:tcPr>
            <w:tcW w:w="236" w:type="dxa"/>
            <w:shd w:val="clear" w:color="auto" w:fill="auto"/>
          </w:tcPr>
          <w:p w14:paraId="0EE0C7FA" w14:textId="77777777" w:rsidR="001666D0" w:rsidRDefault="001666D0" w:rsidP="00166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0648BEC" w14:textId="77777777" w:rsidR="001666D0" w:rsidRDefault="001666D0" w:rsidP="001666D0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C58CF3A" w14:textId="77777777" w:rsidR="001666D0" w:rsidRPr="00BE704B" w:rsidRDefault="001666D0" w:rsidP="00166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2AC87" w14:textId="65065CC6" w:rsidR="001666D0" w:rsidRDefault="001666D0" w:rsidP="001666D0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5718352" w14:textId="77777777" w:rsidR="001666D0" w:rsidRPr="00BE704B" w:rsidRDefault="001666D0" w:rsidP="00166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EC7B72E" w14:textId="77777777" w:rsidR="001666D0" w:rsidRDefault="001666D0" w:rsidP="001666D0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545CD" w14:paraId="3BEB8538" w14:textId="77777777" w:rsidTr="00116946">
        <w:tc>
          <w:tcPr>
            <w:tcW w:w="3870" w:type="dxa"/>
          </w:tcPr>
          <w:p w14:paraId="285D85EB" w14:textId="77777777" w:rsidR="00E545CD" w:rsidRPr="00F63BCB" w:rsidRDefault="00E545CD" w:rsidP="00E545C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E761D6" w14:textId="3EA5867B" w:rsidR="00E545CD" w:rsidRDefault="00651B2A" w:rsidP="00E545C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C2A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  <w:tc>
          <w:tcPr>
            <w:tcW w:w="236" w:type="dxa"/>
            <w:shd w:val="clear" w:color="auto" w:fill="auto"/>
          </w:tcPr>
          <w:p w14:paraId="15A123F0" w14:textId="77777777" w:rsidR="00E545CD" w:rsidRDefault="00E545CD" w:rsidP="00E545C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1EC75D1" w14:textId="77777777" w:rsidR="00E545CD" w:rsidRDefault="00E545CD" w:rsidP="00E545C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770C5A4" w14:textId="77777777" w:rsidR="00E545CD" w:rsidRPr="00BE704B" w:rsidRDefault="00E545CD" w:rsidP="00E545C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B01F0" w14:textId="5EEC8687" w:rsidR="00E545CD" w:rsidRDefault="00651B2A" w:rsidP="00E545CD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545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  <w:tc>
          <w:tcPr>
            <w:tcW w:w="245" w:type="dxa"/>
          </w:tcPr>
          <w:p w14:paraId="5A663A77" w14:textId="77777777" w:rsidR="00E545CD" w:rsidRPr="00BE704B" w:rsidRDefault="00E545CD" w:rsidP="00E545C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EDDBEC0" w14:textId="77777777" w:rsidR="00E545CD" w:rsidRDefault="00E545CD" w:rsidP="00E545C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545CD" w14:paraId="00C9E3BF" w14:textId="77777777" w:rsidTr="00116946">
        <w:tc>
          <w:tcPr>
            <w:tcW w:w="3870" w:type="dxa"/>
          </w:tcPr>
          <w:p w14:paraId="58899D52" w14:textId="77777777" w:rsidR="00E545CD" w:rsidRPr="00B37E56" w:rsidRDefault="00E545CD" w:rsidP="00E545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653DCA" w14:textId="2FE408C6" w:rsidR="00E545CD" w:rsidRDefault="00651B2A" w:rsidP="00E545C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C2A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  <w:tc>
          <w:tcPr>
            <w:tcW w:w="236" w:type="dxa"/>
            <w:shd w:val="clear" w:color="auto" w:fill="auto"/>
          </w:tcPr>
          <w:p w14:paraId="7100308B" w14:textId="77777777" w:rsidR="00E545CD" w:rsidRDefault="00E545CD" w:rsidP="00E545C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F532D3F" w14:textId="77777777" w:rsidR="00E545CD" w:rsidRDefault="00E545CD" w:rsidP="00E545C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4FBA154" w14:textId="77777777" w:rsidR="00E545CD" w:rsidRPr="00BE704B" w:rsidRDefault="00E545CD" w:rsidP="00E545C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8EC61" w14:textId="06A7CA13" w:rsidR="00E545CD" w:rsidRDefault="00651B2A" w:rsidP="00E545CD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545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  <w:tc>
          <w:tcPr>
            <w:tcW w:w="245" w:type="dxa"/>
          </w:tcPr>
          <w:p w14:paraId="28412F6A" w14:textId="77777777" w:rsidR="00E545CD" w:rsidRPr="00BE704B" w:rsidRDefault="00E545CD" w:rsidP="00E545C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67C4B7BE" w14:textId="77777777" w:rsidR="00E545CD" w:rsidRDefault="00E545CD" w:rsidP="00E545C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545CD" w14:paraId="4C3E240A" w14:textId="77777777" w:rsidTr="00116946">
        <w:tc>
          <w:tcPr>
            <w:tcW w:w="3870" w:type="dxa"/>
          </w:tcPr>
          <w:p w14:paraId="5C32C331" w14:textId="77777777" w:rsidR="00E545CD" w:rsidRPr="00B37E56" w:rsidRDefault="00E545CD" w:rsidP="00E545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772078" w14:textId="1AC1EE7F" w:rsidR="00E545CD" w:rsidRDefault="00651B2A" w:rsidP="00E545C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1C2A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046</w:t>
            </w:r>
          </w:p>
        </w:tc>
        <w:tc>
          <w:tcPr>
            <w:tcW w:w="236" w:type="dxa"/>
            <w:shd w:val="clear" w:color="auto" w:fill="auto"/>
          </w:tcPr>
          <w:p w14:paraId="4F256F96" w14:textId="77777777" w:rsidR="00E545CD" w:rsidRDefault="00E545CD" w:rsidP="00E545C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A36BF15" w14:textId="77777777" w:rsidR="00E545CD" w:rsidRDefault="00E545CD" w:rsidP="00E545C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14D708E" w14:textId="77777777" w:rsidR="00E545CD" w:rsidRPr="00BE704B" w:rsidRDefault="00E545CD" w:rsidP="00E545C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3CEF4" w14:textId="589DBC64" w:rsidR="00E545CD" w:rsidRDefault="00E545CD" w:rsidP="00E545C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887388A" w14:textId="77777777" w:rsidR="00E545CD" w:rsidRPr="00BE704B" w:rsidRDefault="00E545CD" w:rsidP="00E545C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690CE11" w14:textId="77777777" w:rsidR="00E545CD" w:rsidRDefault="00E545CD" w:rsidP="00E545C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545CD" w14:paraId="705DF4CC" w14:textId="77777777" w:rsidTr="00116946">
        <w:tc>
          <w:tcPr>
            <w:tcW w:w="3870" w:type="dxa"/>
          </w:tcPr>
          <w:p w14:paraId="0B7DF6BD" w14:textId="34715A65" w:rsidR="00E545CD" w:rsidRPr="00F63BCB" w:rsidRDefault="00E545CD" w:rsidP="00E545C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6F6867" w14:textId="5F146A99" w:rsidR="00E545CD" w:rsidRDefault="00651B2A" w:rsidP="00E545C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545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598</w:t>
            </w:r>
          </w:p>
        </w:tc>
        <w:tc>
          <w:tcPr>
            <w:tcW w:w="236" w:type="dxa"/>
            <w:shd w:val="clear" w:color="auto" w:fill="auto"/>
          </w:tcPr>
          <w:p w14:paraId="1F053D04" w14:textId="77777777" w:rsidR="00E545CD" w:rsidRDefault="00E545CD" w:rsidP="00E545C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7029733" w14:textId="2031D911" w:rsidR="00E545CD" w:rsidRDefault="00E545CD" w:rsidP="00E545C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96F43B7" w14:textId="77777777" w:rsidR="00E545CD" w:rsidRPr="00BE704B" w:rsidRDefault="00E545CD" w:rsidP="00E545C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58232" w14:textId="36511C19" w:rsidR="00E545CD" w:rsidRDefault="00E545CD" w:rsidP="00E545C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8E09348" w14:textId="77777777" w:rsidR="00E545CD" w:rsidRPr="00BE704B" w:rsidRDefault="00E545CD" w:rsidP="00E545C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A7EDFD5" w14:textId="308CE362" w:rsidR="00E545CD" w:rsidRDefault="00E545CD" w:rsidP="00E545C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545CD" w:rsidRPr="00911ADB" w14:paraId="37E8A831" w14:textId="77777777" w:rsidTr="00116946">
        <w:tc>
          <w:tcPr>
            <w:tcW w:w="3870" w:type="dxa"/>
            <w:vAlign w:val="bottom"/>
          </w:tcPr>
          <w:p w14:paraId="06F96083" w14:textId="77777777" w:rsidR="00E545CD" w:rsidRPr="00AD37E5" w:rsidRDefault="00E545CD" w:rsidP="00E545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84301" w14:textId="3A1B6CED" w:rsidR="00E545CD" w:rsidRPr="00457348" w:rsidRDefault="00651B2A" w:rsidP="00E545C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</w:t>
            </w:r>
            <w:r w:rsidR="001C2A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401</w:t>
            </w:r>
          </w:p>
        </w:tc>
        <w:tc>
          <w:tcPr>
            <w:tcW w:w="236" w:type="dxa"/>
            <w:shd w:val="clear" w:color="auto" w:fill="auto"/>
          </w:tcPr>
          <w:p w14:paraId="7A2F46CA" w14:textId="77777777" w:rsidR="00E545CD" w:rsidRPr="00911ADB" w:rsidRDefault="00E545CD" w:rsidP="00E545C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BB3E4" w14:textId="77777777" w:rsidR="00E545CD" w:rsidRPr="00911ADB" w:rsidRDefault="00E545CD" w:rsidP="00E545CD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5F0D2B8" w14:textId="77777777" w:rsidR="00E545CD" w:rsidRPr="00911ADB" w:rsidRDefault="00E545CD" w:rsidP="00E545C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0D316" w14:textId="18DAE449" w:rsidR="00E545CD" w:rsidRPr="00F90EC8" w:rsidRDefault="00651B2A" w:rsidP="00E545CD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E545CD" w:rsidRPr="00F90E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279</w:t>
            </w:r>
          </w:p>
        </w:tc>
        <w:tc>
          <w:tcPr>
            <w:tcW w:w="245" w:type="dxa"/>
          </w:tcPr>
          <w:p w14:paraId="103EAF50" w14:textId="77777777" w:rsidR="00E545CD" w:rsidRPr="00BE704B" w:rsidRDefault="00E545CD" w:rsidP="00E545C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FD84C01" w14:textId="77777777" w:rsidR="00E545CD" w:rsidRPr="00911ADB" w:rsidRDefault="00E545CD" w:rsidP="00E545CD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38933DE" w14:textId="77777777" w:rsidR="008B59B5" w:rsidRPr="001C1D6B" w:rsidRDefault="008B59B5" w:rsidP="001C1D6B">
      <w:pPr>
        <w:pStyle w:val="Bo-Blankline"/>
      </w:pPr>
    </w:p>
    <w:p w14:paraId="7197C435" w14:textId="77777777" w:rsidR="00F91B1B" w:rsidRPr="0063131E" w:rsidRDefault="00F91B1B" w:rsidP="00F91B1B">
      <w:pPr>
        <w:pStyle w:val="Bo-C1Content"/>
        <w:rPr>
          <w:b/>
          <w:bCs/>
          <w:i/>
          <w:iCs/>
          <w:lang w:val="en-US"/>
        </w:rPr>
      </w:pPr>
      <w:r>
        <w:rPr>
          <w:rFonts w:hint="cs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p w14:paraId="664F0922" w14:textId="77777777" w:rsidR="00F91B1B" w:rsidRPr="00F96BFF" w:rsidRDefault="00F91B1B" w:rsidP="00F91B1B">
      <w:pPr>
        <w:pStyle w:val="Bo-Blankline"/>
        <w:rPr>
          <w:cs/>
        </w:rPr>
      </w:pPr>
    </w:p>
    <w:p w14:paraId="011E3C24" w14:textId="77777777" w:rsidR="00F91B1B" w:rsidRPr="00E32C9A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 w:hint="cs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F96BFF" w:rsidRDefault="00F91B1B" w:rsidP="00F91B1B">
      <w:pPr>
        <w:pStyle w:val="Bo-Blankline"/>
      </w:pPr>
    </w:p>
    <w:p w14:paraId="16035C22" w14:textId="345131AA" w:rsidR="00F91B1B" w:rsidRDefault="00F91B1B" w:rsidP="00133541">
      <w:pPr>
        <w:pStyle w:val="Bo-C1Content"/>
        <w:ind w:right="18"/>
      </w:pPr>
      <w:r w:rsidRPr="00CA7D15">
        <w:rPr>
          <w:cs/>
        </w:rPr>
        <w:t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</w:t>
      </w:r>
      <w:r>
        <w:rPr>
          <w:cs/>
        </w:rPr>
        <w:t xml:space="preserve">ระยะเวลาการเช่า </w:t>
      </w:r>
      <w:r w:rsidR="00651B2A" w:rsidRPr="00651B2A">
        <w:rPr>
          <w:lang w:val="en-US"/>
        </w:rPr>
        <w:t>3</w:t>
      </w:r>
      <w:r>
        <w:t xml:space="preserve"> </w:t>
      </w:r>
      <w:r>
        <w:rPr>
          <w:cs/>
        </w:rPr>
        <w:t xml:space="preserve">ปี โดยได้สิทธิต่ออายุสัญญาเช่าใหม่ทุก </w:t>
      </w:r>
      <w:r w:rsidR="00651B2A" w:rsidRPr="00651B2A">
        <w:rPr>
          <w:lang w:val="en-US"/>
        </w:rPr>
        <w:t>3</w:t>
      </w:r>
      <w:r>
        <w:rPr>
          <w:rFonts w:hint="cs"/>
        </w:rPr>
        <w:t xml:space="preserve"> </w:t>
      </w:r>
      <w:r>
        <w:rPr>
          <w:cs/>
        </w:rPr>
        <w:t xml:space="preserve">ปี ในเดือนกรกฎาคม </w:t>
      </w:r>
      <w:r w:rsidR="00651B2A" w:rsidRPr="00651B2A">
        <w:rPr>
          <w:lang w:val="en-US"/>
        </w:rPr>
        <w:t>2542</w:t>
      </w:r>
      <w:r>
        <w:t xml:space="preserve"> </w:t>
      </w:r>
      <w:r>
        <w:rPr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402D37">
        <w:rPr>
          <w:spacing w:val="-2"/>
          <w:cs/>
        </w:rPr>
        <w:t xml:space="preserve">ระยะเวลาเช่าใหม่เป็น </w:t>
      </w:r>
      <w:r w:rsidR="00651B2A" w:rsidRPr="00651B2A">
        <w:rPr>
          <w:spacing w:val="-2"/>
          <w:lang w:val="en-US"/>
        </w:rPr>
        <w:t>90</w:t>
      </w:r>
      <w:r w:rsidRPr="00402D37">
        <w:rPr>
          <w:spacing w:val="-2"/>
        </w:rPr>
        <w:t xml:space="preserve"> </w:t>
      </w:r>
      <w:r w:rsidRPr="00402D37">
        <w:rPr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402D37">
        <w:rPr>
          <w:rFonts w:hint="cs"/>
          <w:i/>
          <w:iCs/>
          <w:spacing w:val="-2"/>
        </w:rPr>
        <w:t>(</w:t>
      </w:r>
      <w:r w:rsidRPr="00402D37">
        <w:rPr>
          <w:rFonts w:hint="cs"/>
          <w:i/>
          <w:iCs/>
          <w:spacing w:val="-2"/>
          <w:cs/>
        </w:rPr>
        <w:t xml:space="preserve">ค่าเช่าตลอด </w:t>
      </w:r>
      <w:r w:rsidR="00651B2A" w:rsidRPr="00651B2A">
        <w:rPr>
          <w:i/>
          <w:iCs/>
          <w:spacing w:val="-2"/>
          <w:lang w:val="en-US"/>
        </w:rPr>
        <w:t>90</w:t>
      </w:r>
      <w:r w:rsidRPr="00402D37">
        <w:rPr>
          <w:i/>
          <w:iCs/>
          <w:spacing w:val="-2"/>
          <w:lang w:val="en-US"/>
        </w:rPr>
        <w:t xml:space="preserve"> </w:t>
      </w:r>
      <w:r w:rsidRPr="00402D37">
        <w:rPr>
          <w:rFonts w:hint="cs"/>
          <w:i/>
          <w:iCs/>
          <w:spacing w:val="-2"/>
          <w:cs/>
          <w:lang w:val="en-US"/>
        </w:rPr>
        <w:t>ปี</w:t>
      </w:r>
      <w:r w:rsidR="00402D37"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</w:rPr>
        <w:t xml:space="preserve">เป็นเงิน </w:t>
      </w:r>
      <w:r w:rsidR="00651B2A" w:rsidRPr="00651B2A">
        <w:rPr>
          <w:i/>
          <w:iCs/>
          <w:lang w:val="en-US"/>
        </w:rPr>
        <w:t>40</w:t>
      </w:r>
      <w:r>
        <w:rPr>
          <w:i/>
          <w:iCs/>
          <w:lang w:val="en-US"/>
        </w:rPr>
        <w:t>,</w:t>
      </w:r>
      <w:r w:rsidR="00651B2A" w:rsidRPr="00651B2A">
        <w:rPr>
          <w:i/>
          <w:iCs/>
          <w:lang w:val="en-US"/>
        </w:rPr>
        <w:t>000</w:t>
      </w:r>
      <w:r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651B2A" w:rsidRPr="00651B2A">
        <w:rPr>
          <w:i/>
          <w:iCs/>
          <w:lang w:val="en-US"/>
        </w:rPr>
        <w:t>37</w:t>
      </w:r>
      <w:r>
        <w:rPr>
          <w:rFonts w:hint="cs"/>
          <w:i/>
          <w:iCs/>
          <w:cs/>
          <w:lang w:val="en-US"/>
        </w:rPr>
        <w:t xml:space="preserve"> บาทต่อตารางเมตร</w:t>
      </w:r>
      <w:r>
        <w:rPr>
          <w:rFonts w:hint="cs"/>
          <w:i/>
          <w:iCs/>
          <w:lang w:val="en-US"/>
        </w:rPr>
        <w:t>)</w:t>
      </w:r>
      <w:r>
        <w:rPr>
          <w:cs/>
        </w:rPr>
        <w:t xml:space="preserve"> โดยค่าเช่าประจำปีคิดหักจากเงินค่าเช่าจ่ายล่วงหน้าดังกล่าว ต่อมา</w:t>
      </w:r>
      <w:r>
        <w:rPr>
          <w:rFonts w:hint="cs"/>
          <w:cs/>
        </w:rPr>
        <w:t>เมื่อ</w:t>
      </w:r>
      <w:r>
        <w:rPr>
          <w:cs/>
        </w:rPr>
        <w:t xml:space="preserve">วันที่ </w:t>
      </w:r>
      <w:r w:rsidR="00651B2A" w:rsidRPr="00651B2A">
        <w:rPr>
          <w:lang w:val="en-US"/>
        </w:rPr>
        <w:t>24</w:t>
      </w:r>
      <w:r>
        <w:t xml:space="preserve"> </w:t>
      </w:r>
      <w:r>
        <w:rPr>
          <w:cs/>
        </w:rPr>
        <w:t xml:space="preserve">กรกฎาคม </w:t>
      </w:r>
      <w:r w:rsidR="00651B2A" w:rsidRPr="00651B2A">
        <w:rPr>
          <w:lang w:val="en-US"/>
        </w:rPr>
        <w:t>2544</w:t>
      </w:r>
      <w:r>
        <w:t xml:space="preserve"> </w:t>
      </w:r>
      <w:r w:rsidR="00084DB1">
        <w:rPr>
          <w:cs/>
        </w:rPr>
        <w:br/>
      </w:r>
      <w:r>
        <w:rPr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>
        <w:rPr>
          <w:cs/>
        </w:rPr>
        <w:br/>
      </w:r>
      <w:r>
        <w:rPr>
          <w:rFonts w:hint="cs"/>
          <w:cs/>
        </w:rPr>
        <w:t>มี</w:t>
      </w:r>
      <w:r>
        <w:rPr>
          <w:cs/>
        </w:rPr>
        <w:t>กำหนดระยะเวลาการเช่า</w:t>
      </w:r>
      <w:r>
        <w:rPr>
          <w:rFonts w:hint="cs"/>
          <w:cs/>
        </w:rPr>
        <w:t>ครั้งละ</w:t>
      </w:r>
      <w:r>
        <w:t xml:space="preserve"> </w:t>
      </w:r>
      <w:r w:rsidR="00651B2A" w:rsidRPr="00651B2A">
        <w:rPr>
          <w:lang w:val="en-US"/>
        </w:rPr>
        <w:t>30</w:t>
      </w:r>
      <w:r>
        <w:t xml:space="preserve"> </w:t>
      </w:r>
      <w:r>
        <w:rPr>
          <w:cs/>
        </w:rPr>
        <w:t>ปี</w:t>
      </w:r>
      <w:r>
        <w:rPr>
          <w:rFonts w:hint="cs"/>
        </w:rPr>
        <w:t xml:space="preserve"> </w:t>
      </w:r>
      <w:r>
        <w:rPr>
          <w:cs/>
        </w:rPr>
        <w:t>นับจากวันที่ได้มีการวางเงินค่าเช่าล่วงหน้าตามสัญญา</w:t>
      </w:r>
      <w:r>
        <w:rPr>
          <w:rFonts w:hint="cs"/>
          <w:cs/>
        </w:rPr>
        <w:t>ดังกล่าว</w:t>
      </w:r>
      <w:r>
        <w:rPr>
          <w:cs/>
        </w:rPr>
        <w:t>แต่เริ่มแรก</w:t>
      </w:r>
      <w:r>
        <w:rPr>
          <w:rFonts w:hint="cs"/>
        </w:rPr>
        <w:t xml:space="preserve"> </w:t>
      </w:r>
      <w:r>
        <w:rPr>
          <w:cs/>
        </w:rPr>
        <w:t>โดยบริษัท</w:t>
      </w:r>
      <w:r>
        <w:rPr>
          <w:rFonts w:hint="cs"/>
          <w:cs/>
        </w:rPr>
        <w:t>ที่เกี่ยวข้องกันซึ่งเป็นผู้ให้เช่าให้คำมั่นในการต่อระยะเวลาการเช่าออกไปอีก</w:t>
      </w:r>
      <w:r>
        <w:rPr>
          <w:cs/>
        </w:rPr>
        <w:t xml:space="preserve">ครั้งละ </w:t>
      </w:r>
      <w:r w:rsidR="00651B2A" w:rsidRPr="00651B2A">
        <w:rPr>
          <w:lang w:val="en-US"/>
        </w:rPr>
        <w:t>30</w:t>
      </w:r>
      <w:r>
        <w:t xml:space="preserve"> </w:t>
      </w:r>
      <w:r>
        <w:rPr>
          <w:cs/>
        </w:rPr>
        <w:t>ปี</w:t>
      </w:r>
      <w:r>
        <w:rPr>
          <w:rFonts w:hint="cs"/>
          <w:cs/>
        </w:rPr>
        <w:t xml:space="preserve"> เป็นจำนวน</w:t>
      </w:r>
      <w:r w:rsidR="00826E4B">
        <w:br/>
      </w:r>
      <w:r w:rsidR="00651B2A" w:rsidRPr="00651B2A">
        <w:rPr>
          <w:lang w:val="en-US"/>
        </w:rPr>
        <w:t>2</w:t>
      </w:r>
      <w:r>
        <w:t xml:space="preserve"> </w:t>
      </w:r>
      <w:r>
        <w:rPr>
          <w:rFonts w:hint="cs"/>
          <w:cs/>
        </w:rPr>
        <w:t>ครั้ง โดยให้อยู่</w:t>
      </w:r>
      <w:r>
        <w:rPr>
          <w:cs/>
        </w:rPr>
        <w:t>ภายใต้เงื่อนไขและอัตราเช่าเดิม</w:t>
      </w:r>
      <w:r>
        <w:rPr>
          <w:rFonts w:hint="cs"/>
        </w:rPr>
        <w:t xml:space="preserve"> </w:t>
      </w:r>
    </w:p>
    <w:p w14:paraId="19F2508E" w14:textId="77777777" w:rsidR="00F91B1B" w:rsidRPr="00F96BFF" w:rsidRDefault="00F91B1B" w:rsidP="00D21AFE">
      <w:pPr>
        <w:pStyle w:val="Bo-Blankline"/>
        <w:ind w:right="-115"/>
      </w:pPr>
    </w:p>
    <w:p w14:paraId="00092704" w14:textId="3B9C2746" w:rsidR="00F91B1B" w:rsidRDefault="00F91B1B" w:rsidP="00D21AFE">
      <w:pPr>
        <w:pStyle w:val="Bo-C1Content"/>
        <w:ind w:right="-115"/>
      </w:pPr>
      <w:r w:rsidRPr="00BD763C">
        <w:rPr>
          <w:rFonts w:hint="cs"/>
          <w:cs/>
        </w:rPr>
        <w:lastRenderedPageBreak/>
        <w:t xml:space="preserve">เมื่อวันที่ </w:t>
      </w:r>
      <w:r w:rsidR="00651B2A" w:rsidRPr="00651B2A">
        <w:rPr>
          <w:lang w:val="en-US"/>
        </w:rPr>
        <w:t>25</w:t>
      </w:r>
      <w:r w:rsidRPr="00BD763C">
        <w:rPr>
          <w:lang w:val="en-US"/>
        </w:rPr>
        <w:t xml:space="preserve"> </w:t>
      </w:r>
      <w:r w:rsidRPr="00BD763C">
        <w:rPr>
          <w:cs/>
        </w:rPr>
        <w:t>สิงหาคม</w:t>
      </w:r>
      <w:r w:rsidRPr="00BD763C">
        <w:rPr>
          <w:rFonts w:hint="cs"/>
          <w:lang w:val="en-US"/>
        </w:rPr>
        <w:t xml:space="preserve"> </w:t>
      </w:r>
      <w:r w:rsidR="00651B2A" w:rsidRPr="00651B2A">
        <w:rPr>
          <w:lang w:val="en-US"/>
        </w:rPr>
        <w:t>2549</w:t>
      </w:r>
      <w:r w:rsidRPr="00BD763C">
        <w:rPr>
          <w:lang w:val="en-US"/>
        </w:rPr>
        <w:t xml:space="preserve"> </w:t>
      </w:r>
      <w:r w:rsidRPr="00BD763C">
        <w:rPr>
          <w:rFonts w:hint="cs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77777777" w:rsidR="00F91B1B" w:rsidRDefault="00F91B1B" w:rsidP="00D21AFE">
      <w:pPr>
        <w:pStyle w:val="Bo-Blankline"/>
        <w:ind w:right="-115"/>
        <w:rPr>
          <w:lang w:val="en-US"/>
        </w:rPr>
      </w:pPr>
    </w:p>
    <w:p w14:paraId="47A155A8" w14:textId="1AFAC908" w:rsidR="008B59B5" w:rsidRDefault="00F91B1B" w:rsidP="001513D7">
      <w:pPr>
        <w:pStyle w:val="Ang15"/>
      </w:pPr>
      <w:r w:rsidRPr="00237896">
        <w:rPr>
          <w:cs/>
        </w:rPr>
        <w:t>หากมีการบอกเลิกสัญญาเช่าโดยฝ่ายใดฝ่ายหนึ่ง บริษัทมีสิทธิเรียกคืนเงิน</w:t>
      </w:r>
      <w:r w:rsidRPr="00237896">
        <w:rPr>
          <w:rFonts w:hint="cs"/>
          <w:cs/>
        </w:rPr>
        <w:t>ค่าเช่า</w:t>
      </w:r>
      <w:r w:rsidRPr="00237896">
        <w:rPr>
          <w:cs/>
        </w:rPr>
        <w:t>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บเงินค่</w:t>
      </w:r>
      <w:r w:rsidRPr="00237896">
        <w:rPr>
          <w:rFonts w:hint="cs"/>
          <w:cs/>
        </w:rPr>
        <w:t>า</w:t>
      </w:r>
      <w:r w:rsidRPr="00237896">
        <w:rPr>
          <w:cs/>
        </w:rPr>
        <w:t>เช่าจ่าย</w:t>
      </w:r>
      <w:r w:rsidRPr="00237896">
        <w:rPr>
          <w:spacing w:val="4"/>
          <w:cs/>
        </w:rPr>
        <w:t>ล่วงหน้า</w:t>
      </w:r>
      <w:r w:rsidRPr="00237896">
        <w:rPr>
          <w:rFonts w:hint="cs"/>
          <w:spacing w:val="4"/>
          <w:cs/>
        </w:rPr>
        <w:t xml:space="preserve"> ซึ่ง</w:t>
      </w:r>
      <w:r w:rsidRPr="00237896">
        <w:rPr>
          <w:spacing w:val="4"/>
          <w:cs/>
        </w:rPr>
        <w:t xml:space="preserve"> ณ วันที่ </w:t>
      </w:r>
      <w:r w:rsidR="00651B2A" w:rsidRPr="00651B2A">
        <w:rPr>
          <w:lang w:val="en-US"/>
        </w:rPr>
        <w:t>30</w:t>
      </w:r>
      <w:r w:rsidR="00231569" w:rsidRPr="00237896">
        <w:t xml:space="preserve"> </w:t>
      </w:r>
      <w:r w:rsidR="00D50BC3">
        <w:rPr>
          <w:rFonts w:hint="cs"/>
          <w:cs/>
        </w:rPr>
        <w:t>กันยา</w:t>
      </w:r>
      <w:r w:rsidR="001E6E65" w:rsidRPr="00237896">
        <w:rPr>
          <w:rFonts w:hint="cs"/>
          <w:cs/>
        </w:rPr>
        <w:t>ยน</w:t>
      </w:r>
      <w:r w:rsidR="00231569" w:rsidRPr="00237896">
        <w:t xml:space="preserve"> </w:t>
      </w:r>
      <w:r w:rsidR="00651B2A" w:rsidRPr="00651B2A">
        <w:rPr>
          <w:lang w:val="en-US"/>
        </w:rPr>
        <w:t>2563</w:t>
      </w:r>
      <w:r w:rsidR="00231569" w:rsidRPr="00237896">
        <w:rPr>
          <w:lang w:val="en-US"/>
        </w:rPr>
        <w:t xml:space="preserve"> </w:t>
      </w:r>
      <w:r w:rsidRPr="00237896">
        <w:rPr>
          <w:spacing w:val="4"/>
          <w:cs/>
        </w:rPr>
        <w:t>ยังไม่มีการ</w:t>
      </w:r>
      <w:r w:rsidRPr="00237896">
        <w:rPr>
          <w:spacing w:val="2"/>
          <w:cs/>
        </w:rPr>
        <w:t>ทำสัญญาจดจำนองเพื่อเป็นหลักประกันสำหรับ</w:t>
      </w:r>
      <w:r w:rsidRPr="00237896">
        <w:rPr>
          <w:cs/>
        </w:rPr>
        <w:t xml:space="preserve">เงินค่าเช่าจ่ายล่วงหน้า </w:t>
      </w:r>
      <w:r w:rsidRPr="00237896">
        <w:rPr>
          <w:rFonts w:hint="cs"/>
          <w:cs/>
        </w:rPr>
        <w:t>ซึ่ง</w:t>
      </w:r>
      <w:r w:rsidRPr="00237896">
        <w:rPr>
          <w:cs/>
        </w:rPr>
        <w:t>มูลค่าที่คาดว่าจะได้รับคืนของเงินค่าเช่า</w:t>
      </w:r>
      <w:r w:rsidRPr="00237896">
        <w:rPr>
          <w:rFonts w:hint="cs"/>
          <w:cs/>
        </w:rPr>
        <w:t>จ่ายล่วงหน้า</w:t>
      </w:r>
      <w:r w:rsidRPr="00237896">
        <w:rPr>
          <w:cs/>
        </w:rPr>
        <w:t>ดังกล่าว ขึ้นอยู่กับความสามารถของบริษัทดังกล่าวที่จะจ่ายชำระคืน</w:t>
      </w:r>
    </w:p>
    <w:p w14:paraId="2787EC32" w14:textId="77777777" w:rsidR="001C2AAA" w:rsidRDefault="001C2AAA" w:rsidP="00F14B6C">
      <w:pPr>
        <w:pStyle w:val="Bo-Blankline"/>
      </w:pPr>
    </w:p>
    <w:p w14:paraId="135FDC56" w14:textId="77777777"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/>
          <w:sz w:val="30"/>
          <w:szCs w:val="30"/>
          <w:cs/>
        </w:rPr>
        <w:t>สัญญาซื้อขายไฟฟ้า</w:t>
      </w:r>
    </w:p>
    <w:p w14:paraId="5F947B99" w14:textId="77777777" w:rsidR="00F91B1B" w:rsidRPr="00C61F28" w:rsidRDefault="00F91B1B" w:rsidP="00C61F28">
      <w:pPr>
        <w:pStyle w:val="Bo-Blankline"/>
      </w:pPr>
    </w:p>
    <w:p w14:paraId="5E568ACD" w14:textId="77777777" w:rsidR="00F91B1B" w:rsidRDefault="00F91B1B" w:rsidP="00F91B1B">
      <w:pPr>
        <w:pStyle w:val="Bo-C1Content"/>
      </w:pPr>
      <w:r w:rsidRPr="009B22D7">
        <w:rPr>
          <w:cs/>
        </w:rPr>
        <w:t>บริษัท</w:t>
      </w:r>
      <w:r w:rsidRPr="00B62231">
        <w:rPr>
          <w:cs/>
        </w:rPr>
        <w:t>ได้ทำสัญญาซื</w:t>
      </w:r>
      <w:r>
        <w:rPr>
          <w:cs/>
        </w:rPr>
        <w:t>้อขายไฟฟ้าและบริการกับบริษัทย่อยแห่งหนึ่ง</w:t>
      </w:r>
      <w:r w:rsidRPr="00B62231">
        <w:t xml:space="preserve"> </w:t>
      </w:r>
      <w:r>
        <w:rPr>
          <w:cs/>
        </w:rPr>
        <w:t>โดยบริษัทจะขายก</w:t>
      </w:r>
      <w:r>
        <w:rPr>
          <w:rFonts w:hint="cs"/>
          <w:cs/>
        </w:rPr>
        <w:t>๊</w:t>
      </w:r>
      <w:r w:rsidRPr="00B62231">
        <w:rPr>
          <w:cs/>
        </w:rPr>
        <w:t>าซร้อนเพื่อให้บริษัท</w:t>
      </w:r>
      <w:r>
        <w:rPr>
          <w:cs/>
        </w:rPr>
        <w:t xml:space="preserve">ย่อยนำไปใช้ผลิตไฟฟ้า </w:t>
      </w:r>
      <w:r>
        <w:rPr>
          <w:rFonts w:hint="cs"/>
          <w:cs/>
        </w:rPr>
        <w:t>และ</w:t>
      </w:r>
      <w:r w:rsidRPr="00B62231">
        <w:rPr>
          <w:cs/>
        </w:rPr>
        <w:t>บริษัท</w:t>
      </w:r>
      <w:r>
        <w:rPr>
          <w:cs/>
        </w:rPr>
        <w:t>ย่อยจะขายไฟฟ้าให้แก่บริษัท</w:t>
      </w:r>
      <w:r w:rsidRPr="00B62231">
        <w:rPr>
          <w:cs/>
        </w:rPr>
        <w:t>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3917BBBB" w14:textId="77777777" w:rsidR="00231569" w:rsidRPr="00231569" w:rsidRDefault="00231569" w:rsidP="00F14B6C">
      <w:pPr>
        <w:pStyle w:val="Bo-Blankline"/>
      </w:pPr>
    </w:p>
    <w:p w14:paraId="5E89C5EE" w14:textId="77777777"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</w:t>
      </w:r>
      <w:r w:rsidR="006409D6">
        <w:rPr>
          <w:rFonts w:ascii="Angsana New" w:hAnsi="Angsana New" w:hint="cs"/>
          <w:sz w:val="30"/>
          <w:szCs w:val="30"/>
          <w:cs/>
        </w:rPr>
        <w:t>ญาที่ทำกับกิจการที่เกี่ยวข้อง</w:t>
      </w:r>
    </w:p>
    <w:p w14:paraId="667B22DC" w14:textId="77777777" w:rsidR="00F91B1B" w:rsidRPr="00F14B6C" w:rsidRDefault="00F91B1B" w:rsidP="00F14B6C">
      <w:pPr>
        <w:pStyle w:val="Bo-Blankline"/>
        <w:rPr>
          <w:cs/>
        </w:rPr>
      </w:pPr>
    </w:p>
    <w:p w14:paraId="1CF5453D" w14:textId="79A1474B" w:rsidR="00F91B1B" w:rsidRDefault="00F91B1B" w:rsidP="00F91B1B">
      <w:pPr>
        <w:pStyle w:val="Bo-C1Content"/>
      </w:pPr>
      <w:r>
        <w:rPr>
          <w:rFonts w:hint="cs"/>
          <w:cs/>
        </w:rPr>
        <w:t>บริษัทและบริษัทย่อยทำสัญญา</w:t>
      </w:r>
      <w:r w:rsidR="006409D6">
        <w:rPr>
          <w:rFonts w:hint="cs"/>
          <w:cs/>
        </w:rPr>
        <w:t>บริการที่เกี่ยวข้องกับการใช้พื้นที่อาคารสำนักงานกับกิจการ</w:t>
      </w:r>
      <w:r>
        <w:rPr>
          <w:rFonts w:hint="cs"/>
          <w:cs/>
        </w:rPr>
        <w:t xml:space="preserve">ที่เกี่ยวข้องกัน กำหนดระยะเวลา </w:t>
      </w:r>
      <w:r w:rsidR="00651B2A" w:rsidRPr="00651B2A">
        <w:rPr>
          <w:lang w:val="en-US"/>
        </w:rPr>
        <w:t>3</w:t>
      </w:r>
      <w:r>
        <w:rPr>
          <w:rFonts w:hint="cs"/>
          <w:cs/>
        </w:rPr>
        <w:t xml:space="preserve"> ปี </w:t>
      </w:r>
      <w:r w:rsidR="006409D6">
        <w:rPr>
          <w:rFonts w:hint="cs"/>
          <w:cs/>
        </w:rPr>
        <w:t>มี</w:t>
      </w:r>
      <w:r>
        <w:rPr>
          <w:rFonts w:hint="cs"/>
          <w:cs/>
        </w:rPr>
        <w:t>รายละเอียดดังนี้</w:t>
      </w:r>
    </w:p>
    <w:p w14:paraId="086DFD8B" w14:textId="77777777" w:rsidR="00C5445E" w:rsidRDefault="00C5445E" w:rsidP="00F14B6C">
      <w:pPr>
        <w:pStyle w:val="Bo-Blankline"/>
      </w:pPr>
    </w:p>
    <w:tbl>
      <w:tblPr>
        <w:tblW w:w="91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96"/>
      </w:tblGrid>
      <w:tr w:rsidR="003539FF" w:rsidRPr="00031E80" w14:paraId="2FDF9B42" w14:textId="77777777" w:rsidTr="00884799">
        <w:tc>
          <w:tcPr>
            <w:tcW w:w="5580" w:type="dxa"/>
            <w:vAlign w:val="bottom"/>
          </w:tcPr>
          <w:p w14:paraId="7EA482CD" w14:textId="5058C991" w:rsidR="003539FF" w:rsidRPr="00C00005" w:rsidRDefault="003539FF" w:rsidP="002D075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A1E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2555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154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2555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C00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83AF35A" w14:textId="77777777"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96875B" w14:textId="77777777" w:rsidR="003539FF" w:rsidRPr="00031E80" w:rsidRDefault="003539FF" w:rsidP="002D07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3539FF" w:rsidRPr="00031E80" w:rsidRDefault="003539FF" w:rsidP="003539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2D075F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ะ</w:t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539FF" w:rsidRPr="00031E80" w14:paraId="04486F69" w14:textId="77777777" w:rsidTr="00884799">
        <w:tc>
          <w:tcPr>
            <w:tcW w:w="5580" w:type="dxa"/>
          </w:tcPr>
          <w:p w14:paraId="30540553" w14:textId="77777777" w:rsidR="003539FF" w:rsidRPr="00031E80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D0C88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3539FF" w:rsidRPr="00031E80" w:rsidRDefault="003539FF" w:rsidP="008E29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39FF" w:rsidRPr="00031E80" w14:paraId="5FA3CF2F" w14:textId="77777777" w:rsidTr="00884799">
        <w:tc>
          <w:tcPr>
            <w:tcW w:w="5580" w:type="dxa"/>
          </w:tcPr>
          <w:p w14:paraId="69E6BB6D" w14:textId="77777777" w:rsidR="003539FF" w:rsidRPr="00242BD5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</w:t>
            </w:r>
            <w:r w:rsidR="004D32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ที่ยกเลิกไม่ได้</w:t>
            </w:r>
          </w:p>
        </w:tc>
        <w:tc>
          <w:tcPr>
            <w:tcW w:w="270" w:type="dxa"/>
          </w:tcPr>
          <w:p w14:paraId="53B12BD9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EC0936" w14:textId="77777777"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8A1" w:rsidRPr="006479D0" w14:paraId="6C60D8AF" w14:textId="77777777" w:rsidTr="00D755E7">
        <w:tc>
          <w:tcPr>
            <w:tcW w:w="5580" w:type="dxa"/>
          </w:tcPr>
          <w:p w14:paraId="2A502B19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60921C92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5EF99C" w14:textId="2271DCC1" w:rsidR="004678A1" w:rsidRPr="00020D75" w:rsidRDefault="00651B2A" w:rsidP="0067158E">
            <w:pPr>
              <w:tabs>
                <w:tab w:val="decimal" w:pos="13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0243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017</w:t>
            </w:r>
          </w:p>
        </w:tc>
        <w:tc>
          <w:tcPr>
            <w:tcW w:w="270" w:type="dxa"/>
          </w:tcPr>
          <w:p w14:paraId="369AB714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6C3A7052" w:rsidR="004678A1" w:rsidRPr="00020D75" w:rsidRDefault="00651B2A" w:rsidP="0067158E">
            <w:pPr>
              <w:tabs>
                <w:tab w:val="decimal" w:pos="128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0243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056</w:t>
            </w:r>
          </w:p>
        </w:tc>
      </w:tr>
      <w:tr w:rsidR="004678A1" w:rsidRPr="006479D0" w14:paraId="4E3C2EC3" w14:textId="77777777" w:rsidTr="00D755E7">
        <w:tc>
          <w:tcPr>
            <w:tcW w:w="5580" w:type="dxa"/>
          </w:tcPr>
          <w:p w14:paraId="5A65A5A3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270" w:type="dxa"/>
          </w:tcPr>
          <w:p w14:paraId="089045FF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1D9EAB5" w14:textId="6B22F2AC" w:rsidR="004678A1" w:rsidRPr="0067158E" w:rsidRDefault="00651B2A" w:rsidP="0067158E">
            <w:pPr>
              <w:tabs>
                <w:tab w:val="decimal" w:pos="13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0243E0" w:rsidRPr="0067158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  <w:tc>
          <w:tcPr>
            <w:tcW w:w="270" w:type="dxa"/>
          </w:tcPr>
          <w:p w14:paraId="400DD588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16DBFA05" w:rsidR="004678A1" w:rsidRPr="0067158E" w:rsidRDefault="00651B2A" w:rsidP="0067158E">
            <w:pPr>
              <w:tabs>
                <w:tab w:val="decimal" w:pos="128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0243E0" w:rsidRPr="0067158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</w:tr>
      <w:tr w:rsidR="004678A1" w:rsidRPr="00031E80" w14:paraId="530480A0" w14:textId="77777777" w:rsidTr="00D755E7">
        <w:tc>
          <w:tcPr>
            <w:tcW w:w="5580" w:type="dxa"/>
          </w:tcPr>
          <w:p w14:paraId="75DABEA3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3D05E36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0ACF4408" w:rsidR="004678A1" w:rsidRPr="0067158E" w:rsidRDefault="00651B2A" w:rsidP="0067158E">
            <w:pPr>
              <w:tabs>
                <w:tab w:val="decimal" w:pos="13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</w:t>
            </w:r>
            <w:r w:rsidR="000243E0" w:rsidRPr="006715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65B31BD3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3BAFC51F" w:rsidR="004678A1" w:rsidRPr="0067158E" w:rsidRDefault="00651B2A" w:rsidP="0067158E">
            <w:pPr>
              <w:tabs>
                <w:tab w:val="decimal" w:pos="128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="000243E0" w:rsidRPr="006715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645</w:t>
            </w:r>
          </w:p>
        </w:tc>
      </w:tr>
    </w:tbl>
    <w:p w14:paraId="6EC76C8A" w14:textId="77777777" w:rsidR="00F91B1B" w:rsidRPr="002D33BA" w:rsidRDefault="00F91B1B" w:rsidP="00F14B6C">
      <w:pPr>
        <w:pStyle w:val="Bo-Blankline"/>
      </w:pPr>
    </w:p>
    <w:p w14:paraId="739BD1FB" w14:textId="50390A31" w:rsidR="00F91B1B" w:rsidRPr="009348BD" w:rsidRDefault="00F91B1B" w:rsidP="00F91B1B">
      <w:pPr>
        <w:pStyle w:val="Bo-Blankline"/>
        <w:ind w:left="547"/>
        <w:jc w:val="thaiDistribute"/>
        <w:rPr>
          <w:lang w:val="en-US"/>
        </w:rPr>
      </w:pPr>
      <w:r w:rsidRPr="00F32353">
        <w:rPr>
          <w:rFonts w:hint="cs"/>
          <w:spacing w:val="-2"/>
          <w:sz w:val="30"/>
          <w:szCs w:val="30"/>
          <w:cs/>
          <w:lang w:val="en-US"/>
        </w:rPr>
        <w:t>บริษัทย่อยหลายแห่งได้ทำ</w:t>
      </w:r>
      <w:r w:rsidRPr="00F32353">
        <w:rPr>
          <w:rFonts w:hint="cs"/>
          <w:spacing w:val="-2"/>
          <w:sz w:val="30"/>
          <w:szCs w:val="30"/>
          <w:cs/>
        </w:rPr>
        <w:t>สัญญาเช่า</w:t>
      </w:r>
      <w:r w:rsidRPr="004D31E8">
        <w:rPr>
          <w:rFonts w:hint="cs"/>
          <w:spacing w:val="-2"/>
          <w:sz w:val="30"/>
          <w:szCs w:val="30"/>
          <w:cs/>
        </w:rPr>
        <w:t>ที่ดินหลายฉบับ</w:t>
      </w:r>
      <w:r>
        <w:rPr>
          <w:rFonts w:hint="cs"/>
          <w:spacing w:val="-2"/>
          <w:sz w:val="30"/>
          <w:szCs w:val="30"/>
          <w:cs/>
        </w:rPr>
        <w:t>กับบริษัทที่เกี่ยวข้องกันโดยระบุว่าผู้เช่า</w:t>
      </w:r>
      <w:r w:rsidRPr="004D31E8">
        <w:rPr>
          <w:rFonts w:hint="cs"/>
          <w:spacing w:val="-2"/>
          <w:sz w:val="30"/>
          <w:szCs w:val="30"/>
          <w:cs/>
        </w:rPr>
        <w:t>ต้องรื้อถอนสิ่งปลูกสร้างทั้งหมดออกจากพื้นที่เช่าเมื่อสิ้นสุดสัญญา ทำให้</w:t>
      </w:r>
      <w:r>
        <w:rPr>
          <w:rFonts w:hint="cs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651B2A" w:rsidRPr="00651B2A">
        <w:rPr>
          <w:sz w:val="30"/>
          <w:szCs w:val="30"/>
          <w:lang w:val="en-US"/>
        </w:rPr>
        <w:t>30</w:t>
      </w:r>
      <w:r w:rsidR="002555E1">
        <w:rPr>
          <w:sz w:val="30"/>
          <w:szCs w:val="30"/>
          <w:lang w:val="en-US"/>
        </w:rPr>
        <w:t xml:space="preserve"> </w:t>
      </w:r>
      <w:r w:rsidR="006154DB">
        <w:rPr>
          <w:rFonts w:hint="cs"/>
          <w:sz w:val="30"/>
          <w:szCs w:val="30"/>
          <w:cs/>
          <w:lang w:val="en-US"/>
        </w:rPr>
        <w:t>กันยา</w:t>
      </w:r>
      <w:r w:rsidR="002555E1">
        <w:rPr>
          <w:rFonts w:hint="cs"/>
          <w:sz w:val="30"/>
          <w:szCs w:val="30"/>
          <w:cs/>
          <w:lang w:val="en-US"/>
        </w:rPr>
        <w:t>ยน</w:t>
      </w:r>
      <w:r w:rsidR="00782C32">
        <w:rPr>
          <w:rFonts w:hint="cs"/>
          <w:sz w:val="30"/>
          <w:szCs w:val="30"/>
          <w:cs/>
        </w:rPr>
        <w:t xml:space="preserve"> </w:t>
      </w:r>
      <w:r w:rsidR="00651B2A" w:rsidRPr="00651B2A">
        <w:rPr>
          <w:sz w:val="30"/>
          <w:szCs w:val="30"/>
          <w:lang w:val="en-US"/>
        </w:rPr>
        <w:t>2563</w:t>
      </w:r>
      <w:r w:rsidR="00782C32" w:rsidRPr="003D4D4A">
        <w:rPr>
          <w:rFonts w:hint="cs"/>
          <w:sz w:val="30"/>
          <w:szCs w:val="30"/>
          <w:cs/>
        </w:rPr>
        <w:t xml:space="preserve"> เป็น</w:t>
      </w:r>
      <w:r w:rsidR="00782C32" w:rsidRPr="0007071F">
        <w:rPr>
          <w:rFonts w:hint="cs"/>
          <w:sz w:val="30"/>
          <w:szCs w:val="30"/>
          <w:cs/>
        </w:rPr>
        <w:t>จำนวน</w:t>
      </w:r>
      <w:r w:rsidR="00782C32" w:rsidRPr="0007071F">
        <w:rPr>
          <w:sz w:val="30"/>
          <w:szCs w:val="30"/>
        </w:rPr>
        <w:t xml:space="preserve"> </w:t>
      </w:r>
      <w:r w:rsidR="00651B2A" w:rsidRPr="00651B2A">
        <w:rPr>
          <w:sz w:val="30"/>
          <w:szCs w:val="30"/>
          <w:lang w:val="en-US"/>
        </w:rPr>
        <w:t>293</w:t>
      </w:r>
      <w:r w:rsidR="00136AAA">
        <w:rPr>
          <w:sz w:val="30"/>
          <w:szCs w:val="30"/>
        </w:rPr>
        <w:t xml:space="preserve"> </w:t>
      </w:r>
      <w:r w:rsidR="00782C32" w:rsidRPr="003D4D4A">
        <w:rPr>
          <w:rFonts w:hint="cs"/>
          <w:sz w:val="30"/>
          <w:szCs w:val="30"/>
          <w:cs/>
        </w:rPr>
        <w:t>ล้าน</w:t>
      </w:r>
      <w:r w:rsidR="00782C32" w:rsidRPr="00FE0738">
        <w:rPr>
          <w:rFonts w:hint="cs"/>
          <w:sz w:val="30"/>
          <w:szCs w:val="30"/>
          <w:cs/>
        </w:rPr>
        <w:t xml:space="preserve">บาท </w:t>
      </w:r>
      <w:r w:rsidRPr="00FE0738">
        <w:rPr>
          <w:i/>
          <w:iCs/>
          <w:sz w:val="30"/>
          <w:szCs w:val="30"/>
          <w:lang w:val="en-US"/>
        </w:rPr>
        <w:t>(</w:t>
      </w:r>
      <w:r w:rsidR="00651B2A" w:rsidRPr="00651B2A">
        <w:rPr>
          <w:i/>
          <w:iCs/>
          <w:sz w:val="30"/>
          <w:szCs w:val="30"/>
          <w:lang w:val="en-US"/>
        </w:rPr>
        <w:t>31</w:t>
      </w:r>
      <w:r w:rsidR="00782C32" w:rsidRPr="00782C32">
        <w:rPr>
          <w:i/>
          <w:iCs/>
          <w:sz w:val="30"/>
          <w:szCs w:val="30"/>
        </w:rPr>
        <w:t xml:space="preserve"> </w:t>
      </w:r>
      <w:r w:rsidR="00782C32" w:rsidRPr="00782C32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651B2A" w:rsidRPr="00651B2A">
        <w:rPr>
          <w:i/>
          <w:iCs/>
          <w:sz w:val="30"/>
          <w:szCs w:val="30"/>
          <w:lang w:val="en-US"/>
        </w:rPr>
        <w:t>2562</w:t>
      </w:r>
      <w:r w:rsidRPr="00FE0738">
        <w:rPr>
          <w:i/>
          <w:iCs/>
          <w:sz w:val="30"/>
          <w:szCs w:val="30"/>
          <w:lang w:val="en-US"/>
        </w:rPr>
        <w:t>:</w:t>
      </w:r>
      <w:r w:rsidR="00FC0A5B">
        <w:rPr>
          <w:i/>
          <w:iCs/>
          <w:sz w:val="30"/>
          <w:szCs w:val="30"/>
          <w:lang w:val="en-US"/>
        </w:rPr>
        <w:t xml:space="preserve"> </w:t>
      </w:r>
      <w:r w:rsidR="00651B2A" w:rsidRPr="00651B2A">
        <w:rPr>
          <w:i/>
          <w:iCs/>
          <w:sz w:val="30"/>
          <w:szCs w:val="30"/>
          <w:lang w:val="en-US"/>
        </w:rPr>
        <w:t>286</w:t>
      </w:r>
      <w:r w:rsidR="00613748">
        <w:rPr>
          <w:i/>
          <w:iCs/>
          <w:sz w:val="30"/>
          <w:szCs w:val="30"/>
          <w:lang w:val="en-US"/>
        </w:rPr>
        <w:t xml:space="preserve"> </w:t>
      </w:r>
      <w:r>
        <w:rPr>
          <w:rFonts w:hint="cs"/>
          <w:i/>
          <w:iCs/>
          <w:sz w:val="30"/>
          <w:szCs w:val="30"/>
          <w:cs/>
          <w:lang w:val="en-US"/>
        </w:rPr>
        <w:t>ล้านบาท</w:t>
      </w:r>
      <w:r w:rsidRPr="00FE0738">
        <w:rPr>
          <w:rFonts w:hint="cs"/>
          <w:i/>
          <w:iCs/>
          <w:sz w:val="30"/>
          <w:szCs w:val="30"/>
          <w:cs/>
          <w:lang w:val="en-US"/>
        </w:rPr>
        <w:t>)</w:t>
      </w:r>
      <w:r w:rsidR="009348BD">
        <w:rPr>
          <w:rFonts w:hint="cs"/>
          <w:i/>
          <w:iCs/>
          <w:sz w:val="30"/>
          <w:szCs w:val="30"/>
          <w:cs/>
          <w:lang w:val="en-US"/>
        </w:rPr>
        <w:t xml:space="preserve"> </w:t>
      </w:r>
    </w:p>
    <w:p w14:paraId="3BD38118" w14:textId="77777777" w:rsidR="008B59B5" w:rsidRDefault="008B59B5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2D8DF498" w14:textId="77777777" w:rsidR="009209F9" w:rsidRPr="009275A9" w:rsidRDefault="002E3540" w:rsidP="009275A9">
      <w:pPr>
        <w:pStyle w:val="Caption"/>
        <w:ind w:hanging="900"/>
      </w:pPr>
      <w:r w:rsidRPr="009275A9">
        <w:rPr>
          <w:rFonts w:hint="cs"/>
          <w:cs/>
        </w:rPr>
        <w:lastRenderedPageBreak/>
        <w:t>สินค้าคงเหลือ</w:t>
      </w:r>
    </w:p>
    <w:p w14:paraId="39ED3B3E" w14:textId="78366512" w:rsidR="002878CD" w:rsidRDefault="002878CD" w:rsidP="00EF4EA2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2731"/>
        <w:gridCol w:w="1020"/>
        <w:gridCol w:w="1187"/>
        <w:gridCol w:w="236"/>
        <w:gridCol w:w="1200"/>
        <w:gridCol w:w="236"/>
        <w:gridCol w:w="1135"/>
        <w:gridCol w:w="236"/>
        <w:gridCol w:w="1197"/>
      </w:tblGrid>
      <w:tr w:rsidR="005F34C9" w:rsidRPr="00112979" w14:paraId="5BCDA11D" w14:textId="77777777" w:rsidTr="005F34C9">
        <w:tc>
          <w:tcPr>
            <w:tcW w:w="2731" w:type="dxa"/>
          </w:tcPr>
          <w:p w14:paraId="549694C3" w14:textId="77777777" w:rsidR="005F34C9" w:rsidRPr="0083281A" w:rsidRDefault="005F34C9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FD5D721" w14:textId="77777777" w:rsidR="005F34C9" w:rsidRPr="0083281A" w:rsidRDefault="005F34C9" w:rsidP="00B6457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23" w:type="dxa"/>
            <w:gridSpan w:val="3"/>
          </w:tcPr>
          <w:p w14:paraId="39AAE21C" w14:textId="77777777" w:rsidR="005F34C9" w:rsidRPr="002164C4" w:rsidRDefault="005F34C9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BB10CD5" w14:textId="77777777" w:rsidR="005F34C9" w:rsidRPr="002164C4" w:rsidRDefault="005F34C9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8" w:type="dxa"/>
            <w:gridSpan w:val="3"/>
          </w:tcPr>
          <w:p w14:paraId="02463E38" w14:textId="77777777" w:rsidR="005F34C9" w:rsidRPr="00112979" w:rsidRDefault="005F34C9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34C9" w:rsidRPr="008E00A9" w14:paraId="6C366A6B" w14:textId="77777777" w:rsidTr="005F34C9">
        <w:tc>
          <w:tcPr>
            <w:tcW w:w="2731" w:type="dxa"/>
          </w:tcPr>
          <w:p w14:paraId="7AAACD45" w14:textId="77777777" w:rsidR="005F34C9" w:rsidRPr="0083281A" w:rsidRDefault="005F34C9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591CAF4" w14:textId="77777777" w:rsidR="005F34C9" w:rsidRPr="0083281A" w:rsidRDefault="005F34C9" w:rsidP="00B6457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7" w:type="dxa"/>
          </w:tcPr>
          <w:p w14:paraId="4523A1EC" w14:textId="5E7AACEB" w:rsidR="005F34C9" w:rsidRPr="008E00A9" w:rsidRDefault="00651B2A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307A5D1" w14:textId="77777777" w:rsidR="005F34C9" w:rsidRPr="008E00A9" w:rsidRDefault="005F34C9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770F68D" w14:textId="3568F3BC" w:rsidR="005F34C9" w:rsidRPr="008E00A9" w:rsidRDefault="00651B2A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23AF5ED6" w14:textId="77777777" w:rsidR="005F34C9" w:rsidRPr="008E00A9" w:rsidRDefault="005F34C9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19D5F988" w14:textId="43BCF6A7" w:rsidR="005F34C9" w:rsidRPr="008E00A9" w:rsidRDefault="00651B2A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40D29C51" w14:textId="77777777" w:rsidR="005F34C9" w:rsidRPr="008E00A9" w:rsidRDefault="005F34C9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AC394F5" w14:textId="4FBC6E51" w:rsidR="005F34C9" w:rsidRPr="008E00A9" w:rsidRDefault="00651B2A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5F34C9" w:rsidRPr="0083281A" w14:paraId="6D547909" w14:textId="77777777" w:rsidTr="005F34C9">
        <w:tc>
          <w:tcPr>
            <w:tcW w:w="2731" w:type="dxa"/>
          </w:tcPr>
          <w:p w14:paraId="7E9D8EE4" w14:textId="77777777" w:rsidR="005F34C9" w:rsidRPr="0083281A" w:rsidRDefault="005F34C9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D7FC320" w14:textId="77777777" w:rsidR="005F34C9" w:rsidRPr="0083281A" w:rsidRDefault="005F34C9" w:rsidP="00B6457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27" w:type="dxa"/>
            <w:gridSpan w:val="7"/>
          </w:tcPr>
          <w:p w14:paraId="296D9E09" w14:textId="77777777" w:rsidR="005F34C9" w:rsidRPr="0083281A" w:rsidRDefault="005F34C9" w:rsidP="00B6457B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8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F34C9" w:rsidRPr="0083281A" w14:paraId="132F35B9" w14:textId="77777777" w:rsidTr="005F34C9">
        <w:tc>
          <w:tcPr>
            <w:tcW w:w="3751" w:type="dxa"/>
            <w:gridSpan w:val="2"/>
          </w:tcPr>
          <w:p w14:paraId="5CB45032" w14:textId="65A30144" w:rsidR="005F34C9" w:rsidRPr="0083281A" w:rsidRDefault="005F34C9" w:rsidP="00B6457B">
            <w:pPr>
              <w:spacing w:line="240" w:lineRule="atLeast"/>
              <w:ind w:left="270" w:right="-126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(กลับรายการ) </w:t>
            </w:r>
            <w:r w:rsidRPr="00463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การปรับลดมูลค่าสุทธิ</w:t>
            </w:r>
            <w:r w:rsidR="00FA0228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463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ที่คาดว่าจะได้รับ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</w:t>
            </w:r>
          </w:p>
        </w:tc>
        <w:tc>
          <w:tcPr>
            <w:tcW w:w="1187" w:type="dxa"/>
          </w:tcPr>
          <w:p w14:paraId="0C7566CF" w14:textId="77777777" w:rsidR="005F34C9" w:rsidRPr="0083281A" w:rsidRDefault="005F34C9" w:rsidP="00B6457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F5C21C" w14:textId="77777777" w:rsidR="005F34C9" w:rsidRPr="0083281A" w:rsidRDefault="005F34C9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524546A" w14:textId="77777777" w:rsidR="005F34C9" w:rsidRPr="006927C1" w:rsidRDefault="005F34C9" w:rsidP="00B6457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DC70860" w14:textId="77777777" w:rsidR="005F34C9" w:rsidRPr="0083281A" w:rsidRDefault="005F34C9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799289C" w14:textId="77777777" w:rsidR="005F34C9" w:rsidRPr="0083281A" w:rsidRDefault="005F34C9" w:rsidP="00B6457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B7CB6E" w14:textId="77777777" w:rsidR="005F34C9" w:rsidRPr="0083281A" w:rsidRDefault="005F34C9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B03FDDF" w14:textId="77777777" w:rsidR="005F34C9" w:rsidRPr="0083281A" w:rsidRDefault="005F34C9" w:rsidP="00B6457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4C9" w:rsidRPr="00CF373D" w14:paraId="796D2050" w14:textId="77777777" w:rsidTr="005F34C9">
        <w:tc>
          <w:tcPr>
            <w:tcW w:w="3751" w:type="dxa"/>
            <w:gridSpan w:val="2"/>
          </w:tcPr>
          <w:p w14:paraId="152CA84A" w14:textId="78BAB91D" w:rsidR="005F34C9" w:rsidRPr="0083281A" w:rsidRDefault="005F34C9" w:rsidP="005F34C9">
            <w:pPr>
              <w:spacing w:line="240" w:lineRule="atLeast"/>
              <w:ind w:left="270" w:hanging="27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83281A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ab/>
              <w:t xml:space="preserve">- 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651B2A" w:rsidRPr="00651B2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87" w:type="dxa"/>
            <w:tcBorders>
              <w:bottom w:val="double" w:sz="4" w:space="0" w:color="auto"/>
            </w:tcBorders>
            <w:shd w:val="clear" w:color="auto" w:fill="auto"/>
          </w:tcPr>
          <w:p w14:paraId="6D40ED8E" w14:textId="24B859CB" w:rsidR="005F34C9" w:rsidRPr="00CF373D" w:rsidRDefault="00314D1A" w:rsidP="005F34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6EE65625" w14:textId="77777777" w:rsidR="005F34C9" w:rsidRPr="0083281A" w:rsidRDefault="005F34C9" w:rsidP="005F34C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1583C97F" w14:textId="464BD703" w:rsidR="005F34C9" w:rsidRPr="00CF373D" w:rsidRDefault="005F34C9" w:rsidP="005F34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BD5D0F2" w14:textId="77777777" w:rsidR="005F34C9" w:rsidRPr="0083281A" w:rsidRDefault="005F34C9" w:rsidP="005F34C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4BDBC83" w14:textId="7B9B9A3C" w:rsidR="005F34C9" w:rsidRPr="00CF373D" w:rsidRDefault="00314D1A" w:rsidP="005F34C9">
            <w:pPr>
              <w:tabs>
                <w:tab w:val="decimal" w:pos="840"/>
              </w:tabs>
              <w:spacing w:line="240" w:lineRule="atLeast"/>
              <w:ind w:left="-119" w:right="-20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DF5DD50" w14:textId="77777777" w:rsidR="005F34C9" w:rsidRPr="0083281A" w:rsidRDefault="005F34C9" w:rsidP="005F34C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2C37F2DF" w14:textId="077CBA45" w:rsidR="005F34C9" w:rsidRPr="00CF373D" w:rsidRDefault="005F34C9" w:rsidP="005F34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5F34C9" w:rsidRPr="00CF373D" w14:paraId="615936C7" w14:textId="77777777" w:rsidTr="00A147CF">
        <w:tc>
          <w:tcPr>
            <w:tcW w:w="3751" w:type="dxa"/>
            <w:gridSpan w:val="2"/>
          </w:tcPr>
          <w:p w14:paraId="6A7D8BF4" w14:textId="2FCD5C60" w:rsidR="005F34C9" w:rsidRPr="0083281A" w:rsidRDefault="005F34C9" w:rsidP="005F34C9">
            <w:pPr>
              <w:spacing w:line="240" w:lineRule="atLeast"/>
              <w:ind w:left="270" w:hanging="27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83281A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ab/>
              <w:t xml:space="preserve">- 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เก้า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651B2A" w:rsidRPr="00651B2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87" w:type="dxa"/>
            <w:tcBorders>
              <w:bottom w:val="double" w:sz="4" w:space="0" w:color="auto"/>
            </w:tcBorders>
            <w:shd w:val="clear" w:color="auto" w:fill="auto"/>
          </w:tcPr>
          <w:p w14:paraId="6D6F093F" w14:textId="7F95D020" w:rsidR="005F34C9" w:rsidRPr="00CF373D" w:rsidRDefault="00314D1A" w:rsidP="005F34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7C2AE85" w14:textId="77777777" w:rsidR="005F34C9" w:rsidRPr="0083281A" w:rsidRDefault="005F34C9" w:rsidP="005F34C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62AE0F3D" w14:textId="0DEDE7AA" w:rsidR="005F34C9" w:rsidRPr="00CF373D" w:rsidRDefault="005F34C9" w:rsidP="005F34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A8B78B7" w14:textId="77777777" w:rsidR="005F34C9" w:rsidRPr="0083281A" w:rsidRDefault="005F34C9" w:rsidP="005F34C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63A2F159" w14:textId="0D2C17CC" w:rsidR="005F34C9" w:rsidRPr="00CF373D" w:rsidRDefault="00314D1A" w:rsidP="005F34C9">
            <w:pPr>
              <w:tabs>
                <w:tab w:val="decimal" w:pos="8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D11E09C" w14:textId="77777777" w:rsidR="005F34C9" w:rsidRPr="0083281A" w:rsidRDefault="005F34C9" w:rsidP="005F34C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31E2B57C" w14:textId="1116CF08" w:rsidR="005F34C9" w:rsidRPr="00CF373D" w:rsidRDefault="005F34C9" w:rsidP="005F34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6D46EA47" w14:textId="77777777" w:rsidR="005F34C9" w:rsidRPr="00F14B6C" w:rsidRDefault="005F34C9" w:rsidP="00F14B6C">
      <w:pPr>
        <w:pStyle w:val="Bo-Blankline"/>
      </w:pPr>
    </w:p>
    <w:p w14:paraId="390832F2" w14:textId="2D06997B" w:rsidR="001A2A20" w:rsidRDefault="00907627" w:rsidP="00941FE8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  <w:i/>
          <w:iCs/>
        </w:rPr>
      </w:pPr>
      <w:r w:rsidRPr="00F74223">
        <w:rPr>
          <w:rFonts w:hint="cs"/>
          <w:b w:val="0"/>
          <w:bCs w:val="0"/>
          <w:spacing w:val="-4"/>
          <w:cs/>
        </w:rPr>
        <w:t xml:space="preserve">ณ วันที่ </w:t>
      </w:r>
      <w:r w:rsidR="00651B2A" w:rsidRPr="00651B2A">
        <w:rPr>
          <w:b w:val="0"/>
          <w:bCs w:val="0"/>
          <w:spacing w:val="-4"/>
        </w:rPr>
        <w:t>30</w:t>
      </w:r>
      <w:r w:rsidR="002555E1">
        <w:rPr>
          <w:b w:val="0"/>
          <w:bCs w:val="0"/>
          <w:spacing w:val="-4"/>
        </w:rPr>
        <w:t xml:space="preserve"> </w:t>
      </w:r>
      <w:r w:rsidR="005F34C9">
        <w:rPr>
          <w:rFonts w:hint="cs"/>
          <w:b w:val="0"/>
          <w:bCs w:val="0"/>
          <w:spacing w:val="-4"/>
          <w:cs/>
        </w:rPr>
        <w:t>กันยา</w:t>
      </w:r>
      <w:r w:rsidR="002555E1">
        <w:rPr>
          <w:rFonts w:hint="cs"/>
          <w:b w:val="0"/>
          <w:bCs w:val="0"/>
          <w:spacing w:val="-4"/>
          <w:cs/>
        </w:rPr>
        <w:t>ยน</w:t>
      </w:r>
      <w:r w:rsidR="00F25E86">
        <w:rPr>
          <w:rFonts w:hint="cs"/>
          <w:b w:val="0"/>
          <w:bCs w:val="0"/>
          <w:cs/>
        </w:rPr>
        <w:t xml:space="preserve"> </w:t>
      </w:r>
      <w:r w:rsidR="00651B2A" w:rsidRPr="00651B2A">
        <w:rPr>
          <w:b w:val="0"/>
          <w:bCs w:val="0"/>
        </w:rPr>
        <w:t>2563</w:t>
      </w:r>
      <w:r w:rsidR="00941FE8" w:rsidRPr="00F74223">
        <w:rPr>
          <w:rFonts w:hint="cs"/>
          <w:b w:val="0"/>
          <w:bCs w:val="0"/>
          <w:spacing w:val="-4"/>
          <w:cs/>
        </w:rPr>
        <w:t xml:space="preserve"> ค่าเผื่อมูลค่าสินค้าลดลง</w:t>
      </w:r>
      <w:r w:rsidR="004377D8" w:rsidRPr="00F74223">
        <w:rPr>
          <w:rFonts w:hint="cs"/>
          <w:b w:val="0"/>
          <w:bCs w:val="0"/>
          <w:spacing w:val="-4"/>
          <w:cs/>
        </w:rPr>
        <w:t>ในงบการเงินรวมและงบการเงินเฉพาะกิจการ</w:t>
      </w:r>
      <w:r w:rsidR="00941FE8" w:rsidRPr="00F74223">
        <w:rPr>
          <w:rFonts w:hint="cs"/>
          <w:b w:val="0"/>
          <w:bCs w:val="0"/>
          <w:spacing w:val="-4"/>
          <w:cs/>
        </w:rPr>
        <w:t>มีจำนวน</w:t>
      </w:r>
      <w:r w:rsidR="00F633BC" w:rsidRPr="00F74223">
        <w:rPr>
          <w:b w:val="0"/>
          <w:bCs w:val="0"/>
          <w:spacing w:val="-4"/>
        </w:rPr>
        <w:t xml:space="preserve"> </w:t>
      </w:r>
      <w:r w:rsidR="00651B2A" w:rsidRPr="00651B2A">
        <w:rPr>
          <w:b w:val="0"/>
          <w:bCs w:val="0"/>
          <w:spacing w:val="-4"/>
        </w:rPr>
        <w:t>389</w:t>
      </w:r>
      <w:r w:rsidR="008B2044" w:rsidRPr="00E62D77">
        <w:rPr>
          <w:b w:val="0"/>
          <w:bCs w:val="0"/>
          <w:spacing w:val="-4"/>
        </w:rPr>
        <w:t xml:space="preserve"> </w:t>
      </w:r>
      <w:r w:rsidR="00941FE8" w:rsidRPr="00E62D77">
        <w:rPr>
          <w:rFonts w:hint="cs"/>
          <w:b w:val="0"/>
          <w:bCs w:val="0"/>
          <w:spacing w:val="-4"/>
          <w:cs/>
        </w:rPr>
        <w:t>ล้านบาท</w:t>
      </w:r>
      <w:r w:rsidR="00941FE8" w:rsidRPr="00E97114">
        <w:rPr>
          <w:rFonts w:hint="cs"/>
          <w:b w:val="0"/>
          <w:bCs w:val="0"/>
          <w:cs/>
        </w:rPr>
        <w:t>และ</w:t>
      </w:r>
      <w:r w:rsidR="00561936">
        <w:rPr>
          <w:b w:val="0"/>
          <w:bCs w:val="0"/>
        </w:rPr>
        <w:t xml:space="preserve"> </w:t>
      </w:r>
      <w:r w:rsidR="00651B2A" w:rsidRPr="00651B2A">
        <w:rPr>
          <w:b w:val="0"/>
          <w:bCs w:val="0"/>
        </w:rPr>
        <w:t>51</w:t>
      </w:r>
      <w:r w:rsidR="00243722">
        <w:rPr>
          <w:rFonts w:hint="cs"/>
          <w:b w:val="0"/>
          <w:bCs w:val="0"/>
          <w:cs/>
        </w:rPr>
        <w:t xml:space="preserve"> </w:t>
      </w:r>
      <w:r w:rsidR="00941FE8">
        <w:rPr>
          <w:rFonts w:hint="cs"/>
          <w:b w:val="0"/>
          <w:bCs w:val="0"/>
          <w:cs/>
        </w:rPr>
        <w:t>ล้านบาท</w:t>
      </w:r>
      <w:r w:rsidR="005B625D">
        <w:rPr>
          <w:rFonts w:hint="cs"/>
          <w:b w:val="0"/>
          <w:bCs w:val="0"/>
          <w:cs/>
        </w:rPr>
        <w:t xml:space="preserve"> </w:t>
      </w:r>
      <w:r w:rsidR="00941FE8">
        <w:rPr>
          <w:rFonts w:hint="cs"/>
          <w:b w:val="0"/>
          <w:bCs w:val="0"/>
          <w:cs/>
        </w:rPr>
        <w:t xml:space="preserve">ตามลำดับ </w:t>
      </w:r>
      <w:r w:rsidR="00EE066F" w:rsidRPr="00BD6B3C">
        <w:rPr>
          <w:rFonts w:hint="cs"/>
          <w:b w:val="0"/>
          <w:bCs w:val="0"/>
          <w:i/>
          <w:iCs/>
          <w:cs/>
        </w:rPr>
        <w:t>(</w:t>
      </w:r>
      <w:r w:rsidR="00651B2A" w:rsidRPr="00651B2A">
        <w:rPr>
          <w:b w:val="0"/>
          <w:bCs w:val="0"/>
          <w:i/>
          <w:iCs/>
        </w:rPr>
        <w:t>31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 ธันวาคม </w:t>
      </w:r>
      <w:r w:rsidR="00651B2A" w:rsidRPr="00651B2A">
        <w:rPr>
          <w:b w:val="0"/>
          <w:bCs w:val="0"/>
          <w:i/>
          <w:iCs/>
        </w:rPr>
        <w:t>2562</w:t>
      </w:r>
      <w:r w:rsidR="00EE066F" w:rsidRPr="00BD6B3C">
        <w:rPr>
          <w:b w:val="0"/>
          <w:bCs w:val="0"/>
          <w:i/>
          <w:iCs/>
        </w:rPr>
        <w:t xml:space="preserve">: </w:t>
      </w:r>
      <w:r w:rsidR="00651B2A" w:rsidRPr="00651B2A">
        <w:rPr>
          <w:b w:val="0"/>
          <w:bCs w:val="0"/>
          <w:i/>
          <w:iCs/>
        </w:rPr>
        <w:t>396</w:t>
      </w:r>
      <w:r w:rsidR="00EE066F" w:rsidRPr="00C53541">
        <w:rPr>
          <w:b w:val="0"/>
          <w:bCs w:val="0"/>
          <w:i/>
          <w:iCs/>
        </w:rPr>
        <w:t xml:space="preserve"> </w:t>
      </w:r>
      <w:r w:rsidR="00EE066F" w:rsidRPr="00C53541">
        <w:rPr>
          <w:rFonts w:hint="cs"/>
          <w:b w:val="0"/>
          <w:bCs w:val="0"/>
          <w:i/>
          <w:iCs/>
          <w:cs/>
        </w:rPr>
        <w:t>ล้านบาท</w:t>
      </w:r>
      <w:r w:rsidR="00480C5B" w:rsidRPr="00C53541">
        <w:rPr>
          <w:b w:val="0"/>
          <w:bCs w:val="0"/>
          <w:i/>
          <w:iCs/>
        </w:rPr>
        <w:t xml:space="preserve"> </w:t>
      </w:r>
      <w:r w:rsidR="00EE066F" w:rsidRPr="00C53541">
        <w:rPr>
          <w:rFonts w:hint="cs"/>
          <w:b w:val="0"/>
          <w:bCs w:val="0"/>
          <w:i/>
          <w:iCs/>
          <w:cs/>
        </w:rPr>
        <w:t xml:space="preserve">และ </w:t>
      </w:r>
      <w:r w:rsidR="00651B2A" w:rsidRPr="00651B2A">
        <w:rPr>
          <w:b w:val="0"/>
          <w:bCs w:val="0"/>
          <w:i/>
          <w:iCs/>
        </w:rPr>
        <w:t>55</w:t>
      </w:r>
      <w:r w:rsidR="00D37000" w:rsidRPr="00C53541">
        <w:rPr>
          <w:b w:val="0"/>
          <w:bCs w:val="0"/>
          <w:i/>
          <w:iCs/>
        </w:rPr>
        <w:t xml:space="preserve"> </w:t>
      </w:r>
      <w:r w:rsidR="00D37000" w:rsidRPr="00C53541">
        <w:rPr>
          <w:rFonts w:hint="cs"/>
          <w:b w:val="0"/>
          <w:bCs w:val="0"/>
          <w:i/>
          <w:iCs/>
          <w:cs/>
        </w:rPr>
        <w:t>ล้านบาท</w:t>
      </w:r>
      <w:r w:rsidR="00EE066F" w:rsidRPr="00C53541">
        <w:rPr>
          <w:rFonts w:hint="cs"/>
          <w:b w:val="0"/>
          <w:bCs w:val="0"/>
          <w:i/>
          <w:iCs/>
          <w:cs/>
        </w:rPr>
        <w:t xml:space="preserve"> ตามลำดับ)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 </w:t>
      </w:r>
      <w:r w:rsidR="00941FE8">
        <w:rPr>
          <w:rFonts w:hint="cs"/>
          <w:b w:val="0"/>
          <w:bCs w:val="0"/>
          <w:i/>
          <w:iCs/>
          <w:cs/>
        </w:rPr>
        <w:t xml:space="preserve"> </w:t>
      </w:r>
    </w:p>
    <w:p w14:paraId="0A829B6C" w14:textId="77777777" w:rsidR="001E6E65" w:rsidRPr="00F14B6C" w:rsidRDefault="001E6E65" w:rsidP="00F14B6C">
      <w:pPr>
        <w:pStyle w:val="Bo-Blankline"/>
        <w:rPr>
          <w:cs/>
        </w:rPr>
      </w:pPr>
    </w:p>
    <w:p w14:paraId="6A2C9753" w14:textId="0C40EFC8" w:rsidR="009B5E04" w:rsidRDefault="009B5E04" w:rsidP="005F34C9">
      <w:pPr>
        <w:pStyle w:val="Caption"/>
        <w:ind w:hanging="900"/>
      </w:pPr>
      <w:r w:rsidRPr="00F87C2F">
        <w:rPr>
          <w:rFonts w:hint="cs"/>
          <w:cs/>
        </w:rPr>
        <w:t>เงินลงทุน</w:t>
      </w:r>
      <w:r w:rsidR="00C73C1F">
        <w:rPr>
          <w:rFonts w:hint="cs"/>
          <w:cs/>
        </w:rPr>
        <w:t>ในบริษัทร่วม</w:t>
      </w:r>
    </w:p>
    <w:p w14:paraId="323B9397" w14:textId="77777777" w:rsidR="00FD4865" w:rsidRPr="00F14B6C" w:rsidRDefault="00FD4865" w:rsidP="00F14B6C">
      <w:pPr>
        <w:pStyle w:val="Bo-Blankline"/>
      </w:pPr>
    </w:p>
    <w:tbl>
      <w:tblPr>
        <w:tblW w:w="9160" w:type="dxa"/>
        <w:tblInd w:w="450" w:type="dxa"/>
        <w:tblLook w:val="04A0" w:firstRow="1" w:lastRow="0" w:firstColumn="1" w:lastColumn="0" w:noHBand="0" w:noVBand="1"/>
      </w:tblPr>
      <w:tblGrid>
        <w:gridCol w:w="4320"/>
        <w:gridCol w:w="990"/>
        <w:gridCol w:w="236"/>
        <w:gridCol w:w="1056"/>
        <w:gridCol w:w="236"/>
        <w:gridCol w:w="1043"/>
        <w:gridCol w:w="236"/>
        <w:gridCol w:w="1043"/>
      </w:tblGrid>
      <w:tr w:rsidR="006C4BCD" w:rsidRPr="00FF40F1" w14:paraId="4430A05B" w14:textId="77777777" w:rsidTr="00CD1674">
        <w:trPr>
          <w:tblHeader/>
        </w:trPr>
        <w:tc>
          <w:tcPr>
            <w:tcW w:w="4320" w:type="dxa"/>
          </w:tcPr>
          <w:p w14:paraId="4793555D" w14:textId="77777777" w:rsidR="006C4BCD" w:rsidRPr="00FF40F1" w:rsidRDefault="006C4BCD" w:rsidP="00CD167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  <w:gridSpan w:val="3"/>
          </w:tcPr>
          <w:p w14:paraId="7A3E9EB5" w14:textId="77777777" w:rsidR="006C4BCD" w:rsidRPr="00FF40F1" w:rsidRDefault="006C4BCD" w:rsidP="00CD16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5B825C" w14:textId="77777777" w:rsidR="006C4BCD" w:rsidRPr="00FF40F1" w:rsidRDefault="006C4BCD" w:rsidP="00CD16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04A4DFF6" w14:textId="77777777" w:rsidR="006C4BCD" w:rsidRPr="00FF40F1" w:rsidRDefault="006C4BCD" w:rsidP="00CD16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BCD" w:rsidRPr="00FF40F1" w14:paraId="0A4928B1" w14:textId="77777777" w:rsidTr="00CD1674">
        <w:trPr>
          <w:tblHeader/>
        </w:trPr>
        <w:tc>
          <w:tcPr>
            <w:tcW w:w="4320" w:type="dxa"/>
          </w:tcPr>
          <w:p w14:paraId="1884A18C" w14:textId="74793857" w:rsidR="006C4BCD" w:rsidRPr="004A594B" w:rsidRDefault="006C4BCD" w:rsidP="00CD1674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41B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990" w:type="dxa"/>
          </w:tcPr>
          <w:p w14:paraId="33362D36" w14:textId="0EEC92AF" w:rsidR="006C4BCD" w:rsidRPr="008E00A9" w:rsidRDefault="00651B2A" w:rsidP="00CD16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407130AE" w14:textId="77777777" w:rsidR="006C4BCD" w:rsidRPr="008E00A9" w:rsidRDefault="006C4BCD" w:rsidP="00CD16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16568AA" w14:textId="0EACCB18" w:rsidR="006C4BCD" w:rsidRPr="008E00A9" w:rsidRDefault="00651B2A" w:rsidP="00CD16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A6D195A" w14:textId="77777777" w:rsidR="006C4BCD" w:rsidRPr="008E00A9" w:rsidRDefault="006C4BCD" w:rsidP="00CD16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3" w:type="dxa"/>
          </w:tcPr>
          <w:p w14:paraId="06725223" w14:textId="688766B0" w:rsidR="006C4BCD" w:rsidRPr="008E00A9" w:rsidRDefault="00651B2A" w:rsidP="00CD16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6AC5C448" w14:textId="77777777" w:rsidR="006C4BCD" w:rsidRPr="008E00A9" w:rsidRDefault="006C4BCD" w:rsidP="00CD16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007E781" w14:textId="6EC24059" w:rsidR="006C4BCD" w:rsidRPr="008E00A9" w:rsidRDefault="00651B2A" w:rsidP="00CD16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6C4BCD" w:rsidRPr="000801F8" w14:paraId="58AA04AB" w14:textId="77777777" w:rsidTr="00CD1674">
        <w:trPr>
          <w:trHeight w:val="317"/>
          <w:tblHeader/>
        </w:trPr>
        <w:tc>
          <w:tcPr>
            <w:tcW w:w="4320" w:type="dxa"/>
          </w:tcPr>
          <w:p w14:paraId="33AAC633" w14:textId="77777777" w:rsidR="006C4BCD" w:rsidRPr="000801F8" w:rsidRDefault="006C4BCD" w:rsidP="00CD167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0" w:type="dxa"/>
            <w:gridSpan w:val="7"/>
          </w:tcPr>
          <w:p w14:paraId="39825956" w14:textId="77777777" w:rsidR="006C4BCD" w:rsidRPr="000801F8" w:rsidRDefault="006C4BCD" w:rsidP="00CD16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01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C4BCD" w:rsidRPr="009F1ED2" w14:paraId="64DCA7D4" w14:textId="77777777" w:rsidTr="00CD1674">
        <w:tc>
          <w:tcPr>
            <w:tcW w:w="4320" w:type="dxa"/>
          </w:tcPr>
          <w:p w14:paraId="0D81F874" w14:textId="77777777" w:rsidR="006C4BCD" w:rsidRPr="00D77539" w:rsidRDefault="006C4BCD" w:rsidP="00CD1674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4E2535EF" w14:textId="77777777" w:rsidR="006C4BCD" w:rsidRPr="009F1ED2" w:rsidRDefault="006C4BCD" w:rsidP="00CD167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92E9B8" w14:textId="77777777" w:rsidR="006C4BCD" w:rsidRPr="009F1ED2" w:rsidRDefault="006C4BCD" w:rsidP="00CD16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31CEDCC" w14:textId="77777777" w:rsidR="006C4BCD" w:rsidRPr="009F1ED2" w:rsidRDefault="006C4BCD" w:rsidP="00CD167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DB5631" w14:textId="77777777" w:rsidR="006C4BCD" w:rsidRPr="009F1ED2" w:rsidRDefault="006C4BCD" w:rsidP="00CD16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48680A7" w14:textId="77777777" w:rsidR="006C4BCD" w:rsidRPr="009F1ED2" w:rsidRDefault="006C4BCD" w:rsidP="00CD167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7023AE6" w14:textId="77777777" w:rsidR="006C4BCD" w:rsidRPr="009F1ED2" w:rsidRDefault="006C4BCD" w:rsidP="00CD16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B9A2DD1" w14:textId="77777777" w:rsidR="006C4BCD" w:rsidRPr="009F1ED2" w:rsidRDefault="006C4BCD" w:rsidP="00CD167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4BCD" w:rsidRPr="00A23BB7" w14:paraId="3AEC6AB5" w14:textId="77777777" w:rsidTr="007A1C3E">
        <w:tc>
          <w:tcPr>
            <w:tcW w:w="4320" w:type="dxa"/>
          </w:tcPr>
          <w:p w14:paraId="001F686E" w14:textId="488AC592" w:rsidR="006C4BCD" w:rsidRPr="00D77539" w:rsidRDefault="006C4BCD" w:rsidP="00CD1674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F1E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1ED2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ม</w:t>
            </w:r>
          </w:p>
        </w:tc>
        <w:tc>
          <w:tcPr>
            <w:tcW w:w="990" w:type="dxa"/>
            <w:shd w:val="clear" w:color="auto" w:fill="auto"/>
          </w:tcPr>
          <w:p w14:paraId="4FF5F377" w14:textId="68D48B2A" w:rsidR="006C4BCD" w:rsidRPr="00F91499" w:rsidRDefault="00651B2A" w:rsidP="003821A4">
            <w:pPr>
              <w:tabs>
                <w:tab w:val="decimal" w:pos="774"/>
              </w:tabs>
              <w:spacing w:line="240" w:lineRule="atLeast"/>
              <w:ind w:left="-115" w:right="-37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  <w:r w:rsidR="00E3364A" w:rsidRPr="00F91499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236" w:type="dxa"/>
          </w:tcPr>
          <w:p w14:paraId="2989FC37" w14:textId="77777777" w:rsidR="006C4BCD" w:rsidRPr="00D77539" w:rsidRDefault="006C4BCD" w:rsidP="00CD16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D9DA5FE" w14:textId="7A4B6F9B" w:rsidR="006C4BCD" w:rsidRPr="00F91499" w:rsidRDefault="00651B2A" w:rsidP="00CD1674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772</w:t>
            </w:r>
            <w:r w:rsidR="006C4BCD" w:rsidRPr="00F914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  <w:tc>
          <w:tcPr>
            <w:tcW w:w="236" w:type="dxa"/>
          </w:tcPr>
          <w:p w14:paraId="13F5DD37" w14:textId="77777777" w:rsidR="006C4BCD" w:rsidRPr="009F1ED2" w:rsidRDefault="006C4BCD" w:rsidP="00CD16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5A343596" w14:textId="603D9EE3" w:rsidR="006C4BCD" w:rsidRPr="003821A4" w:rsidRDefault="00651B2A" w:rsidP="003821A4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  <w:r w:rsidR="00E3364A" w:rsidRPr="003821A4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1FF89496" w14:textId="77777777" w:rsidR="006C4BCD" w:rsidRPr="00D77539" w:rsidRDefault="006C4BCD" w:rsidP="00CD16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1E68F0D9" w14:textId="60175623" w:rsidR="006C4BCD" w:rsidRPr="00CF373D" w:rsidRDefault="00651B2A" w:rsidP="00CD1674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  <w:r w:rsidR="006C4BCD" w:rsidRPr="00CF37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6C4BCD" w:rsidRPr="009F1ED2" w14:paraId="1A9ABA77" w14:textId="77777777" w:rsidTr="007A1C3E">
        <w:tc>
          <w:tcPr>
            <w:tcW w:w="4320" w:type="dxa"/>
          </w:tcPr>
          <w:p w14:paraId="1AC66C3C" w14:textId="2A1BD252" w:rsidR="006C4BCD" w:rsidRPr="00A23BB7" w:rsidRDefault="006C4BCD" w:rsidP="00F91499">
            <w:pPr>
              <w:spacing w:line="240" w:lineRule="atLeast"/>
              <w:ind w:left="270" w:right="-108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</w:t>
            </w:r>
            <w:r w:rsidR="00B0253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B02534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  <w:r w:rsidR="00F91499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330267" w14:textId="77A230EB" w:rsidR="006C4BCD" w:rsidRPr="00F91499" w:rsidRDefault="00651B2A" w:rsidP="00F91499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B33A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093</w:t>
            </w:r>
          </w:p>
        </w:tc>
        <w:tc>
          <w:tcPr>
            <w:tcW w:w="236" w:type="dxa"/>
          </w:tcPr>
          <w:p w14:paraId="44F003A2" w14:textId="77777777" w:rsidR="006C4BCD" w:rsidRPr="009F1ED2" w:rsidRDefault="006C4BCD" w:rsidP="00CD16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6C82C00" w14:textId="2325E899" w:rsidR="006C4BCD" w:rsidRPr="00F91499" w:rsidRDefault="008F40EB" w:rsidP="00F91499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49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F914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  <w:r w:rsidRPr="00F9149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84CE727" w14:textId="77777777" w:rsidR="006C4BCD" w:rsidRPr="009F1ED2" w:rsidRDefault="006C4BCD" w:rsidP="00CD16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094C6CE8" w14:textId="2142F7E2" w:rsidR="006C4BCD" w:rsidRPr="00CF373D" w:rsidRDefault="00E3364A" w:rsidP="00F914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FABA6D" w14:textId="77777777" w:rsidR="006C4BCD" w:rsidRPr="009F1ED2" w:rsidRDefault="006C4BCD" w:rsidP="00CD16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54CEBFA3" w14:textId="77777777" w:rsidR="006C4BCD" w:rsidRPr="00CF373D" w:rsidRDefault="006C4BCD" w:rsidP="00F914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73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BCD" w:rsidRPr="009F1ED2" w14:paraId="24BD99A1" w14:textId="77777777" w:rsidTr="007A1C3E">
        <w:tc>
          <w:tcPr>
            <w:tcW w:w="4320" w:type="dxa"/>
          </w:tcPr>
          <w:p w14:paraId="3CF03070" w14:textId="77777777" w:rsidR="006C4BCD" w:rsidRPr="00A23BB7" w:rsidRDefault="006C4BCD" w:rsidP="00CD1674">
            <w:pPr>
              <w:spacing w:line="240" w:lineRule="atLeast"/>
              <w:ind w:left="270" w:right="-108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7EFDEB" w14:textId="389E3243" w:rsidR="006C4BCD" w:rsidRPr="00F91499" w:rsidRDefault="00E3364A" w:rsidP="00F91499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1499">
              <w:rPr>
                <w:rFonts w:ascii="Angsana New" w:hAnsi="Angsana New"/>
                <w:sz w:val="30"/>
                <w:szCs w:val="30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F91499">
              <w:rPr>
                <w:rFonts w:ascii="Angsana New" w:hAnsi="Angsana New"/>
                <w:sz w:val="30"/>
                <w:szCs w:val="30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  <w:r w:rsidRPr="00F914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3E01A47" w14:textId="77777777" w:rsidR="006C4BCD" w:rsidRPr="009F1ED2" w:rsidRDefault="006C4BCD" w:rsidP="00CD1674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75D03F0" w14:textId="68D38184" w:rsidR="006C4BCD" w:rsidRPr="00F91499" w:rsidRDefault="008F40EB" w:rsidP="00F91499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49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F914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023</w:t>
            </w:r>
            <w:r w:rsidRPr="00F9149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266CE87A" w14:textId="77777777" w:rsidR="006C4BCD" w:rsidRPr="009F1ED2" w:rsidRDefault="006C4BCD" w:rsidP="00CD16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3B1F6571" w14:textId="212C63CF" w:rsidR="006C4BCD" w:rsidRPr="00CF373D" w:rsidRDefault="00E3364A" w:rsidP="00CD16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E8360B7" w14:textId="77777777" w:rsidR="006C4BCD" w:rsidRPr="009F1ED2" w:rsidRDefault="006C4BCD" w:rsidP="00CD16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51221CF4" w14:textId="77777777" w:rsidR="006C4BCD" w:rsidRPr="00CF373D" w:rsidRDefault="006C4BCD" w:rsidP="00CD16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73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BCD" w:rsidRPr="00A23BB7" w14:paraId="391A9E7A" w14:textId="77777777" w:rsidTr="007A1C3E">
        <w:tc>
          <w:tcPr>
            <w:tcW w:w="4320" w:type="dxa"/>
          </w:tcPr>
          <w:p w14:paraId="18BB78ED" w14:textId="301E0206" w:rsidR="006C4BCD" w:rsidRPr="00A23BB7" w:rsidRDefault="006C4BCD" w:rsidP="00CD1674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AE1DB" w14:textId="5F444C8F" w:rsidR="006C4BCD" w:rsidRPr="00CF373D" w:rsidRDefault="00651B2A" w:rsidP="00CD1674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790</w:t>
            </w:r>
            <w:r w:rsidR="00B33A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</w:t>
            </w:r>
          </w:p>
        </w:tc>
        <w:tc>
          <w:tcPr>
            <w:tcW w:w="236" w:type="dxa"/>
          </w:tcPr>
          <w:p w14:paraId="01576C86" w14:textId="77777777" w:rsidR="006C4BCD" w:rsidRPr="009F1ED2" w:rsidRDefault="006C4BCD" w:rsidP="00CD16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11EAFBC4" w14:textId="7E8D7862" w:rsidR="006C4BCD" w:rsidRPr="00CF373D" w:rsidRDefault="00651B2A" w:rsidP="00CD1674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756</w:t>
            </w:r>
            <w:r w:rsidR="008F40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539</w:t>
            </w:r>
          </w:p>
        </w:tc>
        <w:tc>
          <w:tcPr>
            <w:tcW w:w="236" w:type="dxa"/>
          </w:tcPr>
          <w:p w14:paraId="7EC952AF" w14:textId="77777777" w:rsidR="006C4BCD" w:rsidRPr="009F1ED2" w:rsidRDefault="006C4BCD" w:rsidP="00CD16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61008" w14:textId="637882B1" w:rsidR="006C4BCD" w:rsidRPr="003821A4" w:rsidRDefault="00651B2A" w:rsidP="003821A4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="00E3364A" w:rsidRPr="003821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2851B5EF" w14:textId="77777777" w:rsidR="006C4BCD" w:rsidRPr="00D77539" w:rsidRDefault="006C4BCD" w:rsidP="00CD16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D600C" w14:textId="634EA52F" w:rsidR="006C4BCD" w:rsidRPr="00CF373D" w:rsidRDefault="00651B2A" w:rsidP="00CD1674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="006C4BCD" w:rsidRPr="00CF37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</w:tbl>
    <w:p w14:paraId="12ABDADE" w14:textId="77777777" w:rsidR="005F34C9" w:rsidRPr="00F14B6C" w:rsidRDefault="005F34C9" w:rsidP="00F14B6C">
      <w:pPr>
        <w:pStyle w:val="Bo-Blankline"/>
      </w:pPr>
    </w:p>
    <w:p w14:paraId="27DE76B9" w14:textId="77777777" w:rsidR="006F2CCC" w:rsidRPr="006F2CCC" w:rsidRDefault="006F2CCC" w:rsidP="006F2CCC">
      <w:pPr>
        <w:spacing w:line="240" w:lineRule="auto"/>
        <w:rPr>
          <w:sz w:val="2"/>
          <w:szCs w:val="2"/>
        </w:rPr>
      </w:pPr>
    </w:p>
    <w:p w14:paraId="428FF916" w14:textId="5820F79A" w:rsidR="005F34C9" w:rsidRPr="00B67143" w:rsidRDefault="005F34C9" w:rsidP="005F34C9">
      <w:pPr>
        <w:pStyle w:val="Bo-C1Content"/>
        <w:rPr>
          <w:cs/>
          <w:lang w:val="en-US"/>
        </w:rPr>
      </w:pPr>
      <w:r w:rsidRPr="001E2E85">
        <w:rPr>
          <w:cs/>
        </w:rPr>
        <w:t>กลุ่มบริษัทไม่</w:t>
      </w:r>
      <w:r w:rsidRPr="001E2E85">
        <w:rPr>
          <w:rFonts w:hint="cs"/>
          <w:cs/>
        </w:rPr>
        <w:t>ได้</w:t>
      </w:r>
      <w:r w:rsidRPr="001E2E85">
        <w:rPr>
          <w:cs/>
        </w:rPr>
        <w:t>รับรู้</w:t>
      </w:r>
      <w:r w:rsidRPr="001E2E85">
        <w:rPr>
          <w:rFonts w:hint="cs"/>
          <w:cs/>
        </w:rPr>
        <w:t>ส่วนแบ่งผล</w:t>
      </w:r>
      <w:r w:rsidRPr="001E2E85">
        <w:rPr>
          <w:cs/>
        </w:rPr>
        <w:t>ขาดทุน</w:t>
      </w:r>
      <w:r w:rsidRPr="001E2E85">
        <w:rPr>
          <w:rFonts w:hint="cs"/>
          <w:cs/>
        </w:rPr>
        <w:t>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1E2E85">
        <w:t xml:space="preserve"> </w:t>
      </w:r>
      <w:r w:rsidRPr="001E2E85">
        <w:rPr>
          <w:cs/>
        </w:rPr>
        <w:br/>
      </w:r>
      <w:r w:rsidR="00651B2A" w:rsidRPr="00651B2A">
        <w:rPr>
          <w:lang w:val="en-US"/>
        </w:rPr>
        <w:t>30</w:t>
      </w:r>
      <w:r w:rsidRPr="001E2E85">
        <w:rPr>
          <w:lang w:val="en-US"/>
        </w:rPr>
        <w:t xml:space="preserve"> </w:t>
      </w:r>
      <w:r>
        <w:rPr>
          <w:rFonts w:hint="cs"/>
          <w:cs/>
          <w:lang w:val="en-US"/>
        </w:rPr>
        <w:t>กันยายน</w:t>
      </w:r>
      <w:r w:rsidRPr="001E2E85">
        <w:rPr>
          <w:rFonts w:hint="cs"/>
          <w:cs/>
          <w:lang w:val="en-US"/>
        </w:rPr>
        <w:t xml:space="preserve"> </w:t>
      </w:r>
      <w:r w:rsidR="00651B2A" w:rsidRPr="00651B2A">
        <w:rPr>
          <w:lang w:val="en-US"/>
        </w:rPr>
        <w:t>2563</w:t>
      </w:r>
      <w:r w:rsidRPr="001E2E85">
        <w:rPr>
          <w:lang w:val="en-US"/>
        </w:rPr>
        <w:t xml:space="preserve"> </w:t>
      </w:r>
      <w:r w:rsidRPr="001E2E85">
        <w:rPr>
          <w:rFonts w:hint="cs"/>
          <w:cs/>
          <w:lang w:val="en-US"/>
        </w:rPr>
        <w:t>กลุ่มบริษัทยังมีส่วนแบ่ง</w:t>
      </w:r>
      <w:r w:rsidRPr="001E2E85">
        <w:rPr>
          <w:rFonts w:hint="cs"/>
          <w:cs/>
        </w:rPr>
        <w:t xml:space="preserve">ผลขาดทุนสะสมที่ยังไม่รับรู้ของบริษัทร่วมจำนวน </w:t>
      </w:r>
      <w:r w:rsidR="00651B2A" w:rsidRPr="00651B2A">
        <w:rPr>
          <w:lang w:val="en-US"/>
        </w:rPr>
        <w:t>985</w:t>
      </w:r>
      <w:r w:rsidRPr="001E2E85">
        <w:rPr>
          <w:rFonts w:hint="cs"/>
          <w:cs/>
        </w:rPr>
        <w:t xml:space="preserve"> ล้าน</w:t>
      </w:r>
      <w:r w:rsidRPr="001E2E85">
        <w:rPr>
          <w:rFonts w:hint="cs"/>
          <w:spacing w:val="-2"/>
          <w:cs/>
        </w:rPr>
        <w:t xml:space="preserve">บาท </w:t>
      </w:r>
      <w:r w:rsidRPr="001E2E85">
        <w:rPr>
          <w:spacing w:val="-2"/>
          <w:cs/>
        </w:rPr>
        <w:br/>
      </w:r>
      <w:r w:rsidRPr="001E2E85">
        <w:rPr>
          <w:rFonts w:hint="cs"/>
          <w:i/>
          <w:iCs/>
          <w:spacing w:val="-2"/>
          <w:cs/>
        </w:rPr>
        <w:t>(</w:t>
      </w:r>
      <w:r w:rsidR="00651B2A" w:rsidRPr="00651B2A">
        <w:rPr>
          <w:i/>
          <w:iCs/>
          <w:lang w:val="en-US"/>
        </w:rPr>
        <w:t>30</w:t>
      </w:r>
      <w:r w:rsidRPr="001E2E85"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  <w:lang w:val="en-US"/>
        </w:rPr>
        <w:t>กันยายน</w:t>
      </w:r>
      <w:r w:rsidRPr="001E2E85">
        <w:rPr>
          <w:rFonts w:hint="cs"/>
          <w:cs/>
          <w:lang w:val="en-US"/>
        </w:rPr>
        <w:t xml:space="preserve"> </w:t>
      </w:r>
      <w:r w:rsidR="00651B2A" w:rsidRPr="00651B2A">
        <w:rPr>
          <w:i/>
          <w:iCs/>
          <w:spacing w:val="-2"/>
          <w:lang w:val="en-US"/>
        </w:rPr>
        <w:t>2562</w:t>
      </w:r>
      <w:r>
        <w:rPr>
          <w:i/>
          <w:iCs/>
          <w:spacing w:val="-2"/>
          <w:lang w:val="en-US"/>
        </w:rPr>
        <w:t>:</w:t>
      </w:r>
      <w:r>
        <w:rPr>
          <w:rFonts w:hint="cs"/>
          <w:i/>
          <w:iCs/>
          <w:spacing w:val="-2"/>
          <w:cs/>
          <w:lang w:val="en-US"/>
        </w:rPr>
        <w:t xml:space="preserve"> </w:t>
      </w:r>
      <w:r w:rsidR="00651B2A" w:rsidRPr="00651B2A">
        <w:rPr>
          <w:i/>
          <w:iCs/>
          <w:spacing w:val="-2"/>
          <w:lang w:val="en-US"/>
        </w:rPr>
        <w:t>984</w:t>
      </w:r>
      <w:r w:rsidRPr="001E2E85">
        <w:rPr>
          <w:rFonts w:hint="cs"/>
          <w:i/>
          <w:iCs/>
          <w:cs/>
          <w:lang w:val="en-US"/>
        </w:rPr>
        <w:t xml:space="preserve"> </w:t>
      </w:r>
      <w:r w:rsidRPr="001E2E85">
        <w:rPr>
          <w:rFonts w:hint="cs"/>
          <w:i/>
          <w:iCs/>
          <w:cs/>
        </w:rPr>
        <w:t>ล้านบาท</w:t>
      </w:r>
      <w:r w:rsidRPr="001E2E85">
        <w:rPr>
          <w:rFonts w:hint="cs"/>
          <w:i/>
          <w:iCs/>
          <w:cs/>
          <w:lang w:val="en-US"/>
        </w:rPr>
        <w:t>)</w:t>
      </w:r>
      <w:r w:rsidRPr="001E2E85">
        <w:rPr>
          <w:rFonts w:hint="cs"/>
          <w:cs/>
          <w:lang w:val="en-US"/>
        </w:rPr>
        <w:t xml:space="preserve"> </w:t>
      </w:r>
      <w:r w:rsidRPr="0001063C">
        <w:rPr>
          <w:rFonts w:hint="cs"/>
          <w:spacing w:val="4"/>
          <w:cs/>
          <w:lang w:val="en-US"/>
        </w:rPr>
        <w:t>กลุ่มบริษัทไม่มี</w:t>
      </w:r>
      <w:r>
        <w:rPr>
          <w:rFonts w:hint="cs"/>
          <w:spacing w:val="4"/>
          <w:cs/>
          <w:lang w:val="en-US"/>
        </w:rPr>
        <w:t>ภาระหนี้สินที่เกี่ยวเนื่องกับผลขาดทุนนี้</w:t>
      </w:r>
    </w:p>
    <w:p w14:paraId="0E92A2A5" w14:textId="77777777" w:rsidR="00F25E86" w:rsidRPr="00EF2E6A" w:rsidRDefault="00F25E86" w:rsidP="00F25E86">
      <w:pPr>
        <w:tabs>
          <w:tab w:val="left" w:pos="540"/>
          <w:tab w:val="right" w:pos="7200"/>
        </w:tabs>
        <w:spacing w:line="240" w:lineRule="auto"/>
        <w:ind w:right="389"/>
        <w:rPr>
          <w:rFonts w:ascii="Angsana New" w:hAnsi="Angsana New"/>
          <w:sz w:val="28"/>
          <w:szCs w:val="28"/>
          <w:cs/>
          <w:lang w:val="en-US"/>
        </w:rPr>
        <w:sectPr w:rsidR="00F25E86" w:rsidRPr="00EF2E6A" w:rsidSect="00CD1674">
          <w:headerReference w:type="default" r:id="rId9"/>
          <w:footerReference w:type="default" r:id="rId10"/>
          <w:pgSz w:w="11909" w:h="16834" w:code="9"/>
          <w:pgMar w:top="691" w:right="1152" w:bottom="720" w:left="1152" w:header="720" w:footer="720" w:gutter="0"/>
          <w:paperSrc w:first="15" w:other="15"/>
          <w:pgNumType w:start="17"/>
          <w:cols w:space="737"/>
        </w:sectPr>
      </w:pPr>
    </w:p>
    <w:p w14:paraId="2A764E50" w14:textId="67AFC201" w:rsidR="009B5E04" w:rsidRDefault="009B5E04" w:rsidP="00730E0A">
      <w:pPr>
        <w:pStyle w:val="Bo-C1Content"/>
        <w:ind w:hanging="547"/>
      </w:pPr>
      <w:r w:rsidRPr="00E52B83">
        <w:rPr>
          <w:cs/>
        </w:rPr>
        <w:lastRenderedPageBreak/>
        <w:t>เงินลงทุน</w:t>
      </w:r>
      <w:r w:rsidRPr="00E52B83">
        <w:rPr>
          <w:rFonts w:hint="cs"/>
          <w:cs/>
        </w:rPr>
        <w:t>ในบริษัทร่วม</w:t>
      </w:r>
      <w:r w:rsidR="00C00BA4">
        <w:t xml:space="preserve"> </w:t>
      </w:r>
      <w:r w:rsidRPr="00E52B83">
        <w:rPr>
          <w:cs/>
        </w:rPr>
        <w:t xml:space="preserve">ณ </w:t>
      </w:r>
      <w:r w:rsidRPr="00E52B83">
        <w:rPr>
          <w:cs/>
          <w:lang w:val="en-US"/>
        </w:rPr>
        <w:t xml:space="preserve">วันที่ </w:t>
      </w:r>
      <w:r w:rsidR="00651B2A" w:rsidRPr="00651B2A">
        <w:rPr>
          <w:lang w:val="en-US"/>
        </w:rPr>
        <w:t>30</w:t>
      </w:r>
      <w:r w:rsidR="00A86645">
        <w:rPr>
          <w:lang w:val="en-US"/>
        </w:rPr>
        <w:t xml:space="preserve"> </w:t>
      </w:r>
      <w:r w:rsidR="005F34C9">
        <w:rPr>
          <w:rFonts w:hint="cs"/>
          <w:cs/>
          <w:lang w:val="en-US"/>
        </w:rPr>
        <w:t>กันยา</w:t>
      </w:r>
      <w:r w:rsidR="00A86645">
        <w:rPr>
          <w:rFonts w:hint="cs"/>
          <w:cs/>
          <w:lang w:val="en-US"/>
        </w:rPr>
        <w:t>ยน</w:t>
      </w:r>
      <w:r w:rsidR="00CA1DD9">
        <w:rPr>
          <w:lang w:val="en-US"/>
        </w:rPr>
        <w:t xml:space="preserve"> </w:t>
      </w:r>
      <w:r w:rsidR="00651B2A" w:rsidRPr="00651B2A">
        <w:rPr>
          <w:lang w:val="en-US"/>
        </w:rPr>
        <w:t>2563</w:t>
      </w:r>
      <w:r w:rsidR="00112979">
        <w:rPr>
          <w:lang w:val="en-US"/>
        </w:rPr>
        <w:t xml:space="preserve"> </w:t>
      </w:r>
      <w:r w:rsidR="00063ADF" w:rsidRPr="00E52B83">
        <w:rPr>
          <w:rFonts w:hint="cs"/>
          <w:cs/>
          <w:lang w:val="en-US"/>
        </w:rPr>
        <w:t xml:space="preserve">และ </w:t>
      </w:r>
      <w:r w:rsidR="00651B2A" w:rsidRPr="00651B2A">
        <w:rPr>
          <w:lang w:val="en-US"/>
        </w:rPr>
        <w:t>31</w:t>
      </w:r>
      <w:r w:rsidRPr="00E52B83">
        <w:rPr>
          <w:lang w:val="en-US"/>
        </w:rPr>
        <w:t xml:space="preserve"> </w:t>
      </w:r>
      <w:r w:rsidRPr="00E52B83">
        <w:rPr>
          <w:cs/>
          <w:lang w:val="en-US"/>
        </w:rPr>
        <w:t>ธันวาคม</w:t>
      </w:r>
      <w:r w:rsidR="006F2CCC">
        <w:rPr>
          <w:rFonts w:hint="cs"/>
          <w:cs/>
          <w:lang w:val="en-US"/>
        </w:rPr>
        <w:t xml:space="preserve"> </w:t>
      </w:r>
      <w:r w:rsidR="00651B2A" w:rsidRPr="00651B2A">
        <w:rPr>
          <w:lang w:val="en-US"/>
        </w:rPr>
        <w:t>2562</w:t>
      </w:r>
      <w:r w:rsidR="00112979">
        <w:rPr>
          <w:lang w:val="en-US"/>
        </w:rPr>
        <w:t xml:space="preserve"> </w:t>
      </w:r>
      <w:r w:rsidRPr="00E52B83">
        <w:rPr>
          <w:rFonts w:hint="cs"/>
          <w:cs/>
        </w:rPr>
        <w:t>มีดังนี้</w:t>
      </w:r>
    </w:p>
    <w:p w14:paraId="17A719A6" w14:textId="77777777" w:rsidR="001C17D1" w:rsidRPr="001C17D1" w:rsidRDefault="001C17D1" w:rsidP="00F14B6C">
      <w:pPr>
        <w:pStyle w:val="Bo-Blankline"/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946DAB" w:rsidRPr="00946DAB" w14:paraId="43C8BDF5" w14:textId="77777777" w:rsidTr="00DB4670">
        <w:tc>
          <w:tcPr>
            <w:tcW w:w="2970" w:type="dxa"/>
          </w:tcPr>
          <w:p w14:paraId="008FACD5" w14:textId="77777777" w:rsidR="00946DAB" w:rsidRPr="00946DAB" w:rsidRDefault="00946DAB" w:rsidP="00946DAB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2E60B59" w14:textId="77777777" w:rsidR="00946DAB" w:rsidRPr="00946DAB" w:rsidRDefault="00946DAB" w:rsidP="00946DA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6E4E1000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46DAB" w:rsidRPr="00946DAB" w14:paraId="1B18C969" w14:textId="77777777" w:rsidTr="00DB4670">
        <w:tc>
          <w:tcPr>
            <w:tcW w:w="2970" w:type="dxa"/>
          </w:tcPr>
          <w:p w14:paraId="072C3C18" w14:textId="77777777" w:rsidR="00946DAB" w:rsidRPr="00946DAB" w:rsidRDefault="00946DAB" w:rsidP="00946DAB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70A2143" w14:textId="77777777" w:rsidR="00946DAB" w:rsidRPr="00946DAB" w:rsidRDefault="00946DAB" w:rsidP="00946DA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6AAAD82F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373482E7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748EAD1C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2093F92B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67CAB2F9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6640D7D1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60A45334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5F34C9" w:rsidRPr="00946DAB" w14:paraId="3DD50C01" w14:textId="77777777" w:rsidTr="00DB4670">
        <w:tc>
          <w:tcPr>
            <w:tcW w:w="2970" w:type="dxa"/>
          </w:tcPr>
          <w:p w14:paraId="20F37A9E" w14:textId="77777777" w:rsidR="005F34C9" w:rsidRPr="00946DAB" w:rsidRDefault="005F34C9" w:rsidP="005F34C9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7B3BF17" w14:textId="77777777" w:rsidR="005F34C9" w:rsidRPr="00946DAB" w:rsidRDefault="005F34C9" w:rsidP="005F34C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05B697F8" w14:textId="4477C0EA" w:rsidR="005F34C9" w:rsidRPr="00946DAB" w:rsidRDefault="00651B2A" w:rsidP="005F34C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F34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F34C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48F0CAED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8A5CB06" w14:textId="01EC25F5" w:rsidR="005F34C9" w:rsidRPr="00946DAB" w:rsidRDefault="00651B2A" w:rsidP="005F34C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5F34C9"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</w:t>
            </w:r>
            <w:r w:rsidR="005F34C9"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6B6A98B7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371A820" w14:textId="477484C1" w:rsidR="005F34C9" w:rsidRPr="00946DAB" w:rsidRDefault="00651B2A" w:rsidP="005F34C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F34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F34C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6A4BD95F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DEF430" w14:textId="4746C5ED" w:rsidR="005F34C9" w:rsidRPr="00946DAB" w:rsidRDefault="00651B2A" w:rsidP="005F34C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5F34C9"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</w:t>
            </w:r>
            <w:r w:rsidR="005F34C9"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564ADE1B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13797A4" w14:textId="5B4D1674" w:rsidR="005F34C9" w:rsidRPr="00946DAB" w:rsidRDefault="00651B2A" w:rsidP="005F34C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F34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F34C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1CC11C49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766EEB7" w14:textId="74BCCEEE" w:rsidR="005F34C9" w:rsidRPr="00946DAB" w:rsidRDefault="00651B2A" w:rsidP="005F34C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5F34C9"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</w:t>
            </w:r>
            <w:r w:rsidR="005F34C9"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02E0C64A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423B644" w14:textId="7044AF74" w:rsidR="005F34C9" w:rsidRPr="00946DAB" w:rsidRDefault="00651B2A" w:rsidP="005F34C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F34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F34C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6913F6B7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ECBB2A" w14:textId="6400E071" w:rsidR="005F34C9" w:rsidRPr="00946DAB" w:rsidRDefault="00651B2A" w:rsidP="005F34C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5F34C9"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</w:t>
            </w:r>
            <w:r w:rsidR="005F34C9"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F34C9" w:rsidRPr="00946DAB" w14:paraId="5A53F9C4" w14:textId="77777777" w:rsidTr="00DB4670">
        <w:tc>
          <w:tcPr>
            <w:tcW w:w="2970" w:type="dxa"/>
          </w:tcPr>
          <w:p w14:paraId="313A62B9" w14:textId="77777777" w:rsidR="005F34C9" w:rsidRPr="00946DAB" w:rsidRDefault="005F34C9" w:rsidP="005F34C9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7EA1D50" w14:textId="77777777" w:rsidR="005F34C9" w:rsidRPr="00946DAB" w:rsidRDefault="005F34C9" w:rsidP="005F34C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B735230" w14:textId="4776DE02" w:rsidR="005F34C9" w:rsidRPr="00946DAB" w:rsidRDefault="00651B2A" w:rsidP="005F34C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7224EA41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D3BB242" w14:textId="64265891" w:rsidR="005F34C9" w:rsidRPr="00946DAB" w:rsidRDefault="00651B2A" w:rsidP="005F34C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7" w:type="dxa"/>
          </w:tcPr>
          <w:p w14:paraId="46323E28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0875682" w14:textId="36CEBB2C" w:rsidR="005F34C9" w:rsidRPr="00946DAB" w:rsidRDefault="00651B2A" w:rsidP="005F34C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330E61C4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C959F2" w14:textId="7E20B5D3" w:rsidR="005F34C9" w:rsidRPr="00946DAB" w:rsidRDefault="00651B2A" w:rsidP="005F34C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7" w:type="dxa"/>
          </w:tcPr>
          <w:p w14:paraId="4C8C662A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1383D83" w14:textId="52F51CFE" w:rsidR="005F34C9" w:rsidRPr="00946DAB" w:rsidRDefault="00651B2A" w:rsidP="005F34C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259CA5C8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5909F4F" w14:textId="09EC2B5F" w:rsidR="005F34C9" w:rsidRPr="00946DAB" w:rsidRDefault="00651B2A" w:rsidP="005F34C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7" w:type="dxa"/>
          </w:tcPr>
          <w:p w14:paraId="183C4F47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CBA0566" w14:textId="2ED32F63" w:rsidR="005F34C9" w:rsidRPr="00946DAB" w:rsidRDefault="00651B2A" w:rsidP="005F34C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676DF324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15AB29" w14:textId="49E601FD" w:rsidR="005F34C9" w:rsidRPr="00946DAB" w:rsidRDefault="00651B2A" w:rsidP="005F34C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</w:tr>
      <w:tr w:rsidR="00087BBC" w:rsidRPr="00946DAB" w14:paraId="64DF3646" w14:textId="77777777" w:rsidTr="00DB4670">
        <w:tc>
          <w:tcPr>
            <w:tcW w:w="2970" w:type="dxa"/>
          </w:tcPr>
          <w:p w14:paraId="62A1C50B" w14:textId="77777777" w:rsidR="00087BBC" w:rsidRPr="00946DAB" w:rsidRDefault="00087BBC" w:rsidP="00087BBC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3113399" w14:textId="175D2191" w:rsidR="00087BBC" w:rsidRPr="00946DAB" w:rsidRDefault="00087BBC" w:rsidP="00087BB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75F57767" w14:textId="77777777" w:rsidR="00087BBC" w:rsidRPr="00946DAB" w:rsidRDefault="00087BBC" w:rsidP="00087BB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64F2B050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4D62DDAE" w14:textId="77777777" w:rsidR="00087BBC" w:rsidRPr="00946DAB" w:rsidRDefault="00087BBC" w:rsidP="00087BBC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87BBC" w:rsidRPr="00946DAB" w14:paraId="5952BCB2" w14:textId="77777777" w:rsidTr="00DB4670">
        <w:tc>
          <w:tcPr>
            <w:tcW w:w="2970" w:type="dxa"/>
          </w:tcPr>
          <w:p w14:paraId="62320201" w14:textId="77777777" w:rsidR="00087BBC" w:rsidRPr="00946DAB" w:rsidRDefault="00087BBC" w:rsidP="00087BBC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3383D3C1" w14:textId="77777777" w:rsidR="00087BBC" w:rsidRPr="00946DAB" w:rsidRDefault="00087BBC" w:rsidP="00087BB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635F6276" w14:textId="77777777" w:rsidR="00087BBC" w:rsidRPr="00946DAB" w:rsidRDefault="00087BBC" w:rsidP="00087BB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D51306B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EBB53C3" w14:textId="77777777" w:rsidR="00087BBC" w:rsidRPr="00946DAB" w:rsidRDefault="00087BBC" w:rsidP="00087BB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3891FFB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9CA63D" w14:textId="77777777" w:rsidR="00087BBC" w:rsidRPr="00946DAB" w:rsidRDefault="00087BBC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AA26BFE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15D69A" w14:textId="77777777" w:rsidR="00087BBC" w:rsidRPr="00946DAB" w:rsidRDefault="00087BBC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4D697ED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78F51F6" w14:textId="77777777" w:rsidR="00087BBC" w:rsidRPr="00946DAB" w:rsidRDefault="00087BBC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04835BE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D4278A9" w14:textId="77777777" w:rsidR="00087BBC" w:rsidRPr="00946DAB" w:rsidRDefault="00087BBC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A1BE5E8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B4FB68C" w14:textId="77777777" w:rsidR="00087BBC" w:rsidRPr="00946DAB" w:rsidRDefault="00087BBC" w:rsidP="00087BB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C1AD45B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C516313" w14:textId="77777777" w:rsidR="00087BBC" w:rsidRPr="00946DAB" w:rsidRDefault="00087BBC" w:rsidP="00087BBC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87BBC" w:rsidRPr="00946DAB" w14:paraId="56D59691" w14:textId="77777777" w:rsidTr="000F6166">
        <w:tc>
          <w:tcPr>
            <w:tcW w:w="2970" w:type="dxa"/>
          </w:tcPr>
          <w:p w14:paraId="561DEEFA" w14:textId="77777777" w:rsidR="00087BBC" w:rsidRPr="00946DAB" w:rsidRDefault="00087BBC" w:rsidP="00087BBC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5565BF64" w14:textId="77777777" w:rsidR="00087BBC" w:rsidRPr="00946DAB" w:rsidRDefault="00087BBC" w:rsidP="00087BB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3B6C3F9D" w14:textId="29FBBEFF" w:rsidR="00087BBC" w:rsidRPr="00946DAB" w:rsidRDefault="00651B2A" w:rsidP="00087BBC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087B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42D12D2C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DBEC13B" w14:textId="210365A5" w:rsidR="00087BBC" w:rsidRPr="00946DAB" w:rsidRDefault="00651B2A" w:rsidP="00087BB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087BBC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4A07E2E1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B97A1B0" w14:textId="53576468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087B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322AF81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B3EE83" w14:textId="3D9B19FA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087BBC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5D1DACD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EC3C1B0" w14:textId="7B3B398E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087B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6EA6742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884596" w14:textId="0E19E182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087BBC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BE279F1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A6CBBFD" w14:textId="0C29F277" w:rsidR="00087BBC" w:rsidRPr="00946DAB" w:rsidRDefault="00651B2A" w:rsidP="00087BB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  <w:r w:rsidR="000F616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101</w:t>
            </w:r>
          </w:p>
        </w:tc>
        <w:tc>
          <w:tcPr>
            <w:tcW w:w="247" w:type="dxa"/>
          </w:tcPr>
          <w:p w14:paraId="08749D8C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CCCC605" w14:textId="2126B037" w:rsidR="00087BBC" w:rsidRPr="00946DAB" w:rsidRDefault="00651B2A" w:rsidP="00087BB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</w:t>
            </w:r>
            <w:r w:rsidR="00087BBC" w:rsidRPr="00946DA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695</w:t>
            </w:r>
          </w:p>
        </w:tc>
      </w:tr>
      <w:tr w:rsidR="00087BBC" w:rsidRPr="00946DAB" w14:paraId="1FC8112A" w14:textId="77777777" w:rsidTr="000F6166">
        <w:tc>
          <w:tcPr>
            <w:tcW w:w="2970" w:type="dxa"/>
          </w:tcPr>
          <w:p w14:paraId="5AFE101E" w14:textId="77777777" w:rsidR="00087BBC" w:rsidRPr="00946DAB" w:rsidRDefault="00087BBC" w:rsidP="00087BBC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5FBD27C3" w14:textId="77777777" w:rsidR="00087BBC" w:rsidRPr="00946DAB" w:rsidRDefault="00087BBC" w:rsidP="00087BB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6AB4E03" w14:textId="76E99EFD" w:rsidR="00087BBC" w:rsidRPr="00946DAB" w:rsidRDefault="00651B2A" w:rsidP="00087BBC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087B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24DCB1B1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1999CA8" w14:textId="43CCA0CD" w:rsidR="00087BBC" w:rsidRPr="00946DAB" w:rsidRDefault="00651B2A" w:rsidP="00087BB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087BBC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3D1BAC34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9AA1231" w14:textId="0EB7EEEF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087B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3C88D0B2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7BB0FE8" w14:textId="2662755B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087BBC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E5E2FEB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E610EC8" w14:textId="7DBD7690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087B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7C80E246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7758C8A" w14:textId="3D87D81E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087BBC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739D86BC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D46DD31" w14:textId="221459B3" w:rsidR="00087BBC" w:rsidRPr="00946DAB" w:rsidRDefault="00651B2A" w:rsidP="00087BBC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682</w:t>
            </w:r>
            <w:r w:rsidR="00087BB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098</w:t>
            </w:r>
          </w:p>
        </w:tc>
        <w:tc>
          <w:tcPr>
            <w:tcW w:w="247" w:type="dxa"/>
          </w:tcPr>
          <w:p w14:paraId="22A0AD98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9305F63" w14:textId="6B93A02C" w:rsidR="00087BBC" w:rsidRPr="00946DAB" w:rsidRDefault="00651B2A" w:rsidP="00087BBC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665</w:t>
            </w:r>
            <w:r w:rsidR="00087BBC" w:rsidRPr="00946DA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863</w:t>
            </w:r>
          </w:p>
        </w:tc>
      </w:tr>
      <w:tr w:rsidR="00087BBC" w:rsidRPr="00946DAB" w14:paraId="0886B8E5" w14:textId="77777777" w:rsidTr="000F6166">
        <w:tc>
          <w:tcPr>
            <w:tcW w:w="2970" w:type="dxa"/>
          </w:tcPr>
          <w:p w14:paraId="59473493" w14:textId="77777777" w:rsidR="00087BBC" w:rsidRPr="00946DAB" w:rsidRDefault="00087BBC" w:rsidP="00087BBC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1BB8CDB6" w14:textId="77777777" w:rsidR="00087BBC" w:rsidRPr="00946DAB" w:rsidRDefault="00087BBC" w:rsidP="00087BB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1BB87E96" w14:textId="77777777" w:rsidR="00087BBC" w:rsidRPr="00946DAB" w:rsidRDefault="00087BBC" w:rsidP="00087BB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FDCEE34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9AAECBA" w14:textId="77777777" w:rsidR="00087BBC" w:rsidRPr="00946DAB" w:rsidRDefault="00087BBC" w:rsidP="00087BB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D485904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B8B9FD4" w14:textId="77777777" w:rsidR="00087BBC" w:rsidRPr="00946DAB" w:rsidRDefault="00087BBC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67F7CC1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E1D1F4" w14:textId="77777777" w:rsidR="00087BBC" w:rsidRPr="00946DAB" w:rsidRDefault="00087BBC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9404F51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32F8973" w14:textId="063F67D5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087B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61B8F55D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0FA9E2E7" w14:textId="275F999C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087BBC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037283E6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5B3AC913" w14:textId="714F174C" w:rsidR="00087BBC" w:rsidRPr="00946DAB" w:rsidRDefault="00651B2A" w:rsidP="00087BB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790</w:t>
            </w:r>
            <w:r w:rsidR="000F616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199</w:t>
            </w:r>
          </w:p>
        </w:tc>
        <w:tc>
          <w:tcPr>
            <w:tcW w:w="247" w:type="dxa"/>
          </w:tcPr>
          <w:p w14:paraId="7940B26B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209AEE1" w14:textId="2E2C96CA" w:rsidR="00087BBC" w:rsidRPr="00946DAB" w:rsidRDefault="00651B2A" w:rsidP="00087BB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752</w:t>
            </w:r>
            <w:r w:rsidR="00087BBC" w:rsidRPr="00946DA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558</w:t>
            </w:r>
          </w:p>
        </w:tc>
      </w:tr>
      <w:tr w:rsidR="00087BBC" w:rsidRPr="00946DAB" w14:paraId="2D115093" w14:textId="77777777" w:rsidTr="000F6166">
        <w:tc>
          <w:tcPr>
            <w:tcW w:w="2970" w:type="dxa"/>
          </w:tcPr>
          <w:p w14:paraId="336FE3C9" w14:textId="77777777" w:rsidR="00087BBC" w:rsidRPr="00946DAB" w:rsidRDefault="00087BBC" w:rsidP="00087BBC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66827181" w14:textId="77777777" w:rsidR="00087BBC" w:rsidRPr="00946DAB" w:rsidRDefault="00087BBC" w:rsidP="00087BB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54959C0" w14:textId="77777777" w:rsidR="00087BBC" w:rsidRPr="00946DAB" w:rsidRDefault="00087BBC" w:rsidP="00087BB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A04E634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9002F5D" w14:textId="77777777" w:rsidR="00087BBC" w:rsidRPr="00946DAB" w:rsidRDefault="00087BBC" w:rsidP="00087BB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25A76C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A94D39F" w14:textId="77777777" w:rsidR="00087BBC" w:rsidRPr="00946DAB" w:rsidRDefault="00087BBC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A873821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0811AC3" w14:textId="77777777" w:rsidR="00087BBC" w:rsidRPr="00946DAB" w:rsidRDefault="00087BBC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3EC7D57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291258E" w14:textId="77777777" w:rsidR="00087BBC" w:rsidRPr="00946DAB" w:rsidRDefault="00087BBC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55AA635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1A70F34" w14:textId="77777777" w:rsidR="00087BBC" w:rsidRPr="00946DAB" w:rsidRDefault="00087BBC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0FF1076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4275F27" w14:textId="77777777" w:rsidR="00087BBC" w:rsidRPr="00946DAB" w:rsidRDefault="00087BBC" w:rsidP="00087BB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57A1E4E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8E96695" w14:textId="77777777" w:rsidR="00087BBC" w:rsidRPr="00946DAB" w:rsidRDefault="00087BBC" w:rsidP="00087BB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87BBC" w:rsidRPr="00946DAB" w14:paraId="1C953AA4" w14:textId="77777777" w:rsidTr="00DB4670">
        <w:tc>
          <w:tcPr>
            <w:tcW w:w="2970" w:type="dxa"/>
          </w:tcPr>
          <w:p w14:paraId="0C4CE75B" w14:textId="77777777" w:rsidR="00087BBC" w:rsidRPr="00946DAB" w:rsidRDefault="00087BBC" w:rsidP="00087BBC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D543A43" w14:textId="77777777" w:rsidR="00087BBC" w:rsidRPr="00946DAB" w:rsidRDefault="00087BBC" w:rsidP="00087BB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234C22FD" w14:textId="1186D4A9" w:rsidR="00087BBC" w:rsidRPr="00946DAB" w:rsidRDefault="00651B2A" w:rsidP="00087BBC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087B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3AE7071F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C09077A" w14:textId="17DE0332" w:rsidR="00087BBC" w:rsidRPr="00946DAB" w:rsidRDefault="00651B2A" w:rsidP="00087BB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087BBC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1170BDA6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D28331E" w14:textId="37BFE6C4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7B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087B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A3DC702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089203" w14:textId="47D97F40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7BBC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087BBC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6D64159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95DF62" w14:textId="1AD524BC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7B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087B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</w:tcPr>
          <w:p w14:paraId="54A76361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49C6398" w14:textId="572F74E1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7BBC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087BBC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</w:tcPr>
          <w:p w14:paraId="6EA59283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F292B1" w14:textId="262B111C" w:rsidR="00087BBC" w:rsidRPr="00946DAB" w:rsidRDefault="00087BBC" w:rsidP="00087BBC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54F267BE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282BCE3" w14:textId="77777777" w:rsidR="00087BBC" w:rsidRPr="00946DAB" w:rsidRDefault="00087BBC" w:rsidP="00087BBC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87BBC" w:rsidRPr="00946DAB" w14:paraId="2438D7FE" w14:textId="77777777" w:rsidTr="00DB4670">
        <w:tc>
          <w:tcPr>
            <w:tcW w:w="2970" w:type="dxa"/>
          </w:tcPr>
          <w:p w14:paraId="23F767E4" w14:textId="77777777" w:rsidR="00087BBC" w:rsidRPr="00946DAB" w:rsidRDefault="00087BBC" w:rsidP="00087BBC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65596626" w14:textId="77777777" w:rsidR="00087BBC" w:rsidRPr="00946DAB" w:rsidRDefault="00087BBC" w:rsidP="00087BB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31B0B538" w14:textId="55877362" w:rsidR="00087BBC" w:rsidRPr="00946DAB" w:rsidRDefault="00651B2A" w:rsidP="00087BBC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087B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324F105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B3F3831" w14:textId="019A6F5C" w:rsidR="00087BBC" w:rsidRPr="00946DAB" w:rsidRDefault="00651B2A" w:rsidP="00087BB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087BBC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35B6E70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A8B932" w14:textId="0E7766CE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087B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4D58C53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755233" w14:textId="0F8606CC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087BBC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2DF46B9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AA8D2AB" w14:textId="0C3F79C2" w:rsidR="00087BBC" w:rsidRPr="00946DAB" w:rsidRDefault="00087BBC" w:rsidP="00087BBC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59A6AB15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9FE30F9" w14:textId="77777777" w:rsidR="00087BBC" w:rsidRPr="00946DAB" w:rsidRDefault="00087BBC" w:rsidP="00087BBC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57A9B352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513C17" w14:textId="5D3C2A19" w:rsidR="00087BBC" w:rsidRPr="00946DAB" w:rsidRDefault="00087BBC" w:rsidP="00087BBC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5B7AF607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73D42D0" w14:textId="77777777" w:rsidR="00087BBC" w:rsidRPr="00946DAB" w:rsidRDefault="00087BBC" w:rsidP="00087BBC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87BBC" w:rsidRPr="00946DAB" w14:paraId="20CEB747" w14:textId="77777777" w:rsidTr="00DB4670">
        <w:tc>
          <w:tcPr>
            <w:tcW w:w="2970" w:type="dxa"/>
          </w:tcPr>
          <w:p w14:paraId="33C2E81E" w14:textId="77777777" w:rsidR="00087BBC" w:rsidRPr="00946DAB" w:rsidRDefault="00087BBC" w:rsidP="00087BBC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574F8D41" w14:textId="77777777" w:rsidR="00087BBC" w:rsidRPr="00946DAB" w:rsidRDefault="00087BBC" w:rsidP="00087BB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21EAE5F5" w14:textId="7AFCEA1E" w:rsidR="00087BBC" w:rsidRPr="00946DAB" w:rsidRDefault="00651B2A" w:rsidP="00087BB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087B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4B84BEB2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E949293" w14:textId="6A0A13BD" w:rsidR="00087BBC" w:rsidRPr="00946DAB" w:rsidRDefault="00651B2A" w:rsidP="00087BB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087BBC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4C7D80F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1B89C4D" w14:textId="6F7F2928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087B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251228C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A70FE6" w14:textId="43DFCC10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087BBC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D19EFDC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713745C" w14:textId="7A2EB734" w:rsidR="00087BBC" w:rsidRPr="00946DAB" w:rsidRDefault="00087BBC" w:rsidP="00087BBC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0063B20F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BB2AB9D" w14:textId="77777777" w:rsidR="00087BBC" w:rsidRPr="00946DAB" w:rsidRDefault="00087BBC" w:rsidP="00087BBC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606E686C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6A8DCE8" w14:textId="6827F37F" w:rsidR="00087BBC" w:rsidRPr="00946DAB" w:rsidRDefault="00087BBC" w:rsidP="00087BBC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172F6722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0943555" w14:textId="77777777" w:rsidR="00087BBC" w:rsidRPr="00946DAB" w:rsidRDefault="00087BBC" w:rsidP="00087BBC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87BBC" w:rsidRPr="00946DAB" w14:paraId="7D4F359C" w14:textId="77777777" w:rsidTr="000F6166">
        <w:tc>
          <w:tcPr>
            <w:tcW w:w="2970" w:type="dxa"/>
          </w:tcPr>
          <w:p w14:paraId="3559D784" w14:textId="77777777" w:rsidR="00087BBC" w:rsidRPr="00946DAB" w:rsidRDefault="00087BBC" w:rsidP="00087BBC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52ADA9AF" w14:textId="77777777" w:rsidR="00087BBC" w:rsidRPr="00946DAB" w:rsidRDefault="00087BBC" w:rsidP="00087BB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6B538A65" w14:textId="77777777" w:rsidR="00087BBC" w:rsidRPr="00946DAB" w:rsidRDefault="00087BBC" w:rsidP="00087BBC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EF12D23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55DA003" w14:textId="77777777" w:rsidR="00087BBC" w:rsidRPr="00946DAB" w:rsidRDefault="00087BBC" w:rsidP="00087BBC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3D05626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A85DF73" w14:textId="77777777" w:rsidR="00087BBC" w:rsidRPr="00946DAB" w:rsidRDefault="00087BBC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CDA0B22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3E9CE59" w14:textId="77777777" w:rsidR="00087BBC" w:rsidRPr="00946DAB" w:rsidRDefault="00087BBC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9E129B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2A3CC244" w14:textId="42E4B16F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87B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="00087B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</w:tcPr>
          <w:p w14:paraId="77F56B37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D1F05E2" w14:textId="296FC4C2" w:rsidR="00087BBC" w:rsidRPr="00946DAB" w:rsidRDefault="00651B2A" w:rsidP="00087BB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87BBC"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="00087BBC"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</w:tcPr>
          <w:p w14:paraId="4A316DF7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485C7" w14:textId="7F925E65" w:rsidR="00087BBC" w:rsidRPr="00946DAB" w:rsidRDefault="00651B2A" w:rsidP="00087BB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790</w:t>
            </w:r>
            <w:r w:rsidR="000F61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199</w:t>
            </w:r>
          </w:p>
        </w:tc>
        <w:tc>
          <w:tcPr>
            <w:tcW w:w="247" w:type="dxa"/>
          </w:tcPr>
          <w:p w14:paraId="769D1674" w14:textId="77777777" w:rsidR="00087BBC" w:rsidRPr="00946DAB" w:rsidRDefault="00087BBC" w:rsidP="00087BB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3736751" w14:textId="73536552" w:rsidR="00087BBC" w:rsidRPr="00946DAB" w:rsidRDefault="00651B2A" w:rsidP="00087BB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</w:t>
            </w:r>
            <w:r w:rsidR="00087BBC"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558</w:t>
            </w:r>
          </w:p>
        </w:tc>
      </w:tr>
    </w:tbl>
    <w:p w14:paraId="62C8A1CC" w14:textId="77777777" w:rsidR="00946DAB" w:rsidRPr="00FA7ADF" w:rsidRDefault="00946DAB" w:rsidP="00FA7ADF">
      <w:pPr>
        <w:pStyle w:val="Bo-C1Content"/>
        <w:sectPr w:rsidR="00946DAB" w:rsidRPr="00FA7ADF" w:rsidSect="0085456B">
          <w:footerReference w:type="default" r:id="rId11"/>
          <w:pgSz w:w="16834" w:h="11909" w:orient="landscape" w:code="9"/>
          <w:pgMar w:top="1872" w:right="562" w:bottom="706" w:left="1008" w:header="720" w:footer="763" w:gutter="0"/>
          <w:paperSrc w:first="15" w:other="15"/>
          <w:cols w:space="737"/>
          <w:docGrid w:linePitch="299"/>
        </w:sectPr>
      </w:pPr>
    </w:p>
    <w:tbl>
      <w:tblPr>
        <w:tblW w:w="14993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4140"/>
        <w:gridCol w:w="2520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7"/>
      </w:tblGrid>
      <w:tr w:rsidR="00946DAB" w:rsidRPr="003B75C2" w14:paraId="5315BD36" w14:textId="77777777" w:rsidTr="00DB4670">
        <w:tc>
          <w:tcPr>
            <w:tcW w:w="4140" w:type="dxa"/>
          </w:tcPr>
          <w:p w14:paraId="45F40053" w14:textId="77777777" w:rsidR="00946DAB" w:rsidRPr="00946DAB" w:rsidRDefault="00946DAB" w:rsidP="00DB4670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3CBD5B9A" w14:textId="77777777" w:rsidR="00946DAB" w:rsidRPr="00946DAB" w:rsidRDefault="00946DAB" w:rsidP="00DB4670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6FE88E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7" w:type="dxa"/>
            <w:gridSpan w:val="11"/>
          </w:tcPr>
          <w:p w14:paraId="2B395F9C" w14:textId="77777777" w:rsidR="00946DAB" w:rsidRPr="00946DAB" w:rsidRDefault="00946DAB" w:rsidP="00E15351">
            <w:pPr>
              <w:spacing w:line="240" w:lineRule="atLeast"/>
              <w:ind w:left="-70" w:right="-1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46DAB" w:rsidRPr="00744476" w14:paraId="0AB373D1" w14:textId="77777777" w:rsidTr="00DB4670">
        <w:tc>
          <w:tcPr>
            <w:tcW w:w="4140" w:type="dxa"/>
          </w:tcPr>
          <w:p w14:paraId="04089CC8" w14:textId="77777777" w:rsidR="00946DAB" w:rsidRPr="00946DAB" w:rsidRDefault="00946DAB" w:rsidP="00DB4670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5973682A" w14:textId="77777777" w:rsidR="00946DAB" w:rsidRPr="00946DAB" w:rsidRDefault="00946DAB" w:rsidP="00DB4670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14:paraId="3B700659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14:paraId="53B05E2C" w14:textId="77777777" w:rsidR="00946DAB" w:rsidRPr="00946DAB" w:rsidRDefault="00946DAB" w:rsidP="00DB4670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30198FA8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14:paraId="5FA8F96B" w14:textId="77777777" w:rsidR="00946DAB" w:rsidRPr="00946DAB" w:rsidRDefault="00946DAB" w:rsidP="00DB4670">
            <w:pPr>
              <w:spacing w:line="240" w:lineRule="atLeast"/>
              <w:ind w:left="-14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70757275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5" w:type="dxa"/>
            <w:gridSpan w:val="3"/>
          </w:tcPr>
          <w:p w14:paraId="64B4E49E" w14:textId="77777777" w:rsidR="00946DAB" w:rsidRPr="00946DAB" w:rsidRDefault="00946DAB" w:rsidP="00DB4670">
            <w:pPr>
              <w:spacing w:line="240" w:lineRule="atLeast"/>
              <w:ind w:left="-13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5F34C9" w:rsidRPr="00744476" w14:paraId="1AF3F5F4" w14:textId="77777777" w:rsidTr="00DB4670">
        <w:tc>
          <w:tcPr>
            <w:tcW w:w="4140" w:type="dxa"/>
          </w:tcPr>
          <w:p w14:paraId="216EDA6A" w14:textId="77777777" w:rsidR="005F34C9" w:rsidRPr="00946DAB" w:rsidRDefault="005F34C9" w:rsidP="005F34C9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34BDE4E8" w14:textId="77777777" w:rsidR="005F34C9" w:rsidRPr="00946DAB" w:rsidRDefault="005F34C9" w:rsidP="005F34C9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4036E4C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2AB4788" w14:textId="53E2E200" w:rsidR="005F34C9" w:rsidRPr="00946DAB" w:rsidRDefault="00651B2A" w:rsidP="005F34C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F34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F34C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3FE3F1DD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6C293BD" w14:textId="56A32764" w:rsidR="005F34C9" w:rsidRPr="00946DAB" w:rsidRDefault="00651B2A" w:rsidP="005F34C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5F34C9"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</w:t>
            </w:r>
            <w:r w:rsidR="005F34C9"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11AA7515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535A5BAD" w14:textId="2C5F37B0" w:rsidR="005F34C9" w:rsidRPr="00946DAB" w:rsidRDefault="00651B2A" w:rsidP="005F34C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F34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F34C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4C7BECC4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936EAC7" w14:textId="71F9391B" w:rsidR="005F34C9" w:rsidRPr="00946DAB" w:rsidRDefault="00651B2A" w:rsidP="005F34C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5F34C9"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</w:t>
            </w:r>
            <w:r w:rsidR="005F34C9"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5AD9AA62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B6A667D" w14:textId="79AFAE82" w:rsidR="005F34C9" w:rsidRPr="00946DAB" w:rsidRDefault="00651B2A" w:rsidP="005F34C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F34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F34C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6BEAB109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25968834" w14:textId="56D41A37" w:rsidR="005F34C9" w:rsidRPr="00946DAB" w:rsidRDefault="00651B2A" w:rsidP="005F34C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5F34C9"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</w:t>
            </w:r>
            <w:r w:rsidR="005F34C9"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F34C9" w:rsidRPr="00744476" w14:paraId="3B3A722C" w14:textId="77777777" w:rsidTr="00DB4670">
        <w:tc>
          <w:tcPr>
            <w:tcW w:w="4140" w:type="dxa"/>
          </w:tcPr>
          <w:p w14:paraId="1C2F5AEC" w14:textId="77777777" w:rsidR="005F34C9" w:rsidRPr="00946DAB" w:rsidRDefault="005F34C9" w:rsidP="005F34C9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5FBFDBEF" w14:textId="77777777" w:rsidR="005F34C9" w:rsidRPr="00946DAB" w:rsidRDefault="005F34C9" w:rsidP="005F34C9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65559C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70923030" w14:textId="6D0C13F0" w:rsidR="005F34C9" w:rsidRPr="00946DAB" w:rsidRDefault="00651B2A" w:rsidP="005F34C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334F9E92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108307B5" w14:textId="75597C59" w:rsidR="005F34C9" w:rsidRPr="00946DAB" w:rsidRDefault="00651B2A" w:rsidP="005F34C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0DCB54DE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C837F45" w14:textId="1487109F" w:rsidR="005F34C9" w:rsidRPr="00946DAB" w:rsidRDefault="00651B2A" w:rsidP="005F34C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6BB663DD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F220168" w14:textId="279138B9" w:rsidR="005F34C9" w:rsidRPr="00946DAB" w:rsidRDefault="00651B2A" w:rsidP="005F34C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669CD0D0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903BA31" w14:textId="0B577B6D" w:rsidR="005F34C9" w:rsidRPr="00946DAB" w:rsidRDefault="00651B2A" w:rsidP="005F34C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0F0AC298" w14:textId="77777777" w:rsidR="005F34C9" w:rsidRPr="00946DAB" w:rsidRDefault="005F34C9" w:rsidP="005F34C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2AD7FE10" w14:textId="07C69330" w:rsidR="005F34C9" w:rsidRPr="00946DAB" w:rsidRDefault="00651B2A" w:rsidP="005F34C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</w:tr>
      <w:tr w:rsidR="005F34C9" w:rsidRPr="003B75C2" w14:paraId="1B95CCD8" w14:textId="77777777" w:rsidTr="00DB4670">
        <w:tc>
          <w:tcPr>
            <w:tcW w:w="4140" w:type="dxa"/>
          </w:tcPr>
          <w:p w14:paraId="4C3ACAF7" w14:textId="77777777" w:rsidR="005F34C9" w:rsidRPr="00946DAB" w:rsidRDefault="005F34C9" w:rsidP="005F34C9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06893C6D" w14:textId="77777777" w:rsidR="005F34C9" w:rsidRPr="00946DAB" w:rsidRDefault="005F34C9" w:rsidP="005F34C9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9DFDB24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14:paraId="7BE6E118" w14:textId="77777777" w:rsidR="005F34C9" w:rsidRPr="00946DAB" w:rsidRDefault="005F34C9" w:rsidP="005F34C9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635660EF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21" w:type="dxa"/>
            <w:gridSpan w:val="7"/>
          </w:tcPr>
          <w:p w14:paraId="03D19D8D" w14:textId="77777777" w:rsidR="005F34C9" w:rsidRPr="00946DAB" w:rsidRDefault="005F34C9" w:rsidP="005F34C9">
            <w:pPr>
              <w:spacing w:line="240" w:lineRule="atLeast"/>
              <w:ind w:left="-150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5F34C9" w:rsidRPr="00744476" w14:paraId="5F994CA7" w14:textId="77777777" w:rsidTr="00DB4670">
        <w:tc>
          <w:tcPr>
            <w:tcW w:w="4140" w:type="dxa"/>
          </w:tcPr>
          <w:p w14:paraId="5CE02ACC" w14:textId="77777777" w:rsidR="005F34C9" w:rsidRPr="00946DAB" w:rsidRDefault="005F34C9" w:rsidP="005F34C9">
            <w:pPr>
              <w:tabs>
                <w:tab w:val="left" w:pos="432"/>
              </w:tabs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2520" w:type="dxa"/>
            <w:vAlign w:val="bottom"/>
          </w:tcPr>
          <w:p w14:paraId="1ED6B405" w14:textId="77777777" w:rsidR="005F34C9" w:rsidRPr="00946DAB" w:rsidRDefault="005F34C9" w:rsidP="005F34C9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DC4EA7A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6408CF" w14:textId="77777777" w:rsidR="005F34C9" w:rsidRPr="00946DAB" w:rsidRDefault="005F34C9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6B2D9C4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6593C0C" w14:textId="77777777" w:rsidR="005F34C9" w:rsidRPr="00946DAB" w:rsidRDefault="005F34C9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8617E56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F388B3F" w14:textId="77777777" w:rsidR="005F34C9" w:rsidRPr="00946DAB" w:rsidRDefault="005F34C9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742E035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BA00F86" w14:textId="77777777" w:rsidR="005F34C9" w:rsidRPr="00946DAB" w:rsidRDefault="005F34C9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68038FB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016E2F4" w14:textId="77777777" w:rsidR="005F34C9" w:rsidRPr="00946DAB" w:rsidRDefault="005F34C9" w:rsidP="005F34C9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90D8873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47388D80" w14:textId="77777777" w:rsidR="005F34C9" w:rsidRPr="00946DAB" w:rsidRDefault="005F34C9" w:rsidP="005F34C9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F34C9" w:rsidRPr="00744476" w14:paraId="53FD7CFB" w14:textId="77777777" w:rsidTr="00DB4670">
        <w:tc>
          <w:tcPr>
            <w:tcW w:w="4140" w:type="dxa"/>
          </w:tcPr>
          <w:p w14:paraId="171E84C0" w14:textId="77777777" w:rsidR="005F34C9" w:rsidRPr="00946DAB" w:rsidRDefault="005F34C9" w:rsidP="005F34C9">
            <w:pPr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8D78AAD" w14:textId="77777777" w:rsidR="005F34C9" w:rsidRPr="00946DAB" w:rsidRDefault="005F34C9" w:rsidP="005F34C9">
            <w:pPr>
              <w:spacing w:line="240" w:lineRule="atLeast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236" w:type="dxa"/>
          </w:tcPr>
          <w:p w14:paraId="4FEFC8EB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CFBB072" w14:textId="3E96AB69" w:rsidR="005F34C9" w:rsidRPr="00946DAB" w:rsidRDefault="00651B2A" w:rsidP="005F34C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5F0E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14:paraId="1EACCD6C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6517110" w14:textId="25E8141F" w:rsidR="005F34C9" w:rsidRPr="00946DAB" w:rsidRDefault="00651B2A" w:rsidP="005F34C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5F34C9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14:paraId="5D6B61EE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B98CF9C" w14:textId="0B6A7A5A" w:rsidR="005F34C9" w:rsidRPr="00946DAB" w:rsidRDefault="00651B2A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5F0E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30617FF2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7762C86" w14:textId="6DD035C2" w:rsidR="005F34C9" w:rsidRPr="00946DAB" w:rsidRDefault="00651B2A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5F34C9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B96E0B3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63732EE" w14:textId="32DE4A26" w:rsidR="005F34C9" w:rsidRPr="00946DAB" w:rsidRDefault="00651B2A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5F0E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6EA9B0B2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EEC8D81" w14:textId="72C29ABA" w:rsidR="005F34C9" w:rsidRPr="00946DAB" w:rsidRDefault="00651B2A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5F34C9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5F34C9" w:rsidRPr="00744476" w14:paraId="059F6C0A" w14:textId="77777777" w:rsidTr="00DB4670">
        <w:tc>
          <w:tcPr>
            <w:tcW w:w="4140" w:type="dxa"/>
          </w:tcPr>
          <w:p w14:paraId="3EB09169" w14:textId="77777777" w:rsidR="005F34C9" w:rsidRPr="00946DAB" w:rsidRDefault="005F34C9" w:rsidP="005F34C9">
            <w:pPr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2520" w:type="dxa"/>
            <w:shd w:val="clear" w:color="auto" w:fill="auto"/>
          </w:tcPr>
          <w:p w14:paraId="16C73606" w14:textId="77777777" w:rsidR="005F34C9" w:rsidRPr="00946DAB" w:rsidRDefault="005F34C9" w:rsidP="005F34C9">
            <w:pPr>
              <w:spacing w:line="240" w:lineRule="atLeast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236" w:type="dxa"/>
          </w:tcPr>
          <w:p w14:paraId="73704597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52AA1A6" w14:textId="7AEB0059" w:rsidR="005F34C9" w:rsidRPr="00946DAB" w:rsidRDefault="00651B2A" w:rsidP="005F34C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5F0E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14:paraId="3F883772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7C3D798" w14:textId="5E69B28C" w:rsidR="005F34C9" w:rsidRPr="00946DAB" w:rsidRDefault="00651B2A" w:rsidP="005F34C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5F34C9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14:paraId="5F32D17C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B9B7822" w14:textId="614DC589" w:rsidR="005F34C9" w:rsidRPr="00946DAB" w:rsidRDefault="00651B2A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5F0E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65C9461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8B539E3" w14:textId="31B2A121" w:rsidR="005F34C9" w:rsidRPr="00946DAB" w:rsidRDefault="00651B2A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5F34C9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B7A7B7B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DFD222" w14:textId="1684657D" w:rsidR="005F34C9" w:rsidRPr="00946DAB" w:rsidRDefault="00651B2A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5F0E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</w:tcPr>
          <w:p w14:paraId="598D41E2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B256BA5" w14:textId="68AE4AE9" w:rsidR="005F34C9" w:rsidRPr="00946DAB" w:rsidRDefault="00651B2A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5F34C9"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</w:tr>
      <w:tr w:rsidR="005F34C9" w:rsidRPr="00744476" w14:paraId="32629E0E" w14:textId="77777777" w:rsidTr="00DB4670">
        <w:tc>
          <w:tcPr>
            <w:tcW w:w="4140" w:type="dxa"/>
          </w:tcPr>
          <w:p w14:paraId="50007FF7" w14:textId="77777777" w:rsidR="005F34C9" w:rsidRPr="00946DAB" w:rsidRDefault="005F34C9" w:rsidP="005F34C9">
            <w:pPr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2520" w:type="dxa"/>
            <w:vAlign w:val="bottom"/>
          </w:tcPr>
          <w:p w14:paraId="3E3A19BF" w14:textId="77777777" w:rsidR="005F34C9" w:rsidRPr="00946DAB" w:rsidRDefault="005F34C9" w:rsidP="005F34C9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5FA8742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723C4C6" w14:textId="77777777" w:rsidR="005F34C9" w:rsidRPr="00946DAB" w:rsidRDefault="005F34C9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2409296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2442FE1" w14:textId="77777777" w:rsidR="005F34C9" w:rsidRPr="00946DAB" w:rsidRDefault="005F34C9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ED84BD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F0A0167" w14:textId="77777777" w:rsidR="005F34C9" w:rsidRPr="00946DAB" w:rsidRDefault="005F34C9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DE487DC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33CB020" w14:textId="77777777" w:rsidR="005F34C9" w:rsidRPr="00946DAB" w:rsidRDefault="005F34C9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A3D7B8F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B9EC9E" w14:textId="77777777" w:rsidR="005F34C9" w:rsidRPr="00946DAB" w:rsidRDefault="005F34C9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4EB73E9C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6E9CCCC" w14:textId="77777777" w:rsidR="005F34C9" w:rsidRPr="00946DAB" w:rsidRDefault="005F34C9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5F34C9" w:rsidRPr="00744476" w14:paraId="7115B44F" w14:textId="77777777" w:rsidTr="00B6457B">
        <w:tc>
          <w:tcPr>
            <w:tcW w:w="4140" w:type="dxa"/>
          </w:tcPr>
          <w:p w14:paraId="0C5640CD" w14:textId="77777777" w:rsidR="005F34C9" w:rsidRPr="00946DAB" w:rsidRDefault="005F34C9" w:rsidP="005F34C9">
            <w:pPr>
              <w:spacing w:line="240" w:lineRule="atLeast"/>
              <w:ind w:left="162"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520" w:type="dxa"/>
            <w:vAlign w:val="bottom"/>
          </w:tcPr>
          <w:p w14:paraId="6400B769" w14:textId="77777777" w:rsidR="005F34C9" w:rsidRPr="00946DAB" w:rsidRDefault="005F34C9" w:rsidP="005F34C9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A89272A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AB03EF0" w14:textId="77777777" w:rsidR="005F34C9" w:rsidRPr="00946DAB" w:rsidRDefault="005F34C9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66B5E5E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0102C8B" w14:textId="77777777" w:rsidR="005F34C9" w:rsidRPr="00946DAB" w:rsidRDefault="005F34C9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8995A8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43F1A9D" w14:textId="77777777" w:rsidR="005F34C9" w:rsidRPr="00946DAB" w:rsidRDefault="005F34C9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EC9E94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78C4751" w14:textId="77777777" w:rsidR="005F34C9" w:rsidRPr="00946DAB" w:rsidRDefault="005F34C9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B98C711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F19AC72" w14:textId="743EFFF6" w:rsidR="005F34C9" w:rsidRPr="00E15351" w:rsidRDefault="00651B2A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="005F0E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</w:tcPr>
          <w:p w14:paraId="56F96003" w14:textId="77777777" w:rsidR="005F34C9" w:rsidRPr="00946DAB" w:rsidRDefault="005F34C9" w:rsidP="005F34C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37E541AF" w14:textId="6C318DEC" w:rsidR="005F34C9" w:rsidRPr="00946DAB" w:rsidRDefault="00651B2A" w:rsidP="005F34C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="005F34C9" w:rsidRPr="00E153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</w:p>
        </w:tc>
      </w:tr>
    </w:tbl>
    <w:p w14:paraId="68B31D74" w14:textId="77777777" w:rsidR="00946DAB" w:rsidRPr="00F74300" w:rsidRDefault="00946DAB" w:rsidP="00F14B6C">
      <w:pPr>
        <w:pStyle w:val="Bo-Blankline"/>
        <w:rPr>
          <w:lang w:val="en-US"/>
        </w:rPr>
      </w:pPr>
    </w:p>
    <w:p w14:paraId="3A7DD491" w14:textId="05D56C77" w:rsidR="00E95516" w:rsidRPr="009A176D" w:rsidRDefault="006F6F63" w:rsidP="00C61F28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บริษัทร่วมของกลุ่มบริษัทและบริษัทไม่มีการจ่ายเงินปันผล</w:t>
      </w:r>
      <w:r w:rsidRPr="009A176D">
        <w:rPr>
          <w:cs/>
          <w:lang w:val="en-US"/>
        </w:rPr>
        <w:t>ในระหว่างงวด</w:t>
      </w:r>
      <w:r w:rsidR="005F34C9">
        <w:rPr>
          <w:rFonts w:hint="cs"/>
          <w:cs/>
          <w:lang w:val="en-US"/>
        </w:rPr>
        <w:t>เ</w:t>
      </w:r>
      <w:r w:rsidR="00A86645">
        <w:rPr>
          <w:rFonts w:hint="cs"/>
          <w:cs/>
          <w:lang w:val="en-US"/>
        </w:rPr>
        <w:t>ก</w:t>
      </w:r>
      <w:r w:rsidR="005F34C9">
        <w:rPr>
          <w:rFonts w:hint="cs"/>
          <w:cs/>
          <w:lang w:val="en-US"/>
        </w:rPr>
        <w:t>้า</w:t>
      </w:r>
      <w:r w:rsidR="00A86645">
        <w:rPr>
          <w:rFonts w:hint="cs"/>
          <w:cs/>
          <w:lang w:val="en-US"/>
        </w:rPr>
        <w:t>เดือน</w:t>
      </w:r>
      <w:r w:rsidR="0053766E" w:rsidRPr="009A176D">
        <w:rPr>
          <w:cs/>
          <w:lang w:val="en-US"/>
        </w:rPr>
        <w:t xml:space="preserve">สิ้นสุดวันที่ </w:t>
      </w:r>
      <w:r w:rsidR="00651B2A" w:rsidRPr="00651B2A">
        <w:rPr>
          <w:lang w:val="en-US"/>
        </w:rPr>
        <w:t>30</w:t>
      </w:r>
      <w:r w:rsidR="00946DAB">
        <w:rPr>
          <w:lang w:val="en-US"/>
        </w:rPr>
        <w:t xml:space="preserve"> </w:t>
      </w:r>
      <w:r w:rsidR="005F34C9">
        <w:rPr>
          <w:rFonts w:hint="cs"/>
          <w:cs/>
          <w:lang w:val="en-US"/>
        </w:rPr>
        <w:t>กันยา</w:t>
      </w:r>
      <w:r w:rsidR="00A86645">
        <w:rPr>
          <w:rFonts w:hint="cs"/>
          <w:cs/>
          <w:lang w:val="en-US"/>
        </w:rPr>
        <w:t>ยน</w:t>
      </w:r>
      <w:r w:rsidR="005F34C9">
        <w:rPr>
          <w:lang w:val="en-US"/>
        </w:rPr>
        <w:t xml:space="preserve"> </w:t>
      </w:r>
      <w:r w:rsidR="00651B2A" w:rsidRPr="00651B2A">
        <w:rPr>
          <w:lang w:val="en-US"/>
        </w:rPr>
        <w:t>2563</w:t>
      </w:r>
      <w:r w:rsidR="00D177DF">
        <w:rPr>
          <w:rFonts w:hint="cs"/>
          <w:cs/>
          <w:lang w:val="en-US"/>
        </w:rPr>
        <w:t xml:space="preserve"> </w:t>
      </w:r>
      <w:r w:rsidR="006F2CCC">
        <w:rPr>
          <w:rFonts w:hint="cs"/>
          <w:cs/>
          <w:lang w:val="en-US"/>
        </w:rPr>
        <w:t>และ</w:t>
      </w:r>
      <w:r w:rsidR="005F34C9">
        <w:rPr>
          <w:lang w:val="en-US"/>
        </w:rPr>
        <w:t xml:space="preserve"> </w:t>
      </w:r>
      <w:r w:rsidR="00651B2A" w:rsidRPr="00651B2A">
        <w:rPr>
          <w:lang w:val="en-US"/>
        </w:rPr>
        <w:t>2562</w:t>
      </w:r>
    </w:p>
    <w:p w14:paraId="085087F6" w14:textId="77777777" w:rsidR="009C7A93" w:rsidRPr="00F14B6C" w:rsidRDefault="009C7A93" w:rsidP="00F14B6C">
      <w:pPr>
        <w:pStyle w:val="Bo-Blankline"/>
      </w:pPr>
    </w:p>
    <w:p w14:paraId="147C8E35" w14:textId="77777777" w:rsidR="009C7A93" w:rsidRDefault="009C7A93" w:rsidP="00C61F28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96856AE" w14:textId="77777777" w:rsidR="00CE06C9" w:rsidRPr="00F14B6C" w:rsidRDefault="00CE06C9" w:rsidP="00F14B6C">
      <w:pPr>
        <w:pStyle w:val="Bo-Blankline"/>
      </w:pPr>
    </w:p>
    <w:p w14:paraId="02D2195F" w14:textId="77777777" w:rsidR="004D64FD" w:rsidRDefault="004D64FD" w:rsidP="004D64FD">
      <w:pPr>
        <w:pStyle w:val="Ang15"/>
        <w:ind w:left="0"/>
        <w:rPr>
          <w:cs/>
          <w:lang w:val="en-US"/>
        </w:rPr>
      </w:pPr>
      <w:r>
        <w:rPr>
          <w:rFonts w:hint="cs"/>
          <w:cs/>
          <w:lang w:val="en-US"/>
        </w:rPr>
        <w:t>บริษัทร่วมของกลุ่มบริษัททั้งหมดดำเนินธุรกิจในประเทศไทย</w:t>
      </w:r>
    </w:p>
    <w:p w14:paraId="512401EA" w14:textId="77777777" w:rsidR="009B5E04" w:rsidRPr="005D698C" w:rsidRDefault="009B5E04" w:rsidP="009B5E04">
      <w:pPr>
        <w:tabs>
          <w:tab w:val="left" w:pos="540"/>
        </w:tabs>
        <w:spacing w:line="240" w:lineRule="atLeast"/>
        <w:ind w:right="389"/>
        <w:jc w:val="both"/>
        <w:rPr>
          <w:sz w:val="20"/>
          <w:szCs w:val="20"/>
          <w:lang w:val="en-US"/>
        </w:rPr>
      </w:pPr>
    </w:p>
    <w:p w14:paraId="6D6A54E2" w14:textId="77777777" w:rsidR="009B5E04" w:rsidRPr="005208F8" w:rsidRDefault="009B5E04" w:rsidP="00F50215">
      <w:pPr>
        <w:pStyle w:val="Caption"/>
        <w:sectPr w:rsidR="009B5E04" w:rsidRPr="005208F8" w:rsidSect="009407C0">
          <w:headerReference w:type="default" r:id="rId12"/>
          <w:footerReference w:type="default" r:id="rId13"/>
          <w:pgSz w:w="16834" w:h="11909" w:orient="landscape" w:code="9"/>
          <w:pgMar w:top="1872" w:right="562" w:bottom="706" w:left="1008" w:header="720" w:footer="677" w:gutter="0"/>
          <w:paperSrc w:first="15" w:other="15"/>
          <w:cols w:space="737"/>
        </w:sectPr>
      </w:pPr>
    </w:p>
    <w:p w14:paraId="23476202" w14:textId="77777777" w:rsidR="007B2482" w:rsidRPr="00A01104" w:rsidRDefault="007B2482" w:rsidP="00A01104">
      <w:pPr>
        <w:pStyle w:val="Caption"/>
        <w:ind w:hanging="900"/>
        <w:rPr>
          <w:rFonts w:asciiTheme="majorBidi" w:hAnsiTheme="majorBidi" w:cstheme="majorBidi"/>
        </w:rPr>
      </w:pPr>
      <w:r w:rsidRPr="00A01104">
        <w:rPr>
          <w:rFonts w:asciiTheme="majorBidi" w:hAnsiTheme="majorBidi" w:cstheme="majorBidi"/>
          <w:cs/>
        </w:rPr>
        <w:lastRenderedPageBreak/>
        <w:t>เงินลงทุน</w:t>
      </w:r>
      <w:r w:rsidR="008D1AAA" w:rsidRPr="00A01104">
        <w:rPr>
          <w:rFonts w:asciiTheme="majorBidi" w:hAnsiTheme="majorBidi" w:cstheme="majorBidi"/>
          <w:cs/>
        </w:rPr>
        <w:t>ในบริษัทย่อย</w:t>
      </w:r>
    </w:p>
    <w:p w14:paraId="1A37D204" w14:textId="01ACFCD6" w:rsidR="00CE7281" w:rsidRPr="00F14B6C" w:rsidRDefault="00CE7281" w:rsidP="00F14B6C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59"/>
        <w:gridCol w:w="1112"/>
        <w:gridCol w:w="236"/>
        <w:gridCol w:w="1113"/>
        <w:gridCol w:w="236"/>
        <w:gridCol w:w="1193"/>
        <w:gridCol w:w="236"/>
        <w:gridCol w:w="1193"/>
      </w:tblGrid>
      <w:tr w:rsidR="00FF0FF3" w:rsidRPr="003E44FB" w14:paraId="7D11EBCF" w14:textId="77777777" w:rsidTr="00B6457B">
        <w:tc>
          <w:tcPr>
            <w:tcW w:w="3859" w:type="dxa"/>
          </w:tcPr>
          <w:p w14:paraId="56F4E51D" w14:textId="77777777" w:rsidR="00FF0FF3" w:rsidRPr="003E44FB" w:rsidRDefault="00FF0FF3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1" w:type="dxa"/>
            <w:gridSpan w:val="3"/>
          </w:tcPr>
          <w:p w14:paraId="0C067AC1" w14:textId="77777777" w:rsidR="00FF0FF3" w:rsidRPr="003E44FB" w:rsidRDefault="00FF0FF3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A00332" w14:textId="77777777" w:rsidR="00FF0FF3" w:rsidRPr="003E44FB" w:rsidRDefault="00FF0FF3" w:rsidP="00B6457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14:paraId="68A78122" w14:textId="77777777" w:rsidR="00FF0FF3" w:rsidRPr="003E44FB" w:rsidRDefault="00FF0FF3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4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0FF3" w:rsidRPr="003E44FB" w14:paraId="09ABB536" w14:textId="77777777" w:rsidTr="00B6457B">
        <w:tc>
          <w:tcPr>
            <w:tcW w:w="3859" w:type="dxa"/>
          </w:tcPr>
          <w:p w14:paraId="33906B12" w14:textId="71861D1E" w:rsidR="00FF0FF3" w:rsidRPr="003E44FB" w:rsidRDefault="00FF0FF3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E44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651B2A" w:rsidRPr="00651B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E44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12" w:type="dxa"/>
          </w:tcPr>
          <w:p w14:paraId="46686994" w14:textId="77777777" w:rsidR="00FF0FF3" w:rsidRPr="003E44FB" w:rsidRDefault="00FF0FF3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A73D04" w14:textId="77777777" w:rsidR="00FF0FF3" w:rsidRPr="003E44FB" w:rsidRDefault="00FF0FF3" w:rsidP="00B6457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0DC8BA8" w14:textId="77777777" w:rsidR="00FF0FF3" w:rsidRPr="003E44FB" w:rsidRDefault="00FF0FF3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E697A2" w14:textId="77777777" w:rsidR="00FF0FF3" w:rsidRPr="003E44FB" w:rsidRDefault="00FF0FF3" w:rsidP="00B6457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453CF09" w14:textId="36B485D1" w:rsidR="00FF0FF3" w:rsidRPr="003E44FB" w:rsidRDefault="00651B2A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E3A540E" w14:textId="77777777" w:rsidR="00FF0FF3" w:rsidRPr="003E44FB" w:rsidRDefault="00FF0FF3" w:rsidP="00B6457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EB75102" w14:textId="798E8A86" w:rsidR="00FF0FF3" w:rsidRPr="003E44FB" w:rsidRDefault="00651B2A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FF0FF3" w:rsidRPr="003E44FB" w14:paraId="42D7AD71" w14:textId="77777777" w:rsidTr="00B6457B">
        <w:tc>
          <w:tcPr>
            <w:tcW w:w="3859" w:type="dxa"/>
          </w:tcPr>
          <w:p w14:paraId="1B539948" w14:textId="77777777" w:rsidR="00FF0FF3" w:rsidRPr="003E44FB" w:rsidRDefault="00FF0FF3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12C2FA0" w14:textId="77777777" w:rsidR="00FF0FF3" w:rsidRPr="003E44FB" w:rsidRDefault="00FF0FF3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C1079" w14:textId="77777777" w:rsidR="00FF0FF3" w:rsidRPr="003E44FB" w:rsidRDefault="00FF0FF3" w:rsidP="00B6457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080DBD6" w14:textId="77777777" w:rsidR="00FF0FF3" w:rsidRPr="003E44FB" w:rsidRDefault="00FF0FF3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7E471A" w14:textId="77777777" w:rsidR="00FF0FF3" w:rsidRPr="003E44FB" w:rsidRDefault="00FF0FF3" w:rsidP="00B6457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14:paraId="097AB0A7" w14:textId="77777777" w:rsidR="00FF0FF3" w:rsidRPr="003E44FB" w:rsidRDefault="00FF0FF3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44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E44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E44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F0FF3" w:rsidRPr="003E44FB" w14:paraId="309085A9" w14:textId="77777777" w:rsidTr="003470A3">
        <w:tc>
          <w:tcPr>
            <w:tcW w:w="3859" w:type="dxa"/>
          </w:tcPr>
          <w:p w14:paraId="6725996C" w14:textId="3889B95E" w:rsidR="00FF0FF3" w:rsidRPr="003E44FB" w:rsidRDefault="00FF0FF3" w:rsidP="00FF0FF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E44F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E44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E44FB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3E44FB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1112" w:type="dxa"/>
          </w:tcPr>
          <w:p w14:paraId="287BA81E" w14:textId="77777777" w:rsidR="00FF0FF3" w:rsidRPr="003E44FB" w:rsidRDefault="00FF0FF3" w:rsidP="00FF0F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ED3F3F" w14:textId="77777777" w:rsidR="00FF0FF3" w:rsidRPr="003E44FB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AA01E23" w14:textId="77777777" w:rsidR="00FF0FF3" w:rsidRPr="003E44FB" w:rsidRDefault="00FF0FF3" w:rsidP="00FF0F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B12525" w14:textId="77777777" w:rsidR="00FF0FF3" w:rsidRPr="003E44FB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75EABCA7" w14:textId="74130C9F" w:rsidR="00FF0FF3" w:rsidRPr="00CF373D" w:rsidRDefault="00651B2A" w:rsidP="00FF0FF3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9302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  <w:r w:rsidR="009302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012</w:t>
            </w:r>
          </w:p>
        </w:tc>
        <w:tc>
          <w:tcPr>
            <w:tcW w:w="236" w:type="dxa"/>
            <w:shd w:val="clear" w:color="auto" w:fill="auto"/>
          </w:tcPr>
          <w:p w14:paraId="4954460F" w14:textId="77777777" w:rsidR="00FF0FF3" w:rsidRPr="003E44FB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1107CCC" w14:textId="7C27F307" w:rsidR="00FF0FF3" w:rsidRPr="003E44FB" w:rsidRDefault="00651B2A" w:rsidP="00FF0FF3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FF0F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  <w:r w:rsidR="00FF0F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724</w:t>
            </w:r>
          </w:p>
        </w:tc>
      </w:tr>
      <w:tr w:rsidR="00FF0FF3" w:rsidRPr="003E44FB" w14:paraId="06B1597B" w14:textId="77777777" w:rsidTr="003470A3">
        <w:tc>
          <w:tcPr>
            <w:tcW w:w="3859" w:type="dxa"/>
          </w:tcPr>
          <w:p w14:paraId="33647F49" w14:textId="77777777" w:rsidR="00FF0FF3" w:rsidRPr="003E44FB" w:rsidRDefault="00FF0FF3" w:rsidP="00FF0FF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44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2" w:type="dxa"/>
          </w:tcPr>
          <w:p w14:paraId="3173D3A9" w14:textId="77777777" w:rsidR="00FF0FF3" w:rsidRPr="003E44FB" w:rsidRDefault="00FF0FF3" w:rsidP="00FF0F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8BC074" w14:textId="77777777" w:rsidR="00FF0FF3" w:rsidRPr="003E44FB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362F59C" w14:textId="77777777" w:rsidR="00FF0FF3" w:rsidRPr="003E44FB" w:rsidRDefault="00FF0FF3" w:rsidP="00FF0F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7548D9" w14:textId="77777777" w:rsidR="00FF0FF3" w:rsidRPr="003E44FB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3C788B3E" w14:textId="09ACEB76" w:rsidR="00FF0FF3" w:rsidRPr="00CF373D" w:rsidRDefault="00930264" w:rsidP="001431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829E44" w14:textId="77777777" w:rsidR="00FF0FF3" w:rsidRPr="003E44FB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8FE8140" w14:textId="2C24B37D" w:rsidR="00FF0FF3" w:rsidRPr="003E44FB" w:rsidRDefault="00651B2A" w:rsidP="00FF0FF3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FF0F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FF0FF3" w:rsidRPr="003E44FB" w14:paraId="0ECD862C" w14:textId="77777777" w:rsidTr="003470A3">
        <w:tc>
          <w:tcPr>
            <w:tcW w:w="3859" w:type="dxa"/>
          </w:tcPr>
          <w:p w14:paraId="5CC2865E" w14:textId="77777777" w:rsidR="00FF0FF3" w:rsidRPr="003E44FB" w:rsidRDefault="00FF0FF3" w:rsidP="00FF0FF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12" w:type="dxa"/>
          </w:tcPr>
          <w:p w14:paraId="2DA9B751" w14:textId="77777777" w:rsidR="00FF0FF3" w:rsidRPr="003E44FB" w:rsidRDefault="00FF0FF3" w:rsidP="00FF0F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EA58DE" w14:textId="77777777" w:rsidR="00FF0FF3" w:rsidRPr="003E44FB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3603090" w14:textId="77777777" w:rsidR="00FF0FF3" w:rsidRPr="003E44FB" w:rsidRDefault="00FF0FF3" w:rsidP="00FF0F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33DE14" w14:textId="77777777" w:rsidR="00FF0FF3" w:rsidRPr="003E44FB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5CDB6FF8" w14:textId="49D1D69F" w:rsidR="00FF0FF3" w:rsidRPr="00CF373D" w:rsidRDefault="00930264" w:rsidP="00F17B5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635A9A" w14:textId="77777777" w:rsidR="00FF0FF3" w:rsidRPr="003E44FB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2397BA29" w14:textId="4C9DDA03" w:rsidR="00FF0FF3" w:rsidRPr="003E44FB" w:rsidRDefault="00FF0FF3" w:rsidP="00FF0FF3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F0FF3" w:rsidRPr="003E44FB" w14:paraId="4BF62FB0" w14:textId="77777777" w:rsidTr="003470A3">
        <w:tc>
          <w:tcPr>
            <w:tcW w:w="3859" w:type="dxa"/>
          </w:tcPr>
          <w:p w14:paraId="7DA10033" w14:textId="77777777" w:rsidR="00FF0FF3" w:rsidRPr="003E44FB" w:rsidRDefault="00FF0FF3" w:rsidP="00FF0FF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12" w:type="dxa"/>
          </w:tcPr>
          <w:p w14:paraId="2491A9E7" w14:textId="77777777" w:rsidR="00FF0FF3" w:rsidRPr="003E44FB" w:rsidRDefault="00FF0FF3" w:rsidP="00FF0F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2FC2B0" w14:textId="77777777" w:rsidR="00FF0FF3" w:rsidRPr="003E44FB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A4C7D27" w14:textId="77777777" w:rsidR="00FF0FF3" w:rsidRPr="003E44FB" w:rsidRDefault="00FF0FF3" w:rsidP="00FF0F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6A293F" w14:textId="77777777" w:rsidR="00FF0FF3" w:rsidRPr="003E44FB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5ABD2BD4" w14:textId="1BA6695E" w:rsidR="00FF0FF3" w:rsidRPr="00CF373D" w:rsidRDefault="00651B2A" w:rsidP="00FF0FF3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9302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  <w:r w:rsidR="009302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012</w:t>
            </w:r>
          </w:p>
        </w:tc>
        <w:tc>
          <w:tcPr>
            <w:tcW w:w="236" w:type="dxa"/>
            <w:shd w:val="clear" w:color="auto" w:fill="auto"/>
          </w:tcPr>
          <w:p w14:paraId="26474AF8" w14:textId="77777777" w:rsidR="00FF0FF3" w:rsidRPr="003E44FB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1813D59A" w14:textId="584D45FE" w:rsidR="00FF0FF3" w:rsidRPr="003E44FB" w:rsidRDefault="00651B2A" w:rsidP="00FF0FF3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FF0F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  <w:r w:rsidR="00FF0F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012</w:t>
            </w:r>
          </w:p>
        </w:tc>
      </w:tr>
      <w:tr w:rsidR="00FF0FF3" w:rsidRPr="003E44FB" w14:paraId="1D3CAB87" w14:textId="77777777" w:rsidTr="003470A3">
        <w:tc>
          <w:tcPr>
            <w:tcW w:w="3859" w:type="dxa"/>
          </w:tcPr>
          <w:p w14:paraId="3E905C5D" w14:textId="77777777" w:rsidR="00FF0FF3" w:rsidRPr="003E44FB" w:rsidRDefault="00FF0FF3" w:rsidP="00FF0FF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44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E44F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12" w:type="dxa"/>
          </w:tcPr>
          <w:p w14:paraId="43342511" w14:textId="77777777" w:rsidR="00FF0FF3" w:rsidRPr="003E44FB" w:rsidRDefault="00FF0FF3" w:rsidP="00FF0F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EC961" w14:textId="77777777" w:rsidR="00FF0FF3" w:rsidRPr="003E44FB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5005DAA" w14:textId="77777777" w:rsidR="00FF0FF3" w:rsidRPr="003E44FB" w:rsidRDefault="00FF0FF3" w:rsidP="00FF0F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160AEA" w14:textId="77777777" w:rsidR="00FF0FF3" w:rsidRPr="003E44FB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4AAD89C6" w14:textId="3859C0F6" w:rsidR="00FF0FF3" w:rsidRPr="00CF373D" w:rsidRDefault="00930264" w:rsidP="00FF0FF3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8B57CE" w14:textId="77777777" w:rsidR="00FF0FF3" w:rsidRPr="003E44FB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42B462BC" w14:textId="6872D0C7" w:rsidR="00FF0FF3" w:rsidRPr="003E44FB" w:rsidRDefault="00FF0FF3" w:rsidP="00FF0FF3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F0FF3" w:rsidRPr="00715E83" w14:paraId="050FB608" w14:textId="77777777" w:rsidTr="003470A3">
        <w:tc>
          <w:tcPr>
            <w:tcW w:w="3859" w:type="dxa"/>
          </w:tcPr>
          <w:p w14:paraId="3B8D1CBB" w14:textId="2980E92C" w:rsidR="00FF0FF3" w:rsidRPr="00715E83" w:rsidRDefault="00FF0FF3" w:rsidP="00FF0FF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15E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715E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15E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12" w:type="dxa"/>
          </w:tcPr>
          <w:p w14:paraId="2F93FEBD" w14:textId="77777777" w:rsidR="00FF0FF3" w:rsidRPr="00715E83" w:rsidRDefault="00FF0FF3" w:rsidP="00FF0F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A0531A" w14:textId="77777777" w:rsidR="00FF0FF3" w:rsidRPr="00715E83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0A1005C" w14:textId="77777777" w:rsidR="00FF0FF3" w:rsidRPr="00715E83" w:rsidRDefault="00FF0FF3" w:rsidP="00FF0F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B97A330" w14:textId="77777777" w:rsidR="00FF0FF3" w:rsidRPr="00715E83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C3323" w14:textId="463FA578" w:rsidR="00FF0FF3" w:rsidRPr="00CF373D" w:rsidRDefault="00651B2A" w:rsidP="00FF0FF3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9302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443</w:t>
            </w:r>
            <w:r w:rsidR="009302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762</w:t>
            </w:r>
          </w:p>
        </w:tc>
        <w:tc>
          <w:tcPr>
            <w:tcW w:w="236" w:type="dxa"/>
            <w:shd w:val="clear" w:color="auto" w:fill="auto"/>
          </w:tcPr>
          <w:p w14:paraId="3322C997" w14:textId="77777777" w:rsidR="00FF0FF3" w:rsidRPr="00715E83" w:rsidRDefault="00FF0FF3" w:rsidP="00FF0F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589C73B4" w14:textId="4A171238" w:rsidR="00FF0FF3" w:rsidRPr="00715E83" w:rsidRDefault="00651B2A" w:rsidP="00FF0FF3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FF0F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443</w:t>
            </w:r>
            <w:r w:rsidR="00FF0F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762</w:t>
            </w:r>
          </w:p>
        </w:tc>
      </w:tr>
    </w:tbl>
    <w:p w14:paraId="646C5FAD" w14:textId="2C9F6A0F" w:rsidR="00FF0FF3" w:rsidRDefault="00FF0FF3" w:rsidP="001E6E65">
      <w:pPr>
        <w:pStyle w:val="Bo-Blankline"/>
      </w:pPr>
    </w:p>
    <w:p w14:paraId="0B07F58A" w14:textId="0CD1CAC9" w:rsidR="00F72EC9" w:rsidRPr="007B640D" w:rsidRDefault="00F72EC9" w:rsidP="00F72EC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B640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27</w:t>
      </w:r>
      <w:r w:rsidRPr="007B640D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62</w:t>
      </w:r>
      <w:r w:rsidRPr="007B640D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</w:t>
      </w:r>
      <w:r w:rsidRPr="007B64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</w:rPr>
        <w:br/>
      </w:r>
      <w:r w:rsidRPr="007B640D">
        <w:rPr>
          <w:rFonts w:ascii="Angsana New" w:hAnsi="Angsana New"/>
          <w:sz w:val="30"/>
          <w:szCs w:val="30"/>
          <w:cs/>
        </w:rPr>
        <w:t xml:space="preserve">บริษัท </w:t>
      </w:r>
      <w:r w:rsidRPr="007B640D">
        <w:rPr>
          <w:rFonts w:ascii="Angsana New" w:hAnsi="Angsana New" w:hint="cs"/>
          <w:sz w:val="30"/>
          <w:szCs w:val="30"/>
          <w:cs/>
        </w:rPr>
        <w:t>มาสเตอร์</w:t>
      </w:r>
      <w:r>
        <w:rPr>
          <w:rFonts w:ascii="Angsana New" w:hAnsi="Angsana New"/>
          <w:sz w:val="30"/>
          <w:szCs w:val="30"/>
        </w:rPr>
        <w:t xml:space="preserve"> </w:t>
      </w:r>
      <w:r w:rsidRPr="007B640D">
        <w:rPr>
          <w:rFonts w:ascii="Angsana New" w:hAnsi="Angsana New" w:hint="cs"/>
          <w:sz w:val="30"/>
          <w:szCs w:val="30"/>
          <w:cs/>
        </w:rPr>
        <w:t xml:space="preserve">อาชีพ (ประเทศไทย) </w:t>
      </w:r>
      <w:r w:rsidRPr="007B640D">
        <w:rPr>
          <w:rFonts w:ascii="Angsana New" w:hAnsi="Angsana New"/>
          <w:sz w:val="30"/>
          <w:szCs w:val="30"/>
          <w:cs/>
        </w:rPr>
        <w:t>จำกัด โดยชำระ</w:t>
      </w:r>
      <w:r w:rsidRPr="007B640D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100</w:t>
      </w:r>
      <w:r w:rsidRPr="007B640D">
        <w:rPr>
          <w:rFonts w:ascii="Angsana New" w:hAnsi="Angsana New" w:hint="cs"/>
          <w:sz w:val="30"/>
          <w:szCs w:val="30"/>
          <w:cs/>
        </w:rPr>
        <w:t xml:space="preserve"> เป็น</w:t>
      </w:r>
      <w:r w:rsidRPr="007B640D">
        <w:rPr>
          <w:rFonts w:ascii="Angsana New" w:hAnsi="Angsana New"/>
          <w:sz w:val="30"/>
          <w:szCs w:val="30"/>
          <w:cs/>
        </w:rPr>
        <w:t xml:space="preserve">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9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90</w:t>
      </w:r>
      <w:r w:rsidRPr="007B640D">
        <w:rPr>
          <w:rFonts w:ascii="Angsana New" w:hAnsi="Angsana New"/>
          <w:sz w:val="30"/>
          <w:szCs w:val="30"/>
          <w:cs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000</w:t>
      </w:r>
      <w:r w:rsidRPr="007B640D">
        <w:rPr>
          <w:rFonts w:ascii="Angsana New" w:hAnsi="Angsana New"/>
          <w:sz w:val="30"/>
          <w:szCs w:val="30"/>
          <w:cs/>
        </w:rPr>
        <w:t xml:space="preserve"> หุ้น มูลค่าที่ตราไว้</w:t>
      </w:r>
      <w:r>
        <w:rPr>
          <w:rFonts w:ascii="Angsana New" w:hAnsi="Angsana New"/>
          <w:sz w:val="30"/>
          <w:szCs w:val="30"/>
        </w:rPr>
        <w:br/>
      </w:r>
      <w:r w:rsidRPr="007B640D">
        <w:rPr>
          <w:rFonts w:ascii="Angsana New" w:hAnsi="Angsana New"/>
          <w:sz w:val="30"/>
          <w:szCs w:val="30"/>
          <w:cs/>
        </w:rPr>
        <w:t xml:space="preserve">หุ้นละ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0</w:t>
      </w:r>
      <w:r w:rsidR="00651B2A" w:rsidRPr="00651B2A">
        <w:rPr>
          <w:rFonts w:ascii="Angsana New" w:hAnsi="Angsana New"/>
          <w:sz w:val="30"/>
          <w:szCs w:val="30"/>
          <w:lang w:val="en-US"/>
        </w:rPr>
        <w:t>0</w:t>
      </w:r>
      <w:r w:rsidRPr="007B640D">
        <w:rPr>
          <w:rFonts w:ascii="Angsana New" w:hAnsi="Angsana New"/>
          <w:sz w:val="30"/>
          <w:szCs w:val="30"/>
          <w:cs/>
        </w:rPr>
        <w:t xml:space="preserve"> บาท รวมเป็นจำนวนเงิน</w:t>
      </w:r>
      <w:r w:rsidRPr="007B640D">
        <w:rPr>
          <w:rFonts w:ascii="Angsana New" w:hAnsi="Angsana New" w:hint="cs"/>
          <w:sz w:val="30"/>
          <w:szCs w:val="30"/>
          <w:cs/>
        </w:rPr>
        <w:t xml:space="preserve">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99</w:t>
      </w:r>
      <w:r w:rsidRPr="007B640D">
        <w:rPr>
          <w:rFonts w:ascii="Angsana New" w:hAnsi="Angsana New"/>
          <w:sz w:val="30"/>
          <w:szCs w:val="30"/>
          <w:cs/>
        </w:rPr>
        <w:t xml:space="preserve"> ล้านบาท ทั้งนี้บริษัทได้ชำระค่าหุ้นเพิ่มทุนดังกล่าวในเดือน</w:t>
      </w:r>
      <w:r w:rsidRPr="007B640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62</w:t>
      </w:r>
    </w:p>
    <w:p w14:paraId="4B635FB0" w14:textId="77777777" w:rsidR="00F72EC9" w:rsidRPr="00AF0DF2" w:rsidRDefault="00F72EC9" w:rsidP="00F72EC9">
      <w:pPr>
        <w:pStyle w:val="Bo-Blankline"/>
      </w:pPr>
    </w:p>
    <w:p w14:paraId="3E5AB163" w14:textId="2EF006BE" w:rsidR="00F72EC9" w:rsidRPr="007B640D" w:rsidRDefault="00F72EC9" w:rsidP="00F72EC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640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29</w:t>
      </w:r>
      <w:r w:rsidRPr="007B640D">
        <w:rPr>
          <w:rFonts w:ascii="Angsana New" w:hAnsi="Angsana New"/>
          <w:sz w:val="30"/>
          <w:szCs w:val="30"/>
        </w:rPr>
        <w:t xml:space="preserve"> </w:t>
      </w:r>
      <w:r w:rsidRPr="007B640D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62</w:t>
      </w:r>
      <w:r w:rsidRPr="007B640D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</w:t>
      </w:r>
      <w:r w:rsidRPr="007B640D">
        <w:rPr>
          <w:rFonts w:ascii="Angsana New" w:hAnsi="Angsana New" w:hint="cs"/>
          <w:sz w:val="30"/>
          <w:szCs w:val="30"/>
          <w:cs/>
        </w:rPr>
        <w:t>บริษัทขายหุ้นสามัญของ</w:t>
      </w:r>
      <w:r>
        <w:rPr>
          <w:rFonts w:ascii="Angsana New" w:hAnsi="Angsana New"/>
          <w:sz w:val="30"/>
          <w:szCs w:val="30"/>
        </w:rPr>
        <w:br/>
      </w:r>
      <w:r w:rsidRPr="007B640D">
        <w:rPr>
          <w:rFonts w:ascii="Angsana New" w:hAnsi="Angsana New"/>
          <w:sz w:val="30"/>
          <w:szCs w:val="30"/>
          <w:cs/>
        </w:rPr>
        <w:t xml:space="preserve">บริษัท </w:t>
      </w:r>
      <w:r w:rsidR="00AB303A">
        <w:rPr>
          <w:rFonts w:ascii="Angsana New" w:hAnsi="Angsana New" w:hint="cs"/>
          <w:sz w:val="30"/>
          <w:szCs w:val="30"/>
          <w:cs/>
        </w:rPr>
        <w:t>ทีพีไอ โพลีน</w:t>
      </w:r>
      <w:r w:rsidRPr="007B640D">
        <w:rPr>
          <w:rFonts w:ascii="Angsana New" w:hAnsi="Angsana New" w:hint="cs"/>
          <w:sz w:val="30"/>
          <w:szCs w:val="30"/>
          <w:cs/>
        </w:rPr>
        <w:t xml:space="preserve"> เพาเวอร์</w:t>
      </w:r>
      <w:r w:rsidR="00AB303A">
        <w:rPr>
          <w:rFonts w:ascii="Angsana New" w:hAnsi="Angsana New" w:hint="cs"/>
          <w:sz w:val="30"/>
          <w:szCs w:val="30"/>
          <w:cs/>
        </w:rPr>
        <w:t xml:space="preserve"> </w:t>
      </w:r>
      <w:r w:rsidR="00AB303A">
        <w:rPr>
          <w:rFonts w:ascii="Angsana New" w:hAnsi="Angsana New" w:hint="cs"/>
          <w:sz w:val="30"/>
          <w:szCs w:val="30"/>
          <w:cs/>
          <w:lang w:val="en-US"/>
        </w:rPr>
        <w:t>(อินเตอร์เนชั่นแนล)</w:t>
      </w:r>
      <w:r w:rsidRPr="007B640D">
        <w:rPr>
          <w:rFonts w:ascii="Angsana New" w:hAnsi="Angsana New" w:hint="cs"/>
          <w:sz w:val="30"/>
          <w:szCs w:val="30"/>
          <w:cs/>
        </w:rPr>
        <w:t xml:space="preserve"> จำกัด (เดิมชื่อ </w:t>
      </w:r>
      <w:r w:rsidRPr="007B640D">
        <w:rPr>
          <w:rFonts w:ascii="Angsana New" w:hAnsi="Angsana New"/>
          <w:sz w:val="30"/>
          <w:szCs w:val="30"/>
          <w:cs/>
        </w:rPr>
        <w:t xml:space="preserve">บริษัท </w:t>
      </w:r>
      <w:r w:rsidRPr="007B640D">
        <w:rPr>
          <w:rFonts w:ascii="Angsana New" w:hAnsi="Angsana New" w:hint="cs"/>
          <w:sz w:val="30"/>
          <w:szCs w:val="30"/>
          <w:cs/>
        </w:rPr>
        <w:t xml:space="preserve">ซีนิธ อินเตอร์เนชั่นแนล </w:t>
      </w:r>
      <w:r w:rsidR="00AB303A">
        <w:rPr>
          <w:rFonts w:ascii="Angsana New" w:hAnsi="Angsana New" w:hint="cs"/>
          <w:sz w:val="30"/>
          <w:szCs w:val="30"/>
          <w:cs/>
        </w:rPr>
        <w:t xml:space="preserve">เพาเวอร์ </w:t>
      </w:r>
      <w:r w:rsidRPr="007B640D">
        <w:rPr>
          <w:rFonts w:ascii="Angsana New" w:hAnsi="Angsana New" w:hint="cs"/>
          <w:sz w:val="30"/>
          <w:szCs w:val="30"/>
          <w:cs/>
        </w:rPr>
        <w:t xml:space="preserve">จำกัด) </w:t>
      </w:r>
      <w:r w:rsidRPr="007B640D">
        <w:rPr>
          <w:rFonts w:ascii="Angsana New" w:hAnsi="Angsana New"/>
          <w:sz w:val="30"/>
          <w:szCs w:val="30"/>
          <w:cs/>
        </w:rPr>
        <w:t xml:space="preserve">โดยมีวัตถุประสงค์เพื่อเป็นการจัดโครงสร้างการถือหุ้นของกลุ่มบริษัท ต่อมาเมื่อวันที่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24</w:t>
      </w:r>
      <w:r w:rsidRPr="007B640D">
        <w:rPr>
          <w:rFonts w:ascii="Angsana New" w:hAnsi="Angsana New"/>
          <w:sz w:val="30"/>
          <w:szCs w:val="30"/>
          <w:lang w:val="en-US"/>
        </w:rPr>
        <w:t xml:space="preserve"> </w:t>
      </w:r>
      <w:r w:rsidRPr="007B640D">
        <w:rPr>
          <w:rFonts w:ascii="Angsana New" w:hAnsi="Angsana New" w:hint="cs"/>
          <w:sz w:val="30"/>
          <w:szCs w:val="30"/>
          <w:cs/>
        </w:rPr>
        <w:t>กันยายน</w:t>
      </w:r>
      <w:r w:rsidRPr="007B640D">
        <w:rPr>
          <w:rFonts w:ascii="Angsana New" w:hAnsi="Angsana New"/>
          <w:sz w:val="30"/>
          <w:szCs w:val="30"/>
          <w:lang w:val="en-US"/>
        </w:rPr>
        <w:t xml:space="preserve">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62</w:t>
      </w:r>
      <w:r w:rsidRPr="007B640D">
        <w:rPr>
          <w:rFonts w:ascii="Angsana New" w:hAnsi="Angsana New"/>
          <w:sz w:val="30"/>
          <w:szCs w:val="30"/>
          <w:cs/>
        </w:rPr>
        <w:t xml:space="preserve"> บริษัทได้</w:t>
      </w:r>
      <w:r w:rsidRPr="007B640D">
        <w:rPr>
          <w:rFonts w:ascii="Angsana New" w:hAnsi="Angsana New" w:hint="cs"/>
          <w:sz w:val="30"/>
          <w:szCs w:val="30"/>
          <w:cs/>
        </w:rPr>
        <w:t>ขาย</w:t>
      </w:r>
      <w:r w:rsidRPr="007B640D">
        <w:rPr>
          <w:rFonts w:ascii="Angsana New" w:hAnsi="Angsana New"/>
          <w:sz w:val="30"/>
          <w:szCs w:val="30"/>
          <w:cs/>
        </w:rPr>
        <w:t>หุ้นทุน</w:t>
      </w:r>
      <w:r w:rsidRPr="007B640D">
        <w:rPr>
          <w:rFonts w:ascii="Angsana New" w:hAnsi="Angsana New" w:hint="cs"/>
          <w:sz w:val="30"/>
          <w:szCs w:val="30"/>
          <w:cs/>
        </w:rPr>
        <w:t>จำนวน</w:t>
      </w:r>
      <w:r w:rsidRPr="007B640D">
        <w:rPr>
          <w:rFonts w:ascii="Angsana New" w:hAnsi="Angsana New"/>
          <w:sz w:val="30"/>
          <w:szCs w:val="30"/>
          <w:cs/>
        </w:rPr>
        <w:t xml:space="preserve"> </w:t>
      </w:r>
      <w:r w:rsidR="00651B2A" w:rsidRPr="00651B2A">
        <w:rPr>
          <w:rFonts w:ascii="Angsana New" w:hAnsi="Angsana New"/>
          <w:sz w:val="30"/>
          <w:szCs w:val="30"/>
          <w:lang w:val="en-US"/>
        </w:rPr>
        <w:t>9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99</w:t>
      </w:r>
      <w:r w:rsidRPr="007B640D">
        <w:rPr>
          <w:rFonts w:ascii="Angsana New" w:hAnsi="Angsana New"/>
          <w:sz w:val="30"/>
          <w:szCs w:val="30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980</w:t>
      </w:r>
      <w:r w:rsidRPr="007B640D">
        <w:rPr>
          <w:rFonts w:ascii="Angsana New" w:hAnsi="Angsana New"/>
          <w:sz w:val="30"/>
          <w:szCs w:val="30"/>
          <w:cs/>
        </w:rPr>
        <w:t xml:space="preserve"> หุ้น คิดเป็นร้อยละ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99</w:t>
      </w:r>
      <w:r w:rsidRPr="007B640D">
        <w:rPr>
          <w:rFonts w:ascii="Angsana New" w:hAnsi="Angsana New"/>
          <w:sz w:val="30"/>
          <w:szCs w:val="30"/>
          <w:cs/>
        </w:rPr>
        <w:t>.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99</w:t>
      </w:r>
      <w:r w:rsidRPr="007B640D">
        <w:rPr>
          <w:rFonts w:ascii="Angsana New" w:hAnsi="Angsana New"/>
          <w:sz w:val="30"/>
          <w:szCs w:val="30"/>
          <w:cs/>
        </w:rPr>
        <w:t xml:space="preserve"> ของทุนชำระแล้ว ในราคาหุ้นละ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105</w:t>
      </w:r>
      <w:r w:rsidRPr="007B640D">
        <w:rPr>
          <w:rFonts w:ascii="Angsana New" w:hAnsi="Angsana New"/>
          <w:sz w:val="30"/>
          <w:szCs w:val="30"/>
          <w:cs/>
        </w:rPr>
        <w:t>.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99</w:t>
      </w:r>
      <w:r w:rsidRPr="007B640D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105</w:t>
      </w:r>
      <w:r>
        <w:rPr>
          <w:rFonts w:ascii="Angsana New" w:hAnsi="Angsana New"/>
          <w:sz w:val="30"/>
          <w:szCs w:val="30"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99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7B640D">
        <w:rPr>
          <w:rFonts w:ascii="Angsana New" w:hAnsi="Angsana New"/>
          <w:sz w:val="30"/>
          <w:szCs w:val="30"/>
          <w:cs/>
        </w:rPr>
        <w:t xml:space="preserve">บาท </w:t>
      </w:r>
      <w:r w:rsidRPr="007B640D">
        <w:rPr>
          <w:rFonts w:ascii="Angsana New" w:hAnsi="Angsana New" w:hint="cs"/>
          <w:sz w:val="30"/>
          <w:szCs w:val="30"/>
          <w:cs/>
        </w:rPr>
        <w:t>ให้บริษัทย่อยแห่งหนึ่ง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 ทำให้เกิดกำไรจากการขายเงินลงทุนจำนวน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651B2A" w:rsidRPr="00651B2A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28</w:t>
      </w:r>
      <w:r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ล้านบาทในงบการเงินเฉพาะกิจการ</w:t>
      </w:r>
      <w:r w:rsidRPr="007B640D">
        <w:rPr>
          <w:rFonts w:ascii="Angsana New" w:hAnsi="Angsana New"/>
          <w:sz w:val="30"/>
          <w:szCs w:val="30"/>
          <w:cs/>
        </w:rPr>
        <w:t xml:space="preserve"> ส่งผลให้บริษัทดังกล่าวเป็นบริษัทย่อย</w:t>
      </w:r>
      <w:r w:rsidRPr="007B640D">
        <w:rPr>
          <w:rFonts w:ascii="Angsana New" w:hAnsi="Angsana New" w:hint="cs"/>
          <w:sz w:val="30"/>
          <w:szCs w:val="30"/>
          <w:cs/>
        </w:rPr>
        <w:t>ทางอ้อม</w:t>
      </w:r>
      <w:r w:rsidRPr="007B640D">
        <w:rPr>
          <w:rFonts w:ascii="Angsana New" w:hAnsi="Angsana New"/>
          <w:sz w:val="30"/>
          <w:szCs w:val="30"/>
          <w:cs/>
        </w:rPr>
        <w:t>ของบริษั</w:t>
      </w:r>
      <w:r w:rsidRPr="007B640D">
        <w:rPr>
          <w:rFonts w:ascii="Angsana New" w:hAnsi="Angsana New" w:hint="cs"/>
          <w:sz w:val="30"/>
          <w:szCs w:val="30"/>
          <w:cs/>
        </w:rPr>
        <w:t>ท</w:t>
      </w:r>
    </w:p>
    <w:p w14:paraId="7AB495BE" w14:textId="7CE1811F" w:rsidR="00FF0FF3" w:rsidRDefault="00FF0FF3" w:rsidP="001E6E65">
      <w:pPr>
        <w:pStyle w:val="Bo-Blankline"/>
      </w:pPr>
    </w:p>
    <w:p w14:paraId="72238010" w14:textId="77777777" w:rsidR="00FF0FF3" w:rsidRPr="00FD2024" w:rsidRDefault="00FF0FF3" w:rsidP="001E6E65">
      <w:pPr>
        <w:pStyle w:val="Bo-Blankline"/>
      </w:pPr>
    </w:p>
    <w:p w14:paraId="61778B2F" w14:textId="77777777" w:rsidR="00A01104" w:rsidRDefault="00A01104" w:rsidP="005C2785">
      <w:pPr>
        <w:pStyle w:val="Bo-Blankline"/>
      </w:pPr>
    </w:p>
    <w:p w14:paraId="42236C31" w14:textId="77777777" w:rsidR="00C73C1F" w:rsidRPr="00631349" w:rsidRDefault="00C73C1F" w:rsidP="00B472F8">
      <w:pPr>
        <w:pStyle w:val="Bo-Blankline"/>
        <w:rPr>
          <w:sz w:val="16"/>
          <w:szCs w:val="16"/>
          <w:lang w:val="en-US"/>
        </w:rPr>
      </w:pPr>
    </w:p>
    <w:p w14:paraId="63FA7B5A" w14:textId="77777777" w:rsidR="008409D1" w:rsidRPr="008B6E19" w:rsidRDefault="008409D1" w:rsidP="004361F1">
      <w:pPr>
        <w:pStyle w:val="Bo-C1Content"/>
        <w:ind w:left="0"/>
        <w:rPr>
          <w:cs/>
          <w:lang w:val="en-US"/>
        </w:rPr>
        <w:sectPr w:rsidR="008409D1" w:rsidRPr="008B6E19" w:rsidSect="009407C0">
          <w:headerReference w:type="default" r:id="rId14"/>
          <w:footerReference w:type="even" r:id="rId15"/>
          <w:footerReference w:type="default" r:id="rId16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14:paraId="1B5B0696" w14:textId="3D5A8AA9" w:rsidR="00E20B0A" w:rsidRDefault="00EC5D85" w:rsidP="00730E0A">
      <w:pPr>
        <w:pStyle w:val="Bo-C1Content"/>
        <w:ind w:left="360" w:hanging="360"/>
      </w:pPr>
      <w:r w:rsidRPr="00F8282A">
        <w:rPr>
          <w:cs/>
        </w:rPr>
        <w:lastRenderedPageBreak/>
        <w:t>เงินลงทุน</w:t>
      </w:r>
      <w:r>
        <w:rPr>
          <w:cs/>
        </w:rPr>
        <w:t>ในบริษัทย่อย</w:t>
      </w:r>
      <w:r w:rsidR="00BA3EEB">
        <w:rPr>
          <w:rFonts w:hint="cs"/>
          <w:cs/>
        </w:rPr>
        <w:t xml:space="preserve"> </w:t>
      </w:r>
      <w:r w:rsidRPr="001D606A">
        <w:rPr>
          <w:cs/>
        </w:rPr>
        <w:t xml:space="preserve">ณ วันที่ </w:t>
      </w:r>
      <w:r w:rsidR="00651B2A" w:rsidRPr="00651B2A">
        <w:rPr>
          <w:lang w:val="en-US"/>
        </w:rPr>
        <w:t>30</w:t>
      </w:r>
      <w:r w:rsidR="00CE7281">
        <w:t xml:space="preserve"> </w:t>
      </w:r>
      <w:r w:rsidR="00FF0FF3">
        <w:rPr>
          <w:rFonts w:hint="cs"/>
          <w:cs/>
        </w:rPr>
        <w:t>กันยา</w:t>
      </w:r>
      <w:r w:rsidR="00CE7281">
        <w:rPr>
          <w:rFonts w:hint="cs"/>
          <w:cs/>
        </w:rPr>
        <w:t>ยน</w:t>
      </w:r>
      <w:r w:rsidR="00A01104">
        <w:rPr>
          <w:rFonts w:hint="cs"/>
          <w:cs/>
        </w:rPr>
        <w:t xml:space="preserve"> </w:t>
      </w:r>
      <w:r w:rsidR="00651B2A" w:rsidRPr="00651B2A">
        <w:rPr>
          <w:lang w:val="en-US"/>
        </w:rPr>
        <w:t>2563</w:t>
      </w:r>
      <w:r w:rsidR="00964878">
        <w:t xml:space="preserve"> </w:t>
      </w:r>
      <w:r w:rsidR="00BA3EEB">
        <w:rPr>
          <w:rFonts w:hint="cs"/>
          <w:cs/>
        </w:rPr>
        <w:t xml:space="preserve">และ </w:t>
      </w:r>
      <w:r w:rsidR="00651B2A" w:rsidRPr="00651B2A">
        <w:rPr>
          <w:lang w:val="en-US"/>
        </w:rPr>
        <w:t>31</w:t>
      </w:r>
      <w:r w:rsidRPr="001D606A">
        <w:rPr>
          <w:cs/>
        </w:rPr>
        <w:t xml:space="preserve"> ธันวาคม </w:t>
      </w:r>
      <w:r w:rsidR="00651B2A" w:rsidRPr="00651B2A">
        <w:rPr>
          <w:lang w:val="en-US"/>
        </w:rPr>
        <w:t>2562</w:t>
      </w:r>
      <w:r w:rsidR="00964878">
        <w:t xml:space="preserve"> </w:t>
      </w:r>
      <w:r w:rsidR="007D3E07">
        <w:rPr>
          <w:rFonts w:hint="cs"/>
          <w:cs/>
        </w:rPr>
        <w:t>และเงินปันผลรับจากเงินลงทุนสำหรับแต่ล</w:t>
      </w:r>
      <w:r w:rsidR="006F2CCC">
        <w:rPr>
          <w:rFonts w:hint="cs"/>
          <w:cs/>
        </w:rPr>
        <w:t>ะ</w:t>
      </w:r>
      <w:r w:rsidR="005265EA">
        <w:rPr>
          <w:rFonts w:hint="cs"/>
          <w:cs/>
        </w:rPr>
        <w:t xml:space="preserve">งวดสิ้นสุดวันที่ </w:t>
      </w:r>
      <w:r w:rsidR="00651B2A" w:rsidRPr="00651B2A">
        <w:rPr>
          <w:lang w:val="en-US"/>
        </w:rPr>
        <w:t>30</w:t>
      </w:r>
      <w:r w:rsidR="00CE7281">
        <w:t xml:space="preserve"> </w:t>
      </w:r>
      <w:r w:rsidR="00FF0FF3">
        <w:rPr>
          <w:rFonts w:hint="cs"/>
          <w:cs/>
        </w:rPr>
        <w:t>กันยา</w:t>
      </w:r>
      <w:r w:rsidR="00CE7281">
        <w:rPr>
          <w:rFonts w:hint="cs"/>
          <w:cs/>
        </w:rPr>
        <w:t>ยน</w:t>
      </w:r>
      <w:r w:rsidR="00A01104">
        <w:rPr>
          <w:rFonts w:hint="cs"/>
          <w:cs/>
        </w:rPr>
        <w:t xml:space="preserve"> </w:t>
      </w:r>
      <w:r w:rsidR="00651B2A" w:rsidRPr="00651B2A">
        <w:rPr>
          <w:lang w:val="en-US"/>
        </w:rPr>
        <w:t>2563</w:t>
      </w:r>
      <w:r w:rsidR="00A01104">
        <w:t xml:space="preserve"> </w:t>
      </w:r>
      <w:r w:rsidR="00A01104">
        <w:rPr>
          <w:rFonts w:hint="cs"/>
          <w:cs/>
        </w:rPr>
        <w:t xml:space="preserve">และ </w:t>
      </w:r>
      <w:r w:rsidR="00651B2A" w:rsidRPr="00651B2A">
        <w:rPr>
          <w:lang w:val="en-US"/>
        </w:rPr>
        <w:t>2562</w:t>
      </w:r>
      <w:r w:rsidR="00A01104">
        <w:t xml:space="preserve"> </w:t>
      </w:r>
      <w:r w:rsidRPr="00F8282A">
        <w:rPr>
          <w:cs/>
        </w:rPr>
        <w:t>มีดังนี้</w:t>
      </w:r>
    </w:p>
    <w:tbl>
      <w:tblPr>
        <w:tblW w:w="15602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87"/>
        <w:gridCol w:w="1713"/>
        <w:gridCol w:w="20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104"/>
        <w:gridCol w:w="840"/>
        <w:gridCol w:w="84"/>
        <w:gridCol w:w="840"/>
        <w:gridCol w:w="84"/>
        <w:gridCol w:w="840"/>
        <w:gridCol w:w="122"/>
        <w:gridCol w:w="840"/>
        <w:gridCol w:w="104"/>
        <w:gridCol w:w="840"/>
      </w:tblGrid>
      <w:tr w:rsidR="007B59AE" w:rsidRPr="00C64277" w14:paraId="138564CA" w14:textId="77777777" w:rsidTr="00DB4670">
        <w:trPr>
          <w:trHeight w:val="234"/>
          <w:tblHeader/>
        </w:trPr>
        <w:tc>
          <w:tcPr>
            <w:tcW w:w="2700" w:type="dxa"/>
            <w:vAlign w:val="bottom"/>
          </w:tcPr>
          <w:p w14:paraId="0E1868A2" w14:textId="77777777" w:rsidR="007B59AE" w:rsidRPr="00C64277" w:rsidRDefault="007B59AE" w:rsidP="00DB4670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5972D4E9" w14:textId="77777777" w:rsidR="007B59AE" w:rsidRPr="00C64277" w:rsidRDefault="007B59AE" w:rsidP="00DB467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255EC21E" w14:textId="77777777" w:rsidR="007B59AE" w:rsidRPr="00C64277" w:rsidRDefault="007B59AE" w:rsidP="00DB467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14:paraId="3F49B9B6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082" w:type="dxa"/>
            <w:gridSpan w:val="23"/>
          </w:tcPr>
          <w:p w14:paraId="0A665988" w14:textId="77777777" w:rsidR="007B59AE" w:rsidRPr="008C15A8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B59AE" w:rsidRPr="00C64277" w14:paraId="67F7117E" w14:textId="77777777" w:rsidTr="00087BBC">
        <w:trPr>
          <w:trHeight w:val="234"/>
          <w:tblHeader/>
        </w:trPr>
        <w:tc>
          <w:tcPr>
            <w:tcW w:w="2700" w:type="dxa"/>
            <w:vAlign w:val="bottom"/>
          </w:tcPr>
          <w:p w14:paraId="7F785D90" w14:textId="77777777" w:rsidR="007B59AE" w:rsidRPr="00C64277" w:rsidRDefault="007B59AE" w:rsidP="00DB4670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47AA68C1" w14:textId="77777777" w:rsidR="007B59AE" w:rsidRPr="00C64277" w:rsidRDefault="007B59AE" w:rsidP="00DB467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  <w:vAlign w:val="bottom"/>
          </w:tcPr>
          <w:p w14:paraId="6F818F4C" w14:textId="77777777" w:rsidR="007B59AE" w:rsidRPr="00C64277" w:rsidRDefault="007B59AE" w:rsidP="00087BBC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ลักษณะธุรกิจ</w:t>
            </w:r>
          </w:p>
        </w:tc>
        <w:tc>
          <w:tcPr>
            <w:tcW w:w="20" w:type="dxa"/>
          </w:tcPr>
          <w:p w14:paraId="586358FC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7659977B" w14:textId="77777777" w:rsidR="007B59AE" w:rsidRPr="00C64277" w:rsidRDefault="007B59AE" w:rsidP="00087BB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84" w:type="dxa"/>
          </w:tcPr>
          <w:p w14:paraId="66154503" w14:textId="77777777" w:rsidR="007B59AE" w:rsidRPr="00C64277" w:rsidRDefault="007B59AE" w:rsidP="00DB467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590583B1" w14:textId="77777777" w:rsidR="007B59AE" w:rsidRPr="00C64277" w:rsidRDefault="007B59AE" w:rsidP="00087BB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ทุนชำระแล้ว</w:t>
            </w:r>
          </w:p>
        </w:tc>
        <w:tc>
          <w:tcPr>
            <w:tcW w:w="84" w:type="dxa"/>
          </w:tcPr>
          <w:p w14:paraId="439A03F4" w14:textId="77777777" w:rsidR="007B59AE" w:rsidRPr="00C64277" w:rsidRDefault="007B59AE" w:rsidP="00DB467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06967BA4" w14:textId="77777777" w:rsidR="007B59AE" w:rsidRPr="00C64277" w:rsidRDefault="007B59AE" w:rsidP="00087BB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ราคาทุน</w:t>
            </w:r>
          </w:p>
        </w:tc>
        <w:tc>
          <w:tcPr>
            <w:tcW w:w="84" w:type="dxa"/>
          </w:tcPr>
          <w:p w14:paraId="5611E771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84" w:type="dxa"/>
            <w:gridSpan w:val="3"/>
            <w:vAlign w:val="bottom"/>
          </w:tcPr>
          <w:p w14:paraId="07E8C1FB" w14:textId="77777777" w:rsidR="007B59AE" w:rsidRPr="00C64277" w:rsidRDefault="007B59AE" w:rsidP="00087BB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การด้อยค่า</w:t>
            </w:r>
          </w:p>
        </w:tc>
        <w:tc>
          <w:tcPr>
            <w:tcW w:w="84" w:type="dxa"/>
          </w:tcPr>
          <w:p w14:paraId="07666B31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7F2AE255" w14:textId="77777777" w:rsidR="007B59AE" w:rsidRPr="00C64277" w:rsidRDefault="007B59AE" w:rsidP="00087BB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ราคาทุน </w:t>
            </w:r>
            <w:r>
              <w:rPr>
                <w:rFonts w:asciiTheme="majorBidi" w:hAnsiTheme="majorBidi" w:cstheme="majorBidi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22" w:type="dxa"/>
          </w:tcPr>
          <w:p w14:paraId="2B39C52D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4" w:type="dxa"/>
            <w:gridSpan w:val="3"/>
          </w:tcPr>
          <w:p w14:paraId="624E1135" w14:textId="71BA4084" w:rsidR="007B59AE" w:rsidRPr="00C64277" w:rsidRDefault="007B59AE" w:rsidP="00C53541">
            <w:pPr>
              <w:spacing w:line="32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เงินปันผลรับสำหรับ</w:t>
            </w:r>
            <w:r w:rsidR="00C53541"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C53541">
              <w:rPr>
                <w:rFonts w:asciiTheme="majorBidi" w:hAnsiTheme="majorBidi" w:cstheme="majorBidi" w:hint="cs"/>
                <w:cs/>
                <w:lang w:val="en-US"/>
              </w:rPr>
              <w:t>งวด</w:t>
            </w:r>
            <w:r w:rsidR="00FF0FF3">
              <w:rPr>
                <w:rFonts w:asciiTheme="majorBidi" w:hAnsiTheme="majorBidi" w:cstheme="majorBidi" w:hint="cs"/>
                <w:cs/>
                <w:lang w:val="en-US"/>
              </w:rPr>
              <w:t>เ</w:t>
            </w:r>
            <w:r w:rsidR="00E21F2B">
              <w:rPr>
                <w:rFonts w:asciiTheme="majorBidi" w:hAnsiTheme="majorBidi" w:cstheme="majorBidi" w:hint="cs"/>
                <w:cs/>
                <w:lang w:val="en-US"/>
              </w:rPr>
              <w:t>ก</w:t>
            </w:r>
            <w:r w:rsidR="00FF0FF3">
              <w:rPr>
                <w:rFonts w:asciiTheme="majorBidi" w:hAnsiTheme="majorBidi" w:cstheme="majorBidi" w:hint="cs"/>
                <w:cs/>
                <w:lang w:val="en-US"/>
              </w:rPr>
              <w:t>้า</w:t>
            </w:r>
            <w:r w:rsidR="00C53541">
              <w:rPr>
                <w:rFonts w:asciiTheme="majorBidi" w:hAnsiTheme="majorBidi" w:cstheme="majorBidi" w:hint="cs"/>
                <w:cs/>
                <w:lang w:val="en-US"/>
              </w:rPr>
              <w:t>เดือนสิ้นสุดวันที่</w:t>
            </w:r>
          </w:p>
        </w:tc>
      </w:tr>
      <w:tr w:rsidR="00FF0FF3" w:rsidRPr="00C64277" w14:paraId="40CE5909" w14:textId="77777777" w:rsidTr="00DB4670">
        <w:trPr>
          <w:trHeight w:val="234"/>
          <w:tblHeader/>
        </w:trPr>
        <w:tc>
          <w:tcPr>
            <w:tcW w:w="2700" w:type="dxa"/>
            <w:vAlign w:val="bottom"/>
          </w:tcPr>
          <w:p w14:paraId="0C66F68D" w14:textId="77777777" w:rsidR="00FF0FF3" w:rsidRPr="00C64277" w:rsidRDefault="00FF0FF3" w:rsidP="00FF0FF3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650D48A7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49A908CE" w14:textId="77777777" w:rsidR="00FF0FF3" w:rsidRPr="00C64277" w:rsidRDefault="00FF0FF3" w:rsidP="00FF0FF3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14:paraId="74C3B461" w14:textId="77777777" w:rsidR="00FF0FF3" w:rsidRPr="00C64277" w:rsidRDefault="00FF0FF3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0" w:type="dxa"/>
          </w:tcPr>
          <w:p w14:paraId="12EBDC83" w14:textId="134E1FBA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30</w:t>
            </w:r>
            <w:r w:rsidR="00FF0FF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F0FF3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  <w:tc>
          <w:tcPr>
            <w:tcW w:w="84" w:type="dxa"/>
          </w:tcPr>
          <w:p w14:paraId="7D773706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186CC2D" w14:textId="774CDFB5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31</w:t>
            </w:r>
            <w:r w:rsidR="00FF0FF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F0FF3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84" w:type="dxa"/>
          </w:tcPr>
          <w:p w14:paraId="0B53C2E0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767CDC3" w14:textId="3746663E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30</w:t>
            </w:r>
            <w:r w:rsidR="00FF0FF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F0FF3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  <w:tc>
          <w:tcPr>
            <w:tcW w:w="84" w:type="dxa"/>
          </w:tcPr>
          <w:p w14:paraId="544D8921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D92A848" w14:textId="325D2AA0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31</w:t>
            </w:r>
            <w:r w:rsidR="00FF0FF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F0FF3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84" w:type="dxa"/>
          </w:tcPr>
          <w:p w14:paraId="3E4E9E35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9183F1A" w14:textId="17575E8D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30</w:t>
            </w:r>
            <w:r w:rsidR="00FF0FF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F0FF3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  <w:tc>
          <w:tcPr>
            <w:tcW w:w="84" w:type="dxa"/>
          </w:tcPr>
          <w:p w14:paraId="6239BF34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C692A45" w14:textId="7640E4A6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31</w:t>
            </w:r>
            <w:r w:rsidR="00FF0FF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F0FF3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84" w:type="dxa"/>
          </w:tcPr>
          <w:p w14:paraId="498786FC" w14:textId="77777777" w:rsidR="00FF0FF3" w:rsidRPr="00C64277" w:rsidRDefault="00FF0FF3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F525D4B" w14:textId="710E3790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30</w:t>
            </w:r>
            <w:r w:rsidR="00FF0FF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F0FF3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14:paraId="45D1E7BA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0B3B08D" w14:textId="650AA5A9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31</w:t>
            </w:r>
            <w:r w:rsidR="00FF0FF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F0FF3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84" w:type="dxa"/>
          </w:tcPr>
          <w:p w14:paraId="2888CCDE" w14:textId="77777777" w:rsidR="00FF0FF3" w:rsidRPr="00C64277" w:rsidRDefault="00FF0FF3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282A9B" w14:textId="715B381C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30</w:t>
            </w:r>
            <w:r w:rsidR="00FF0FF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F0FF3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  <w:tc>
          <w:tcPr>
            <w:tcW w:w="84" w:type="dxa"/>
          </w:tcPr>
          <w:p w14:paraId="56F73A7F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58C1132" w14:textId="1C75D0CD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31</w:t>
            </w:r>
            <w:r w:rsidR="00FF0FF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F0FF3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22" w:type="dxa"/>
          </w:tcPr>
          <w:p w14:paraId="497C9D0E" w14:textId="77777777" w:rsidR="00FF0FF3" w:rsidRPr="00C64277" w:rsidRDefault="00FF0FF3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0" w:type="dxa"/>
          </w:tcPr>
          <w:p w14:paraId="4CA1FF85" w14:textId="737B5650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30</w:t>
            </w:r>
            <w:r w:rsidR="00FF0FF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F0FF3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14:paraId="7DD47E8F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C082DB5" w14:textId="08DA61D2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30</w:t>
            </w:r>
            <w:r w:rsidR="00FF0FF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F0FF3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</w:tr>
      <w:tr w:rsidR="00FF0FF3" w:rsidRPr="00C64277" w14:paraId="28624E23" w14:textId="77777777" w:rsidTr="00DB4670">
        <w:trPr>
          <w:trHeight w:val="234"/>
          <w:tblHeader/>
        </w:trPr>
        <w:tc>
          <w:tcPr>
            <w:tcW w:w="2700" w:type="dxa"/>
            <w:vAlign w:val="bottom"/>
          </w:tcPr>
          <w:p w14:paraId="473A97C5" w14:textId="77777777" w:rsidR="00FF0FF3" w:rsidRPr="00C64277" w:rsidRDefault="00FF0FF3" w:rsidP="00FF0FF3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2DDD30D1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9A68A02" w14:textId="77777777" w:rsidR="00FF0FF3" w:rsidRPr="00C64277" w:rsidRDefault="00FF0FF3" w:rsidP="00FF0FF3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14:paraId="25093E87" w14:textId="77777777" w:rsidR="00FF0FF3" w:rsidRPr="00C64277" w:rsidRDefault="00FF0FF3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0" w:type="dxa"/>
          </w:tcPr>
          <w:p w14:paraId="6EB085AD" w14:textId="1AD17709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84" w:type="dxa"/>
          </w:tcPr>
          <w:p w14:paraId="05052660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19DF356" w14:textId="01C1D789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84" w:type="dxa"/>
          </w:tcPr>
          <w:p w14:paraId="138D0881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48C03AC" w14:textId="4C2AB14D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84" w:type="dxa"/>
          </w:tcPr>
          <w:p w14:paraId="2A75A9EA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F0433F8" w14:textId="726A370A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84" w:type="dxa"/>
          </w:tcPr>
          <w:p w14:paraId="5F4AB99D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0BF9413" w14:textId="5DF524CD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84" w:type="dxa"/>
          </w:tcPr>
          <w:p w14:paraId="60A08726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96DAC60" w14:textId="13186986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84" w:type="dxa"/>
          </w:tcPr>
          <w:p w14:paraId="4F7AA41C" w14:textId="77777777" w:rsidR="00FF0FF3" w:rsidRPr="00C64277" w:rsidRDefault="00FF0FF3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EF699B8" w14:textId="30F00B76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4" w:type="dxa"/>
          </w:tcPr>
          <w:p w14:paraId="4573EFA0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BBCA76B" w14:textId="52E52C04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84" w:type="dxa"/>
          </w:tcPr>
          <w:p w14:paraId="5F6F62A0" w14:textId="77777777" w:rsidR="00FF0FF3" w:rsidRPr="00C64277" w:rsidRDefault="00FF0FF3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F277B27" w14:textId="0C74FF85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84" w:type="dxa"/>
          </w:tcPr>
          <w:p w14:paraId="38AC57A4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6AB0B90" w14:textId="396C5600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2" w:type="dxa"/>
          </w:tcPr>
          <w:p w14:paraId="2AE77D1D" w14:textId="77777777" w:rsidR="00FF0FF3" w:rsidRPr="00C64277" w:rsidRDefault="00FF0FF3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0" w:type="dxa"/>
          </w:tcPr>
          <w:p w14:paraId="0DB7874C" w14:textId="13DD564C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4" w:type="dxa"/>
          </w:tcPr>
          <w:p w14:paraId="54CE2635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39C908E" w14:textId="3141C183" w:rsidR="00FF0FF3" w:rsidRPr="00C64277" w:rsidRDefault="00651B2A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 w:hint="cs"/>
                <w:lang w:val="en-US"/>
              </w:rPr>
              <w:t>2562</w:t>
            </w:r>
          </w:p>
        </w:tc>
      </w:tr>
      <w:tr w:rsidR="00FF0FF3" w:rsidRPr="00C64277" w14:paraId="32A24746" w14:textId="77777777" w:rsidTr="00DB4670">
        <w:trPr>
          <w:trHeight w:val="234"/>
          <w:tblHeader/>
        </w:trPr>
        <w:tc>
          <w:tcPr>
            <w:tcW w:w="2700" w:type="dxa"/>
            <w:vAlign w:val="bottom"/>
          </w:tcPr>
          <w:p w14:paraId="5E5C512E" w14:textId="77777777" w:rsidR="00FF0FF3" w:rsidRPr="00C64277" w:rsidRDefault="00FF0FF3" w:rsidP="00FF0FF3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16A341F5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0260B3B" w14:textId="77777777" w:rsidR="00FF0FF3" w:rsidRPr="00C64277" w:rsidRDefault="00FF0FF3" w:rsidP="00FF0FF3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14:paraId="1E8984E4" w14:textId="77777777" w:rsidR="00FF0FF3" w:rsidRPr="00C64277" w:rsidRDefault="00FF0FF3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1CBBE9FC" w14:textId="77777777" w:rsidR="00FF0FF3" w:rsidRPr="00C3537D" w:rsidRDefault="00FF0FF3" w:rsidP="00FF0FF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84" w:type="dxa"/>
          </w:tcPr>
          <w:p w14:paraId="700C2323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4" w:type="dxa"/>
            <w:gridSpan w:val="19"/>
          </w:tcPr>
          <w:p w14:paraId="1CACF791" w14:textId="77777777" w:rsidR="00FF0FF3" w:rsidRPr="00C3537D" w:rsidRDefault="00FF0FF3" w:rsidP="00FF0FF3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FF0FF3" w:rsidRPr="00C64277" w14:paraId="5612EA40" w14:textId="77777777" w:rsidTr="00DB4670">
        <w:tc>
          <w:tcPr>
            <w:tcW w:w="2700" w:type="dxa"/>
          </w:tcPr>
          <w:p w14:paraId="16951ADB" w14:textId="77777777" w:rsidR="00FF0FF3" w:rsidRPr="00444631" w:rsidRDefault="00FF0FF3" w:rsidP="00FF0FF3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</w:p>
        </w:tc>
        <w:tc>
          <w:tcPr>
            <w:tcW w:w="87" w:type="dxa"/>
          </w:tcPr>
          <w:p w14:paraId="7133EF8A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707972DF" w14:textId="77777777" w:rsidR="00FF0FF3" w:rsidRPr="00C64277" w:rsidRDefault="00FF0FF3" w:rsidP="00FF0FF3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" w:type="dxa"/>
          </w:tcPr>
          <w:p w14:paraId="7E38CB05" w14:textId="77777777" w:rsidR="00FF0FF3" w:rsidRPr="00C64277" w:rsidRDefault="00FF0FF3" w:rsidP="00FF0FF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63D18250" w14:textId="77777777" w:rsidR="00FF0FF3" w:rsidRPr="00C64277" w:rsidRDefault="00FF0FF3" w:rsidP="00FF0FF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77812EDF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31F00BDC" w14:textId="77777777" w:rsidR="00FF0FF3" w:rsidRPr="00C64277" w:rsidRDefault="00FF0FF3" w:rsidP="00FF0FF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6103D1A9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6A8F18F5" w14:textId="77777777" w:rsidR="00FF0FF3" w:rsidRPr="00C64277" w:rsidRDefault="00FF0FF3" w:rsidP="00FF0FF3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0EBD63AC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2A569D8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6EDA4B53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47889069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5D18DD4A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DEE5539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5B48306A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7B7641FF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  <w:vAlign w:val="bottom"/>
          </w:tcPr>
          <w:p w14:paraId="02CEDEA2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553F9E3A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04A60BD1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711FF4E4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7202AFDC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6C216D73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  <w:vAlign w:val="bottom"/>
          </w:tcPr>
          <w:p w14:paraId="5970CF95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57D87C3E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  <w:vAlign w:val="bottom"/>
          </w:tcPr>
          <w:p w14:paraId="27232CB1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0B7657CC" w14:textId="77777777" w:rsidR="00FF0FF3" w:rsidRPr="00C64277" w:rsidRDefault="00FF0FF3" w:rsidP="00FF0FF3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B2088" w:rsidRPr="00C64277" w14:paraId="28DEF54D" w14:textId="77777777" w:rsidTr="00A35BE9">
        <w:tc>
          <w:tcPr>
            <w:tcW w:w="2700" w:type="dxa"/>
          </w:tcPr>
          <w:p w14:paraId="2EB17B7B" w14:textId="77777777" w:rsidR="009B2088" w:rsidRPr="00444631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7" w:type="dxa"/>
          </w:tcPr>
          <w:p w14:paraId="69DAFC8A" w14:textId="77777777" w:rsidR="009B2088" w:rsidRPr="00C64277" w:rsidRDefault="009B2088" w:rsidP="009B208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11738B1" w14:textId="77777777" w:rsidR="009B2088" w:rsidRPr="00754F45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444631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20" w:type="dxa"/>
          </w:tcPr>
          <w:p w14:paraId="42E689C2" w14:textId="77777777" w:rsidR="009B2088" w:rsidRPr="00C64277" w:rsidRDefault="009B2088" w:rsidP="009B208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13FBECE" w14:textId="764A6639" w:rsidR="009B2088" w:rsidRPr="00C64277" w:rsidRDefault="00651B2A" w:rsidP="009B208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9B2088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2587AAD2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0B106CA" w14:textId="549D8983" w:rsidR="009B2088" w:rsidRPr="00C64277" w:rsidRDefault="00651B2A" w:rsidP="009B208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9B2088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025E5EAF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963173E" w14:textId="35CBC0A2" w:rsidR="009B2088" w:rsidRPr="00C64277" w:rsidRDefault="00651B2A" w:rsidP="009B208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697FA427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0C95C09" w14:textId="60A85FCE" w:rsidR="009B2088" w:rsidRPr="00C64277" w:rsidRDefault="00651B2A" w:rsidP="009B208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27DCA661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6E79A4C" w14:textId="1548D72B" w:rsidR="009B2088" w:rsidRPr="00C64277" w:rsidRDefault="00651B2A" w:rsidP="009B208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999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84" w:type="dxa"/>
            <w:shd w:val="clear" w:color="auto" w:fill="auto"/>
          </w:tcPr>
          <w:p w14:paraId="0E174542" w14:textId="77777777" w:rsidR="009B2088" w:rsidRPr="00C64277" w:rsidRDefault="009B2088" w:rsidP="009B2088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DC89AD1" w14:textId="623C7941" w:rsidR="009B2088" w:rsidRPr="00C64277" w:rsidRDefault="00651B2A" w:rsidP="009B208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999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84" w:type="dxa"/>
            <w:shd w:val="clear" w:color="auto" w:fill="auto"/>
          </w:tcPr>
          <w:p w14:paraId="03E8135B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93B2BD9" w14:textId="0DB26DC0" w:rsidR="009B2088" w:rsidRPr="00C64277" w:rsidRDefault="009B2088" w:rsidP="009B2088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6E0E20F6" w14:textId="77777777" w:rsidR="009B2088" w:rsidRPr="00C64277" w:rsidRDefault="009B2088" w:rsidP="009B2088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F136465" w14:textId="77777777" w:rsidR="009B2088" w:rsidRPr="00C64277" w:rsidRDefault="009B2088" w:rsidP="009B2088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5FF473E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D5CD31C" w14:textId="08600FBB" w:rsidR="009B2088" w:rsidRPr="00C64277" w:rsidRDefault="00651B2A" w:rsidP="009B208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999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84" w:type="dxa"/>
            <w:shd w:val="clear" w:color="auto" w:fill="auto"/>
          </w:tcPr>
          <w:p w14:paraId="6D1BE536" w14:textId="77777777" w:rsidR="009B2088" w:rsidRPr="00C64277" w:rsidRDefault="009B2088" w:rsidP="009B208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2353530" w14:textId="705CDF43" w:rsidR="009B2088" w:rsidRPr="00C64277" w:rsidRDefault="00651B2A" w:rsidP="009B208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999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122" w:type="dxa"/>
            <w:shd w:val="clear" w:color="auto" w:fill="auto"/>
          </w:tcPr>
          <w:p w14:paraId="2E4653EC" w14:textId="77777777" w:rsidR="009B2088" w:rsidRPr="00C64277" w:rsidRDefault="009B2088" w:rsidP="009B208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B0E4446" w14:textId="4B236E71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4D5E0C78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C1125AC" w14:textId="77777777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B2088" w:rsidRPr="00C64277" w14:paraId="01BDD859" w14:textId="77777777" w:rsidTr="00A35BE9">
        <w:tc>
          <w:tcPr>
            <w:tcW w:w="2700" w:type="dxa"/>
          </w:tcPr>
          <w:p w14:paraId="0C755F32" w14:textId="77777777" w:rsidR="009B2088" w:rsidRPr="00444631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7" w:type="dxa"/>
          </w:tcPr>
          <w:p w14:paraId="0DD1BAF0" w14:textId="77777777" w:rsidR="009B2088" w:rsidRPr="00C64277" w:rsidRDefault="009B2088" w:rsidP="009B208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41FD3E63" w14:textId="77777777" w:rsidR="009B2088" w:rsidRPr="00754F45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</w:t>
            </w:r>
            <w:r>
              <w:rPr>
                <w:rFonts w:asciiTheme="majorBidi" w:hAnsiTheme="majorBidi" w:cstheme="majorBidi"/>
                <w:cs/>
              </w:rPr>
              <w:t>ฟ้าและเชื้อเพลิงจากขยะรวมทั้ง</w:t>
            </w:r>
            <w:r w:rsidRPr="00754F45">
              <w:rPr>
                <w:rFonts w:asciiTheme="majorBidi" w:hAnsiTheme="majorBidi" w:cstheme="majorBidi"/>
                <w:cs/>
              </w:rPr>
              <w:t>เศษหรือขยะหรือของเสีย</w:t>
            </w:r>
          </w:p>
        </w:tc>
        <w:tc>
          <w:tcPr>
            <w:tcW w:w="20" w:type="dxa"/>
          </w:tcPr>
          <w:p w14:paraId="2B4F3475" w14:textId="77777777" w:rsidR="009B2088" w:rsidRPr="00C64277" w:rsidRDefault="009B2088" w:rsidP="009B208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89C33D7" w14:textId="2A1FD018" w:rsidR="009B2088" w:rsidRPr="00C64277" w:rsidRDefault="00651B2A" w:rsidP="009B208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9B2088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84" w:type="dxa"/>
            <w:shd w:val="clear" w:color="auto" w:fill="auto"/>
          </w:tcPr>
          <w:p w14:paraId="3B7D6F96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62E94F9" w14:textId="2024BE8A" w:rsidR="009B2088" w:rsidRPr="00C64277" w:rsidRDefault="00651B2A" w:rsidP="009B208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9B2088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84" w:type="dxa"/>
            <w:shd w:val="clear" w:color="auto" w:fill="auto"/>
          </w:tcPr>
          <w:p w14:paraId="5415F93C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A075866" w14:textId="5220CC38" w:rsidR="009B2088" w:rsidRPr="00C64277" w:rsidRDefault="00651B2A" w:rsidP="009B208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8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400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36D72695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6F000AF" w14:textId="02F3655E" w:rsidR="009B2088" w:rsidRPr="00C64277" w:rsidRDefault="00651B2A" w:rsidP="009B208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8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400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7057429E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EA389C7" w14:textId="3571FC59" w:rsidR="009B2088" w:rsidRPr="00C64277" w:rsidRDefault="00651B2A" w:rsidP="009B208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899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84" w:type="dxa"/>
            <w:shd w:val="clear" w:color="auto" w:fill="auto"/>
          </w:tcPr>
          <w:p w14:paraId="42E9842A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380162D" w14:textId="5671A877" w:rsidR="009B2088" w:rsidRPr="00C64277" w:rsidRDefault="00651B2A" w:rsidP="009B208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899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84" w:type="dxa"/>
            <w:shd w:val="clear" w:color="auto" w:fill="auto"/>
          </w:tcPr>
          <w:p w14:paraId="33DF8ACC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1DC94C5" w14:textId="11290557" w:rsidR="009B2088" w:rsidRPr="00C64277" w:rsidRDefault="009B2088" w:rsidP="009B2088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2644092F" w14:textId="77777777" w:rsidR="009B2088" w:rsidRPr="00C64277" w:rsidRDefault="009B2088" w:rsidP="009B2088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B210BB8" w14:textId="77777777" w:rsidR="009B2088" w:rsidRPr="00C64277" w:rsidRDefault="009B2088" w:rsidP="009B2088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DCB5BCC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D8D85A9" w14:textId="62B108B6" w:rsidR="009B2088" w:rsidRPr="00C64277" w:rsidRDefault="00651B2A" w:rsidP="009B208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899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84" w:type="dxa"/>
            <w:shd w:val="clear" w:color="auto" w:fill="auto"/>
          </w:tcPr>
          <w:p w14:paraId="194D9B75" w14:textId="77777777" w:rsidR="009B2088" w:rsidRPr="00C64277" w:rsidRDefault="009B2088" w:rsidP="009B208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151A308" w14:textId="11095BA7" w:rsidR="009B2088" w:rsidRPr="00C64277" w:rsidRDefault="00651B2A" w:rsidP="009B208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899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122" w:type="dxa"/>
            <w:shd w:val="clear" w:color="auto" w:fill="auto"/>
          </w:tcPr>
          <w:p w14:paraId="43E84758" w14:textId="77777777" w:rsidR="009B2088" w:rsidRPr="00C64277" w:rsidRDefault="009B2088" w:rsidP="009B208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105C1DA" w14:textId="669DAC13" w:rsidR="009B2088" w:rsidRPr="00C64277" w:rsidRDefault="00651B2A" w:rsidP="009B208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888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14EA9B98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75FD011" w14:textId="162751A0" w:rsidR="009B2088" w:rsidRPr="00C64277" w:rsidRDefault="00651B2A" w:rsidP="009B208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180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9B2088" w:rsidRPr="00C64277" w14:paraId="78F9650F" w14:textId="77777777" w:rsidTr="00A35BE9">
        <w:tc>
          <w:tcPr>
            <w:tcW w:w="2700" w:type="dxa"/>
          </w:tcPr>
          <w:p w14:paraId="6B217C56" w14:textId="77777777" w:rsidR="009B2088" w:rsidRPr="00444631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7" w:type="dxa"/>
          </w:tcPr>
          <w:p w14:paraId="7EABDD50" w14:textId="77777777" w:rsidR="009B2088" w:rsidRPr="00C64277" w:rsidRDefault="009B2088" w:rsidP="009B208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22563063" w14:textId="77777777" w:rsidR="009B2088" w:rsidRPr="00754F45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แ</w:t>
            </w:r>
            <w:r w:rsidRPr="00754F45">
              <w:rPr>
                <w:rFonts w:asciiTheme="majorBidi" w:hAnsiTheme="majorBidi" w:cstheme="majorBidi"/>
                <w:cs/>
              </w:rPr>
              <w:t>ผ่นฟิล์มสำหรับโซลาร์เซลล์</w:t>
            </w:r>
          </w:p>
        </w:tc>
        <w:tc>
          <w:tcPr>
            <w:tcW w:w="20" w:type="dxa"/>
          </w:tcPr>
          <w:p w14:paraId="5F8B1636" w14:textId="77777777" w:rsidR="009B2088" w:rsidRPr="00C64277" w:rsidRDefault="009B2088" w:rsidP="009B208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5E0040F" w14:textId="458024C2" w:rsidR="009B2088" w:rsidRPr="00C64277" w:rsidRDefault="00651B2A" w:rsidP="009B208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9B2088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2E08A99D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D5FB0BF" w14:textId="49B4C8F1" w:rsidR="009B2088" w:rsidRPr="00C64277" w:rsidRDefault="00651B2A" w:rsidP="009B208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9B2088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7B0C5883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3ACA495" w14:textId="106EA3B7" w:rsidR="009B2088" w:rsidRPr="00C64277" w:rsidRDefault="00651B2A" w:rsidP="009B208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450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3132BFDF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2F79C64" w14:textId="1E09F865" w:rsidR="009B2088" w:rsidRPr="00C64277" w:rsidRDefault="00651B2A" w:rsidP="009B208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450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70375BA7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6C3FFC6" w14:textId="13F04A7B" w:rsidR="009B2088" w:rsidRPr="00C64277" w:rsidRDefault="00651B2A" w:rsidP="009B208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450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7837FAE9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6A1AE63" w14:textId="594FE3D7" w:rsidR="009B2088" w:rsidRPr="00C64277" w:rsidRDefault="00651B2A" w:rsidP="009B208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450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53ABDB9D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314F31A" w14:textId="6DBEA2FC" w:rsidR="009B2088" w:rsidRPr="00C64277" w:rsidRDefault="009B2088" w:rsidP="009B2088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55BED07C" w14:textId="77777777" w:rsidR="009B2088" w:rsidRPr="00C64277" w:rsidRDefault="009B2088" w:rsidP="009B2088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4510D0D" w14:textId="77777777" w:rsidR="009B2088" w:rsidRPr="00C64277" w:rsidRDefault="009B2088" w:rsidP="009B2088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46E7AB3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D65E9BD" w14:textId="24B6A2F2" w:rsidR="009B2088" w:rsidRPr="00C64277" w:rsidRDefault="00651B2A" w:rsidP="009B208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450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69C4C0CA" w14:textId="77777777" w:rsidR="009B2088" w:rsidRPr="00C64277" w:rsidRDefault="009B2088" w:rsidP="009B208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C24EA03" w14:textId="4C7F8219" w:rsidR="009B2088" w:rsidRPr="00C64277" w:rsidRDefault="00651B2A" w:rsidP="009B2088">
            <w:pPr>
              <w:tabs>
                <w:tab w:val="decimal" w:pos="733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450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22" w:type="dxa"/>
            <w:shd w:val="clear" w:color="auto" w:fill="auto"/>
          </w:tcPr>
          <w:p w14:paraId="6F324CC1" w14:textId="77777777" w:rsidR="009B2088" w:rsidRPr="00C64277" w:rsidRDefault="009B2088" w:rsidP="009B208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7B775E1" w14:textId="1961C662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4323CFC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65A8051" w14:textId="77777777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B2088" w:rsidRPr="00C64277" w14:paraId="469CEEE4" w14:textId="77777777" w:rsidTr="00A35BE9">
        <w:tc>
          <w:tcPr>
            <w:tcW w:w="2700" w:type="dxa"/>
          </w:tcPr>
          <w:p w14:paraId="12A6F526" w14:textId="77777777" w:rsidR="009B2088" w:rsidRPr="00444631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7" w:type="dxa"/>
          </w:tcPr>
          <w:p w14:paraId="2A1780A8" w14:textId="77777777" w:rsidR="009B2088" w:rsidRPr="00C64277" w:rsidRDefault="009B2088" w:rsidP="009B2088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2AF7C4E" w14:textId="77777777" w:rsidR="009B2088" w:rsidRPr="00754F45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20" w:type="dxa"/>
          </w:tcPr>
          <w:p w14:paraId="01409CEC" w14:textId="77777777" w:rsidR="009B2088" w:rsidRPr="00C64277" w:rsidRDefault="009B2088" w:rsidP="009B208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6D0C262" w14:textId="20218DD8" w:rsidR="009B2088" w:rsidRPr="00C64277" w:rsidRDefault="00651B2A" w:rsidP="009B208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9B2088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31BDE95E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DAE903A" w14:textId="32E08B1D" w:rsidR="009B2088" w:rsidRPr="00C64277" w:rsidRDefault="00651B2A" w:rsidP="009B208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9B2088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0CDFF7CC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7320C81" w14:textId="32079C12" w:rsidR="009B2088" w:rsidRPr="00C64277" w:rsidRDefault="00651B2A" w:rsidP="009B208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300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2616579A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22B8543" w14:textId="0E5BF4E8" w:rsidR="009B2088" w:rsidRPr="00C64277" w:rsidRDefault="00651B2A" w:rsidP="009B208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300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1AA43EC6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A08E6D5" w14:textId="7B8F3091" w:rsidR="009B2088" w:rsidRPr="00C64277" w:rsidRDefault="00651B2A" w:rsidP="009B208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654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84" w:type="dxa"/>
            <w:shd w:val="clear" w:color="auto" w:fill="auto"/>
          </w:tcPr>
          <w:p w14:paraId="328C35FF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8004F74" w14:textId="26452282" w:rsidR="009B2088" w:rsidRPr="00C64277" w:rsidRDefault="00651B2A" w:rsidP="009B208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654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84" w:type="dxa"/>
            <w:shd w:val="clear" w:color="auto" w:fill="auto"/>
          </w:tcPr>
          <w:p w14:paraId="4EF4EA7C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4D46C9E" w14:textId="72D668F2" w:rsidR="009B2088" w:rsidRPr="00C64277" w:rsidRDefault="009B2088" w:rsidP="009B208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lang w:val="en-US"/>
              </w:rPr>
              <w:t>770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lang w:val="en-US"/>
              </w:rPr>
              <w:t>000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0457AD83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2A83256" w14:textId="6CB28C53" w:rsidR="009B2088" w:rsidRPr="00C64277" w:rsidRDefault="009B2088" w:rsidP="009B208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lang w:val="en-US"/>
              </w:rPr>
              <w:t>770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lang w:val="en-US"/>
              </w:rPr>
              <w:t>000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799FEC79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73FD8FE" w14:textId="1BD8E4DA" w:rsidR="009B2088" w:rsidRPr="00C64277" w:rsidRDefault="00651B2A" w:rsidP="009B208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884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84" w:type="dxa"/>
            <w:shd w:val="clear" w:color="auto" w:fill="auto"/>
          </w:tcPr>
          <w:p w14:paraId="377445A4" w14:textId="77777777" w:rsidR="009B2088" w:rsidRPr="00C64277" w:rsidRDefault="009B2088" w:rsidP="009B208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2A0755B" w14:textId="1F09B480" w:rsidR="009B2088" w:rsidRPr="00C64277" w:rsidRDefault="00651B2A" w:rsidP="009B2088">
            <w:pPr>
              <w:tabs>
                <w:tab w:val="decimal" w:pos="733"/>
              </w:tabs>
              <w:spacing w:line="240" w:lineRule="auto"/>
              <w:ind w:left="1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884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122" w:type="dxa"/>
            <w:shd w:val="clear" w:color="auto" w:fill="auto"/>
          </w:tcPr>
          <w:p w14:paraId="60C2D031" w14:textId="77777777" w:rsidR="009B2088" w:rsidRPr="00C64277" w:rsidRDefault="009B2088" w:rsidP="009B208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CB9C11F" w14:textId="5704592B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D327A28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4853DB4" w14:textId="77777777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B2088" w:rsidRPr="00C64277" w14:paraId="05DB1CCD" w14:textId="77777777" w:rsidTr="00A35BE9">
        <w:tc>
          <w:tcPr>
            <w:tcW w:w="2700" w:type="dxa"/>
          </w:tcPr>
          <w:p w14:paraId="0D858C21" w14:textId="77CAB970" w:rsidR="009B2088" w:rsidRPr="00444631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โรงกลั่นน้ำมันทีพีไอ (</w:t>
            </w:r>
            <w:r w:rsidR="00651B2A" w:rsidRPr="00651B2A">
              <w:rPr>
                <w:rFonts w:asciiTheme="majorBidi" w:hAnsiTheme="majorBidi" w:cstheme="majorBidi"/>
                <w:lang w:val="en-US"/>
              </w:rPr>
              <w:t>1997</w:t>
            </w:r>
            <w:r w:rsidRPr="00C64277">
              <w:rPr>
                <w:rFonts w:asciiTheme="majorBidi" w:hAnsiTheme="majorBidi" w:cstheme="majorBidi"/>
                <w:cs/>
              </w:rPr>
              <w:t>)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7" w:type="dxa"/>
          </w:tcPr>
          <w:p w14:paraId="575D85A9" w14:textId="77777777" w:rsidR="009B2088" w:rsidRPr="00C64277" w:rsidRDefault="009B2088" w:rsidP="009B208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39DD7CA9" w14:textId="77777777" w:rsidR="009B2088" w:rsidRPr="00754F45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ธุรกิจสำรวจปิโตรเลียม</w:t>
            </w:r>
          </w:p>
        </w:tc>
        <w:tc>
          <w:tcPr>
            <w:tcW w:w="20" w:type="dxa"/>
          </w:tcPr>
          <w:p w14:paraId="01043830" w14:textId="77777777" w:rsidR="009B2088" w:rsidRPr="00C64277" w:rsidRDefault="009B2088" w:rsidP="009B208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9EC4648" w14:textId="16D6FE80" w:rsidR="009B2088" w:rsidRPr="00C64277" w:rsidRDefault="00651B2A" w:rsidP="009B208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9B2088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1850FE85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640E26F" w14:textId="2CDDACB4" w:rsidR="009B2088" w:rsidRPr="00C64277" w:rsidRDefault="00651B2A" w:rsidP="009B208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9B2088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323BA1AA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4B5D731" w14:textId="3F48920B" w:rsidR="009B2088" w:rsidRPr="00C64277" w:rsidRDefault="00651B2A" w:rsidP="009B208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300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3F0D43E0" w14:textId="77777777" w:rsidR="009B2088" w:rsidRPr="00C64277" w:rsidRDefault="009B2088" w:rsidP="009B2088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AF1B061" w14:textId="45244A0A" w:rsidR="009B2088" w:rsidRPr="00C64277" w:rsidRDefault="00651B2A" w:rsidP="009B208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300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2508686F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  <w:shd w:val="clear" w:color="auto" w:fill="auto"/>
          </w:tcPr>
          <w:p w14:paraId="4E9B3314" w14:textId="5408BA7B" w:rsidR="009B2088" w:rsidRPr="00C64277" w:rsidRDefault="00651B2A" w:rsidP="009B208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299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84" w:type="dxa"/>
            <w:shd w:val="clear" w:color="auto" w:fill="auto"/>
          </w:tcPr>
          <w:p w14:paraId="33036E6B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5AFC4C8" w14:textId="6273B264" w:rsidR="009B2088" w:rsidRPr="00C64277" w:rsidRDefault="00651B2A" w:rsidP="009B208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299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84" w:type="dxa"/>
            <w:shd w:val="clear" w:color="auto" w:fill="auto"/>
          </w:tcPr>
          <w:p w14:paraId="631CF230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8840ADB" w14:textId="48C003EF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2CA15138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3B5AD22" w14:textId="77777777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BBFB863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51168EE" w14:textId="69D81549" w:rsidR="009B2088" w:rsidRPr="00C64277" w:rsidRDefault="00651B2A" w:rsidP="009B2088">
            <w:pPr>
              <w:tabs>
                <w:tab w:val="decimal" w:pos="76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299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84" w:type="dxa"/>
            <w:shd w:val="clear" w:color="auto" w:fill="auto"/>
          </w:tcPr>
          <w:p w14:paraId="37F370CA" w14:textId="77777777" w:rsidR="009B2088" w:rsidRPr="00C64277" w:rsidRDefault="009B2088" w:rsidP="009B208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13AD8D1" w14:textId="0DAE637B" w:rsidR="009B2088" w:rsidRPr="00C64277" w:rsidRDefault="00651B2A" w:rsidP="009B2088">
            <w:pPr>
              <w:tabs>
                <w:tab w:val="decimal" w:pos="733"/>
              </w:tabs>
              <w:spacing w:line="240" w:lineRule="auto"/>
              <w:ind w:left="1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299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122" w:type="dxa"/>
            <w:shd w:val="clear" w:color="auto" w:fill="auto"/>
          </w:tcPr>
          <w:p w14:paraId="199C7ED4" w14:textId="77777777" w:rsidR="009B2088" w:rsidRPr="00C64277" w:rsidRDefault="009B2088" w:rsidP="009B208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3BA47A2" w14:textId="5CDDAFF8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C5AE9AB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6C31A78" w14:textId="77777777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B2088" w:rsidRPr="00C64277" w14:paraId="2F276F97" w14:textId="77777777" w:rsidTr="00A35BE9">
        <w:tc>
          <w:tcPr>
            <w:tcW w:w="2700" w:type="dxa"/>
          </w:tcPr>
          <w:p w14:paraId="41ECA895" w14:textId="77777777" w:rsidR="009B2088" w:rsidRPr="00444631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7" w:type="dxa"/>
          </w:tcPr>
          <w:p w14:paraId="2F0C3A3D" w14:textId="77777777" w:rsidR="009B2088" w:rsidRPr="00C64277" w:rsidRDefault="009B2088" w:rsidP="009B208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03231566" w14:textId="77777777" w:rsidR="009B2088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 xml:space="preserve">ผลิตไฟฟ้า </w:t>
            </w:r>
          </w:p>
          <w:p w14:paraId="73F8985C" w14:textId="77777777" w:rsidR="009B2088" w:rsidRPr="00754F45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22F9E502" w14:textId="77777777" w:rsidR="009B2088" w:rsidRPr="00C64277" w:rsidRDefault="009B2088" w:rsidP="009B208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7D33133" w14:textId="5065F4F4" w:rsidR="009B2088" w:rsidRPr="00C64277" w:rsidRDefault="00651B2A" w:rsidP="009B208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9B2088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2C136990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FC592B3" w14:textId="17007FB3" w:rsidR="009B2088" w:rsidRPr="00C64277" w:rsidRDefault="00651B2A" w:rsidP="009B208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9B2088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5999D19D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D0B6626" w14:textId="6BC96CC6" w:rsidR="009B2088" w:rsidRPr="00C64277" w:rsidRDefault="00651B2A" w:rsidP="009B208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  <w:shd w:val="clear" w:color="auto" w:fill="auto"/>
          </w:tcPr>
          <w:p w14:paraId="395AB225" w14:textId="77777777" w:rsidR="009B2088" w:rsidRPr="00C64277" w:rsidRDefault="009B2088" w:rsidP="009B2088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7711679" w14:textId="34AC63C3" w:rsidR="009B2088" w:rsidRPr="00C64277" w:rsidRDefault="00651B2A" w:rsidP="009B208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  <w:shd w:val="clear" w:color="auto" w:fill="auto"/>
          </w:tcPr>
          <w:p w14:paraId="78780269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F0169E9" w14:textId="3236704B" w:rsidR="009B2088" w:rsidRPr="00C64277" w:rsidRDefault="00651B2A" w:rsidP="009B208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  <w:shd w:val="clear" w:color="auto" w:fill="auto"/>
          </w:tcPr>
          <w:p w14:paraId="6448DB8C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A1B63C6" w14:textId="330A4FC7" w:rsidR="009B2088" w:rsidRPr="00C64277" w:rsidRDefault="00651B2A" w:rsidP="009B208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  <w:shd w:val="clear" w:color="auto" w:fill="auto"/>
          </w:tcPr>
          <w:p w14:paraId="67CF7B91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DC4654F" w14:textId="6EEFF3BF" w:rsidR="009B2088" w:rsidRPr="00C64277" w:rsidRDefault="009B2088" w:rsidP="009B208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 w:hint="cs"/>
                <w:lang w:val="en-US"/>
              </w:rPr>
              <w:t>250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126F564D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44E9034" w14:textId="32365CCC" w:rsidR="009B2088" w:rsidRPr="00C64277" w:rsidRDefault="009B2088" w:rsidP="009B208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 w:hint="cs"/>
                <w:lang w:val="en-US"/>
              </w:rPr>
              <w:t>250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64FEF8A0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494F4E2" w14:textId="2C450D06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1834504" w14:textId="77777777" w:rsidR="009B2088" w:rsidRPr="00C64277" w:rsidRDefault="009B2088" w:rsidP="009B208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3FB65CC" w14:textId="77777777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7E7D178D" w14:textId="77777777" w:rsidR="009B2088" w:rsidRPr="00C64277" w:rsidRDefault="009B2088" w:rsidP="009B2088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FFD7CC4" w14:textId="3FB4A5C5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AA822B9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F4903E5" w14:textId="77777777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B2088" w:rsidRPr="00C64277" w14:paraId="700F61AD" w14:textId="77777777" w:rsidTr="00A35BE9">
        <w:tc>
          <w:tcPr>
            <w:tcW w:w="2700" w:type="dxa"/>
          </w:tcPr>
          <w:p w14:paraId="16F0B007" w14:textId="77777777" w:rsidR="009B2088" w:rsidRPr="00C64277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7" w:type="dxa"/>
          </w:tcPr>
          <w:p w14:paraId="2A9DAA8D" w14:textId="77777777" w:rsidR="009B2088" w:rsidRPr="00C64277" w:rsidRDefault="009B2088" w:rsidP="009B208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7DA4AAED" w14:textId="77777777" w:rsidR="009B2088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ผลิตและจำหน่ายกรด</w:t>
            </w:r>
          </w:p>
          <w:p w14:paraId="313E3FC8" w14:textId="77777777" w:rsidR="009B2088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ไนตริกและแอมโมเนียม</w:t>
            </w:r>
          </w:p>
          <w:p w14:paraId="3C21B4E5" w14:textId="77777777" w:rsidR="009B2088" w:rsidRPr="00754F45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ไนเตรท</w:t>
            </w:r>
          </w:p>
        </w:tc>
        <w:tc>
          <w:tcPr>
            <w:tcW w:w="20" w:type="dxa"/>
          </w:tcPr>
          <w:p w14:paraId="74259BD7" w14:textId="77777777" w:rsidR="009B2088" w:rsidRPr="00C64277" w:rsidRDefault="009B2088" w:rsidP="009B208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1D88176" w14:textId="4E257DD6" w:rsidR="009B2088" w:rsidRPr="00C64277" w:rsidRDefault="00651B2A" w:rsidP="009B208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9B2088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49EB7D88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A3BB94C" w14:textId="4BC6416F" w:rsidR="009B2088" w:rsidRPr="00C64277" w:rsidRDefault="00651B2A" w:rsidP="009B208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9B2088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10409239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836409E" w14:textId="096F6E4D" w:rsidR="009B2088" w:rsidRPr="00C64277" w:rsidRDefault="00651B2A" w:rsidP="009B208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468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84" w:type="dxa"/>
            <w:shd w:val="clear" w:color="auto" w:fill="auto"/>
          </w:tcPr>
          <w:p w14:paraId="7459B1CE" w14:textId="77777777" w:rsidR="009B2088" w:rsidRPr="00C64277" w:rsidRDefault="009B2088" w:rsidP="009B2088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00725D2" w14:textId="4B4E8D35" w:rsidR="009B2088" w:rsidRPr="00C64277" w:rsidRDefault="00651B2A" w:rsidP="009B208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468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84" w:type="dxa"/>
            <w:shd w:val="clear" w:color="auto" w:fill="auto"/>
          </w:tcPr>
          <w:p w14:paraId="1D42B80B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39B2DCD" w14:textId="31782AB0" w:rsidR="009B2088" w:rsidRPr="00C64277" w:rsidRDefault="00651B2A" w:rsidP="009B208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784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84" w:type="dxa"/>
            <w:shd w:val="clear" w:color="auto" w:fill="auto"/>
          </w:tcPr>
          <w:p w14:paraId="1338E6F8" w14:textId="77777777" w:rsidR="009B2088" w:rsidRPr="00C64277" w:rsidRDefault="009B2088" w:rsidP="009B2088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901753D" w14:textId="2F1314C7" w:rsidR="009B2088" w:rsidRPr="00C64277" w:rsidRDefault="00651B2A" w:rsidP="009B208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784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84" w:type="dxa"/>
            <w:shd w:val="clear" w:color="auto" w:fill="auto"/>
          </w:tcPr>
          <w:p w14:paraId="17FB6108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1C62868" w14:textId="50C1E2AF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4A08CF9C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F11657E" w14:textId="77777777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96F7A19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4ABFD6D" w14:textId="43EDBBA6" w:rsidR="009B2088" w:rsidRPr="00C64277" w:rsidRDefault="00651B2A" w:rsidP="009B2088">
            <w:pPr>
              <w:tabs>
                <w:tab w:val="decimal" w:pos="76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784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84" w:type="dxa"/>
            <w:shd w:val="clear" w:color="auto" w:fill="auto"/>
          </w:tcPr>
          <w:p w14:paraId="05263177" w14:textId="77777777" w:rsidR="009B2088" w:rsidRPr="00C64277" w:rsidRDefault="009B2088" w:rsidP="009B208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544673E" w14:textId="6EA1078B" w:rsidR="009B2088" w:rsidRPr="00C64277" w:rsidRDefault="00651B2A" w:rsidP="009B2088">
            <w:pPr>
              <w:tabs>
                <w:tab w:val="decimal" w:pos="733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784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122" w:type="dxa"/>
            <w:shd w:val="clear" w:color="auto" w:fill="auto"/>
          </w:tcPr>
          <w:p w14:paraId="4C39742A" w14:textId="77777777" w:rsidR="009B2088" w:rsidRPr="00C64277" w:rsidRDefault="009B2088" w:rsidP="009B208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32A4367" w14:textId="69B9EBA0" w:rsidR="009B2088" w:rsidRPr="00C64277" w:rsidRDefault="00651B2A" w:rsidP="009B2088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84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375</w:t>
            </w:r>
          </w:p>
        </w:tc>
        <w:tc>
          <w:tcPr>
            <w:tcW w:w="104" w:type="dxa"/>
          </w:tcPr>
          <w:p w14:paraId="17689F96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BEF6D0" w14:textId="0BBE63FD" w:rsidR="009B2088" w:rsidRPr="00C64277" w:rsidRDefault="00651B2A" w:rsidP="009B2088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187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</w:tr>
      <w:tr w:rsidR="009B2088" w:rsidRPr="00C64277" w14:paraId="011CEB92" w14:textId="77777777" w:rsidTr="00A35BE9">
        <w:trPr>
          <w:trHeight w:val="603"/>
        </w:trPr>
        <w:tc>
          <w:tcPr>
            <w:tcW w:w="2700" w:type="dxa"/>
          </w:tcPr>
          <w:p w14:paraId="19231B11" w14:textId="77777777" w:rsidR="009B2088" w:rsidRPr="00754F45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C64277">
              <w:rPr>
                <w:rFonts w:asciiTheme="majorBidi" w:hAnsiTheme="majorBidi" w:cstheme="majorBidi" w:hint="cs"/>
                <w:cs/>
              </w:rPr>
              <w:t>ทีพีไอ รักษ์สุขภาพ จำกัด</w:t>
            </w:r>
          </w:p>
        </w:tc>
        <w:tc>
          <w:tcPr>
            <w:tcW w:w="87" w:type="dxa"/>
          </w:tcPr>
          <w:p w14:paraId="72D22055" w14:textId="77777777" w:rsidR="009B2088" w:rsidRPr="00C64277" w:rsidRDefault="009B2088" w:rsidP="009B208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022F4FD3" w14:textId="77777777" w:rsidR="009B2088" w:rsidRPr="00754F45" w:rsidRDefault="009B2088" w:rsidP="009B208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20" w:type="dxa"/>
          </w:tcPr>
          <w:p w14:paraId="6C15F757" w14:textId="77777777" w:rsidR="009B2088" w:rsidRPr="00C64277" w:rsidRDefault="009B2088" w:rsidP="009B208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1BEAC76" w14:textId="61B3A689" w:rsidR="009B2088" w:rsidRPr="00C64277" w:rsidRDefault="00651B2A" w:rsidP="009B208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2AEAEBFB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16BD01B" w14:textId="6CA4656F" w:rsidR="009B2088" w:rsidRPr="00C64277" w:rsidRDefault="00651B2A" w:rsidP="009B208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9B2088" w:rsidRPr="00C64277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701B6011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5415838" w14:textId="0634A361" w:rsidR="009B2088" w:rsidRPr="00C64277" w:rsidRDefault="00651B2A" w:rsidP="009B2088">
            <w:pPr>
              <w:tabs>
                <w:tab w:val="decimal" w:pos="74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050</w:t>
            </w:r>
          </w:p>
        </w:tc>
        <w:tc>
          <w:tcPr>
            <w:tcW w:w="84" w:type="dxa"/>
            <w:shd w:val="clear" w:color="auto" w:fill="auto"/>
          </w:tcPr>
          <w:p w14:paraId="16E259DA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49DBD31" w14:textId="69C04E7C" w:rsidR="009B2088" w:rsidRPr="00C64277" w:rsidRDefault="00651B2A" w:rsidP="009B2088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050</w:t>
            </w:r>
          </w:p>
        </w:tc>
        <w:tc>
          <w:tcPr>
            <w:tcW w:w="84" w:type="dxa"/>
            <w:shd w:val="clear" w:color="auto" w:fill="auto"/>
          </w:tcPr>
          <w:p w14:paraId="326FAEBC" w14:textId="77777777" w:rsidR="009B2088" w:rsidRPr="00C64277" w:rsidRDefault="009B2088" w:rsidP="009B208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18F230A" w14:textId="5EF4920D" w:rsidR="009B2088" w:rsidRPr="00C64277" w:rsidRDefault="00651B2A" w:rsidP="009B2088">
            <w:pPr>
              <w:tabs>
                <w:tab w:val="decimal" w:pos="78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950</w:t>
            </w:r>
          </w:p>
        </w:tc>
        <w:tc>
          <w:tcPr>
            <w:tcW w:w="84" w:type="dxa"/>
            <w:shd w:val="clear" w:color="auto" w:fill="auto"/>
          </w:tcPr>
          <w:p w14:paraId="6B3FE7B5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DA909FD" w14:textId="2F614F8D" w:rsidR="009B2088" w:rsidRPr="00C64277" w:rsidRDefault="00651B2A" w:rsidP="009B2088">
            <w:pPr>
              <w:tabs>
                <w:tab w:val="decimal" w:pos="75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950</w:t>
            </w:r>
          </w:p>
        </w:tc>
        <w:tc>
          <w:tcPr>
            <w:tcW w:w="84" w:type="dxa"/>
            <w:shd w:val="clear" w:color="auto" w:fill="auto"/>
          </w:tcPr>
          <w:p w14:paraId="28F0D7E6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A9753BE" w14:textId="3922258C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5A747AE9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19C2326" w14:textId="77777777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DFD2EDD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4FBA7C2" w14:textId="7D7A6C72" w:rsidR="009B2088" w:rsidRPr="00C64277" w:rsidRDefault="00651B2A" w:rsidP="009B208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950</w:t>
            </w:r>
          </w:p>
        </w:tc>
        <w:tc>
          <w:tcPr>
            <w:tcW w:w="84" w:type="dxa"/>
            <w:shd w:val="clear" w:color="auto" w:fill="auto"/>
          </w:tcPr>
          <w:p w14:paraId="155F7E4B" w14:textId="77777777" w:rsidR="009B2088" w:rsidRPr="00C64277" w:rsidRDefault="009B2088" w:rsidP="009B208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B7CBB4C" w14:textId="67C8A39C" w:rsidR="009B2088" w:rsidRPr="00C64277" w:rsidRDefault="00651B2A" w:rsidP="009B2088">
            <w:pPr>
              <w:tabs>
                <w:tab w:val="decimal" w:pos="733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</w:t>
            </w:r>
            <w:r w:rsidR="009B208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950</w:t>
            </w:r>
          </w:p>
        </w:tc>
        <w:tc>
          <w:tcPr>
            <w:tcW w:w="122" w:type="dxa"/>
            <w:shd w:val="clear" w:color="auto" w:fill="auto"/>
          </w:tcPr>
          <w:p w14:paraId="4B2A00FD" w14:textId="77777777" w:rsidR="009B2088" w:rsidRPr="00C64277" w:rsidRDefault="009B2088" w:rsidP="009B208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574D476" w14:textId="3FD467E1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E077196" w14:textId="77777777" w:rsidR="009B2088" w:rsidRPr="00C64277" w:rsidRDefault="009B2088" w:rsidP="009B208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E9D3C3E" w14:textId="77777777" w:rsidR="009B2088" w:rsidRPr="00C64277" w:rsidRDefault="009B2088" w:rsidP="009B208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F0FF3" w:rsidRPr="00C64277" w14:paraId="013BC4F0" w14:textId="77777777" w:rsidTr="00C53541">
        <w:trPr>
          <w:trHeight w:val="243"/>
        </w:trPr>
        <w:tc>
          <w:tcPr>
            <w:tcW w:w="2700" w:type="dxa"/>
          </w:tcPr>
          <w:p w14:paraId="4D85F9BC" w14:textId="77777777" w:rsidR="00FF0FF3" w:rsidRPr="00C64277" w:rsidRDefault="00FF0FF3" w:rsidP="00FF0FF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  <w:b/>
                <w:bCs/>
                <w:i/>
                <w:iCs/>
              </w:rPr>
              <w:t>(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ต่อ</w:t>
            </w:r>
            <w:r w:rsidRPr="00444631">
              <w:rPr>
                <w:rFonts w:asciiTheme="majorBidi" w:hAnsiTheme="majorBidi" w:cstheme="majorBidi"/>
                <w:b/>
                <w:bCs/>
                <w:i/>
                <w:iCs/>
              </w:rPr>
              <w:t>)</w:t>
            </w:r>
          </w:p>
        </w:tc>
        <w:tc>
          <w:tcPr>
            <w:tcW w:w="87" w:type="dxa"/>
          </w:tcPr>
          <w:p w14:paraId="27CA75E5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D1993E8" w14:textId="77777777" w:rsidR="00FF0FF3" w:rsidRPr="00754F45" w:rsidRDefault="00FF0FF3" w:rsidP="00FF0FF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794BEA38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065565C" w14:textId="77777777" w:rsidR="00FF0FF3" w:rsidRPr="00C64277" w:rsidRDefault="00FF0FF3" w:rsidP="00FF0FF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AAEF68A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534F45C" w14:textId="77777777" w:rsidR="00FF0FF3" w:rsidRDefault="00FF0FF3" w:rsidP="00FF0FF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B8F3A5F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0BF3D42" w14:textId="77777777" w:rsidR="00FF0FF3" w:rsidRPr="00C64277" w:rsidRDefault="00FF0FF3" w:rsidP="00FF0FF3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39DD270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89ED4C6" w14:textId="77777777" w:rsidR="00FF0FF3" w:rsidRDefault="00FF0FF3" w:rsidP="00FF0FF3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05591B6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DC3CE87" w14:textId="77777777" w:rsidR="00FF0FF3" w:rsidRPr="00C64277" w:rsidRDefault="00FF0FF3" w:rsidP="00FF0FF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BD701F5" w14:textId="77777777" w:rsidR="00FF0FF3" w:rsidRPr="00C64277" w:rsidRDefault="00FF0FF3" w:rsidP="00FF0FF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27309F1" w14:textId="77777777" w:rsidR="00FF0FF3" w:rsidRDefault="00FF0FF3" w:rsidP="00FF0FF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25138CC" w14:textId="77777777" w:rsidR="00FF0FF3" w:rsidRPr="00C64277" w:rsidRDefault="00FF0FF3" w:rsidP="00FF0FF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0FCA036" w14:textId="77777777" w:rsidR="00FF0FF3" w:rsidRPr="00C64277" w:rsidRDefault="00FF0FF3" w:rsidP="00FF0FF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769AF0A3" w14:textId="77777777" w:rsidR="00FF0FF3" w:rsidRPr="00C64277" w:rsidRDefault="00FF0FF3" w:rsidP="00FF0FF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10E96D2" w14:textId="77777777" w:rsidR="00FF0FF3" w:rsidRPr="00C64277" w:rsidRDefault="00FF0FF3" w:rsidP="00FF0FF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17BCB575" w14:textId="77777777" w:rsidR="00FF0FF3" w:rsidRPr="00C64277" w:rsidRDefault="00FF0FF3" w:rsidP="00FF0FF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D8A01B3" w14:textId="77777777" w:rsidR="00FF0FF3" w:rsidRPr="00C64277" w:rsidRDefault="00FF0FF3" w:rsidP="00FF0FF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27012B5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08A8C0F" w14:textId="77777777" w:rsidR="00FF0FF3" w:rsidRDefault="00FF0FF3" w:rsidP="00FF0FF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14:paraId="6E2C0146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939D4DD" w14:textId="77777777" w:rsidR="00FF0FF3" w:rsidRPr="00C64277" w:rsidRDefault="00FF0FF3" w:rsidP="00FF0FF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2AA7F4A2" w14:textId="77777777" w:rsidR="00FF0FF3" w:rsidRPr="00C64277" w:rsidRDefault="00FF0FF3" w:rsidP="00FF0FF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860B63C" w14:textId="77777777" w:rsidR="00FF0FF3" w:rsidRPr="00C64277" w:rsidRDefault="00FF0FF3" w:rsidP="00FF0FF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52CBC" w:rsidRPr="00C64277" w14:paraId="24F3ED1B" w14:textId="77777777" w:rsidTr="00A35BE9">
        <w:tc>
          <w:tcPr>
            <w:tcW w:w="2700" w:type="dxa"/>
          </w:tcPr>
          <w:p w14:paraId="6CFED3F2" w14:textId="77777777" w:rsidR="00D52CBC" w:rsidRPr="00444631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7" w:type="dxa"/>
          </w:tcPr>
          <w:p w14:paraId="0715E3EE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DD5C799" w14:textId="77777777" w:rsidR="00D52CBC" w:rsidRPr="00754F45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20" w:type="dxa"/>
          </w:tcPr>
          <w:p w14:paraId="3D5723E1" w14:textId="77777777" w:rsidR="00D52CBC" w:rsidRPr="00C64277" w:rsidRDefault="00D52CBC" w:rsidP="00D5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3084CC6" w14:textId="0F50F673" w:rsidR="00D52CBC" w:rsidRPr="00C64277" w:rsidRDefault="00651B2A" w:rsidP="00D5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D52CBC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94</w:t>
            </w:r>
          </w:p>
        </w:tc>
        <w:tc>
          <w:tcPr>
            <w:tcW w:w="84" w:type="dxa"/>
            <w:shd w:val="clear" w:color="auto" w:fill="auto"/>
          </w:tcPr>
          <w:p w14:paraId="00762033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EBDF6F4" w14:textId="4E154D33" w:rsidR="00D52CBC" w:rsidRPr="00C64277" w:rsidRDefault="00651B2A" w:rsidP="00D5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D52CBC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94</w:t>
            </w:r>
          </w:p>
        </w:tc>
        <w:tc>
          <w:tcPr>
            <w:tcW w:w="84" w:type="dxa"/>
            <w:shd w:val="clear" w:color="auto" w:fill="auto"/>
          </w:tcPr>
          <w:p w14:paraId="68B7D1D8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EFA43A7" w14:textId="3CCD2D94" w:rsidR="00D52CBC" w:rsidRPr="00C64277" w:rsidRDefault="00651B2A" w:rsidP="00D52CBC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84" w:type="dxa"/>
            <w:shd w:val="clear" w:color="auto" w:fill="auto"/>
          </w:tcPr>
          <w:p w14:paraId="120244FF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C1DB0B1" w14:textId="71B22913" w:rsidR="00D52CBC" w:rsidRPr="00C64277" w:rsidRDefault="00651B2A" w:rsidP="00D52CBC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84" w:type="dxa"/>
            <w:shd w:val="clear" w:color="auto" w:fill="auto"/>
          </w:tcPr>
          <w:p w14:paraId="1A107023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3AAAFAF" w14:textId="0DB36B2E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6226C32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19D86AB" w14:textId="7777777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344130F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59BDE1E" w14:textId="6378F8C6" w:rsidR="00D52CBC" w:rsidRPr="00C64277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27A52388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550E1D7" w14:textId="7777777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AF4A8E2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6FFAD48" w14:textId="39BC4A9F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9A7926C" w14:textId="77777777" w:rsidR="00D52CBC" w:rsidRPr="00C64277" w:rsidRDefault="00D52CBC" w:rsidP="00D5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CA92F53" w14:textId="7777777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718940D1" w14:textId="77777777" w:rsidR="00D52CBC" w:rsidRPr="00C64277" w:rsidRDefault="00D52CBC" w:rsidP="00D5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9887E93" w14:textId="737F3F4F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446C8F90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3CC7011" w14:textId="4DEDE27E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52CBC" w:rsidRPr="00C64277" w14:paraId="215CC76E" w14:textId="77777777" w:rsidTr="00A35BE9">
        <w:tc>
          <w:tcPr>
            <w:tcW w:w="2700" w:type="dxa"/>
          </w:tcPr>
          <w:p w14:paraId="3CDBEFBD" w14:textId="77777777" w:rsidR="00D52CBC" w:rsidRPr="00444631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7" w:type="dxa"/>
          </w:tcPr>
          <w:p w14:paraId="5C88F1B6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0CADBAF9" w14:textId="77777777" w:rsidR="00D52CBC" w:rsidRPr="00754F45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20" w:type="dxa"/>
          </w:tcPr>
          <w:p w14:paraId="7FEA8C7D" w14:textId="77777777" w:rsidR="00D52CBC" w:rsidRPr="00C64277" w:rsidRDefault="00D52CBC" w:rsidP="00D5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41C93CA" w14:textId="77156B5A" w:rsidR="00D52CBC" w:rsidRPr="00C64277" w:rsidRDefault="00651B2A" w:rsidP="00D5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95</w:t>
            </w:r>
            <w:r w:rsidR="00D52CBC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84" w:type="dxa"/>
            <w:shd w:val="clear" w:color="auto" w:fill="auto"/>
          </w:tcPr>
          <w:p w14:paraId="375E9A4E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35267B8" w14:textId="07795322" w:rsidR="00D52CBC" w:rsidRPr="00C64277" w:rsidRDefault="00651B2A" w:rsidP="00D5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95</w:t>
            </w:r>
            <w:r w:rsidR="00D52CBC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84" w:type="dxa"/>
            <w:shd w:val="clear" w:color="auto" w:fill="auto"/>
          </w:tcPr>
          <w:p w14:paraId="4B61DF53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4C1590F" w14:textId="62CE442C" w:rsidR="00D52CBC" w:rsidRPr="00C64277" w:rsidRDefault="00651B2A" w:rsidP="00D52CBC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</w:t>
            </w:r>
            <w:r w:rsidR="00D52CBC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84" w:type="dxa"/>
            <w:shd w:val="clear" w:color="auto" w:fill="auto"/>
          </w:tcPr>
          <w:p w14:paraId="08824921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93C1EB4" w14:textId="6DCAAE92" w:rsidR="00D52CBC" w:rsidRPr="00C64277" w:rsidRDefault="00651B2A" w:rsidP="00D52CBC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</w:t>
            </w:r>
            <w:r w:rsidR="00D52CBC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84" w:type="dxa"/>
            <w:shd w:val="clear" w:color="auto" w:fill="auto"/>
          </w:tcPr>
          <w:p w14:paraId="62729D34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  <w:shd w:val="clear" w:color="auto" w:fill="auto"/>
          </w:tcPr>
          <w:p w14:paraId="6205CE79" w14:textId="16459870" w:rsidR="00D52CBC" w:rsidRPr="00C64277" w:rsidRDefault="00651B2A" w:rsidP="00D5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84" w:type="dxa"/>
            <w:shd w:val="clear" w:color="auto" w:fill="auto"/>
          </w:tcPr>
          <w:p w14:paraId="13CED818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144C5EC" w14:textId="1AF0C23A" w:rsidR="00D52CBC" w:rsidRPr="00C64277" w:rsidRDefault="00651B2A" w:rsidP="00D5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84" w:type="dxa"/>
            <w:shd w:val="clear" w:color="auto" w:fill="auto"/>
          </w:tcPr>
          <w:p w14:paraId="4669A0DD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D4D059E" w14:textId="32EC9FF1" w:rsidR="00D52CBC" w:rsidRPr="00C64277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6EDD60B4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DD3BF38" w14:textId="7777777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F5B9B7C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868E392" w14:textId="435D6E65" w:rsidR="00D52CBC" w:rsidRPr="00C64277" w:rsidRDefault="00651B2A" w:rsidP="00D5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84" w:type="dxa"/>
            <w:shd w:val="clear" w:color="auto" w:fill="auto"/>
          </w:tcPr>
          <w:p w14:paraId="6AEF5E3C" w14:textId="77777777" w:rsidR="00D52CBC" w:rsidRPr="00C64277" w:rsidRDefault="00D52CBC" w:rsidP="00D52C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BFF09EC" w14:textId="09AFFAD4" w:rsidR="00D52CBC" w:rsidRPr="00C64277" w:rsidRDefault="00651B2A" w:rsidP="00D5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4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122" w:type="dxa"/>
            <w:shd w:val="clear" w:color="auto" w:fill="auto"/>
          </w:tcPr>
          <w:p w14:paraId="022C92C2" w14:textId="77777777" w:rsidR="00D52CBC" w:rsidRPr="00C64277" w:rsidRDefault="00D52CBC" w:rsidP="00D52C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306BEDF" w14:textId="73ACA6CB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4D532CD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20ABF60" w14:textId="3A16DFF4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52CBC" w:rsidRPr="00C64277" w14:paraId="12AE0F56" w14:textId="77777777" w:rsidTr="00A35BE9">
        <w:trPr>
          <w:trHeight w:val="612"/>
        </w:trPr>
        <w:tc>
          <w:tcPr>
            <w:tcW w:w="2700" w:type="dxa"/>
          </w:tcPr>
          <w:p w14:paraId="7F5B7CAE" w14:textId="77777777" w:rsidR="00D52CBC" w:rsidRPr="00444631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มาสเตอร์ อาชีพ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</w:rPr>
              <w:t>(</w:t>
            </w:r>
            <w:r w:rsidRPr="00444631">
              <w:rPr>
                <w:rFonts w:asciiTheme="majorBidi" w:hAnsiTheme="majorBidi" w:cstheme="majorBidi"/>
                <w:cs/>
              </w:rPr>
              <w:t>ประเทศไทย</w:t>
            </w:r>
            <w:r w:rsidRPr="00444631">
              <w:rPr>
                <w:rFonts w:asciiTheme="majorBidi" w:hAnsiTheme="majorBidi" w:cstheme="majorBidi"/>
              </w:rPr>
              <w:t xml:space="preserve">) </w:t>
            </w:r>
            <w:r w:rsidRPr="00444631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7" w:type="dxa"/>
          </w:tcPr>
          <w:p w14:paraId="73CB287A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53DCC788" w14:textId="77777777" w:rsidR="00D52CBC" w:rsidRPr="00754F45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ผลิตและจำหน่ายอุปกรณ์โรงงาน</w:t>
            </w:r>
          </w:p>
        </w:tc>
        <w:tc>
          <w:tcPr>
            <w:tcW w:w="20" w:type="dxa"/>
          </w:tcPr>
          <w:p w14:paraId="57DF85F2" w14:textId="77777777" w:rsidR="00D52CBC" w:rsidRPr="00C64277" w:rsidRDefault="00D52CBC" w:rsidP="00D52CBC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5227114" w14:textId="4BA69CCB" w:rsidR="00D52CBC" w:rsidRPr="009130AB" w:rsidRDefault="00651B2A" w:rsidP="009130A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99</w:t>
            </w:r>
            <w:r w:rsidR="00D52CBC" w:rsidRPr="009130AB">
              <w:rPr>
                <w:rFonts w:ascii="Angsana New" w:hAnsi="Angsana New"/>
                <w:lang w:val="en-US"/>
              </w:rPr>
              <w:t>.</w:t>
            </w:r>
            <w:r w:rsidRPr="00651B2A"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0558CFC8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B27D205" w14:textId="5E8351F2" w:rsidR="00D52CBC" w:rsidRPr="009130AB" w:rsidRDefault="00651B2A" w:rsidP="009130A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D52CBC" w:rsidRPr="009130AB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01B0E3A9" w14:textId="77777777" w:rsidR="00D52CBC" w:rsidRPr="009130AB" w:rsidRDefault="00D52CBC" w:rsidP="009130AB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A1A75B3" w14:textId="0AE2F36D" w:rsidR="00D52CBC" w:rsidRPr="00C64277" w:rsidRDefault="00651B2A" w:rsidP="00D52CBC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100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642253C8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3F504E3" w14:textId="2B55D165" w:rsidR="00D52CBC" w:rsidRPr="00C64277" w:rsidRDefault="00651B2A" w:rsidP="00D52CBC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100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39C93B27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  <w:shd w:val="clear" w:color="auto" w:fill="auto"/>
          </w:tcPr>
          <w:p w14:paraId="77EF13F7" w14:textId="7F0C499A" w:rsidR="00D52CBC" w:rsidRPr="00C64277" w:rsidRDefault="00651B2A" w:rsidP="00D5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84" w:type="dxa"/>
            <w:shd w:val="clear" w:color="auto" w:fill="auto"/>
          </w:tcPr>
          <w:p w14:paraId="29DDF1E7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295F878" w14:textId="25173498" w:rsidR="00D52CBC" w:rsidRPr="00C64277" w:rsidRDefault="00651B2A" w:rsidP="00D5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84" w:type="dxa"/>
            <w:shd w:val="clear" w:color="auto" w:fill="auto"/>
          </w:tcPr>
          <w:p w14:paraId="0E69ED5C" w14:textId="77777777" w:rsidR="00D52CBC" w:rsidRPr="00C64277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0C3AD21" w14:textId="3AC0BC7D" w:rsidR="00D52CBC" w:rsidRPr="00C64277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3DD58223" w14:textId="77777777" w:rsidR="00D52CBC" w:rsidRPr="00C64277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2EE4691" w14:textId="7777777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A15F7F3" w14:textId="77777777" w:rsidR="00D52CBC" w:rsidRPr="00C64277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7D605DC" w14:textId="12667C97" w:rsidR="00D52CBC" w:rsidRPr="00C64277" w:rsidRDefault="00651B2A" w:rsidP="00D5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84" w:type="dxa"/>
            <w:shd w:val="clear" w:color="auto" w:fill="auto"/>
          </w:tcPr>
          <w:p w14:paraId="78ABA7EE" w14:textId="77777777" w:rsidR="00D52CBC" w:rsidRPr="00EA4E1F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C563B96" w14:textId="52FD9021" w:rsidR="00D52CBC" w:rsidRPr="00C64277" w:rsidRDefault="00651B2A" w:rsidP="00D5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122" w:type="dxa"/>
            <w:shd w:val="clear" w:color="auto" w:fill="auto"/>
          </w:tcPr>
          <w:p w14:paraId="4338D983" w14:textId="77777777" w:rsidR="00D52CBC" w:rsidRPr="00C64277" w:rsidRDefault="00D52CBC" w:rsidP="00D52CB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6FD3F58" w14:textId="4187A591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C73FB1E" w14:textId="77777777" w:rsidR="00D52CBC" w:rsidRPr="00C64277" w:rsidRDefault="00D52CBC" w:rsidP="00D52CB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8759A52" w14:textId="1A9A67DD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52CBC" w:rsidRPr="00C64277" w14:paraId="4A332E18" w14:textId="77777777" w:rsidTr="00A35BE9">
        <w:tc>
          <w:tcPr>
            <w:tcW w:w="2700" w:type="dxa"/>
          </w:tcPr>
          <w:p w14:paraId="3A8F1E06" w14:textId="77777777" w:rsidR="00D52CBC" w:rsidRPr="00444631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 xml:space="preserve">บริษัท ทีพีไอ </w:t>
            </w:r>
            <w:r w:rsidRPr="00444631">
              <w:rPr>
                <w:rFonts w:asciiTheme="majorBidi" w:hAnsiTheme="majorBidi" w:cstheme="majorBidi" w:hint="cs"/>
                <w:cs/>
              </w:rPr>
              <w:t>ไบโอ ฟาร์มาซูติคอลส์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</w:rPr>
              <w:br/>
            </w:r>
          </w:p>
        </w:tc>
        <w:tc>
          <w:tcPr>
            <w:tcW w:w="87" w:type="dxa"/>
          </w:tcPr>
          <w:p w14:paraId="1F7FA678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7F221EB5" w14:textId="77777777" w:rsidR="00D52CBC" w:rsidRPr="00754F45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</w:t>
            </w:r>
            <w:r w:rsidRPr="00444631">
              <w:rPr>
                <w:rFonts w:asciiTheme="majorBidi" w:hAnsiTheme="majorBidi" w:cstheme="majorBidi"/>
                <w:cs/>
              </w:rPr>
              <w:t>สัตว</w:t>
            </w:r>
            <w:r>
              <w:rPr>
                <w:rFonts w:asciiTheme="majorBidi" w:hAnsiTheme="majorBidi" w:cstheme="majorBidi" w:hint="cs"/>
                <w:cs/>
              </w:rPr>
              <w:t>์</w:t>
            </w:r>
          </w:p>
        </w:tc>
        <w:tc>
          <w:tcPr>
            <w:tcW w:w="20" w:type="dxa"/>
          </w:tcPr>
          <w:p w14:paraId="5B011324" w14:textId="77777777" w:rsidR="00D52CBC" w:rsidRPr="00C64277" w:rsidRDefault="00D52CBC" w:rsidP="00D52CB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34842FD" w14:textId="18D95CEE" w:rsidR="00D52CBC" w:rsidRPr="00C64277" w:rsidRDefault="00651B2A" w:rsidP="00D52C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99</w:t>
            </w:r>
            <w:r w:rsidR="00D52CBC" w:rsidRPr="00C64277">
              <w:rPr>
                <w:rFonts w:ascii="Angsana New" w:hAnsi="Angsana New"/>
                <w:lang w:val="en-US"/>
              </w:rPr>
              <w:t>.</w:t>
            </w:r>
            <w:r w:rsidRPr="00651B2A"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163EC7DE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1864EF8" w14:textId="44A0A305" w:rsidR="00D52CBC" w:rsidRPr="00C64277" w:rsidRDefault="00651B2A" w:rsidP="00D52C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99</w:t>
            </w:r>
            <w:r w:rsidR="00D52CBC" w:rsidRPr="00C64277">
              <w:rPr>
                <w:rFonts w:ascii="Angsana New" w:hAnsi="Angsana New"/>
                <w:lang w:val="en-US"/>
              </w:rPr>
              <w:t>.</w:t>
            </w:r>
            <w:r w:rsidRPr="00651B2A"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18901FDE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C233BB9" w14:textId="10B4B932" w:rsidR="00D52CBC" w:rsidRPr="00C64277" w:rsidRDefault="00651B2A" w:rsidP="00D52CBC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84" w:type="dxa"/>
            <w:shd w:val="clear" w:color="auto" w:fill="auto"/>
          </w:tcPr>
          <w:p w14:paraId="1EB716C4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0F1244F" w14:textId="72224A64" w:rsidR="00D52CBC" w:rsidRPr="00C64277" w:rsidRDefault="00651B2A" w:rsidP="00D52CBC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84" w:type="dxa"/>
            <w:shd w:val="clear" w:color="auto" w:fill="auto"/>
          </w:tcPr>
          <w:p w14:paraId="6E0AD2FF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  <w:shd w:val="clear" w:color="auto" w:fill="auto"/>
          </w:tcPr>
          <w:p w14:paraId="304D7AD9" w14:textId="1F14299F" w:rsidR="00D52CBC" w:rsidRPr="00C64277" w:rsidRDefault="00651B2A" w:rsidP="00D5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84" w:type="dxa"/>
            <w:shd w:val="clear" w:color="auto" w:fill="auto"/>
          </w:tcPr>
          <w:p w14:paraId="276E9433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838394D" w14:textId="47C8406E" w:rsidR="00D52CBC" w:rsidRPr="00C64277" w:rsidRDefault="00651B2A" w:rsidP="00D5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84" w:type="dxa"/>
            <w:shd w:val="clear" w:color="auto" w:fill="auto"/>
          </w:tcPr>
          <w:p w14:paraId="7FFB1177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DDA01E8" w14:textId="0F0BDC62" w:rsidR="00D52CBC" w:rsidRPr="00C64277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0F880EE8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1B083CA" w14:textId="7777777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BBCCE5A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54510D0" w14:textId="42A6AE40" w:rsidR="00D52CBC" w:rsidRPr="00C64277" w:rsidRDefault="00651B2A" w:rsidP="00D5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84" w:type="dxa"/>
            <w:shd w:val="clear" w:color="auto" w:fill="auto"/>
          </w:tcPr>
          <w:p w14:paraId="35A2C54B" w14:textId="77777777" w:rsidR="00D52CBC" w:rsidRPr="00EA4E1F" w:rsidRDefault="00D52CBC" w:rsidP="00D52C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0779DE5" w14:textId="79D3CBBC" w:rsidR="00D52CBC" w:rsidRPr="00C64277" w:rsidRDefault="00651B2A" w:rsidP="00D5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122" w:type="dxa"/>
            <w:shd w:val="clear" w:color="auto" w:fill="auto"/>
          </w:tcPr>
          <w:p w14:paraId="47F13741" w14:textId="77777777" w:rsidR="00D52CBC" w:rsidRPr="00C64277" w:rsidRDefault="00D52CBC" w:rsidP="00D52C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BE18305" w14:textId="0BE79434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56C1874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EF2F879" w14:textId="308F430E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52CBC" w:rsidRPr="00C64277" w14:paraId="0E52D512" w14:textId="77777777" w:rsidTr="00A35BE9">
        <w:tc>
          <w:tcPr>
            <w:tcW w:w="2700" w:type="dxa"/>
          </w:tcPr>
          <w:p w14:paraId="287C3D8A" w14:textId="77777777" w:rsidR="00D52CBC" w:rsidRPr="008854AA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อ้อม</w:t>
            </w:r>
          </w:p>
        </w:tc>
        <w:tc>
          <w:tcPr>
            <w:tcW w:w="87" w:type="dxa"/>
          </w:tcPr>
          <w:p w14:paraId="4151A369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73F6C989" w14:textId="77777777" w:rsidR="00D52CBC" w:rsidRPr="00444631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5D9E772B" w14:textId="77777777" w:rsidR="00D52CBC" w:rsidRPr="00C64277" w:rsidRDefault="00D52CBC" w:rsidP="00D52CB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34E83C4" w14:textId="77777777" w:rsidR="00D52CBC" w:rsidRPr="00C64277" w:rsidRDefault="00D52CBC" w:rsidP="00D52C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1621B333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5E45976" w14:textId="77777777" w:rsidR="00D52CBC" w:rsidRPr="00C64277" w:rsidRDefault="00D52CBC" w:rsidP="00D52C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4448C49B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6AB45C0" w14:textId="77777777" w:rsidR="00D52CBC" w:rsidRPr="00C64277" w:rsidRDefault="00D52CBC" w:rsidP="00D52CBC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639FAF9D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0210436" w14:textId="77777777" w:rsidR="00D52CBC" w:rsidRPr="00C64277" w:rsidRDefault="00D52CBC" w:rsidP="00D52CBC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0DAB4DDB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  <w:shd w:val="clear" w:color="auto" w:fill="auto"/>
          </w:tcPr>
          <w:p w14:paraId="7FD693E9" w14:textId="77777777" w:rsidR="00D52CBC" w:rsidRPr="00C64277" w:rsidRDefault="00D52CBC" w:rsidP="00D5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65F5598B" w14:textId="77777777" w:rsidR="00D52CBC" w:rsidRPr="00C64277" w:rsidRDefault="00D52CBC" w:rsidP="00D52C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0791E50" w14:textId="77777777" w:rsidR="00D52CBC" w:rsidRPr="00C64277" w:rsidRDefault="00D52CBC" w:rsidP="00D5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118C9D5C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A7D9209" w14:textId="77777777" w:rsidR="00D52CBC" w:rsidRPr="00C64277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1E584547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B667EBF" w14:textId="7777777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661949F0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336733F" w14:textId="77777777" w:rsidR="00D52CBC" w:rsidRPr="00C64277" w:rsidRDefault="00D52CBC" w:rsidP="00D5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0AF029C8" w14:textId="77777777" w:rsidR="00D52CBC" w:rsidRPr="00EA4E1F" w:rsidRDefault="00D52CBC" w:rsidP="00D52C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A7F94BB" w14:textId="77777777" w:rsidR="00D52CBC" w:rsidRPr="00C64277" w:rsidRDefault="00D52CBC" w:rsidP="00D5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  <w:shd w:val="clear" w:color="auto" w:fill="auto"/>
          </w:tcPr>
          <w:p w14:paraId="4B7990D1" w14:textId="77777777" w:rsidR="00D52CBC" w:rsidRPr="00C64277" w:rsidRDefault="00D52CBC" w:rsidP="00D52C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1B57553" w14:textId="7777777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7962AAFE" w14:textId="77777777" w:rsidR="00D52CBC" w:rsidRPr="00C64277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946DB2B" w14:textId="7777777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52CBC" w:rsidRPr="00C64277" w14:paraId="2296B8FB" w14:textId="77777777" w:rsidTr="00A35BE9">
        <w:tc>
          <w:tcPr>
            <w:tcW w:w="2700" w:type="dxa"/>
          </w:tcPr>
          <w:p w14:paraId="1AC4BBDA" w14:textId="77777777" w:rsidR="00D52CBC" w:rsidRPr="00444631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44463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7" w:type="dxa"/>
          </w:tcPr>
          <w:p w14:paraId="08676966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0243214F" w14:textId="77777777" w:rsidR="00D52CBC" w:rsidRPr="00444631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20" w:type="dxa"/>
          </w:tcPr>
          <w:p w14:paraId="64619077" w14:textId="77777777" w:rsidR="00D52CBC" w:rsidRPr="00C64277" w:rsidRDefault="00D52CBC" w:rsidP="00D52CBC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DF00AFD" w14:textId="259B9D6A" w:rsidR="00D52CBC" w:rsidRPr="00444631" w:rsidRDefault="00651B2A" w:rsidP="00D5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83</w:t>
            </w:r>
            <w:r w:rsidR="00D52CBC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84" w:type="dxa"/>
            <w:shd w:val="clear" w:color="auto" w:fill="auto"/>
          </w:tcPr>
          <w:p w14:paraId="4CE249A7" w14:textId="77777777" w:rsidR="00D52CBC" w:rsidRPr="00444631" w:rsidRDefault="00D52CBC" w:rsidP="00D5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03058EC" w14:textId="40C6EFD7" w:rsidR="00D52CBC" w:rsidRPr="00444631" w:rsidRDefault="00651B2A" w:rsidP="00D5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83</w:t>
            </w:r>
            <w:r w:rsidR="00D52CBC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84" w:type="dxa"/>
            <w:shd w:val="clear" w:color="auto" w:fill="auto"/>
          </w:tcPr>
          <w:p w14:paraId="79D0139F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E8DBC50" w14:textId="50A5BE51" w:rsidR="00D52CBC" w:rsidRPr="00A453E5" w:rsidRDefault="00651B2A" w:rsidP="00D52CBC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36</w:t>
            </w:r>
            <w:r w:rsidR="00D52CBC" w:rsidRPr="00A453E5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5E7E2526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86405B6" w14:textId="1B070F08" w:rsidR="00D52CBC" w:rsidRPr="00A453E5" w:rsidRDefault="00651B2A" w:rsidP="00D52CBC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36</w:t>
            </w:r>
            <w:r w:rsidR="00D52CBC" w:rsidRPr="00A453E5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203BE7F8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53EC832" w14:textId="5C4C6700" w:rsidR="00D52CBC" w:rsidRPr="008C15A8" w:rsidRDefault="00651B2A" w:rsidP="00D52CB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="00D52CBC" w:rsidRPr="008C15A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84" w:type="dxa"/>
            <w:shd w:val="clear" w:color="auto" w:fill="auto"/>
          </w:tcPr>
          <w:p w14:paraId="4492FB5C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5C1C00D" w14:textId="1299A0D0" w:rsidR="00D52CBC" w:rsidRPr="008C15A8" w:rsidRDefault="00651B2A" w:rsidP="00D52CB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="00D52CBC" w:rsidRPr="008C15A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84" w:type="dxa"/>
            <w:shd w:val="clear" w:color="auto" w:fill="auto"/>
          </w:tcPr>
          <w:p w14:paraId="04F1A571" w14:textId="77777777" w:rsidR="00D52CBC" w:rsidRPr="00C64277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564970C" w14:textId="55124E54" w:rsidR="00D52CBC" w:rsidRPr="00C64277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3F038DA3" w14:textId="77777777" w:rsidR="00D52CBC" w:rsidRPr="00C64277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65D7DBC" w14:textId="7777777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BAD4EC4" w14:textId="77777777" w:rsidR="00D52CBC" w:rsidRPr="00C64277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2B39B41" w14:textId="626F78F5" w:rsidR="00D52CBC" w:rsidRPr="00EA4E1F" w:rsidRDefault="00651B2A" w:rsidP="00D52CBC">
            <w:pPr>
              <w:tabs>
                <w:tab w:val="decimal" w:pos="76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="00D52CBC" w:rsidRPr="00EA4E1F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84" w:type="dxa"/>
            <w:shd w:val="clear" w:color="auto" w:fill="auto"/>
          </w:tcPr>
          <w:p w14:paraId="4F57F596" w14:textId="77777777" w:rsidR="00D52CBC" w:rsidRPr="00EA4E1F" w:rsidRDefault="00D52CBC" w:rsidP="00D52CB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C7567AF" w14:textId="7996BF7E" w:rsidR="00D52CBC" w:rsidRPr="00EA4E1F" w:rsidRDefault="00651B2A" w:rsidP="00D52CBC">
            <w:pPr>
              <w:tabs>
                <w:tab w:val="decimal" w:pos="76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="00D52CBC" w:rsidRPr="00EA4E1F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122" w:type="dxa"/>
            <w:shd w:val="clear" w:color="auto" w:fill="auto"/>
          </w:tcPr>
          <w:p w14:paraId="3F17AFDE" w14:textId="77777777" w:rsidR="00D52CBC" w:rsidRPr="00017A78" w:rsidRDefault="00D52CBC" w:rsidP="00D52CBC">
            <w:pPr>
              <w:tabs>
                <w:tab w:val="decimal" w:pos="770"/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AC2A4E7" w14:textId="4E2D514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83CEFCE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4C8B364" w14:textId="030C4BA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52CBC" w:rsidRPr="00C64277" w14:paraId="3F00BB75" w14:textId="77777777" w:rsidTr="00A35BE9">
        <w:tc>
          <w:tcPr>
            <w:tcW w:w="2700" w:type="dxa"/>
          </w:tcPr>
          <w:p w14:paraId="0B432AC3" w14:textId="77777777" w:rsidR="00D52CBC" w:rsidRPr="00444631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พลาสติก โพลีน จำกัด</w:t>
            </w:r>
          </w:p>
        </w:tc>
        <w:tc>
          <w:tcPr>
            <w:tcW w:w="87" w:type="dxa"/>
          </w:tcPr>
          <w:p w14:paraId="2ACC2972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755ED380" w14:textId="77777777" w:rsidR="00D52CBC" w:rsidRPr="00444631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ธุรกิจส่งออกและนำเข้า</w:t>
            </w:r>
          </w:p>
        </w:tc>
        <w:tc>
          <w:tcPr>
            <w:tcW w:w="20" w:type="dxa"/>
          </w:tcPr>
          <w:p w14:paraId="51E4D494" w14:textId="77777777" w:rsidR="00D52CBC" w:rsidRPr="00C64277" w:rsidRDefault="00D52CBC" w:rsidP="00D52CBC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2BC0E00" w14:textId="3C3505E2" w:rsidR="00D52CBC" w:rsidRPr="00444631" w:rsidRDefault="00651B2A" w:rsidP="00D5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D52CBC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84" w:type="dxa"/>
            <w:shd w:val="clear" w:color="auto" w:fill="auto"/>
          </w:tcPr>
          <w:p w14:paraId="137206D8" w14:textId="77777777" w:rsidR="00D52CBC" w:rsidRPr="00444631" w:rsidRDefault="00D52CBC" w:rsidP="00D5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87D5514" w14:textId="022BFE1C" w:rsidR="00D52CBC" w:rsidRPr="00444631" w:rsidRDefault="00651B2A" w:rsidP="00D5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99</w:t>
            </w:r>
            <w:r w:rsidR="00D52CBC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84" w:type="dxa"/>
            <w:shd w:val="clear" w:color="auto" w:fill="auto"/>
          </w:tcPr>
          <w:p w14:paraId="1B35941E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180110C" w14:textId="4625E8F3" w:rsidR="00D52CBC" w:rsidRPr="00A453E5" w:rsidRDefault="00651B2A" w:rsidP="00D52CBC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="00D52CBC" w:rsidRPr="00B1070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591AE481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7BD1F79" w14:textId="74060D79" w:rsidR="00D52CBC" w:rsidRPr="00A453E5" w:rsidRDefault="00651B2A" w:rsidP="00D52CBC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="00D52CBC" w:rsidRPr="00B1070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2D6D5367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625665E" w14:textId="3CAA3AE6" w:rsidR="00D52CBC" w:rsidRPr="008C15A8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3D4F6B7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C09D120" w14:textId="77777777" w:rsidR="00D52CBC" w:rsidRPr="008C15A8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FA8A233" w14:textId="77777777" w:rsidR="00D52CBC" w:rsidRPr="00C64277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36355BE" w14:textId="3A53C53B" w:rsidR="00D52CBC" w:rsidRPr="00C64277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44DD4459" w14:textId="77777777" w:rsidR="00D52CBC" w:rsidRPr="00C64277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793DA94" w14:textId="7777777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E354E35" w14:textId="77777777" w:rsidR="00D52CBC" w:rsidRPr="00C64277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E063D90" w14:textId="05EAEB02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074B653" w14:textId="77777777" w:rsidR="00D52CBC" w:rsidRPr="00C64277" w:rsidRDefault="00D52CBC" w:rsidP="00D52CB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8834F0B" w14:textId="7777777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307C1803" w14:textId="77777777" w:rsidR="00D52CBC" w:rsidRPr="00C64277" w:rsidRDefault="00D52CBC" w:rsidP="00D5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3B1FBB7" w14:textId="3B93E816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7E126009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1FB4131" w14:textId="09BEF7CC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52CBC" w:rsidRPr="00C64277" w14:paraId="7A5ADEC8" w14:textId="77777777" w:rsidTr="00A35BE9">
        <w:tc>
          <w:tcPr>
            <w:tcW w:w="2700" w:type="dxa"/>
          </w:tcPr>
          <w:p w14:paraId="1A245C5C" w14:textId="77777777" w:rsidR="00D52CBC" w:rsidRPr="00181846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181846">
              <w:rPr>
                <w:rFonts w:asciiTheme="majorBidi" w:hAnsiTheme="majorBidi" w:cstheme="majorBidi"/>
              </w:rPr>
              <w:t xml:space="preserve">TPI </w:t>
            </w:r>
            <w:proofErr w:type="spellStart"/>
            <w:r w:rsidRPr="00181846">
              <w:rPr>
                <w:rFonts w:asciiTheme="majorBidi" w:hAnsiTheme="majorBidi" w:cstheme="majorBidi"/>
              </w:rPr>
              <w:t>Polene</w:t>
            </w:r>
            <w:proofErr w:type="spellEnd"/>
            <w:r w:rsidRPr="00181846">
              <w:rPr>
                <w:rFonts w:asciiTheme="majorBidi" w:hAnsiTheme="majorBidi" w:cstheme="majorBidi"/>
              </w:rPr>
              <w:t xml:space="preserve"> Power Investment Co</w:t>
            </w:r>
            <w:r>
              <w:rPr>
                <w:rFonts w:asciiTheme="majorBidi" w:hAnsiTheme="majorBidi" w:cstheme="majorBidi"/>
              </w:rPr>
              <w:t>., Ltd.</w:t>
            </w:r>
          </w:p>
        </w:tc>
        <w:tc>
          <w:tcPr>
            <w:tcW w:w="87" w:type="dxa"/>
          </w:tcPr>
          <w:p w14:paraId="7FF7FBA0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677D30E5" w14:textId="77777777" w:rsidR="00D52CBC" w:rsidRPr="00444631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ลงทุนในกิจการผลิตกระแสไฟฟ้าในประเทศกัมพูชา</w:t>
            </w:r>
            <w:r w:rsidRPr="00216D9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(อยู่ในระหว่างการดำเนินการเลิกกิจการ)</w:t>
            </w:r>
          </w:p>
        </w:tc>
        <w:tc>
          <w:tcPr>
            <w:tcW w:w="20" w:type="dxa"/>
          </w:tcPr>
          <w:p w14:paraId="48C9A020" w14:textId="77777777" w:rsidR="00D52CBC" w:rsidRPr="00C64277" w:rsidRDefault="00D52CBC" w:rsidP="00D52CBC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A10CAC8" w14:textId="34D9DDBC" w:rsidR="00D52CBC" w:rsidRPr="00444631" w:rsidRDefault="00651B2A" w:rsidP="00D5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D52CBC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84" w:type="dxa"/>
            <w:shd w:val="clear" w:color="auto" w:fill="auto"/>
          </w:tcPr>
          <w:p w14:paraId="71404EB8" w14:textId="77777777" w:rsidR="00D52CBC" w:rsidRPr="00444631" w:rsidRDefault="00D52CBC" w:rsidP="00D5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B18D09E" w14:textId="47770185" w:rsidR="00D52CBC" w:rsidRPr="00444631" w:rsidRDefault="00651B2A" w:rsidP="00D5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D52CBC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84" w:type="dxa"/>
            <w:shd w:val="clear" w:color="auto" w:fill="auto"/>
          </w:tcPr>
          <w:p w14:paraId="12082D45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EBD6ACF" w14:textId="23AD8D1A" w:rsidR="00D52CBC" w:rsidRPr="00F3681A" w:rsidRDefault="00651B2A" w:rsidP="00D52CBC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</w:t>
            </w:r>
            <w:r w:rsidR="00D52CBC"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957</w:t>
            </w:r>
          </w:p>
        </w:tc>
        <w:tc>
          <w:tcPr>
            <w:tcW w:w="84" w:type="dxa"/>
            <w:shd w:val="clear" w:color="auto" w:fill="auto"/>
          </w:tcPr>
          <w:p w14:paraId="23B770A0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F687367" w14:textId="40408418" w:rsidR="00D52CBC" w:rsidRPr="00F3681A" w:rsidRDefault="00651B2A" w:rsidP="00D52CBC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</w:t>
            </w:r>
            <w:r w:rsidR="00D52CBC"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957</w:t>
            </w:r>
          </w:p>
        </w:tc>
        <w:tc>
          <w:tcPr>
            <w:tcW w:w="84" w:type="dxa"/>
            <w:shd w:val="clear" w:color="auto" w:fill="auto"/>
          </w:tcPr>
          <w:p w14:paraId="752028FB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DD11AF8" w14:textId="69A2632B" w:rsidR="00D52CBC" w:rsidRPr="008C15A8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A048A9E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B467FE0" w14:textId="77777777" w:rsidR="00D52CBC" w:rsidRPr="008C15A8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AA4A239" w14:textId="77777777" w:rsidR="00D52CBC" w:rsidRPr="00C64277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8F02345" w14:textId="3AC244AC" w:rsidR="00D52CBC" w:rsidRPr="00C64277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5F86019B" w14:textId="77777777" w:rsidR="00D52CBC" w:rsidRPr="00C64277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2F87498" w14:textId="7777777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09DCA88" w14:textId="77777777" w:rsidR="00D52CBC" w:rsidRPr="00C64277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06F78AE" w14:textId="204652EB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F758AAD" w14:textId="77777777" w:rsidR="00D52CBC" w:rsidRPr="00C64277" w:rsidRDefault="00D52CBC" w:rsidP="00D52CB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B55B729" w14:textId="7777777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12606F19" w14:textId="77777777" w:rsidR="00D52CBC" w:rsidRPr="00C64277" w:rsidRDefault="00D52CBC" w:rsidP="00D5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892C556" w14:textId="343B5EEC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1A93102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2C9FF7A" w14:textId="7E351471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52CBC" w:rsidRPr="00C64277" w14:paraId="4EB466C1" w14:textId="77777777" w:rsidTr="00A35BE9">
        <w:tc>
          <w:tcPr>
            <w:tcW w:w="2700" w:type="dxa"/>
          </w:tcPr>
          <w:p w14:paraId="0B219B57" w14:textId="77777777" w:rsidR="00D52CBC" w:rsidRPr="00181846" w:rsidRDefault="00D52CBC" w:rsidP="00D52CBC">
            <w:pPr>
              <w:spacing w:line="240" w:lineRule="auto"/>
              <w:ind w:left="3" w:right="38"/>
              <w:rPr>
                <w:rFonts w:asciiTheme="majorBidi" w:hAnsiTheme="majorBidi"/>
                <w:cs/>
              </w:rPr>
            </w:pPr>
            <w:r w:rsidRPr="00181846">
              <w:rPr>
                <w:rFonts w:asciiTheme="majorBidi" w:hAnsiTheme="majorBidi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87" w:type="dxa"/>
          </w:tcPr>
          <w:p w14:paraId="235115AD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78B942BE" w14:textId="77777777" w:rsidR="00D52CBC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ลงทุนในกิจการผลิตกระแสไฟฟ้าจากขยะ</w:t>
            </w:r>
          </w:p>
          <w:p w14:paraId="76427C5D" w14:textId="77777777" w:rsidR="00D52CBC" w:rsidRPr="00444631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มูลฝอย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6FA9FA09" w14:textId="77777777" w:rsidR="00D52CBC" w:rsidRPr="00C64277" w:rsidRDefault="00D52CBC" w:rsidP="00D52CBC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6EA2E04" w14:textId="7CEA1531" w:rsidR="00D52CBC" w:rsidRDefault="00651B2A" w:rsidP="00D5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D52CBC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84" w:type="dxa"/>
            <w:shd w:val="clear" w:color="auto" w:fill="auto"/>
          </w:tcPr>
          <w:p w14:paraId="40F44E4F" w14:textId="77777777" w:rsidR="00D52CBC" w:rsidRPr="00444631" w:rsidRDefault="00D52CBC" w:rsidP="00D5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76CF407" w14:textId="04A1A626" w:rsidR="00D52CBC" w:rsidRDefault="00651B2A" w:rsidP="00D5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D52CBC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84" w:type="dxa"/>
            <w:shd w:val="clear" w:color="auto" w:fill="auto"/>
          </w:tcPr>
          <w:p w14:paraId="29DAADC0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548664E" w14:textId="340EC85E" w:rsidR="00D52CBC" w:rsidRPr="00F3681A" w:rsidRDefault="00651B2A" w:rsidP="00D52CBC">
            <w:pPr>
              <w:tabs>
                <w:tab w:val="decimal" w:pos="626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187</w:t>
            </w:r>
            <w:r w:rsidR="00D52CBC"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84" w:type="dxa"/>
            <w:shd w:val="clear" w:color="auto" w:fill="auto"/>
          </w:tcPr>
          <w:p w14:paraId="0589AA16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D4EC91D" w14:textId="72293411" w:rsidR="00D52CBC" w:rsidRPr="00F3681A" w:rsidRDefault="00651B2A" w:rsidP="00D52CBC">
            <w:pPr>
              <w:tabs>
                <w:tab w:val="decimal" w:pos="626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187</w:t>
            </w:r>
            <w:r w:rsidR="00D52CBC"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84" w:type="dxa"/>
            <w:shd w:val="clear" w:color="auto" w:fill="auto"/>
          </w:tcPr>
          <w:p w14:paraId="22861D14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E163CF2" w14:textId="15C34BC1" w:rsidR="00D52CBC" w:rsidRPr="008C15A8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62CB7A1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C8D594D" w14:textId="77777777" w:rsidR="00D52CBC" w:rsidRPr="008C15A8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5A7D98E" w14:textId="77777777" w:rsidR="00D52CBC" w:rsidRPr="00C64277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351FCB9" w14:textId="49D144F6" w:rsidR="00D52CBC" w:rsidRPr="00C64277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1B58FA69" w14:textId="77777777" w:rsidR="00D52CBC" w:rsidRPr="00C64277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F8B4046" w14:textId="7777777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C2D84C3" w14:textId="77777777" w:rsidR="00D52CBC" w:rsidRPr="00C64277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94B03AE" w14:textId="44E7B4C6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DD9180F" w14:textId="77777777" w:rsidR="00D52CBC" w:rsidRPr="00C64277" w:rsidRDefault="00D52CBC" w:rsidP="00D52CB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C7CB5DC" w14:textId="77777777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5759C4E3" w14:textId="77777777" w:rsidR="00D52CBC" w:rsidRPr="00C64277" w:rsidRDefault="00D52CBC" w:rsidP="00D5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9E31DFF" w14:textId="64B54FC9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90277D6" w14:textId="77777777" w:rsidR="00D52CBC" w:rsidRPr="00C64277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EBC090F" w14:textId="555E20E3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52CBC" w:rsidRPr="00C64277" w14:paraId="2F05A146" w14:textId="77777777" w:rsidTr="00A35BE9">
        <w:tc>
          <w:tcPr>
            <w:tcW w:w="2700" w:type="dxa"/>
          </w:tcPr>
          <w:p w14:paraId="79D6DFF0" w14:textId="5725F2D1" w:rsidR="00D52CBC" w:rsidRPr="00734A1F" w:rsidRDefault="00D52CBC" w:rsidP="00D52CBC">
            <w:pPr>
              <w:spacing w:line="240" w:lineRule="auto"/>
              <w:ind w:left="180" w:right="38" w:hanging="177"/>
              <w:rPr>
                <w:rFonts w:asciiTheme="majorBidi" w:hAnsiTheme="majorBidi" w:cstheme="majorBidi"/>
                <w:cs/>
              </w:rPr>
            </w:pPr>
            <w:r w:rsidRPr="00734A1F">
              <w:rPr>
                <w:rFonts w:ascii="Angsana New" w:hAnsi="Angsana New"/>
                <w:sz w:val="21"/>
                <w:szCs w:val="21"/>
                <w:cs/>
              </w:rPr>
              <w:t>บริษัท</w:t>
            </w:r>
            <w:r w:rsidR="0033221C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ทีพีไอ โพลีน เพาเวอร์ (อินเตอร์เนชั่นแนล)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จำกัด</w:t>
            </w:r>
            <w:r w:rsidRPr="00734A1F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 xml:space="preserve">(เดิมชื่อ </w:t>
            </w: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บริษัท ซีนิธ อินเตอร์เนชั่นแนล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เพาเวอร์</w:t>
            </w: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7" w:type="dxa"/>
          </w:tcPr>
          <w:p w14:paraId="4359F49F" w14:textId="77777777" w:rsidR="00D52CBC" w:rsidRPr="00734A1F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D0A4A1B" w14:textId="77777777" w:rsidR="00D52CBC" w:rsidRPr="00734A1F" w:rsidRDefault="00D52CBC" w:rsidP="00D5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34A1F">
              <w:rPr>
                <w:rFonts w:asciiTheme="majorBidi" w:hAnsiTheme="majorBidi"/>
                <w:cs/>
              </w:rPr>
              <w:t>ลงทุนในธุรกิจพลังงานทางเลือก</w:t>
            </w:r>
            <w:r w:rsidRPr="00734A1F">
              <w:rPr>
                <w:rFonts w:asciiTheme="majorBidi" w:hAnsiTheme="majorBidi" w:hint="cs"/>
                <w:cs/>
              </w:rPr>
              <w:t xml:space="preserve"> </w:t>
            </w:r>
            <w:r w:rsidRPr="00734A1F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3EC9DF8D" w14:textId="77777777" w:rsidR="00D52CBC" w:rsidRPr="00734A1F" w:rsidRDefault="00D52CBC" w:rsidP="00D5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191F3DF" w14:textId="4242D7DA" w:rsidR="00D52CBC" w:rsidRPr="00734A1F" w:rsidRDefault="00651B2A" w:rsidP="00D5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D52CBC" w:rsidRPr="00734A1F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84" w:type="dxa"/>
            <w:shd w:val="clear" w:color="auto" w:fill="auto"/>
          </w:tcPr>
          <w:p w14:paraId="37458F13" w14:textId="77777777" w:rsidR="00D52CBC" w:rsidRPr="00734A1F" w:rsidRDefault="00D52CBC" w:rsidP="00D5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28E964F" w14:textId="03AB1508" w:rsidR="00D52CBC" w:rsidRPr="00734A1F" w:rsidRDefault="00651B2A" w:rsidP="00D5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D52CBC" w:rsidRPr="00734A1F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84" w:type="dxa"/>
            <w:shd w:val="clear" w:color="auto" w:fill="auto"/>
          </w:tcPr>
          <w:p w14:paraId="33291656" w14:textId="77777777" w:rsidR="00D52CBC" w:rsidRPr="00734A1F" w:rsidRDefault="00D52CBC" w:rsidP="00D5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A4ABF94" w14:textId="676AE224" w:rsidR="00D52CBC" w:rsidRPr="00734A1F" w:rsidRDefault="00651B2A" w:rsidP="00D52CBC">
            <w:pPr>
              <w:tabs>
                <w:tab w:val="decimal" w:pos="626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100</w:t>
            </w:r>
            <w:r w:rsidR="00D52CBC" w:rsidRPr="00734A1F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30A4758C" w14:textId="77777777" w:rsidR="00D52CBC" w:rsidRPr="00734A1F" w:rsidRDefault="00D52CBC" w:rsidP="00D5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03E3B1A" w14:textId="6353784E" w:rsidR="00D52CBC" w:rsidRPr="00734A1F" w:rsidRDefault="00651B2A" w:rsidP="00D52CBC">
            <w:pPr>
              <w:tabs>
                <w:tab w:val="decimal" w:pos="626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100</w:t>
            </w:r>
            <w:r w:rsidR="00D52CBC" w:rsidRPr="00734A1F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5E6E139C" w14:textId="77777777" w:rsidR="00D52CBC" w:rsidRPr="00734A1F" w:rsidRDefault="00D52CBC" w:rsidP="00D52C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  <w:shd w:val="clear" w:color="auto" w:fill="auto"/>
          </w:tcPr>
          <w:p w14:paraId="3FF3263B" w14:textId="003DEA82" w:rsidR="00D52CBC" w:rsidRPr="00734A1F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E0E881D" w14:textId="77777777" w:rsidR="00D52CBC" w:rsidRPr="00734A1F" w:rsidRDefault="00D52CBC" w:rsidP="00D5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E88A2D7" w14:textId="77777777" w:rsidR="00D52CBC" w:rsidRPr="00734A1F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ADBF7F0" w14:textId="77777777" w:rsidR="00D52CBC" w:rsidRPr="00734A1F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3C35FE6" w14:textId="7C4F8055" w:rsidR="00D52CBC" w:rsidRPr="00734A1F" w:rsidRDefault="00D52CBC" w:rsidP="00D5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7942A662" w14:textId="77777777" w:rsidR="00D52CBC" w:rsidRPr="00734A1F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CF607C6" w14:textId="77777777" w:rsidR="00D52CBC" w:rsidRPr="00734A1F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594E84E" w14:textId="77777777" w:rsidR="00D52CBC" w:rsidRPr="00734A1F" w:rsidRDefault="00D52CBC" w:rsidP="00D5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CA0ED13" w14:textId="080EDAA3" w:rsidR="00D52CBC" w:rsidRPr="00734A1F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4B3CB97" w14:textId="77777777" w:rsidR="00D52CBC" w:rsidRPr="00734A1F" w:rsidRDefault="00D52CBC" w:rsidP="00D52CB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09649F5" w14:textId="77777777" w:rsidR="00D52CBC" w:rsidRPr="00734A1F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709FF745" w14:textId="77777777" w:rsidR="00D52CBC" w:rsidRPr="00734A1F" w:rsidRDefault="00D52CBC" w:rsidP="00D5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3DE05E8" w14:textId="1AC2B9DF" w:rsidR="00D52CBC" w:rsidRPr="00C64277" w:rsidRDefault="00D52CBC" w:rsidP="00D5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795683A" w14:textId="77777777" w:rsidR="00D52CBC" w:rsidRPr="00734A1F" w:rsidRDefault="00D52CBC" w:rsidP="00D5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9CC55D4" w14:textId="6564A133" w:rsidR="00D52CBC" w:rsidRPr="00C64277" w:rsidRDefault="00651B2A" w:rsidP="00D52CBC">
            <w:pPr>
              <w:tabs>
                <w:tab w:val="decimal" w:pos="76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37</w:t>
            </w:r>
            <w:r w:rsidR="00D52CBC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999</w:t>
            </w:r>
          </w:p>
        </w:tc>
      </w:tr>
      <w:tr w:rsidR="00FF0FF3" w:rsidRPr="00C64277" w14:paraId="52A18E43" w14:textId="77777777" w:rsidTr="00DB4670">
        <w:tc>
          <w:tcPr>
            <w:tcW w:w="2700" w:type="dxa"/>
          </w:tcPr>
          <w:p w14:paraId="0608CCA1" w14:textId="77777777" w:rsidR="00FF0FF3" w:rsidRPr="00F74300" w:rsidRDefault="00FF0FF3" w:rsidP="00FF0FF3">
            <w:pPr>
              <w:spacing w:line="240" w:lineRule="auto"/>
              <w:ind w:left="180" w:right="38" w:hanging="177"/>
              <w:rPr>
                <w:rFonts w:ascii="Angsana New" w:hAnsi="Angsana New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87" w:type="dxa"/>
          </w:tcPr>
          <w:p w14:paraId="1A9EF9EF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5FE6F733" w14:textId="77777777" w:rsidR="00FF0FF3" w:rsidRPr="00374526" w:rsidRDefault="00FF0FF3" w:rsidP="00FF0FF3">
            <w:pPr>
              <w:spacing w:line="240" w:lineRule="auto"/>
              <w:ind w:left="3" w:right="38"/>
              <w:rPr>
                <w:rFonts w:asciiTheme="majorBidi" w:hAnsiTheme="majorBidi"/>
                <w:cs/>
              </w:rPr>
            </w:pPr>
          </w:p>
        </w:tc>
        <w:tc>
          <w:tcPr>
            <w:tcW w:w="20" w:type="dxa"/>
          </w:tcPr>
          <w:p w14:paraId="3AA65444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9FB8E65" w14:textId="77777777" w:rsidR="00FF0FF3" w:rsidRDefault="00FF0FF3" w:rsidP="00FF0FF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2927C6D" w14:textId="77777777" w:rsidR="00FF0FF3" w:rsidRPr="00444631" w:rsidRDefault="00FF0FF3" w:rsidP="00FF0FF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8BC433B" w14:textId="77777777" w:rsidR="00FF0FF3" w:rsidRDefault="00FF0FF3" w:rsidP="00FF0FF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96BFBE9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EABEC71" w14:textId="77777777" w:rsidR="00FF0FF3" w:rsidRPr="00F3681A" w:rsidRDefault="00FF0FF3" w:rsidP="00FF0FF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449A79E0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5426382" w14:textId="77777777" w:rsidR="00FF0FF3" w:rsidRPr="00F3681A" w:rsidRDefault="00FF0FF3" w:rsidP="00FF0FF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EF069F7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381DE666" w14:textId="77777777" w:rsidR="00FF0FF3" w:rsidRPr="008C15A8" w:rsidRDefault="00FF0FF3" w:rsidP="00FF0FF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E1C9D56" w14:textId="77777777" w:rsidR="00FF0FF3" w:rsidRPr="00C64277" w:rsidRDefault="00FF0FF3" w:rsidP="00FF0FF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ACCD49E" w14:textId="77777777" w:rsidR="00FF0FF3" w:rsidRPr="008C15A8" w:rsidRDefault="00FF0FF3" w:rsidP="00FF0FF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F058C48" w14:textId="77777777" w:rsidR="00FF0FF3" w:rsidRPr="00C64277" w:rsidRDefault="00FF0FF3" w:rsidP="00FF0FF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2E3B306" w14:textId="77777777" w:rsidR="00FF0FF3" w:rsidRPr="00C64277" w:rsidRDefault="00FF0FF3" w:rsidP="00FF0FF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4457B33D" w14:textId="77777777" w:rsidR="00FF0FF3" w:rsidRPr="00C64277" w:rsidRDefault="00FF0FF3" w:rsidP="00FF0FF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383FEA1" w14:textId="77777777" w:rsidR="00FF0FF3" w:rsidRPr="00C64277" w:rsidRDefault="00FF0FF3" w:rsidP="00FF0FF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29CC4DAB" w14:textId="77777777" w:rsidR="00FF0FF3" w:rsidRPr="00C64277" w:rsidRDefault="00FF0FF3" w:rsidP="00FF0FF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DCC513F" w14:textId="77777777" w:rsidR="00FF0FF3" w:rsidRPr="00C64277" w:rsidRDefault="00FF0FF3" w:rsidP="00FF0FF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4255933C" w14:textId="77777777" w:rsidR="00FF0FF3" w:rsidRPr="00C64277" w:rsidRDefault="00FF0FF3" w:rsidP="00FF0FF3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7FE4B39" w14:textId="77777777" w:rsidR="00FF0FF3" w:rsidRPr="00C64277" w:rsidRDefault="00FF0FF3" w:rsidP="00FF0FF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14:paraId="2198AF2A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9848F7C" w14:textId="77777777" w:rsidR="00FF0FF3" w:rsidRDefault="00FF0FF3" w:rsidP="00FF0FF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6D816ED9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9865CC4" w14:textId="77777777" w:rsidR="00FF0FF3" w:rsidRDefault="00FF0FF3" w:rsidP="00FF0FF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F0FF3" w:rsidRPr="00C64277" w14:paraId="40BA7396" w14:textId="77777777" w:rsidTr="00461753">
        <w:trPr>
          <w:trHeight w:val="56"/>
        </w:trPr>
        <w:tc>
          <w:tcPr>
            <w:tcW w:w="2700" w:type="dxa"/>
          </w:tcPr>
          <w:p w14:paraId="1ADB8FFC" w14:textId="77777777" w:rsidR="00FF0FF3" w:rsidRPr="00DA5315" w:rsidRDefault="00FF0FF3" w:rsidP="00FF0FF3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A531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บริษัทย่อย</w:t>
            </w:r>
            <w:r w:rsidRPr="00DA5315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ทางอ้อม (ต่อ)</w:t>
            </w:r>
          </w:p>
        </w:tc>
        <w:tc>
          <w:tcPr>
            <w:tcW w:w="87" w:type="dxa"/>
          </w:tcPr>
          <w:p w14:paraId="742F82BF" w14:textId="77777777" w:rsidR="00FF0FF3" w:rsidRPr="005012C7" w:rsidRDefault="00FF0FF3" w:rsidP="00FF0F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5DB7CF2C" w14:textId="77777777" w:rsidR="00FF0FF3" w:rsidRPr="005012C7" w:rsidRDefault="00FF0FF3" w:rsidP="00FF0FF3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0" w:type="dxa"/>
          </w:tcPr>
          <w:p w14:paraId="6F93B980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14060A2" w14:textId="77777777" w:rsidR="00FF0FF3" w:rsidRDefault="00FF0FF3" w:rsidP="00FF0FF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DC7E783" w14:textId="77777777" w:rsidR="00FF0FF3" w:rsidRPr="00444631" w:rsidRDefault="00FF0FF3" w:rsidP="00FF0FF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909836E" w14:textId="77777777" w:rsidR="00FF0FF3" w:rsidRDefault="00FF0FF3" w:rsidP="00FF0FF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D03C9BB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55F02AB" w14:textId="77777777" w:rsidR="00FF0FF3" w:rsidRPr="00F3681A" w:rsidRDefault="00FF0FF3" w:rsidP="00FF0FF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8F63E26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9BB2473" w14:textId="77777777" w:rsidR="00FF0FF3" w:rsidRPr="008C15A8" w:rsidRDefault="00FF0FF3" w:rsidP="00FF0FF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2B723827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57E10AFB" w14:textId="77777777" w:rsidR="00FF0FF3" w:rsidRPr="008C15A8" w:rsidRDefault="00FF0FF3" w:rsidP="00FF0FF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F6F1EB7" w14:textId="77777777" w:rsidR="00FF0FF3" w:rsidRPr="00C64277" w:rsidRDefault="00FF0FF3" w:rsidP="00FF0FF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4FA4307" w14:textId="77777777" w:rsidR="00FF0FF3" w:rsidRPr="008C15A8" w:rsidRDefault="00FF0FF3" w:rsidP="00FF0FF3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FEA106C" w14:textId="77777777" w:rsidR="00FF0FF3" w:rsidRPr="00C64277" w:rsidRDefault="00FF0FF3" w:rsidP="00FF0FF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184F7DF" w14:textId="77777777" w:rsidR="00FF0FF3" w:rsidRPr="00C64277" w:rsidRDefault="00FF0FF3" w:rsidP="00FF0FF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5525EA6C" w14:textId="77777777" w:rsidR="00FF0FF3" w:rsidRPr="00C64277" w:rsidRDefault="00FF0FF3" w:rsidP="00FF0FF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A9F04DB" w14:textId="77777777" w:rsidR="00FF0FF3" w:rsidRPr="00C64277" w:rsidRDefault="00FF0FF3" w:rsidP="00FF0FF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318A144F" w14:textId="77777777" w:rsidR="00FF0FF3" w:rsidRPr="00C64277" w:rsidRDefault="00FF0FF3" w:rsidP="00FF0FF3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939F0DF" w14:textId="77777777" w:rsidR="00FF0FF3" w:rsidRPr="00C64277" w:rsidRDefault="00FF0FF3" w:rsidP="00FF0FF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EDA4A24" w14:textId="77777777" w:rsidR="00FF0FF3" w:rsidRPr="00C64277" w:rsidRDefault="00FF0FF3" w:rsidP="00FF0FF3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75B2A94" w14:textId="77777777" w:rsidR="00FF0FF3" w:rsidRPr="00C64277" w:rsidRDefault="00FF0FF3" w:rsidP="00FF0FF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14:paraId="7F7D785B" w14:textId="77777777" w:rsidR="00FF0FF3" w:rsidRPr="00C64277" w:rsidRDefault="00FF0FF3" w:rsidP="00FF0FF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B7F405C" w14:textId="77777777" w:rsidR="00FF0FF3" w:rsidRDefault="00FF0FF3" w:rsidP="00FF0FF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2BD4C24B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C2E8BEB" w14:textId="77777777" w:rsidR="00FF0FF3" w:rsidRDefault="00FF0FF3" w:rsidP="00FF0FF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74CE0" w:rsidRPr="00C64277" w14:paraId="27A67002" w14:textId="77777777" w:rsidTr="00A35BE9">
        <w:tc>
          <w:tcPr>
            <w:tcW w:w="2700" w:type="dxa"/>
          </w:tcPr>
          <w:p w14:paraId="4BF12AB1" w14:textId="77777777" w:rsidR="00474CE0" w:rsidRPr="005012C7" w:rsidRDefault="00474CE0" w:rsidP="00474CE0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7" w:type="dxa"/>
          </w:tcPr>
          <w:p w14:paraId="7DFFA309" w14:textId="77777777" w:rsidR="00474CE0" w:rsidRPr="005012C7" w:rsidRDefault="00474CE0" w:rsidP="00474CE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531E8F32" w14:textId="77777777" w:rsidR="00474CE0" w:rsidRPr="005012C7" w:rsidRDefault="00474CE0" w:rsidP="00474CE0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ประกอบกิจการท่าเทียบ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เรือ (ยังไม่ได้ดำเนินงาน)</w:t>
            </w:r>
          </w:p>
        </w:tc>
        <w:tc>
          <w:tcPr>
            <w:tcW w:w="20" w:type="dxa"/>
          </w:tcPr>
          <w:p w14:paraId="566865FA" w14:textId="77777777" w:rsidR="00474CE0" w:rsidRPr="00C64277" w:rsidRDefault="00474CE0" w:rsidP="00474CE0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E1D0879" w14:textId="145F56A3" w:rsidR="00474CE0" w:rsidRDefault="00651B2A" w:rsidP="00474CE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474CE0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84" w:type="dxa"/>
            <w:shd w:val="clear" w:color="auto" w:fill="auto"/>
          </w:tcPr>
          <w:p w14:paraId="3ADB164C" w14:textId="77777777" w:rsidR="00474CE0" w:rsidRPr="00444631" w:rsidRDefault="00474CE0" w:rsidP="00474CE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1F343B2" w14:textId="07E46525" w:rsidR="00474CE0" w:rsidRDefault="00651B2A" w:rsidP="00474CE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474CE0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84" w:type="dxa"/>
            <w:shd w:val="clear" w:color="auto" w:fill="auto"/>
          </w:tcPr>
          <w:p w14:paraId="6C78AE39" w14:textId="77777777" w:rsidR="00474CE0" w:rsidRPr="00C64277" w:rsidRDefault="00474CE0" w:rsidP="00474CE0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CC0A124" w14:textId="6FAE8C8B" w:rsidR="00474CE0" w:rsidRPr="00F3681A" w:rsidRDefault="00651B2A" w:rsidP="00474CE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</w:t>
            </w:r>
            <w:r w:rsidR="00474CE0"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34F2CA28" w14:textId="77777777" w:rsidR="00474CE0" w:rsidRPr="00C64277" w:rsidRDefault="00474CE0" w:rsidP="00474CE0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1421F8B" w14:textId="7C4360ED" w:rsidR="00474CE0" w:rsidRPr="00F3681A" w:rsidRDefault="00651B2A" w:rsidP="00474CE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</w:t>
            </w:r>
            <w:r w:rsidR="00474CE0"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40C10E7C" w14:textId="77777777" w:rsidR="00474CE0" w:rsidRPr="00C64277" w:rsidRDefault="00474CE0" w:rsidP="00474CE0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  <w:shd w:val="clear" w:color="auto" w:fill="auto"/>
          </w:tcPr>
          <w:p w14:paraId="49556F9B" w14:textId="427F2ECE" w:rsidR="00474CE0" w:rsidRPr="008C15A8" w:rsidRDefault="00474CE0" w:rsidP="00474CE0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DA76EDD" w14:textId="77777777" w:rsidR="00474CE0" w:rsidRPr="00C64277" w:rsidRDefault="00474CE0" w:rsidP="00474CE0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B550128" w14:textId="77777777" w:rsidR="00474CE0" w:rsidRPr="008C15A8" w:rsidRDefault="00474CE0" w:rsidP="00474CE0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71A3287" w14:textId="77777777" w:rsidR="00474CE0" w:rsidRPr="00C64277" w:rsidRDefault="00474CE0" w:rsidP="00474CE0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3111419" w14:textId="017B9E5B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213CDF9F" w14:textId="77777777" w:rsidR="00474CE0" w:rsidRPr="00C64277" w:rsidRDefault="00474CE0" w:rsidP="00474CE0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75B96C0" w14:textId="77777777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FB3223C" w14:textId="77777777" w:rsidR="00474CE0" w:rsidRPr="00C64277" w:rsidRDefault="00474CE0" w:rsidP="00474CE0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6353383" w14:textId="53169625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205E8A7" w14:textId="77777777" w:rsidR="00474CE0" w:rsidRPr="00C64277" w:rsidRDefault="00474CE0" w:rsidP="00474CE0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7BB3420" w14:textId="77777777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03CB60DB" w14:textId="77777777" w:rsidR="00474CE0" w:rsidRPr="00C64277" w:rsidRDefault="00474CE0" w:rsidP="00474CE0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C4F7200" w14:textId="732A84F9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7ED52591" w14:textId="77777777" w:rsidR="00474CE0" w:rsidRPr="00C64277" w:rsidRDefault="00474CE0" w:rsidP="00474CE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20F1506" w14:textId="34654F5B" w:rsidR="00474CE0" w:rsidRPr="00C64277" w:rsidRDefault="00474CE0" w:rsidP="00474CE0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74CE0" w:rsidRPr="00C64277" w14:paraId="35332020" w14:textId="77777777" w:rsidTr="00A35BE9">
        <w:tc>
          <w:tcPr>
            <w:tcW w:w="2700" w:type="dxa"/>
          </w:tcPr>
          <w:p w14:paraId="1DB4AA11" w14:textId="4DCFEC75" w:rsidR="00474CE0" w:rsidRPr="005012C7" w:rsidRDefault="00474CE0" w:rsidP="00474CE0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87" w:type="dxa"/>
          </w:tcPr>
          <w:p w14:paraId="36ED0FAA" w14:textId="77777777" w:rsidR="00474CE0" w:rsidRPr="005012C7" w:rsidRDefault="00474CE0" w:rsidP="00474CE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3F7EBD28" w14:textId="7C4E6D0A" w:rsidR="00474CE0" w:rsidRPr="005012C7" w:rsidRDefault="00474CE0" w:rsidP="00474CE0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ประกอบกิจการโรงไฟฟ้า</w:t>
            </w:r>
            <w: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และธุรกิจที่เกี่ยวข้อง </w:t>
            </w:r>
            <w: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7C2B7D8C" w14:textId="77777777" w:rsidR="00474CE0" w:rsidRPr="00C64277" w:rsidRDefault="00474CE0" w:rsidP="00474CE0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B7C51C8" w14:textId="53FF83FD" w:rsidR="00474CE0" w:rsidRDefault="00651B2A" w:rsidP="00474CE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457FB4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84" w:type="dxa"/>
            <w:shd w:val="clear" w:color="auto" w:fill="auto"/>
          </w:tcPr>
          <w:p w14:paraId="5B5A2B1D" w14:textId="77777777" w:rsidR="00474CE0" w:rsidRPr="00444631" w:rsidRDefault="00474CE0" w:rsidP="00474CE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D34DFFD" w14:textId="66E7D12C" w:rsidR="00474CE0" w:rsidRDefault="00474CE0" w:rsidP="00474CE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081A854" w14:textId="77777777" w:rsidR="00474CE0" w:rsidRPr="00C64277" w:rsidRDefault="00474CE0" w:rsidP="00474CE0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92379ED" w14:textId="3C784010" w:rsidR="00474CE0" w:rsidRPr="00F3681A" w:rsidRDefault="00651B2A" w:rsidP="00474CE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474CE0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11096A05" w14:textId="77777777" w:rsidR="00474CE0" w:rsidRPr="00C64277" w:rsidRDefault="00474CE0" w:rsidP="00474CE0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134EB07" w14:textId="12863A94" w:rsidR="00474CE0" w:rsidRPr="00F3681A" w:rsidRDefault="00474CE0" w:rsidP="00474CE0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62941A2" w14:textId="77777777" w:rsidR="00474CE0" w:rsidRPr="00C64277" w:rsidRDefault="00474CE0" w:rsidP="00474CE0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  <w:shd w:val="clear" w:color="auto" w:fill="auto"/>
          </w:tcPr>
          <w:p w14:paraId="07C7D8BE" w14:textId="243365C3" w:rsidR="00474CE0" w:rsidRPr="008C15A8" w:rsidRDefault="00474CE0" w:rsidP="00474CE0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8D2B24A" w14:textId="77777777" w:rsidR="00474CE0" w:rsidRPr="00C64277" w:rsidRDefault="00474CE0" w:rsidP="00474CE0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60E7C60" w14:textId="79A4F381" w:rsidR="00474CE0" w:rsidRPr="008C15A8" w:rsidRDefault="00474CE0" w:rsidP="00474CE0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4C65141" w14:textId="77777777" w:rsidR="00474CE0" w:rsidRPr="00C64277" w:rsidRDefault="00474CE0" w:rsidP="00474CE0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7281768" w14:textId="7E76AB72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3816E718" w14:textId="77777777" w:rsidR="00474CE0" w:rsidRPr="00C64277" w:rsidRDefault="00474CE0" w:rsidP="00474CE0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1AC564A" w14:textId="481EA5CE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B77352B" w14:textId="77777777" w:rsidR="00474CE0" w:rsidRPr="00C64277" w:rsidRDefault="00474CE0" w:rsidP="00474CE0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73F75C2" w14:textId="248AE29C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89563B9" w14:textId="77777777" w:rsidR="00474CE0" w:rsidRPr="00C64277" w:rsidRDefault="00474CE0" w:rsidP="00474CE0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61F9EA7" w14:textId="5ACBB91C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56163C9E" w14:textId="77777777" w:rsidR="00474CE0" w:rsidRPr="00C64277" w:rsidRDefault="00474CE0" w:rsidP="00474CE0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E204BF9" w14:textId="413C4017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80F4961" w14:textId="77777777" w:rsidR="00474CE0" w:rsidRPr="00C64277" w:rsidRDefault="00474CE0" w:rsidP="00474CE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D7ED15F" w14:textId="548948E1" w:rsidR="00474CE0" w:rsidRPr="00C64277" w:rsidRDefault="00474CE0" w:rsidP="00474CE0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74CE0" w:rsidRPr="00C64277" w14:paraId="33AA8A20" w14:textId="77777777" w:rsidTr="00A35BE9">
        <w:tc>
          <w:tcPr>
            <w:tcW w:w="2700" w:type="dxa"/>
          </w:tcPr>
          <w:p w14:paraId="3723B4A0" w14:textId="77777777" w:rsidR="00474CE0" w:rsidRPr="005012C7" w:rsidRDefault="00474CE0" w:rsidP="00474CE0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โพลีน เพาเวอร์ (สงขลา) จำกัด</w:t>
            </w:r>
          </w:p>
        </w:tc>
        <w:tc>
          <w:tcPr>
            <w:tcW w:w="87" w:type="dxa"/>
          </w:tcPr>
          <w:p w14:paraId="6FD524EE" w14:textId="77777777" w:rsidR="00474CE0" w:rsidRPr="005012C7" w:rsidRDefault="00474CE0" w:rsidP="00474CE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5EF6B140" w14:textId="77777777" w:rsidR="00474CE0" w:rsidRPr="005012C7" w:rsidRDefault="00474CE0" w:rsidP="00474CE0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ไฟฟ้าจากพลังงานขยะ 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และพลังงานชีวมวล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38FAC894" w14:textId="77777777" w:rsidR="00474CE0" w:rsidRPr="00C64277" w:rsidRDefault="00474CE0" w:rsidP="00474CE0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7EDB7ED" w14:textId="59ECC8E7" w:rsidR="00474CE0" w:rsidRDefault="00651B2A" w:rsidP="00474CE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474CE0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84" w:type="dxa"/>
            <w:shd w:val="clear" w:color="auto" w:fill="auto"/>
          </w:tcPr>
          <w:p w14:paraId="45B5B0A0" w14:textId="77777777" w:rsidR="00474CE0" w:rsidRPr="00444631" w:rsidRDefault="00474CE0" w:rsidP="00474CE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645C66F" w14:textId="2CD9422A" w:rsidR="00474CE0" w:rsidRDefault="00651B2A" w:rsidP="00474CE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474CE0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84" w:type="dxa"/>
            <w:shd w:val="clear" w:color="auto" w:fill="auto"/>
          </w:tcPr>
          <w:p w14:paraId="1DDA8823" w14:textId="77777777" w:rsidR="00474CE0" w:rsidRPr="00C64277" w:rsidRDefault="00474CE0" w:rsidP="00474CE0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3A56B33" w14:textId="33132E18" w:rsidR="00474CE0" w:rsidRPr="00F3681A" w:rsidRDefault="00651B2A" w:rsidP="00474CE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474CE0"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5C0E5E1D" w14:textId="77777777" w:rsidR="00474CE0" w:rsidRPr="00C64277" w:rsidRDefault="00474CE0" w:rsidP="00474CE0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E3D6F87" w14:textId="738EA454" w:rsidR="00474CE0" w:rsidRPr="00F3681A" w:rsidRDefault="00651B2A" w:rsidP="00474CE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474CE0"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05EC6497" w14:textId="77777777" w:rsidR="00474CE0" w:rsidRPr="00C64277" w:rsidRDefault="00474CE0" w:rsidP="00474CE0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  <w:shd w:val="clear" w:color="auto" w:fill="auto"/>
          </w:tcPr>
          <w:p w14:paraId="58DBA076" w14:textId="62D3A3E8" w:rsidR="00474CE0" w:rsidRPr="008C15A8" w:rsidRDefault="00474CE0" w:rsidP="00474CE0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CA7C420" w14:textId="77777777" w:rsidR="00474CE0" w:rsidRPr="00C64277" w:rsidRDefault="00474CE0" w:rsidP="00474CE0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B1C0A18" w14:textId="77777777" w:rsidR="00474CE0" w:rsidRPr="008C15A8" w:rsidRDefault="00474CE0" w:rsidP="00474CE0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DBC07F9" w14:textId="77777777" w:rsidR="00474CE0" w:rsidRPr="00C64277" w:rsidRDefault="00474CE0" w:rsidP="00474CE0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18A995A" w14:textId="299C42EE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3D29C685" w14:textId="77777777" w:rsidR="00474CE0" w:rsidRPr="00C64277" w:rsidRDefault="00474CE0" w:rsidP="00474CE0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6B1B855" w14:textId="77777777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AF955EA" w14:textId="77777777" w:rsidR="00474CE0" w:rsidRPr="00C64277" w:rsidRDefault="00474CE0" w:rsidP="00474CE0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A61E552" w14:textId="7F2433FD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8A7699C" w14:textId="77777777" w:rsidR="00474CE0" w:rsidRPr="00C64277" w:rsidRDefault="00474CE0" w:rsidP="00474CE0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98B5206" w14:textId="77777777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20D68D8B" w14:textId="77777777" w:rsidR="00474CE0" w:rsidRPr="00C64277" w:rsidRDefault="00474CE0" w:rsidP="00474CE0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200CD68" w14:textId="3F73811B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3D50CA9" w14:textId="77777777" w:rsidR="00474CE0" w:rsidRPr="00C64277" w:rsidRDefault="00474CE0" w:rsidP="00474CE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F538F3B" w14:textId="2DA227A8" w:rsidR="00474CE0" w:rsidRPr="00C64277" w:rsidRDefault="00474CE0" w:rsidP="00474CE0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74CE0" w:rsidRPr="00C64277" w14:paraId="7013CD87" w14:textId="77777777" w:rsidTr="00A35BE9">
        <w:tc>
          <w:tcPr>
            <w:tcW w:w="2700" w:type="dxa"/>
          </w:tcPr>
          <w:p w14:paraId="3081B03D" w14:textId="77777777" w:rsidR="00474CE0" w:rsidRPr="005012C7" w:rsidRDefault="00474CE0" w:rsidP="00474CE0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7" w:type="dxa"/>
          </w:tcPr>
          <w:p w14:paraId="7A52D9FD" w14:textId="77777777" w:rsidR="00474CE0" w:rsidRPr="005012C7" w:rsidRDefault="00474CE0" w:rsidP="00474CE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5781CA33" w14:textId="77777777" w:rsidR="00474CE0" w:rsidRDefault="00474CE0" w:rsidP="00474CE0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</w:t>
            </w:r>
          </w:p>
          <w:p w14:paraId="2936FA25" w14:textId="77777777" w:rsidR="00474CE0" w:rsidRPr="005012C7" w:rsidRDefault="00474CE0" w:rsidP="00474CE0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แสงอาทิตย์ (ยังไม่ไ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ด้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ดำเนินงาน)</w:t>
            </w:r>
          </w:p>
        </w:tc>
        <w:tc>
          <w:tcPr>
            <w:tcW w:w="20" w:type="dxa"/>
          </w:tcPr>
          <w:p w14:paraId="3D271B55" w14:textId="77777777" w:rsidR="00474CE0" w:rsidRPr="00C64277" w:rsidRDefault="00474CE0" w:rsidP="00474CE0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0506712" w14:textId="1E990462" w:rsidR="00474CE0" w:rsidRDefault="00651B2A" w:rsidP="00474CE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474CE0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84" w:type="dxa"/>
            <w:shd w:val="clear" w:color="auto" w:fill="auto"/>
          </w:tcPr>
          <w:p w14:paraId="478ED330" w14:textId="77777777" w:rsidR="00474CE0" w:rsidRPr="00444631" w:rsidRDefault="00474CE0" w:rsidP="00474CE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D48B460" w14:textId="00FA92DA" w:rsidR="00474CE0" w:rsidRDefault="00651B2A" w:rsidP="00474CE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474CE0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84" w:type="dxa"/>
            <w:shd w:val="clear" w:color="auto" w:fill="auto"/>
          </w:tcPr>
          <w:p w14:paraId="793C9BD7" w14:textId="77777777" w:rsidR="00474CE0" w:rsidRPr="00C64277" w:rsidRDefault="00474CE0" w:rsidP="00474CE0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533868F" w14:textId="24D94862" w:rsidR="00474CE0" w:rsidRPr="00F3681A" w:rsidRDefault="00651B2A" w:rsidP="00474CE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474CE0"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44BDF4BD" w14:textId="77777777" w:rsidR="00474CE0" w:rsidRPr="00C64277" w:rsidRDefault="00474CE0" w:rsidP="00474CE0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662D9DD" w14:textId="19EB7C99" w:rsidR="00474CE0" w:rsidRPr="00F3681A" w:rsidRDefault="00651B2A" w:rsidP="00474CE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474CE0"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594CE001" w14:textId="77777777" w:rsidR="00474CE0" w:rsidRPr="00C64277" w:rsidRDefault="00474CE0" w:rsidP="00474CE0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  <w:shd w:val="clear" w:color="auto" w:fill="auto"/>
          </w:tcPr>
          <w:p w14:paraId="753A75B4" w14:textId="6C43F2B7" w:rsidR="00474CE0" w:rsidRPr="008C15A8" w:rsidRDefault="00474CE0" w:rsidP="00474CE0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EC27772" w14:textId="77777777" w:rsidR="00474CE0" w:rsidRPr="00C64277" w:rsidRDefault="00474CE0" w:rsidP="00474CE0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56D3065" w14:textId="77777777" w:rsidR="00474CE0" w:rsidRPr="008C15A8" w:rsidRDefault="00474CE0" w:rsidP="00474CE0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8E686AF" w14:textId="77777777" w:rsidR="00474CE0" w:rsidRPr="00C64277" w:rsidRDefault="00474CE0" w:rsidP="00474CE0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EC9A1F2" w14:textId="6AC075E8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08568780" w14:textId="77777777" w:rsidR="00474CE0" w:rsidRPr="00C64277" w:rsidRDefault="00474CE0" w:rsidP="00474CE0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A98F105" w14:textId="77777777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8633D82" w14:textId="77777777" w:rsidR="00474CE0" w:rsidRPr="00C64277" w:rsidRDefault="00474CE0" w:rsidP="00474CE0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23B8542" w14:textId="2AEB6F64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074176E" w14:textId="77777777" w:rsidR="00474CE0" w:rsidRPr="00C64277" w:rsidRDefault="00474CE0" w:rsidP="00474CE0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30B3CAE0" w14:textId="77777777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7C7ACD36" w14:textId="77777777" w:rsidR="00474CE0" w:rsidRPr="00C64277" w:rsidRDefault="00474CE0" w:rsidP="00474CE0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E1F88A8" w14:textId="4D2CBEFA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ACA4834" w14:textId="77777777" w:rsidR="00474CE0" w:rsidRPr="00C64277" w:rsidRDefault="00474CE0" w:rsidP="00474CE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D40F56A" w14:textId="40D82A74" w:rsidR="00474CE0" w:rsidRPr="00C64277" w:rsidRDefault="00474CE0" w:rsidP="00474CE0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74CE0" w:rsidRPr="00C64277" w14:paraId="37BAF0A2" w14:textId="77777777" w:rsidTr="00A35BE9">
        <w:tc>
          <w:tcPr>
            <w:tcW w:w="2700" w:type="dxa"/>
          </w:tcPr>
          <w:p w14:paraId="42C0B525" w14:textId="77777777" w:rsidR="00474CE0" w:rsidRPr="005012C7" w:rsidRDefault="00474CE0" w:rsidP="00474CE0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7" w:type="dxa"/>
          </w:tcPr>
          <w:p w14:paraId="75F22514" w14:textId="77777777" w:rsidR="00474CE0" w:rsidRPr="005012C7" w:rsidRDefault="00474CE0" w:rsidP="00474CE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5856BE5" w14:textId="77777777" w:rsidR="00474CE0" w:rsidRPr="005012C7" w:rsidRDefault="00474CE0" w:rsidP="00474CE0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ไฟฟ้าจากพลังงานลม 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4A89254E" w14:textId="77777777" w:rsidR="00474CE0" w:rsidRPr="00C64277" w:rsidRDefault="00474CE0" w:rsidP="00474CE0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A68F782" w14:textId="67F6D654" w:rsidR="00474CE0" w:rsidRDefault="00651B2A" w:rsidP="00474CE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474CE0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84" w:type="dxa"/>
            <w:shd w:val="clear" w:color="auto" w:fill="auto"/>
          </w:tcPr>
          <w:p w14:paraId="77EBE55A" w14:textId="77777777" w:rsidR="00474CE0" w:rsidRPr="00444631" w:rsidRDefault="00474CE0" w:rsidP="00474CE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2FCAB791" w14:textId="417AB28E" w:rsidR="00474CE0" w:rsidRDefault="00651B2A" w:rsidP="00474CE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 w:rsidR="00474CE0"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84" w:type="dxa"/>
            <w:shd w:val="clear" w:color="auto" w:fill="auto"/>
          </w:tcPr>
          <w:p w14:paraId="0EF0F18C" w14:textId="77777777" w:rsidR="00474CE0" w:rsidRPr="00C64277" w:rsidRDefault="00474CE0" w:rsidP="00474CE0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C6F405B" w14:textId="7B4DF37C" w:rsidR="00474CE0" w:rsidRPr="00F3681A" w:rsidRDefault="00651B2A" w:rsidP="00474CE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474CE0"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6304BB3F" w14:textId="77777777" w:rsidR="00474CE0" w:rsidRPr="00C64277" w:rsidRDefault="00474CE0" w:rsidP="00474CE0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7905812" w14:textId="50620852" w:rsidR="00474CE0" w:rsidRPr="00F3681A" w:rsidRDefault="00651B2A" w:rsidP="00474CE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="00474CE0"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  <w:shd w:val="clear" w:color="auto" w:fill="auto"/>
          </w:tcPr>
          <w:p w14:paraId="078F91DE" w14:textId="77777777" w:rsidR="00474CE0" w:rsidRPr="00C64277" w:rsidRDefault="00474CE0" w:rsidP="00474CE0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  <w:shd w:val="clear" w:color="auto" w:fill="auto"/>
          </w:tcPr>
          <w:p w14:paraId="29DBB7A2" w14:textId="05C344DB" w:rsidR="00474CE0" w:rsidRPr="008C15A8" w:rsidRDefault="00474CE0" w:rsidP="00474CE0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D208E5A" w14:textId="77777777" w:rsidR="00474CE0" w:rsidRPr="00C64277" w:rsidRDefault="00474CE0" w:rsidP="00474CE0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1501FDFF" w14:textId="77777777" w:rsidR="00474CE0" w:rsidRPr="008C15A8" w:rsidRDefault="00474CE0" w:rsidP="00474CE0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879D750" w14:textId="77777777" w:rsidR="00474CE0" w:rsidRPr="00C64277" w:rsidRDefault="00474CE0" w:rsidP="00474CE0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545C9F7" w14:textId="74783020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2161E186" w14:textId="77777777" w:rsidR="00474CE0" w:rsidRPr="00C64277" w:rsidRDefault="00474CE0" w:rsidP="00474CE0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3158E86" w14:textId="77777777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D09710A" w14:textId="77777777" w:rsidR="00474CE0" w:rsidRPr="00C64277" w:rsidRDefault="00474CE0" w:rsidP="00474CE0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E42559D" w14:textId="251D1A2F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1DB3EBA" w14:textId="77777777" w:rsidR="00474CE0" w:rsidRPr="00C64277" w:rsidRDefault="00474CE0" w:rsidP="00474CE0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302457B" w14:textId="77777777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49304657" w14:textId="77777777" w:rsidR="00474CE0" w:rsidRPr="00C64277" w:rsidRDefault="00474CE0" w:rsidP="00474CE0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C075C75" w14:textId="48A75250" w:rsidR="00474CE0" w:rsidRPr="00C64277" w:rsidRDefault="00474CE0" w:rsidP="00474CE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172E114" w14:textId="77777777" w:rsidR="00474CE0" w:rsidRPr="00C64277" w:rsidRDefault="00474CE0" w:rsidP="00474CE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F31774F" w14:textId="3FE1767D" w:rsidR="00474CE0" w:rsidRPr="00C64277" w:rsidRDefault="00474CE0" w:rsidP="00474CE0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F0FF3" w:rsidRPr="00C64277" w14:paraId="052E113A" w14:textId="77777777" w:rsidTr="00A35BE9">
        <w:tc>
          <w:tcPr>
            <w:tcW w:w="2700" w:type="dxa"/>
          </w:tcPr>
          <w:p w14:paraId="19AE5603" w14:textId="77777777" w:rsidR="00FF0FF3" w:rsidRPr="00444631" w:rsidRDefault="00FF0FF3" w:rsidP="00FF0FF3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cs/>
              </w:rPr>
            </w:pPr>
            <w:r w:rsidRPr="004446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7" w:type="dxa"/>
          </w:tcPr>
          <w:p w14:paraId="50267ECA" w14:textId="77777777" w:rsidR="00FF0FF3" w:rsidRPr="00C64277" w:rsidRDefault="00FF0FF3" w:rsidP="00FF0FF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FDAF315" w14:textId="77777777" w:rsidR="00FF0FF3" w:rsidRPr="00444631" w:rsidRDefault="00FF0FF3" w:rsidP="00FF0FF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3DAC5574" w14:textId="77777777" w:rsidR="00FF0FF3" w:rsidRPr="00C64277" w:rsidRDefault="00FF0FF3" w:rsidP="00FF0FF3">
            <w:pPr>
              <w:tabs>
                <w:tab w:val="decimal" w:pos="103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757217A" w14:textId="77777777" w:rsidR="00FF0FF3" w:rsidRPr="00C64277" w:rsidRDefault="00FF0FF3" w:rsidP="00FF0FF3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4AC131A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8656E63" w14:textId="77777777" w:rsidR="00FF0FF3" w:rsidRPr="00C64277" w:rsidRDefault="00FF0FF3" w:rsidP="00FF0FF3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4648B0AB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DAE6EC1" w14:textId="77777777" w:rsidR="00FF0FF3" w:rsidRPr="00C64277" w:rsidRDefault="00FF0FF3" w:rsidP="00FF0FF3">
            <w:pPr>
              <w:tabs>
                <w:tab w:val="left" w:pos="754"/>
                <w:tab w:val="decimal" w:pos="864"/>
              </w:tabs>
              <w:spacing w:line="240" w:lineRule="auto"/>
              <w:ind w:left="-4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7DBCBC3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624D62D" w14:textId="77777777" w:rsidR="00FF0FF3" w:rsidRPr="00C64277" w:rsidRDefault="00FF0FF3" w:rsidP="00FF0FF3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E394A1F" w14:textId="77777777" w:rsidR="00FF0FF3" w:rsidRPr="00C64277" w:rsidRDefault="00FF0FF3" w:rsidP="00FF0F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D75EF" w14:textId="05205E59" w:rsidR="00FF0FF3" w:rsidRPr="00A453E5" w:rsidRDefault="00651B2A" w:rsidP="00FF0FF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  <w:r w:rsidR="00FC13E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214</w:t>
            </w:r>
            <w:r w:rsidR="00FC13E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012</w:t>
            </w:r>
          </w:p>
        </w:tc>
        <w:tc>
          <w:tcPr>
            <w:tcW w:w="84" w:type="dxa"/>
            <w:shd w:val="clear" w:color="auto" w:fill="auto"/>
          </w:tcPr>
          <w:p w14:paraId="1902103E" w14:textId="77777777" w:rsidR="00FF0FF3" w:rsidRPr="00C64277" w:rsidRDefault="00FF0FF3" w:rsidP="00FF0FF3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5D9C2" w14:textId="5CE3FF99" w:rsidR="00FF0FF3" w:rsidRPr="00A453E5" w:rsidRDefault="00651B2A" w:rsidP="00FF0FF3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  <w:r w:rsidR="00FF0FF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214</w:t>
            </w:r>
            <w:r w:rsidR="00FF0FF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012</w:t>
            </w:r>
          </w:p>
        </w:tc>
        <w:tc>
          <w:tcPr>
            <w:tcW w:w="84" w:type="dxa"/>
            <w:shd w:val="clear" w:color="auto" w:fill="auto"/>
          </w:tcPr>
          <w:p w14:paraId="4FEFF35E" w14:textId="77777777" w:rsidR="00FF0FF3" w:rsidRPr="00C64277" w:rsidRDefault="00FF0FF3" w:rsidP="00FF0FF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83BC8" w14:textId="76EEB77E" w:rsidR="00FF0FF3" w:rsidRPr="008C15A8" w:rsidRDefault="00FC13E3" w:rsidP="00FF0FF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b/>
                <w:bCs/>
                <w:lang w:val="en-US"/>
              </w:rPr>
              <w:t>770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b/>
                <w:bCs/>
                <w:lang w:val="en-US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2AFA514F" w14:textId="77777777" w:rsidR="00FF0FF3" w:rsidRPr="00C64277" w:rsidRDefault="00FF0FF3" w:rsidP="00FF0FF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DFB85" w14:textId="00431417" w:rsidR="00FF0FF3" w:rsidRPr="008C15A8" w:rsidRDefault="00FF0FF3" w:rsidP="00FF0FF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b/>
                <w:bCs/>
                <w:lang w:val="en-US"/>
              </w:rPr>
              <w:t>770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b/>
                <w:bCs/>
                <w:lang w:val="en-US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13770386" w14:textId="77777777" w:rsidR="00FF0FF3" w:rsidRPr="00C64277" w:rsidRDefault="00FF0FF3" w:rsidP="00FF0FF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ED5DD" w14:textId="7E5286E4" w:rsidR="00FF0FF3" w:rsidRPr="00C64277" w:rsidRDefault="00651B2A" w:rsidP="00FF0FF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12</w:t>
            </w:r>
            <w:r w:rsidR="00FC13E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443</w:t>
            </w:r>
            <w:r w:rsidR="00FC13E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762</w:t>
            </w:r>
          </w:p>
        </w:tc>
        <w:tc>
          <w:tcPr>
            <w:tcW w:w="84" w:type="dxa"/>
            <w:shd w:val="clear" w:color="auto" w:fill="auto"/>
          </w:tcPr>
          <w:p w14:paraId="34EF633E" w14:textId="77777777" w:rsidR="00FF0FF3" w:rsidRPr="00C64277" w:rsidRDefault="00FF0FF3" w:rsidP="00FF0FF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F00D6" w14:textId="102C6697" w:rsidR="00FF0FF3" w:rsidRPr="00C64277" w:rsidRDefault="00651B2A" w:rsidP="00FF0FF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12</w:t>
            </w:r>
            <w:r w:rsidR="00FF0FF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443</w:t>
            </w:r>
            <w:r w:rsidR="00FF0FF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762</w:t>
            </w:r>
          </w:p>
        </w:tc>
        <w:tc>
          <w:tcPr>
            <w:tcW w:w="122" w:type="dxa"/>
            <w:shd w:val="clear" w:color="auto" w:fill="auto"/>
          </w:tcPr>
          <w:p w14:paraId="608FFE3D" w14:textId="77777777" w:rsidR="00FF0FF3" w:rsidRPr="00C64277" w:rsidRDefault="00FF0FF3" w:rsidP="00FF0FF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9449A" w14:textId="0239F5A9" w:rsidR="00FF0FF3" w:rsidRPr="008C15A8" w:rsidRDefault="00651B2A" w:rsidP="00FF0FF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FC13E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972</w:t>
            </w:r>
            <w:r w:rsidR="00FC13E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375</w:t>
            </w:r>
          </w:p>
        </w:tc>
        <w:tc>
          <w:tcPr>
            <w:tcW w:w="104" w:type="dxa"/>
          </w:tcPr>
          <w:p w14:paraId="576984A3" w14:textId="77777777" w:rsidR="00FF0FF3" w:rsidRPr="00C64277" w:rsidRDefault="00FF0FF3" w:rsidP="00FF0FF3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06124001" w14:textId="1BB4298C" w:rsidR="00FF0FF3" w:rsidRPr="008C15A8" w:rsidRDefault="00651B2A" w:rsidP="00FF0FF3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D17BEE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405</w:t>
            </w:r>
            <w:r w:rsidR="00D17BEE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499</w:t>
            </w:r>
          </w:p>
        </w:tc>
      </w:tr>
    </w:tbl>
    <w:p w14:paraId="53578DA6" w14:textId="77777777" w:rsidR="007B59AE" w:rsidRPr="00F14B6C" w:rsidRDefault="007B59AE" w:rsidP="00F14B6C">
      <w:pPr>
        <w:pStyle w:val="Bo-Blankline"/>
      </w:pPr>
    </w:p>
    <w:p w14:paraId="5930AD7B" w14:textId="42D4A1A4" w:rsidR="007B59AE" w:rsidRDefault="00456261" w:rsidP="00730E0A">
      <w:pPr>
        <w:pStyle w:val="Bo-C1Content"/>
        <w:ind w:left="360" w:hanging="360"/>
      </w:pPr>
      <w:r>
        <w:rPr>
          <w:rFonts w:hint="cs"/>
          <w:cs/>
        </w:rPr>
        <w:t xml:space="preserve">การจำแนกต้นทุนทางการเงินอธิบายไว้ในหมายเหตุข้อ </w:t>
      </w:r>
      <w:r w:rsidR="00651B2A" w:rsidRPr="00651B2A">
        <w:rPr>
          <w:lang w:val="en-US"/>
        </w:rPr>
        <w:t>13</w:t>
      </w:r>
      <w:r w:rsidR="008C78C6">
        <w:rPr>
          <w:rFonts w:hint="cs"/>
          <w:cs/>
          <w:lang w:val="en-US"/>
        </w:rPr>
        <w:t>(ง)</w:t>
      </w:r>
    </w:p>
    <w:p w14:paraId="3B7C28CB" w14:textId="77777777" w:rsidR="005A0DEC" w:rsidRPr="005A0DEC" w:rsidRDefault="005A0DEC" w:rsidP="008F5CB7">
      <w:pPr>
        <w:pStyle w:val="Bo-Blankline"/>
      </w:pPr>
    </w:p>
    <w:p w14:paraId="2535B6CF" w14:textId="77777777" w:rsidR="005A0DEC" w:rsidRPr="005A0DEC" w:rsidRDefault="005A0DEC" w:rsidP="005A0DEC">
      <w:pPr>
        <w:pStyle w:val="Bo-C1Content"/>
        <w:ind w:left="0"/>
        <w:rPr>
          <w:sz w:val="12"/>
          <w:szCs w:val="12"/>
          <w:cs/>
        </w:rPr>
        <w:sectPr w:rsidR="005A0DEC" w:rsidRPr="005A0DEC" w:rsidSect="00020D75">
          <w:footerReference w:type="default" r:id="rId17"/>
          <w:pgSz w:w="16834" w:h="11909" w:orient="landscape" w:code="9"/>
          <w:pgMar w:top="1872" w:right="1174" w:bottom="706" w:left="1008" w:header="720" w:footer="677" w:gutter="0"/>
          <w:paperSrc w:first="15" w:other="15"/>
          <w:cols w:space="737"/>
        </w:sectPr>
      </w:pPr>
    </w:p>
    <w:p w14:paraId="18B2EC7B" w14:textId="1DAEC314" w:rsidR="00730E0A" w:rsidRPr="00E51F4B" w:rsidRDefault="00730E0A" w:rsidP="005274FF">
      <w:pPr>
        <w:pStyle w:val="Bo-C1Content"/>
        <w:ind w:left="540" w:right="-25"/>
      </w:pPr>
      <w:r w:rsidRPr="00E51F4B">
        <w:rPr>
          <w:rFonts w:hint="cs"/>
          <w:cs/>
        </w:rPr>
        <w:lastRenderedPageBreak/>
        <w:t>บริษัทย่อยทั้งหมด</w:t>
      </w:r>
      <w:r w:rsidR="00693306" w:rsidRPr="00E51F4B">
        <w:rPr>
          <w:rFonts w:hint="cs"/>
          <w:cs/>
        </w:rPr>
        <w:t>จดทะเบียนจัดตั้งและ</w:t>
      </w:r>
      <w:r w:rsidRPr="00E51F4B">
        <w:rPr>
          <w:rFonts w:hint="cs"/>
          <w:cs/>
        </w:rPr>
        <w:t xml:space="preserve">ดำเนินธุรกิจในประเทศไทยยกเว้น </w:t>
      </w:r>
      <w:r w:rsidRPr="00E51F4B">
        <w:rPr>
          <w:rFonts w:hint="cs"/>
        </w:rPr>
        <w:t xml:space="preserve">TPI </w:t>
      </w:r>
      <w:proofErr w:type="spellStart"/>
      <w:r w:rsidRPr="00E51F4B">
        <w:rPr>
          <w:rFonts w:hint="cs"/>
        </w:rPr>
        <w:t>Polene</w:t>
      </w:r>
      <w:proofErr w:type="spellEnd"/>
      <w:r w:rsidRPr="00E51F4B">
        <w:rPr>
          <w:rFonts w:hint="cs"/>
        </w:rPr>
        <w:t xml:space="preserve"> Power Investment Co., Ltd</w:t>
      </w:r>
      <w:r w:rsidRPr="00E51F4B">
        <w:rPr>
          <w:rFonts w:hint="cs"/>
          <w:cs/>
        </w:rPr>
        <w:t>. ซึ่ง</w:t>
      </w:r>
      <w:r w:rsidR="00693306" w:rsidRPr="00E51F4B">
        <w:rPr>
          <w:rFonts w:hint="cs"/>
          <w:cs/>
        </w:rPr>
        <w:t>จดทะเบียนจัดตั้งและ</w:t>
      </w:r>
      <w:r w:rsidRPr="00E51F4B">
        <w:rPr>
          <w:rFonts w:hint="cs"/>
          <w:cs/>
        </w:rPr>
        <w:t>ดำเนินธุรกิจในประเทศกัมพูชา</w:t>
      </w:r>
      <w:r w:rsidR="00FB6DFF" w:rsidRPr="00E51F4B">
        <w:t xml:space="preserve"> </w:t>
      </w:r>
      <w:r w:rsidR="00FB6DFF" w:rsidRPr="00E51F4B">
        <w:rPr>
          <w:cs/>
        </w:rPr>
        <w:t xml:space="preserve">ซึ่ง ณ วันที่ </w:t>
      </w:r>
      <w:r w:rsidR="00651B2A" w:rsidRPr="00651B2A">
        <w:rPr>
          <w:lang w:val="en-US"/>
        </w:rPr>
        <w:t>30</w:t>
      </w:r>
      <w:r w:rsidR="00113D22" w:rsidRPr="00E51F4B">
        <w:rPr>
          <w:lang w:val="en-US"/>
        </w:rPr>
        <w:t xml:space="preserve"> </w:t>
      </w:r>
      <w:r w:rsidR="00113D22" w:rsidRPr="00E51F4B">
        <w:rPr>
          <w:rFonts w:hint="cs"/>
          <w:cs/>
          <w:lang w:val="en-US"/>
        </w:rPr>
        <w:t>กันยายน</w:t>
      </w:r>
      <w:r w:rsidR="00FB6DFF" w:rsidRPr="00E51F4B">
        <w:rPr>
          <w:cs/>
        </w:rPr>
        <w:t xml:space="preserve"> </w:t>
      </w:r>
      <w:r w:rsidR="00651B2A" w:rsidRPr="00651B2A">
        <w:rPr>
          <w:lang w:val="en-US"/>
        </w:rPr>
        <w:t>2563</w:t>
      </w:r>
      <w:r w:rsidR="00FB6DFF" w:rsidRPr="00E51F4B">
        <w:rPr>
          <w:cs/>
        </w:rPr>
        <w:t xml:space="preserve"> บริษัทอยู่ระหว่างการจดทะเบียนยกเลิกกิจการ</w:t>
      </w:r>
    </w:p>
    <w:p w14:paraId="2326F6E3" w14:textId="77777777" w:rsidR="00730E0A" w:rsidRPr="00F14B6C" w:rsidRDefault="00730E0A" w:rsidP="00F14B6C">
      <w:pPr>
        <w:pStyle w:val="Bo-Blankline"/>
      </w:pPr>
    </w:p>
    <w:p w14:paraId="28DA31E4" w14:textId="383F0C60" w:rsidR="00C73C1F" w:rsidRPr="00E51F4B" w:rsidRDefault="00C73C1F" w:rsidP="00026E6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b w:val="0"/>
          <w:bCs w:val="0"/>
          <w:i/>
          <w:iCs/>
          <w:spacing w:val="-2"/>
          <w:cs/>
        </w:rPr>
      </w:pPr>
      <w:r w:rsidRPr="00E51F4B">
        <w:rPr>
          <w:rFonts w:hint="cs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651B2A" w:rsidRPr="00651B2A">
        <w:rPr>
          <w:b w:val="0"/>
          <w:bCs w:val="0"/>
        </w:rPr>
        <w:t>30</w:t>
      </w:r>
      <w:r w:rsidR="00CE7281" w:rsidRPr="00E51F4B">
        <w:rPr>
          <w:b w:val="0"/>
          <w:bCs w:val="0"/>
        </w:rPr>
        <w:t xml:space="preserve"> </w:t>
      </w:r>
      <w:r w:rsidR="00113D22" w:rsidRPr="00E51F4B">
        <w:rPr>
          <w:rFonts w:hint="cs"/>
          <w:b w:val="0"/>
          <w:bCs w:val="0"/>
          <w:cs/>
        </w:rPr>
        <w:t>กันยา</w:t>
      </w:r>
      <w:r w:rsidR="00CE7281" w:rsidRPr="00E51F4B">
        <w:rPr>
          <w:rFonts w:hint="cs"/>
          <w:b w:val="0"/>
          <w:bCs w:val="0"/>
          <w:cs/>
        </w:rPr>
        <w:t>ยน</w:t>
      </w:r>
      <w:r w:rsidR="000F489F" w:rsidRPr="00E51F4B">
        <w:rPr>
          <w:rFonts w:hint="cs"/>
          <w:b w:val="0"/>
          <w:bCs w:val="0"/>
          <w:cs/>
        </w:rPr>
        <w:t xml:space="preserve"> </w:t>
      </w:r>
      <w:r w:rsidR="00651B2A" w:rsidRPr="00651B2A">
        <w:rPr>
          <w:b w:val="0"/>
          <w:bCs w:val="0"/>
        </w:rPr>
        <w:t>2563</w:t>
      </w:r>
      <w:r w:rsidRPr="00E51F4B">
        <w:rPr>
          <w:rFonts w:hint="cs"/>
          <w:b w:val="0"/>
          <w:bCs w:val="0"/>
          <w:cs/>
        </w:rPr>
        <w:t xml:space="preserve"> มีราคาปิดอยู่</w:t>
      </w:r>
      <w:r w:rsidRPr="00AA2C9F">
        <w:rPr>
          <w:rFonts w:hint="cs"/>
          <w:b w:val="0"/>
          <w:bCs w:val="0"/>
          <w:cs/>
        </w:rPr>
        <w:t xml:space="preserve">ที่ </w:t>
      </w:r>
      <w:r w:rsidR="00651B2A" w:rsidRPr="00651B2A">
        <w:rPr>
          <w:b w:val="0"/>
          <w:bCs w:val="0"/>
        </w:rPr>
        <w:t>4</w:t>
      </w:r>
      <w:r w:rsidR="00AA2C9F" w:rsidRPr="00AA2C9F">
        <w:rPr>
          <w:b w:val="0"/>
          <w:bCs w:val="0"/>
        </w:rPr>
        <w:t>.</w:t>
      </w:r>
      <w:r w:rsidR="00651B2A" w:rsidRPr="00651B2A">
        <w:rPr>
          <w:b w:val="0"/>
          <w:bCs w:val="0"/>
        </w:rPr>
        <w:t>14</w:t>
      </w:r>
      <w:r w:rsidRPr="00AA2C9F">
        <w:rPr>
          <w:rFonts w:hint="cs"/>
          <w:b w:val="0"/>
          <w:bCs w:val="0"/>
          <w:cs/>
        </w:rPr>
        <w:t xml:space="preserve"> บาท </w:t>
      </w:r>
      <w:r w:rsidRPr="00AA2C9F">
        <w:rPr>
          <w:rFonts w:hint="cs"/>
          <w:b w:val="0"/>
          <w:bCs w:val="0"/>
          <w:i/>
          <w:iCs/>
          <w:cs/>
        </w:rPr>
        <w:t>(</w:t>
      </w:r>
      <w:r w:rsidR="00651B2A" w:rsidRPr="00651B2A">
        <w:rPr>
          <w:b w:val="0"/>
          <w:bCs w:val="0"/>
          <w:i/>
          <w:iCs/>
        </w:rPr>
        <w:t>31</w:t>
      </w:r>
      <w:r w:rsidRPr="00AA2C9F">
        <w:rPr>
          <w:rFonts w:hint="cs"/>
          <w:b w:val="0"/>
          <w:bCs w:val="0"/>
          <w:i/>
          <w:iCs/>
          <w:cs/>
        </w:rPr>
        <w:t xml:space="preserve"> ธันวาคม </w:t>
      </w:r>
      <w:r w:rsidR="00651B2A" w:rsidRPr="00651B2A">
        <w:rPr>
          <w:b w:val="0"/>
          <w:bCs w:val="0"/>
          <w:i/>
          <w:iCs/>
        </w:rPr>
        <w:t>2562</w:t>
      </w:r>
      <w:r w:rsidRPr="00AA2C9F">
        <w:rPr>
          <w:b w:val="0"/>
          <w:bCs w:val="0"/>
          <w:i/>
          <w:iCs/>
        </w:rPr>
        <w:t xml:space="preserve">: </w:t>
      </w:r>
      <w:r w:rsidR="00651B2A" w:rsidRPr="00651B2A">
        <w:rPr>
          <w:b w:val="0"/>
          <w:bCs w:val="0"/>
          <w:i/>
          <w:iCs/>
        </w:rPr>
        <w:t>4</w:t>
      </w:r>
      <w:r w:rsidR="00746C0C" w:rsidRPr="00AA2C9F">
        <w:rPr>
          <w:b w:val="0"/>
          <w:bCs w:val="0"/>
          <w:i/>
          <w:iCs/>
        </w:rPr>
        <w:t>.</w:t>
      </w:r>
      <w:r w:rsidR="00651B2A" w:rsidRPr="00651B2A">
        <w:rPr>
          <w:b w:val="0"/>
          <w:bCs w:val="0"/>
          <w:i/>
          <w:iCs/>
        </w:rPr>
        <w:t>40</w:t>
      </w:r>
      <w:r w:rsidR="008F5CB7" w:rsidRPr="00AA2C9F">
        <w:rPr>
          <w:b w:val="0"/>
          <w:bCs w:val="0"/>
          <w:i/>
          <w:iCs/>
        </w:rPr>
        <w:t xml:space="preserve"> </w:t>
      </w:r>
      <w:r w:rsidRPr="00AA2C9F">
        <w:rPr>
          <w:rFonts w:hint="cs"/>
          <w:b w:val="0"/>
          <w:bCs w:val="0"/>
          <w:i/>
          <w:iCs/>
          <w:cs/>
        </w:rPr>
        <w:t>บาท)</w:t>
      </w:r>
      <w:r w:rsidRPr="00AA2C9F">
        <w:rPr>
          <w:rFonts w:hint="cs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766C70" w:rsidRPr="00AA2C9F">
        <w:rPr>
          <w:b w:val="0"/>
          <w:bCs w:val="0"/>
        </w:rPr>
        <w:t xml:space="preserve"> </w:t>
      </w:r>
      <w:r w:rsidR="00651B2A" w:rsidRPr="00651B2A">
        <w:rPr>
          <w:b w:val="0"/>
          <w:bCs w:val="0"/>
        </w:rPr>
        <w:t>24</w:t>
      </w:r>
      <w:r w:rsidR="00AA2C9F" w:rsidRPr="00AA2C9F">
        <w:rPr>
          <w:b w:val="0"/>
          <w:bCs w:val="0"/>
        </w:rPr>
        <w:t>,</w:t>
      </w:r>
      <w:r w:rsidR="00651B2A" w:rsidRPr="00651B2A">
        <w:rPr>
          <w:b w:val="0"/>
          <w:bCs w:val="0"/>
        </w:rPr>
        <w:t>426</w:t>
      </w:r>
      <w:r w:rsidR="00766C70" w:rsidRPr="00AA2C9F">
        <w:rPr>
          <w:b w:val="0"/>
          <w:bCs w:val="0"/>
        </w:rPr>
        <w:t xml:space="preserve"> </w:t>
      </w:r>
      <w:r w:rsidRPr="00AA2C9F">
        <w:rPr>
          <w:rFonts w:hint="cs"/>
          <w:b w:val="0"/>
          <w:bCs w:val="0"/>
          <w:cs/>
        </w:rPr>
        <w:t>ล้านบาท</w:t>
      </w:r>
      <w:r w:rsidRPr="00AA2C9F">
        <w:rPr>
          <w:b w:val="0"/>
          <w:bCs w:val="0"/>
        </w:rPr>
        <w:t xml:space="preserve"> </w:t>
      </w:r>
      <w:r w:rsidRPr="00AA2C9F">
        <w:rPr>
          <w:rFonts w:hint="cs"/>
          <w:b w:val="0"/>
          <w:bCs w:val="0"/>
          <w:i/>
          <w:iCs/>
          <w:cs/>
        </w:rPr>
        <w:t>(</w:t>
      </w:r>
      <w:r w:rsidR="00651B2A" w:rsidRPr="00651B2A">
        <w:rPr>
          <w:b w:val="0"/>
          <w:bCs w:val="0"/>
          <w:i/>
          <w:iCs/>
        </w:rPr>
        <w:t>31</w:t>
      </w:r>
      <w:r w:rsidRPr="00AA2C9F">
        <w:rPr>
          <w:rFonts w:hint="cs"/>
          <w:b w:val="0"/>
          <w:bCs w:val="0"/>
          <w:i/>
          <w:iCs/>
          <w:cs/>
        </w:rPr>
        <w:t xml:space="preserve"> ธันวาคม </w:t>
      </w:r>
      <w:r w:rsidR="00651B2A" w:rsidRPr="00651B2A">
        <w:rPr>
          <w:b w:val="0"/>
          <w:bCs w:val="0"/>
          <w:i/>
          <w:iCs/>
        </w:rPr>
        <w:t>2562</w:t>
      </w:r>
      <w:r w:rsidRPr="00AA2C9F">
        <w:rPr>
          <w:b w:val="0"/>
          <w:bCs w:val="0"/>
          <w:i/>
          <w:iCs/>
        </w:rPr>
        <w:t>:</w:t>
      </w:r>
      <w:r w:rsidRPr="00AA2C9F">
        <w:rPr>
          <w:rFonts w:hint="cs"/>
          <w:b w:val="0"/>
          <w:bCs w:val="0"/>
          <w:i/>
          <w:iCs/>
          <w:cs/>
        </w:rPr>
        <w:t xml:space="preserve"> </w:t>
      </w:r>
      <w:r w:rsidR="00651B2A" w:rsidRPr="00651B2A">
        <w:rPr>
          <w:b w:val="0"/>
          <w:bCs w:val="0"/>
          <w:i/>
          <w:iCs/>
        </w:rPr>
        <w:t>25</w:t>
      </w:r>
      <w:r w:rsidR="00746C0C" w:rsidRPr="00AA2C9F">
        <w:rPr>
          <w:b w:val="0"/>
          <w:bCs w:val="0"/>
          <w:i/>
          <w:iCs/>
        </w:rPr>
        <w:t>,</w:t>
      </w:r>
      <w:r w:rsidR="00651B2A" w:rsidRPr="00651B2A">
        <w:rPr>
          <w:b w:val="0"/>
          <w:bCs w:val="0"/>
          <w:i/>
          <w:iCs/>
        </w:rPr>
        <w:t>960</w:t>
      </w:r>
      <w:r w:rsidRPr="00AA2C9F">
        <w:rPr>
          <w:rFonts w:hint="cs"/>
          <w:b w:val="0"/>
          <w:bCs w:val="0"/>
          <w:i/>
          <w:iCs/>
          <w:cs/>
        </w:rPr>
        <w:t xml:space="preserve"> ล้านบาท)</w:t>
      </w:r>
      <w:r w:rsidR="00370E30" w:rsidRPr="00AA2C9F">
        <w:rPr>
          <w:rFonts w:hint="cs"/>
          <w:b w:val="0"/>
          <w:bCs w:val="0"/>
          <w:i/>
          <w:iCs/>
          <w:cs/>
        </w:rPr>
        <w:t xml:space="preserve"> </w:t>
      </w:r>
      <w:r w:rsidR="002054CA" w:rsidRPr="00AA2C9F">
        <w:rPr>
          <w:rFonts w:hint="cs"/>
          <w:b w:val="0"/>
          <w:bCs w:val="0"/>
          <w:cs/>
        </w:rPr>
        <w:t xml:space="preserve">เปรียบเทียบกับราคาทุนที่บริษัทบันทึกบัญชีจำนวน </w:t>
      </w:r>
      <w:r w:rsidR="00651B2A" w:rsidRPr="00651B2A">
        <w:rPr>
          <w:b w:val="0"/>
          <w:bCs w:val="0"/>
        </w:rPr>
        <w:t>5</w:t>
      </w:r>
      <w:r w:rsidR="00AA2C9F" w:rsidRPr="00AA2C9F">
        <w:rPr>
          <w:b w:val="0"/>
          <w:bCs w:val="0"/>
        </w:rPr>
        <w:t>,</w:t>
      </w:r>
      <w:r w:rsidR="00651B2A" w:rsidRPr="00651B2A">
        <w:rPr>
          <w:b w:val="0"/>
          <w:bCs w:val="0"/>
        </w:rPr>
        <w:t>900</w:t>
      </w:r>
      <w:r w:rsidR="002054CA" w:rsidRPr="00AA2C9F">
        <w:rPr>
          <w:b w:val="0"/>
          <w:bCs w:val="0"/>
        </w:rPr>
        <w:t xml:space="preserve"> </w:t>
      </w:r>
      <w:r w:rsidR="002054CA" w:rsidRPr="00AA2C9F">
        <w:rPr>
          <w:rFonts w:hint="cs"/>
          <w:b w:val="0"/>
          <w:bCs w:val="0"/>
          <w:cs/>
        </w:rPr>
        <w:t xml:space="preserve">ล้านบาท </w:t>
      </w:r>
      <w:r w:rsidR="00370E30" w:rsidRPr="00AA2C9F">
        <w:rPr>
          <w:rFonts w:hint="cs"/>
          <w:b w:val="0"/>
          <w:bCs w:val="0"/>
          <w:cs/>
        </w:rPr>
        <w:t>ทำให้</w:t>
      </w:r>
      <w:r w:rsidR="00370E30" w:rsidRPr="00AA2C9F">
        <w:rPr>
          <w:rFonts w:hint="cs"/>
          <w:b w:val="0"/>
          <w:bCs w:val="0"/>
          <w:spacing w:val="-2"/>
          <w:cs/>
        </w:rPr>
        <w:t>บริษัทมีผลต่างระหว่างมูลค่ายุติธรรม</w:t>
      </w:r>
      <w:r w:rsidR="00523C57" w:rsidRPr="00AA2C9F">
        <w:rPr>
          <w:rFonts w:hint="cs"/>
          <w:b w:val="0"/>
          <w:bCs w:val="0"/>
          <w:spacing w:val="-2"/>
          <w:cs/>
        </w:rPr>
        <w:t>ของเงินลงทุน</w:t>
      </w:r>
      <w:r w:rsidR="00390103" w:rsidRPr="00AA2C9F">
        <w:rPr>
          <w:rFonts w:hint="cs"/>
          <w:b w:val="0"/>
          <w:bCs w:val="0"/>
          <w:spacing w:val="-2"/>
          <w:cs/>
        </w:rPr>
        <w:t>ดังกล่าวสูงกว่า</w:t>
      </w:r>
      <w:r w:rsidR="00370E30" w:rsidRPr="00AA2C9F">
        <w:rPr>
          <w:rFonts w:hint="cs"/>
          <w:b w:val="0"/>
          <w:bCs w:val="0"/>
          <w:spacing w:val="-2"/>
          <w:cs/>
        </w:rPr>
        <w:t>มูลค่าตามบัญชี</w:t>
      </w:r>
      <w:r w:rsidR="00523C57" w:rsidRPr="00AA2C9F">
        <w:rPr>
          <w:rFonts w:hint="cs"/>
          <w:b w:val="0"/>
          <w:bCs w:val="0"/>
          <w:spacing w:val="-2"/>
          <w:cs/>
        </w:rPr>
        <w:t>อยู่</w:t>
      </w:r>
      <w:r w:rsidR="00370E30" w:rsidRPr="00AA2C9F">
        <w:rPr>
          <w:rFonts w:hint="cs"/>
          <w:b w:val="0"/>
          <w:bCs w:val="0"/>
          <w:spacing w:val="-2"/>
          <w:cs/>
        </w:rPr>
        <w:t xml:space="preserve">เท่ากับ </w:t>
      </w:r>
      <w:r w:rsidR="00651B2A" w:rsidRPr="00651B2A">
        <w:rPr>
          <w:b w:val="0"/>
          <w:bCs w:val="0"/>
          <w:spacing w:val="-2"/>
        </w:rPr>
        <w:t>18</w:t>
      </w:r>
      <w:r w:rsidR="00AA2C9F" w:rsidRPr="00AA2C9F">
        <w:rPr>
          <w:b w:val="0"/>
          <w:bCs w:val="0"/>
          <w:spacing w:val="-2"/>
        </w:rPr>
        <w:t>,</w:t>
      </w:r>
      <w:r w:rsidR="00651B2A" w:rsidRPr="00651B2A">
        <w:rPr>
          <w:b w:val="0"/>
          <w:bCs w:val="0"/>
          <w:spacing w:val="-2"/>
        </w:rPr>
        <w:t>526</w:t>
      </w:r>
      <w:r w:rsidR="00C33F19" w:rsidRPr="00AA2C9F">
        <w:rPr>
          <w:b w:val="0"/>
          <w:bCs w:val="0"/>
          <w:spacing w:val="-2"/>
        </w:rPr>
        <w:t xml:space="preserve"> </w:t>
      </w:r>
      <w:r w:rsidR="00370E30" w:rsidRPr="00AA2C9F">
        <w:rPr>
          <w:rFonts w:hint="cs"/>
          <w:b w:val="0"/>
          <w:bCs w:val="0"/>
          <w:spacing w:val="-2"/>
          <w:cs/>
        </w:rPr>
        <w:t>ล้าน</w:t>
      </w:r>
      <w:r w:rsidR="00370E30" w:rsidRPr="00E51F4B">
        <w:rPr>
          <w:rFonts w:hint="cs"/>
          <w:b w:val="0"/>
          <w:bCs w:val="0"/>
          <w:spacing w:val="-2"/>
          <w:cs/>
        </w:rPr>
        <w:t xml:space="preserve">บาท </w:t>
      </w:r>
      <w:r w:rsidR="00370E30" w:rsidRPr="00E51F4B">
        <w:rPr>
          <w:rFonts w:hint="cs"/>
          <w:b w:val="0"/>
          <w:bCs w:val="0"/>
          <w:i/>
          <w:iCs/>
          <w:spacing w:val="-2"/>
          <w:cs/>
        </w:rPr>
        <w:t>(</w:t>
      </w:r>
      <w:r w:rsidR="00651B2A" w:rsidRPr="00651B2A">
        <w:rPr>
          <w:b w:val="0"/>
          <w:bCs w:val="0"/>
          <w:i/>
          <w:iCs/>
          <w:spacing w:val="-2"/>
        </w:rPr>
        <w:t>31</w:t>
      </w:r>
      <w:r w:rsidR="00370E30" w:rsidRPr="00E51F4B">
        <w:rPr>
          <w:rFonts w:hint="cs"/>
          <w:b w:val="0"/>
          <w:bCs w:val="0"/>
          <w:i/>
          <w:iCs/>
          <w:spacing w:val="-2"/>
          <w:cs/>
        </w:rPr>
        <w:t xml:space="preserve"> ธันวาคม </w:t>
      </w:r>
      <w:r w:rsidR="00651B2A" w:rsidRPr="00651B2A">
        <w:rPr>
          <w:b w:val="0"/>
          <w:bCs w:val="0"/>
          <w:i/>
          <w:iCs/>
          <w:spacing w:val="-2"/>
        </w:rPr>
        <w:t>2562</w:t>
      </w:r>
      <w:r w:rsidR="00370E30" w:rsidRPr="00E51F4B">
        <w:rPr>
          <w:b w:val="0"/>
          <w:bCs w:val="0"/>
          <w:i/>
          <w:iCs/>
          <w:spacing w:val="-2"/>
        </w:rPr>
        <w:t>:</w:t>
      </w:r>
      <w:r w:rsidR="00370E30" w:rsidRPr="00E51F4B">
        <w:rPr>
          <w:rFonts w:hint="cs"/>
          <w:b w:val="0"/>
          <w:bCs w:val="0"/>
          <w:i/>
          <w:iCs/>
          <w:spacing w:val="-2"/>
          <w:cs/>
        </w:rPr>
        <w:t xml:space="preserve"> </w:t>
      </w:r>
      <w:r w:rsidR="00651B2A" w:rsidRPr="00651B2A">
        <w:rPr>
          <w:b w:val="0"/>
          <w:bCs w:val="0"/>
          <w:i/>
          <w:iCs/>
          <w:spacing w:val="-2"/>
        </w:rPr>
        <w:t>20</w:t>
      </w:r>
      <w:r w:rsidR="00746C0C" w:rsidRPr="00E51F4B">
        <w:rPr>
          <w:b w:val="0"/>
          <w:bCs w:val="0"/>
          <w:i/>
          <w:iCs/>
          <w:spacing w:val="-2"/>
        </w:rPr>
        <w:t>,</w:t>
      </w:r>
      <w:r w:rsidR="00651B2A" w:rsidRPr="00651B2A">
        <w:rPr>
          <w:b w:val="0"/>
          <w:bCs w:val="0"/>
          <w:i/>
          <w:iCs/>
          <w:spacing w:val="-2"/>
        </w:rPr>
        <w:t>060</w:t>
      </w:r>
      <w:r w:rsidR="00746C0C" w:rsidRPr="00E51F4B">
        <w:rPr>
          <w:b w:val="0"/>
          <w:bCs w:val="0"/>
          <w:i/>
          <w:iCs/>
          <w:spacing w:val="-2"/>
        </w:rPr>
        <w:t xml:space="preserve"> </w:t>
      </w:r>
      <w:r w:rsidR="00370E30" w:rsidRPr="00E51F4B">
        <w:rPr>
          <w:rFonts w:hint="cs"/>
          <w:b w:val="0"/>
          <w:bCs w:val="0"/>
          <w:i/>
          <w:iCs/>
          <w:spacing w:val="-2"/>
          <w:cs/>
        </w:rPr>
        <w:t>ล้านบาท)</w:t>
      </w:r>
    </w:p>
    <w:p w14:paraId="55B8BFFC" w14:textId="77777777" w:rsidR="00C73C1F" w:rsidRPr="00F14B6C" w:rsidRDefault="00C73C1F" w:rsidP="00F14B6C">
      <w:pPr>
        <w:pStyle w:val="Bo-Blankline"/>
      </w:pPr>
    </w:p>
    <w:p w14:paraId="2BA9FD51" w14:textId="05818FBE" w:rsidR="00E124B0" w:rsidRPr="00E51F4B" w:rsidRDefault="00276D5A" w:rsidP="00026E6A">
      <w:pPr>
        <w:pStyle w:val="Caption"/>
        <w:ind w:hanging="900"/>
      </w:pPr>
      <w:r w:rsidRPr="00E51F4B">
        <w:rPr>
          <w:cs/>
        </w:rPr>
        <w:t>ที่ดิน อาคารและอุปกรณ์</w:t>
      </w:r>
      <w:r w:rsidR="00917460" w:rsidRPr="00E51F4B">
        <w:rPr>
          <w:rFonts w:hint="cs"/>
          <w:cs/>
        </w:rPr>
        <w:t xml:space="preserve"> และสินทรัพย์สิทธิการใช้</w:t>
      </w:r>
    </w:p>
    <w:p w14:paraId="3367CCF1" w14:textId="77777777" w:rsidR="0079437D" w:rsidRPr="00F14B6C" w:rsidRDefault="0079437D" w:rsidP="00F14B6C">
      <w:pPr>
        <w:pStyle w:val="Bo-Blankline"/>
      </w:pPr>
    </w:p>
    <w:p w14:paraId="302DFC17" w14:textId="495EA491" w:rsidR="0056380F" w:rsidRPr="00E51F4B" w:rsidRDefault="0056380F" w:rsidP="0056380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51F4B">
        <w:rPr>
          <w:rFonts w:ascii="Angsana New" w:hAnsi="Angsana New"/>
          <w:sz w:val="30"/>
          <w:szCs w:val="30"/>
          <w:cs/>
        </w:rPr>
        <w:t>การซื้อ</w:t>
      </w:r>
      <w:r w:rsidRPr="00E51F4B">
        <w:rPr>
          <w:rFonts w:ascii="Angsana New" w:hAnsi="Angsana New" w:hint="cs"/>
          <w:sz w:val="30"/>
          <w:szCs w:val="30"/>
          <w:cs/>
        </w:rPr>
        <w:t>และจำหน่ายที่ดิน</w:t>
      </w:r>
      <w:r w:rsidRPr="00E51F4B">
        <w:rPr>
          <w:rFonts w:ascii="Angsana New" w:hAnsi="Angsana New"/>
          <w:sz w:val="30"/>
          <w:szCs w:val="30"/>
        </w:rPr>
        <w:t xml:space="preserve"> </w:t>
      </w:r>
      <w:r w:rsidRPr="00E51F4B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</w:t>
      </w:r>
      <w:r w:rsidR="00113D22" w:rsidRPr="00E51F4B">
        <w:rPr>
          <w:rFonts w:ascii="Angsana New" w:hAnsi="Angsana New" w:hint="cs"/>
          <w:sz w:val="30"/>
          <w:szCs w:val="30"/>
          <w:cs/>
        </w:rPr>
        <w:t>เ</w:t>
      </w:r>
      <w:r w:rsidR="006A3D6F" w:rsidRPr="00E51F4B">
        <w:rPr>
          <w:rFonts w:ascii="Angsana New" w:hAnsi="Angsana New" w:hint="cs"/>
          <w:sz w:val="30"/>
          <w:szCs w:val="30"/>
          <w:cs/>
        </w:rPr>
        <w:t>ก</w:t>
      </w:r>
      <w:r w:rsidR="00113D22" w:rsidRPr="00E51F4B">
        <w:rPr>
          <w:rFonts w:ascii="Angsana New" w:hAnsi="Angsana New" w:hint="cs"/>
          <w:sz w:val="30"/>
          <w:szCs w:val="30"/>
          <w:cs/>
        </w:rPr>
        <w:t>้า</w:t>
      </w:r>
      <w:r w:rsidRPr="00E51F4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30</w:t>
      </w:r>
      <w:r w:rsidR="000F489F" w:rsidRPr="00E51F4B">
        <w:rPr>
          <w:rFonts w:ascii="Angsana New" w:hAnsi="Angsana New" w:hint="cs"/>
          <w:sz w:val="30"/>
          <w:szCs w:val="30"/>
          <w:cs/>
        </w:rPr>
        <w:t xml:space="preserve"> </w:t>
      </w:r>
      <w:r w:rsidR="00113D22" w:rsidRPr="00E51F4B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CE7281" w:rsidRPr="00E51F4B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0F489F" w:rsidRPr="00E51F4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2563</w:t>
      </w:r>
      <w:r w:rsidR="000F489F" w:rsidRPr="00E51F4B">
        <w:rPr>
          <w:rFonts w:ascii="Angsana New" w:hAnsi="Angsana New"/>
          <w:sz w:val="30"/>
          <w:szCs w:val="30"/>
          <w:lang w:val="en-US"/>
        </w:rPr>
        <w:t xml:space="preserve"> </w:t>
      </w:r>
      <w:r w:rsidRPr="00E51F4B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F2CBD38" w14:textId="77777777" w:rsidR="0056380F" w:rsidRPr="00F14B6C" w:rsidRDefault="0056380F" w:rsidP="00F14B6C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170"/>
        <w:gridCol w:w="236"/>
        <w:gridCol w:w="1204"/>
        <w:gridCol w:w="270"/>
        <w:gridCol w:w="1170"/>
        <w:gridCol w:w="270"/>
        <w:gridCol w:w="1080"/>
      </w:tblGrid>
      <w:tr w:rsidR="0056380F" w:rsidRPr="00E51F4B" w14:paraId="13711D33" w14:textId="77777777" w:rsidTr="0056380F">
        <w:tc>
          <w:tcPr>
            <w:tcW w:w="3780" w:type="dxa"/>
          </w:tcPr>
          <w:p w14:paraId="2263F665" w14:textId="77777777" w:rsidR="0056380F" w:rsidRPr="00E51F4B" w:rsidRDefault="0056380F" w:rsidP="0056380F">
            <w:pPr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FF04DA4" w14:textId="77777777" w:rsidR="0056380F" w:rsidRPr="00E51F4B" w:rsidRDefault="00D67A34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1F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0DF7B52" w14:textId="77777777" w:rsidR="0056380F" w:rsidRPr="00E51F4B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88AE49C" w14:textId="77777777" w:rsidR="0056380F" w:rsidRPr="00E51F4B" w:rsidRDefault="00D67A34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1F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380F" w:rsidRPr="00E51F4B" w14:paraId="24A461E8" w14:textId="77777777" w:rsidTr="0056380F">
        <w:tc>
          <w:tcPr>
            <w:tcW w:w="3780" w:type="dxa"/>
          </w:tcPr>
          <w:p w14:paraId="7579EFE9" w14:textId="77777777" w:rsidR="0056380F" w:rsidRPr="00E51F4B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5BB4C" w14:textId="77777777" w:rsidR="0056380F" w:rsidRPr="00E51F4B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F43FA" w14:textId="77777777" w:rsidR="0056380F" w:rsidRPr="00E51F4B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14:paraId="697FA0D7" w14:textId="77777777" w:rsidR="0056380F" w:rsidRPr="00E51F4B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1F4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604A3BD5" w14:textId="77777777" w:rsidR="0056380F" w:rsidRPr="00E51F4B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AE65184" w14:textId="77777777" w:rsidR="0056380F" w:rsidRPr="00E51F4B" w:rsidRDefault="0056380F" w:rsidP="0056380F">
            <w:pPr>
              <w:spacing w:line="24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0D20774" w14:textId="77777777" w:rsidR="0056380F" w:rsidRPr="00E51F4B" w:rsidRDefault="0056380F" w:rsidP="0056380F">
            <w:pPr>
              <w:spacing w:line="240" w:lineRule="atLeast"/>
              <w:ind w:left="-119" w:right="-12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51F4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บัญชีสุทธิ</w:t>
            </w:r>
          </w:p>
        </w:tc>
        <w:tc>
          <w:tcPr>
            <w:tcW w:w="270" w:type="dxa"/>
          </w:tcPr>
          <w:p w14:paraId="6474A017" w14:textId="77777777" w:rsidR="0056380F" w:rsidRPr="00E51F4B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E7FF9" w14:textId="77777777" w:rsidR="0056380F" w:rsidRPr="00E51F4B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F069B2" w14:textId="77777777" w:rsidR="0056380F" w:rsidRPr="00E51F4B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14:paraId="1D139D45" w14:textId="77777777" w:rsidR="0056380F" w:rsidRPr="00E51F4B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1F4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4851E1C" w14:textId="77777777" w:rsidR="0056380F" w:rsidRPr="00E51F4B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0DAEF" w14:textId="77777777" w:rsidR="0056380F" w:rsidRPr="00E51F4B" w:rsidRDefault="0056380F" w:rsidP="0056380F">
            <w:pPr>
              <w:spacing w:line="24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A3BD698" w14:textId="77777777" w:rsidR="0056380F" w:rsidRPr="00E51F4B" w:rsidRDefault="0056380F" w:rsidP="0056380F">
            <w:pPr>
              <w:spacing w:line="240" w:lineRule="atLeast"/>
              <w:ind w:left="-119" w:right="-12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51F4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บัญชีสุทธิ</w:t>
            </w:r>
          </w:p>
        </w:tc>
      </w:tr>
      <w:tr w:rsidR="0056380F" w:rsidRPr="00E51F4B" w14:paraId="0257B69A" w14:textId="77777777" w:rsidTr="0056380F">
        <w:tc>
          <w:tcPr>
            <w:tcW w:w="3780" w:type="dxa"/>
          </w:tcPr>
          <w:p w14:paraId="514CCF35" w14:textId="77777777" w:rsidR="0056380F" w:rsidRPr="00E51F4B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AB5FA80" w14:textId="77777777" w:rsidR="0056380F" w:rsidRPr="00E51F4B" w:rsidRDefault="0056380F" w:rsidP="0056380F">
            <w:pPr>
              <w:spacing w:line="240" w:lineRule="atLeast"/>
              <w:ind w:left="-119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1F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51F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51F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B1A53" w:rsidRPr="00E51F4B" w14:paraId="430FC9F5" w14:textId="77777777" w:rsidTr="00725A63">
        <w:tc>
          <w:tcPr>
            <w:tcW w:w="3780" w:type="dxa"/>
          </w:tcPr>
          <w:p w14:paraId="7A04EAF6" w14:textId="77777777" w:rsidR="005B1A53" w:rsidRPr="00E51F4B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29B6E857" w14:textId="24B99F8A" w:rsidR="005B1A53" w:rsidRPr="00E51F4B" w:rsidRDefault="00651B2A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56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  <w:r w:rsidR="00556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895</w:t>
            </w:r>
          </w:p>
        </w:tc>
        <w:tc>
          <w:tcPr>
            <w:tcW w:w="236" w:type="dxa"/>
            <w:shd w:val="clear" w:color="auto" w:fill="auto"/>
          </w:tcPr>
          <w:p w14:paraId="68FC1DA8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B0A9DE2" w14:textId="6DE1EE49" w:rsidR="005B1A53" w:rsidRPr="00E51F4B" w:rsidRDefault="00651B2A" w:rsidP="00067605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14:paraId="5157B780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277F85" w14:textId="25A026D3" w:rsidR="005B1A53" w:rsidRPr="00E51F4B" w:rsidRDefault="00651B2A" w:rsidP="00FD6E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C13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14:paraId="5F53D8DF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B3CEC3" w14:textId="32ACDAEC" w:rsidR="005B1A53" w:rsidRPr="00E51F4B" w:rsidRDefault="00651B2A" w:rsidP="00FD6E65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296</w:t>
            </w:r>
          </w:p>
        </w:tc>
      </w:tr>
      <w:tr w:rsidR="005B1A53" w:rsidRPr="00E51F4B" w14:paraId="34713F04" w14:textId="77777777" w:rsidTr="00725A63">
        <w:tc>
          <w:tcPr>
            <w:tcW w:w="3780" w:type="dxa"/>
          </w:tcPr>
          <w:p w14:paraId="4FC3A1E8" w14:textId="77777777" w:rsidR="005B1A53" w:rsidRPr="00E51F4B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อาคารและส่วนประกอบ</w:t>
            </w:r>
          </w:p>
        </w:tc>
        <w:tc>
          <w:tcPr>
            <w:tcW w:w="1170" w:type="dxa"/>
            <w:shd w:val="clear" w:color="auto" w:fill="auto"/>
          </w:tcPr>
          <w:p w14:paraId="1F271C52" w14:textId="516B8D0F" w:rsidR="005B1A53" w:rsidRPr="00E51F4B" w:rsidRDefault="00651B2A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56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236" w:type="dxa"/>
            <w:shd w:val="clear" w:color="auto" w:fill="auto"/>
          </w:tcPr>
          <w:p w14:paraId="3A7643DD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6165976" w14:textId="06A321B2" w:rsidR="005B1A53" w:rsidRPr="00E51F4B" w:rsidRDefault="00651B2A" w:rsidP="005561C5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561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14:paraId="0272FE74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9861EA" w14:textId="49E1CDB5" w:rsidR="005B1A53" w:rsidRPr="00E51F4B" w:rsidRDefault="00FC13E3" w:rsidP="004421F4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F10336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14F7BE" w14:textId="2EEE377F" w:rsidR="005B1A53" w:rsidRPr="00E51F4B" w:rsidRDefault="00FC13E3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B1A53" w:rsidRPr="00E51F4B" w14:paraId="0E8EAF91" w14:textId="77777777" w:rsidTr="00725A63">
        <w:tc>
          <w:tcPr>
            <w:tcW w:w="3780" w:type="dxa"/>
          </w:tcPr>
          <w:p w14:paraId="778B5431" w14:textId="77777777" w:rsidR="005B1A53" w:rsidRPr="00E51F4B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170" w:type="dxa"/>
            <w:shd w:val="clear" w:color="auto" w:fill="auto"/>
          </w:tcPr>
          <w:p w14:paraId="3729D08A" w14:textId="3157541E" w:rsidR="005B1A53" w:rsidRPr="00E51F4B" w:rsidRDefault="00651B2A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  <w:r w:rsidR="00556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</w:p>
        </w:tc>
        <w:tc>
          <w:tcPr>
            <w:tcW w:w="236" w:type="dxa"/>
            <w:shd w:val="clear" w:color="auto" w:fill="auto"/>
          </w:tcPr>
          <w:p w14:paraId="5A3217F8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ECE7D21" w14:textId="647A4315" w:rsidR="005B1A53" w:rsidRPr="005561C5" w:rsidRDefault="00651B2A" w:rsidP="009A1FE6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561C5" w:rsidRPr="005561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270" w:type="dxa"/>
            <w:shd w:val="clear" w:color="auto" w:fill="auto"/>
          </w:tcPr>
          <w:p w14:paraId="62A33460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1D3B77" w14:textId="777FA5C2" w:rsidR="005B1A53" w:rsidRPr="00E51F4B" w:rsidRDefault="00651B2A" w:rsidP="00FD6E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C13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270" w:type="dxa"/>
            <w:shd w:val="clear" w:color="auto" w:fill="auto"/>
          </w:tcPr>
          <w:p w14:paraId="3E7F0FFC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950287" w14:textId="623386D2" w:rsidR="005B1A53" w:rsidRPr="00E51F4B" w:rsidRDefault="00651B2A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C13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</w:tr>
      <w:tr w:rsidR="005B1A53" w:rsidRPr="00E51F4B" w14:paraId="69299179" w14:textId="77777777" w:rsidTr="00725A63">
        <w:tc>
          <w:tcPr>
            <w:tcW w:w="3780" w:type="dxa"/>
          </w:tcPr>
          <w:p w14:paraId="12F1FBD6" w14:textId="77777777" w:rsidR="005B1A53" w:rsidRPr="00E51F4B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เครื่องมือ เครื่องใช้และอุปกรณ์โรงงาน </w:t>
            </w:r>
          </w:p>
        </w:tc>
        <w:tc>
          <w:tcPr>
            <w:tcW w:w="1170" w:type="dxa"/>
            <w:shd w:val="clear" w:color="auto" w:fill="auto"/>
          </w:tcPr>
          <w:p w14:paraId="6856F005" w14:textId="0D08AF01" w:rsidR="005B1A53" w:rsidRPr="00E51F4B" w:rsidRDefault="00651B2A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  <w:r w:rsidR="005561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  <w:tc>
          <w:tcPr>
            <w:tcW w:w="236" w:type="dxa"/>
            <w:shd w:val="clear" w:color="auto" w:fill="auto"/>
          </w:tcPr>
          <w:p w14:paraId="6A42E141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2C87AF8" w14:textId="0C8862FB" w:rsidR="005B1A53" w:rsidRPr="00E51F4B" w:rsidRDefault="00651B2A" w:rsidP="005B1A53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561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00223558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651BC1" w14:textId="2F373B61" w:rsidR="005B1A53" w:rsidRPr="00E51F4B" w:rsidRDefault="00651B2A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  <w:r w:rsidR="00FC13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</w:p>
        </w:tc>
        <w:tc>
          <w:tcPr>
            <w:tcW w:w="270" w:type="dxa"/>
            <w:shd w:val="clear" w:color="auto" w:fill="auto"/>
          </w:tcPr>
          <w:p w14:paraId="30E68A17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4C6774" w14:textId="2DD936BB" w:rsidR="005B1A53" w:rsidRPr="00E51F4B" w:rsidRDefault="00651B2A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C13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</w:tr>
      <w:tr w:rsidR="005B1A53" w:rsidRPr="00E51F4B" w14:paraId="44446F62" w14:textId="77777777" w:rsidTr="00725A63">
        <w:tc>
          <w:tcPr>
            <w:tcW w:w="3780" w:type="dxa"/>
          </w:tcPr>
          <w:p w14:paraId="7ABEC1F8" w14:textId="77777777" w:rsidR="005B1A53" w:rsidRPr="00E51F4B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70" w:type="dxa"/>
            <w:shd w:val="clear" w:color="auto" w:fill="auto"/>
          </w:tcPr>
          <w:p w14:paraId="03244055" w14:textId="2C371844" w:rsidR="005B1A53" w:rsidRPr="00E51F4B" w:rsidRDefault="00651B2A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5561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901</w:t>
            </w:r>
          </w:p>
        </w:tc>
        <w:tc>
          <w:tcPr>
            <w:tcW w:w="236" w:type="dxa"/>
            <w:shd w:val="clear" w:color="auto" w:fill="auto"/>
          </w:tcPr>
          <w:p w14:paraId="20C4AC76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418EB75" w14:textId="1CABD540" w:rsidR="005B1A53" w:rsidRPr="00E51F4B" w:rsidRDefault="00651B2A" w:rsidP="005B1A53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B0DC803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BEF322" w14:textId="73965852" w:rsidR="005B1A53" w:rsidRPr="00E51F4B" w:rsidRDefault="00651B2A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FC13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270" w:type="dxa"/>
            <w:shd w:val="clear" w:color="auto" w:fill="auto"/>
          </w:tcPr>
          <w:p w14:paraId="2A82233D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8EA45D" w14:textId="60E38EFB" w:rsidR="005B1A53" w:rsidRPr="00E51F4B" w:rsidRDefault="00651B2A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5B1A53" w:rsidRPr="00E51F4B" w14:paraId="73D99B74" w14:textId="77777777" w:rsidTr="00725A63">
        <w:tc>
          <w:tcPr>
            <w:tcW w:w="3780" w:type="dxa"/>
          </w:tcPr>
          <w:p w14:paraId="1071D626" w14:textId="77777777" w:rsidR="005B1A53" w:rsidRPr="00E51F4B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7A313795" w14:textId="25951E1C" w:rsidR="005B1A53" w:rsidRPr="00E51F4B" w:rsidRDefault="00651B2A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</w:p>
        </w:tc>
        <w:tc>
          <w:tcPr>
            <w:tcW w:w="236" w:type="dxa"/>
            <w:shd w:val="clear" w:color="auto" w:fill="auto"/>
          </w:tcPr>
          <w:p w14:paraId="4D2E4FC8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4B780DB" w14:textId="5FCB7F65" w:rsidR="005B1A53" w:rsidRPr="00E51F4B" w:rsidRDefault="00651B2A" w:rsidP="00067605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561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270" w:type="dxa"/>
            <w:shd w:val="clear" w:color="auto" w:fill="auto"/>
          </w:tcPr>
          <w:p w14:paraId="0ED6F2D5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2E7B5E" w14:textId="511F28CE" w:rsidR="005B1A53" w:rsidRPr="00E51F4B" w:rsidRDefault="00651B2A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</w:p>
        </w:tc>
        <w:tc>
          <w:tcPr>
            <w:tcW w:w="270" w:type="dxa"/>
            <w:shd w:val="clear" w:color="auto" w:fill="auto"/>
          </w:tcPr>
          <w:p w14:paraId="7D3FA281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4A3B82" w14:textId="310AC90E" w:rsidR="005B1A53" w:rsidRPr="00E51F4B" w:rsidRDefault="00651B2A" w:rsidP="00FD6E65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C13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</w:tr>
      <w:tr w:rsidR="005B1A53" w:rsidRPr="00E51F4B" w14:paraId="615E4FBC" w14:textId="77777777" w:rsidTr="00725A63">
        <w:tc>
          <w:tcPr>
            <w:tcW w:w="3780" w:type="dxa"/>
          </w:tcPr>
          <w:p w14:paraId="7E2D97F0" w14:textId="77777777" w:rsidR="005B1A53" w:rsidRPr="00E51F4B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อะไหล่ที่สำคัญ</w:t>
            </w:r>
          </w:p>
        </w:tc>
        <w:tc>
          <w:tcPr>
            <w:tcW w:w="1170" w:type="dxa"/>
            <w:shd w:val="clear" w:color="auto" w:fill="auto"/>
          </w:tcPr>
          <w:p w14:paraId="362ADA7C" w14:textId="5903F602" w:rsidR="005B1A53" w:rsidRPr="00E51F4B" w:rsidRDefault="00651B2A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  <w:r w:rsidR="005561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</w:p>
        </w:tc>
        <w:tc>
          <w:tcPr>
            <w:tcW w:w="236" w:type="dxa"/>
            <w:shd w:val="clear" w:color="auto" w:fill="auto"/>
          </w:tcPr>
          <w:p w14:paraId="250C8A1C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1B1D73" w14:textId="6B3FDFEB" w:rsidR="005B1A53" w:rsidRPr="00E51F4B" w:rsidRDefault="005561C5" w:rsidP="005561C5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45B758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977A78" w14:textId="18414F1F" w:rsidR="005B1A53" w:rsidRPr="00E51F4B" w:rsidRDefault="00FC13E3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21CB7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54917D" w14:textId="2029D6E7" w:rsidR="005B1A53" w:rsidRPr="00E51F4B" w:rsidRDefault="00FC13E3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A53" w:rsidRPr="00E51F4B" w14:paraId="2ADB33A8" w14:textId="77777777" w:rsidTr="00725A63">
        <w:tc>
          <w:tcPr>
            <w:tcW w:w="3780" w:type="dxa"/>
          </w:tcPr>
          <w:p w14:paraId="7A25CBA4" w14:textId="77777777" w:rsidR="005B1A53" w:rsidRPr="00E51F4B" w:rsidRDefault="005B1A53" w:rsidP="005B1A53">
            <w:pPr>
              <w:ind w:right="-216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E51F4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สินทรัพย์เพื่อการ</w:t>
            </w: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>สำรวจ</w:t>
            </w:r>
            <w:r w:rsidRPr="00E51F4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ปิโตรเลียม</w:t>
            </w:r>
          </w:p>
        </w:tc>
        <w:tc>
          <w:tcPr>
            <w:tcW w:w="1170" w:type="dxa"/>
            <w:shd w:val="clear" w:color="auto" w:fill="auto"/>
          </w:tcPr>
          <w:p w14:paraId="17024572" w14:textId="6081C06C" w:rsidR="005B1A53" w:rsidRPr="00E51F4B" w:rsidRDefault="00651B2A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  <w:r w:rsidR="005561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36" w:type="dxa"/>
            <w:shd w:val="clear" w:color="auto" w:fill="auto"/>
          </w:tcPr>
          <w:p w14:paraId="4D2EEB6C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0A733D" w14:textId="0C7E382E" w:rsidR="005B1A53" w:rsidRPr="00E51F4B" w:rsidRDefault="005561C5" w:rsidP="005561C5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F3BF4E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FEEC80" w14:textId="1C8520A5" w:rsidR="005B1A53" w:rsidRPr="00E51F4B" w:rsidRDefault="00FC13E3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C3CA30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304530" w14:textId="00262487" w:rsidR="005B1A53" w:rsidRPr="00E51F4B" w:rsidRDefault="00FC13E3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A53" w:rsidRPr="00E51F4B" w14:paraId="1797AE13" w14:textId="77777777" w:rsidTr="00725A63">
        <w:tc>
          <w:tcPr>
            <w:tcW w:w="3780" w:type="dxa"/>
          </w:tcPr>
          <w:p w14:paraId="3659791E" w14:textId="77777777" w:rsidR="005B1A53" w:rsidRPr="00E51F4B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1F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883982" w14:textId="6CA19D2B" w:rsidR="005B1A53" w:rsidRPr="00E51F4B" w:rsidRDefault="00651B2A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56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  <w:r w:rsidR="00556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36" w:type="dxa"/>
            <w:shd w:val="clear" w:color="auto" w:fill="auto"/>
          </w:tcPr>
          <w:p w14:paraId="02130041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DFD70CA" w14:textId="613DEF49" w:rsidR="005B1A53" w:rsidRPr="00E51F4B" w:rsidRDefault="005561C5" w:rsidP="005561C5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DCD18B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5FC260" w14:textId="6F057F84" w:rsidR="005B1A53" w:rsidRPr="003470A3" w:rsidRDefault="00651B2A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470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  <w:r w:rsidR="003470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  <w:shd w:val="clear" w:color="auto" w:fill="auto"/>
          </w:tcPr>
          <w:p w14:paraId="7CB0A088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0B826F" w14:textId="525402E4" w:rsidR="005B1A53" w:rsidRPr="00E51F4B" w:rsidRDefault="00FC13E3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A53" w:rsidRPr="00E51F4B" w14:paraId="7A8D53FC" w14:textId="77777777" w:rsidTr="00725A63">
        <w:trPr>
          <w:trHeight w:val="352"/>
        </w:trPr>
        <w:tc>
          <w:tcPr>
            <w:tcW w:w="3780" w:type="dxa"/>
          </w:tcPr>
          <w:p w14:paraId="30FDC8E6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1F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0E9A9" w14:textId="0E54D5EE" w:rsidR="005B1A53" w:rsidRPr="00E51F4B" w:rsidRDefault="00651B2A" w:rsidP="00067605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556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720</w:t>
            </w:r>
            <w:r w:rsidR="00556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570</w:t>
            </w:r>
          </w:p>
        </w:tc>
        <w:tc>
          <w:tcPr>
            <w:tcW w:w="236" w:type="dxa"/>
            <w:shd w:val="clear" w:color="auto" w:fill="auto"/>
          </w:tcPr>
          <w:p w14:paraId="0AE0C486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01122" w14:textId="4BCB3137" w:rsidR="005B1A53" w:rsidRPr="005561C5" w:rsidRDefault="00651B2A" w:rsidP="005B1A53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5561C5" w:rsidRPr="00556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0DFE37FF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6E1D0" w14:textId="4B5356AD" w:rsidR="005B1A53" w:rsidRPr="00E51F4B" w:rsidRDefault="00651B2A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FC1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874</w:t>
            </w:r>
            <w:r w:rsidR="00D47B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455</w:t>
            </w:r>
          </w:p>
        </w:tc>
        <w:tc>
          <w:tcPr>
            <w:tcW w:w="270" w:type="dxa"/>
            <w:shd w:val="clear" w:color="auto" w:fill="auto"/>
          </w:tcPr>
          <w:p w14:paraId="3F01E0E6" w14:textId="77777777" w:rsidR="005B1A53" w:rsidRPr="00E51F4B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DA69B" w14:textId="26F57148" w:rsidR="005B1A53" w:rsidRPr="00E51F4B" w:rsidRDefault="00651B2A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FC1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</w:t>
            </w:r>
          </w:p>
        </w:tc>
      </w:tr>
    </w:tbl>
    <w:p w14:paraId="1ADBD5EC" w14:textId="77777777" w:rsidR="0056380F" w:rsidRPr="00F74300" w:rsidRDefault="0056380F" w:rsidP="0056380F">
      <w:pPr>
        <w:rPr>
          <w:rFonts w:ascii="Angsana New" w:hAnsi="Angsana New"/>
          <w:sz w:val="20"/>
          <w:szCs w:val="20"/>
          <w:lang w:val="en-US"/>
        </w:rPr>
      </w:pPr>
    </w:p>
    <w:p w14:paraId="7EAA7D72" w14:textId="77777777" w:rsidR="0056380F" w:rsidRDefault="0056380F" w:rsidP="0056380F">
      <w:pPr>
        <w:spacing w:line="240" w:lineRule="auto"/>
        <w:rPr>
          <w:rFonts w:ascii="Angsana New" w:hAnsi="Angsana New"/>
          <w:sz w:val="2"/>
          <w:szCs w:val="2"/>
          <w:lang w:val="en-US"/>
        </w:rPr>
      </w:pPr>
    </w:p>
    <w:p w14:paraId="6D9B7FE3" w14:textId="77777777" w:rsidR="00734A1F" w:rsidRDefault="00734A1F">
      <w:pPr>
        <w:spacing w:line="240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3E21BB77" w14:textId="77777777" w:rsidR="002B5A0A" w:rsidRPr="006E3A13" w:rsidRDefault="002B5A0A" w:rsidP="002B5A0A">
      <w:pPr>
        <w:pStyle w:val="Bo-C1Content"/>
        <w:rPr>
          <w:b/>
          <w:bCs/>
          <w:i/>
          <w:iCs/>
          <w:lang w:val="en-US"/>
        </w:rPr>
      </w:pPr>
      <w:r w:rsidRPr="006E3A13">
        <w:rPr>
          <w:rFonts w:hint="cs"/>
          <w:b/>
          <w:bCs/>
          <w:i/>
          <w:iCs/>
          <w:cs/>
          <w:lang w:val="en-US"/>
        </w:rPr>
        <w:lastRenderedPageBreak/>
        <w:t>การค้ำประกัน</w:t>
      </w:r>
    </w:p>
    <w:p w14:paraId="2F219441" w14:textId="77777777" w:rsidR="002B5A0A" w:rsidRPr="00F14B6C" w:rsidRDefault="002B5A0A" w:rsidP="00F14B6C">
      <w:pPr>
        <w:pStyle w:val="Bo-Blankline"/>
      </w:pPr>
    </w:p>
    <w:p w14:paraId="36415B27" w14:textId="298D4CA5" w:rsidR="002B5A0A" w:rsidRPr="006E3A13" w:rsidRDefault="002B5A0A" w:rsidP="00D714FC">
      <w:pPr>
        <w:pStyle w:val="Bo-C1Content"/>
        <w:rPr>
          <w:spacing w:val="6"/>
          <w:lang w:val="en-US"/>
        </w:rPr>
      </w:pPr>
      <w:r w:rsidRPr="006E3A13">
        <w:rPr>
          <w:rFonts w:hint="cs"/>
          <w:cs/>
          <w:lang w:val="en-US"/>
        </w:rPr>
        <w:t xml:space="preserve">ณ วันที่ </w:t>
      </w:r>
      <w:r w:rsidR="00651B2A" w:rsidRPr="00651B2A">
        <w:rPr>
          <w:lang w:val="en-US"/>
        </w:rPr>
        <w:t>30</w:t>
      </w:r>
      <w:r w:rsidR="000F489F" w:rsidRPr="006E3A13">
        <w:rPr>
          <w:rFonts w:hint="cs"/>
          <w:lang w:val="en-US"/>
        </w:rPr>
        <w:t xml:space="preserve"> </w:t>
      </w:r>
      <w:r w:rsidR="00E51F4B">
        <w:rPr>
          <w:rFonts w:hint="cs"/>
          <w:cs/>
          <w:lang w:val="en-US"/>
        </w:rPr>
        <w:t>กันยา</w:t>
      </w:r>
      <w:r w:rsidR="00CE7281">
        <w:rPr>
          <w:rFonts w:hint="cs"/>
          <w:cs/>
          <w:lang w:val="en-US"/>
        </w:rPr>
        <w:t>ยน</w:t>
      </w:r>
      <w:r w:rsidR="00E851DF" w:rsidRPr="006E3A13">
        <w:rPr>
          <w:rFonts w:hint="cs"/>
          <w:lang w:val="en-US"/>
        </w:rPr>
        <w:t xml:space="preserve"> </w:t>
      </w:r>
      <w:r w:rsidR="00651B2A" w:rsidRPr="00651B2A">
        <w:rPr>
          <w:lang w:val="en-US"/>
        </w:rPr>
        <w:t>2563</w:t>
      </w:r>
      <w:r w:rsidRPr="006E3A13">
        <w:rPr>
          <w:rFonts w:hint="cs"/>
          <w:lang w:val="en-US"/>
        </w:rPr>
        <w:t xml:space="preserve"> </w:t>
      </w:r>
      <w:r w:rsidRPr="006E3A13">
        <w:rPr>
          <w:rFonts w:hint="cs"/>
          <w:cs/>
          <w:lang w:val="en-US"/>
        </w:rPr>
        <w:t>ที่ดิน อาคาร เครื่องจักรและอุปกรณ์ของบริษัท</w:t>
      </w:r>
      <w:r w:rsidR="00CA7D2A" w:rsidRPr="006E3A13">
        <w:rPr>
          <w:rFonts w:hint="cs"/>
          <w:cs/>
          <w:lang w:val="en-US"/>
        </w:rPr>
        <w:t>มี</w:t>
      </w:r>
      <w:r w:rsidRPr="006E3A13">
        <w:rPr>
          <w:rFonts w:hint="cs"/>
          <w:cs/>
          <w:lang w:val="en-US"/>
        </w:rPr>
        <w:t>มูลค่า</w:t>
      </w:r>
      <w:r w:rsidR="00D714FC" w:rsidRPr="006E3A13">
        <w:rPr>
          <w:rFonts w:hint="cs"/>
          <w:cs/>
          <w:lang w:val="en-US"/>
        </w:rPr>
        <w:t>สุทธิ</w:t>
      </w:r>
      <w:r w:rsidRPr="006E3A13">
        <w:rPr>
          <w:rFonts w:hint="cs"/>
          <w:cs/>
          <w:lang w:val="en-US"/>
        </w:rPr>
        <w:t>ตามบัญชีจำนวน</w:t>
      </w:r>
      <w:r w:rsidR="00D714FC" w:rsidRPr="006E3A13">
        <w:rPr>
          <w:rFonts w:hint="cs"/>
          <w:cs/>
          <w:lang w:val="en-US"/>
        </w:rPr>
        <w:br/>
      </w:r>
      <w:r w:rsidR="00651B2A" w:rsidRPr="00651B2A">
        <w:rPr>
          <w:lang w:val="en-US"/>
        </w:rPr>
        <w:t>5</w:t>
      </w:r>
      <w:r w:rsidR="00152251" w:rsidRPr="00152251">
        <w:rPr>
          <w:lang w:val="en-US"/>
        </w:rPr>
        <w:t>,</w:t>
      </w:r>
      <w:r w:rsidR="00651B2A" w:rsidRPr="00651B2A">
        <w:rPr>
          <w:lang w:val="en-US"/>
        </w:rPr>
        <w:t>398</w:t>
      </w:r>
      <w:r w:rsidRPr="006E3A13">
        <w:rPr>
          <w:rFonts w:hint="cs"/>
          <w:lang w:val="en-US"/>
        </w:rPr>
        <w:t xml:space="preserve"> </w:t>
      </w:r>
      <w:r w:rsidRPr="006E3A13">
        <w:rPr>
          <w:rFonts w:hint="cs"/>
          <w:cs/>
          <w:lang w:val="en-US"/>
        </w:rPr>
        <w:t>ล้านบาท</w:t>
      </w:r>
      <w:r w:rsidRPr="006E3A13">
        <w:rPr>
          <w:rFonts w:hint="cs"/>
          <w:spacing w:val="6"/>
          <w:lang w:val="en-US"/>
        </w:rPr>
        <w:t xml:space="preserve"> </w:t>
      </w:r>
      <w:r w:rsidRPr="006E3A13">
        <w:rPr>
          <w:rFonts w:hint="cs"/>
          <w:i/>
          <w:iCs/>
          <w:cs/>
          <w:lang w:val="en-US"/>
        </w:rPr>
        <w:t>(</w:t>
      </w:r>
      <w:r w:rsidR="00651B2A" w:rsidRPr="00651B2A">
        <w:rPr>
          <w:rFonts w:hint="cs"/>
          <w:i/>
          <w:iCs/>
          <w:lang w:val="en-US"/>
        </w:rPr>
        <w:t>31</w:t>
      </w:r>
      <w:r w:rsidRPr="006E3A13">
        <w:rPr>
          <w:rFonts w:hint="cs"/>
          <w:i/>
          <w:iCs/>
          <w:lang w:val="en-US"/>
        </w:rPr>
        <w:t xml:space="preserve"> </w:t>
      </w:r>
      <w:r w:rsidRPr="006E3A13">
        <w:rPr>
          <w:rFonts w:hint="cs"/>
          <w:i/>
          <w:iCs/>
          <w:cs/>
          <w:lang w:val="en-US"/>
        </w:rPr>
        <w:t xml:space="preserve">ธันวาคม </w:t>
      </w:r>
      <w:r w:rsidR="00651B2A" w:rsidRPr="00651B2A">
        <w:rPr>
          <w:rFonts w:hint="cs"/>
          <w:i/>
          <w:iCs/>
          <w:lang w:val="en-US"/>
        </w:rPr>
        <w:t>2562</w:t>
      </w:r>
      <w:r w:rsidRPr="00746C0C">
        <w:rPr>
          <w:rFonts w:hint="cs"/>
          <w:i/>
          <w:iCs/>
          <w:lang w:val="en-US"/>
        </w:rPr>
        <w:t xml:space="preserve">: </w:t>
      </w:r>
      <w:r w:rsidR="00651B2A" w:rsidRPr="00651B2A">
        <w:rPr>
          <w:i/>
          <w:iCs/>
          <w:lang w:val="en-US"/>
        </w:rPr>
        <w:t>5</w:t>
      </w:r>
      <w:r w:rsidR="00746C0C" w:rsidRPr="00746C0C">
        <w:rPr>
          <w:i/>
          <w:iCs/>
          <w:lang w:val="en-US"/>
        </w:rPr>
        <w:t>,</w:t>
      </w:r>
      <w:r w:rsidR="00651B2A" w:rsidRPr="00651B2A">
        <w:rPr>
          <w:i/>
          <w:iCs/>
          <w:lang w:val="en-US"/>
        </w:rPr>
        <w:t>259</w:t>
      </w:r>
      <w:r w:rsidRPr="00746C0C">
        <w:rPr>
          <w:rFonts w:hint="cs"/>
          <w:i/>
          <w:iCs/>
          <w:lang w:val="en-US"/>
        </w:rPr>
        <w:t xml:space="preserve"> </w:t>
      </w:r>
      <w:r w:rsidRPr="00746C0C">
        <w:rPr>
          <w:rFonts w:hint="cs"/>
          <w:i/>
          <w:iCs/>
          <w:cs/>
          <w:lang w:val="en-US"/>
        </w:rPr>
        <w:t>ล้านบาท</w:t>
      </w:r>
      <w:r w:rsidRPr="006E3A13">
        <w:rPr>
          <w:rFonts w:hint="cs"/>
          <w:i/>
          <w:iCs/>
          <w:cs/>
          <w:lang w:val="en-US"/>
        </w:rPr>
        <w:t>)</w:t>
      </w:r>
      <w:r w:rsidRPr="006E3A13">
        <w:rPr>
          <w:rFonts w:hint="cs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0452C355" w14:textId="77777777" w:rsidR="003F38F6" w:rsidRPr="00F14B6C" w:rsidRDefault="003F38F6" w:rsidP="00F14B6C">
      <w:pPr>
        <w:pStyle w:val="Bo-Blankline"/>
      </w:pPr>
    </w:p>
    <w:p w14:paraId="761C5763" w14:textId="77777777" w:rsidR="005A6471" w:rsidRPr="006E3A13" w:rsidRDefault="005A6471" w:rsidP="005A6471">
      <w:pPr>
        <w:pStyle w:val="Bo-Blankline"/>
        <w:rPr>
          <w:b/>
          <w:bCs/>
          <w:i/>
          <w:iCs/>
          <w:sz w:val="30"/>
          <w:szCs w:val="30"/>
        </w:rPr>
      </w:pPr>
      <w:r w:rsidRPr="006E3A13">
        <w:rPr>
          <w:rFonts w:hint="cs"/>
          <w:b/>
          <w:bCs/>
          <w:i/>
          <w:iCs/>
          <w:sz w:val="30"/>
          <w:szCs w:val="30"/>
          <w:cs/>
        </w:rPr>
        <w:t>สินทรัพย์เพื่อการสำรวจปิโตรเลียม</w:t>
      </w:r>
    </w:p>
    <w:p w14:paraId="3851640E" w14:textId="77777777" w:rsidR="005A6471" w:rsidRPr="00F14B6C" w:rsidRDefault="005A6471" w:rsidP="00F14B6C">
      <w:pPr>
        <w:pStyle w:val="Bo-Blankline"/>
      </w:pPr>
    </w:p>
    <w:p w14:paraId="257846ED" w14:textId="2FB0A656" w:rsidR="005A6471" w:rsidRPr="004A245B" w:rsidRDefault="005A6471" w:rsidP="005A6471">
      <w:pPr>
        <w:pStyle w:val="Bo-Blankline"/>
        <w:jc w:val="thaiDistribute"/>
        <w:rPr>
          <w:sz w:val="30"/>
          <w:szCs w:val="30"/>
        </w:rPr>
      </w:pPr>
      <w:r w:rsidRPr="004A245B">
        <w:rPr>
          <w:rFonts w:hint="cs"/>
          <w:sz w:val="30"/>
          <w:szCs w:val="30"/>
          <w:cs/>
        </w:rPr>
        <w:t>สำหรับสินทรัพย์เพื่อการสำรวจปิโตรเลียมมูลค่าสุทธิทางบัญชี</w:t>
      </w:r>
      <w:r w:rsidRPr="004A245B">
        <w:rPr>
          <w:rFonts w:hint="cs"/>
          <w:sz w:val="30"/>
          <w:szCs w:val="30"/>
        </w:rPr>
        <w:t xml:space="preserve"> </w:t>
      </w:r>
      <w:r w:rsidRPr="004A245B">
        <w:rPr>
          <w:rFonts w:hint="cs"/>
          <w:sz w:val="30"/>
          <w:szCs w:val="30"/>
          <w:cs/>
        </w:rPr>
        <w:t xml:space="preserve">ณ วันที่ </w:t>
      </w:r>
      <w:r w:rsidR="00651B2A" w:rsidRPr="00651B2A">
        <w:rPr>
          <w:sz w:val="30"/>
          <w:szCs w:val="30"/>
          <w:lang w:val="en-US"/>
        </w:rPr>
        <w:t>30</w:t>
      </w:r>
      <w:r w:rsidR="00CE7281" w:rsidRPr="004A245B">
        <w:rPr>
          <w:sz w:val="30"/>
          <w:szCs w:val="30"/>
          <w:lang w:val="en-US"/>
        </w:rPr>
        <w:t xml:space="preserve"> </w:t>
      </w:r>
      <w:r w:rsidR="00E51F4B">
        <w:rPr>
          <w:rFonts w:hint="cs"/>
          <w:sz w:val="30"/>
          <w:szCs w:val="30"/>
          <w:cs/>
          <w:lang w:val="en-US"/>
        </w:rPr>
        <w:t>กันยา</w:t>
      </w:r>
      <w:r w:rsidR="00CE7281" w:rsidRPr="004A245B">
        <w:rPr>
          <w:rFonts w:hint="cs"/>
          <w:sz w:val="30"/>
          <w:szCs w:val="30"/>
          <w:cs/>
          <w:lang w:val="en-US"/>
        </w:rPr>
        <w:t>ยน</w:t>
      </w:r>
      <w:r w:rsidR="000F489F" w:rsidRPr="004A245B">
        <w:rPr>
          <w:rFonts w:hint="cs"/>
          <w:sz w:val="30"/>
          <w:szCs w:val="30"/>
          <w:lang w:val="en-US"/>
        </w:rPr>
        <w:t xml:space="preserve"> </w:t>
      </w:r>
      <w:r w:rsidR="00651B2A" w:rsidRPr="00651B2A">
        <w:rPr>
          <w:rFonts w:hint="cs"/>
          <w:sz w:val="30"/>
          <w:szCs w:val="30"/>
          <w:lang w:val="en-US"/>
        </w:rPr>
        <w:t>2563</w:t>
      </w:r>
      <w:r w:rsidR="000F489F" w:rsidRPr="004A245B">
        <w:rPr>
          <w:rFonts w:hint="cs"/>
          <w:sz w:val="30"/>
          <w:szCs w:val="30"/>
          <w:lang w:val="en-US"/>
        </w:rPr>
        <w:t xml:space="preserve"> </w:t>
      </w:r>
      <w:r w:rsidRPr="004A245B">
        <w:rPr>
          <w:rFonts w:hint="cs"/>
          <w:sz w:val="30"/>
          <w:szCs w:val="30"/>
          <w:cs/>
          <w:lang w:val="en-US"/>
        </w:rPr>
        <w:t>มี</w:t>
      </w:r>
      <w:r w:rsidRPr="004A245B">
        <w:rPr>
          <w:rFonts w:hint="cs"/>
          <w:sz w:val="30"/>
          <w:szCs w:val="30"/>
          <w:cs/>
        </w:rPr>
        <w:t>จำนวนเงินรวม</w:t>
      </w:r>
      <w:r w:rsidR="005A5696" w:rsidRPr="004A245B">
        <w:rPr>
          <w:rFonts w:hint="cs"/>
          <w:sz w:val="30"/>
          <w:szCs w:val="30"/>
          <w:lang w:val="en-US"/>
        </w:rPr>
        <w:t xml:space="preserve"> </w:t>
      </w:r>
      <w:r w:rsidR="005A5696" w:rsidRPr="004A245B">
        <w:rPr>
          <w:rFonts w:hint="cs"/>
          <w:sz w:val="30"/>
          <w:szCs w:val="30"/>
          <w:lang w:val="en-US"/>
        </w:rPr>
        <w:br/>
      </w:r>
      <w:r w:rsidR="00651B2A" w:rsidRPr="00651B2A">
        <w:rPr>
          <w:sz w:val="30"/>
          <w:szCs w:val="30"/>
          <w:lang w:val="en-US"/>
        </w:rPr>
        <w:t>1</w:t>
      </w:r>
      <w:r w:rsidR="00152251" w:rsidRPr="00152251">
        <w:rPr>
          <w:sz w:val="30"/>
          <w:szCs w:val="30"/>
          <w:lang w:val="en-US"/>
        </w:rPr>
        <w:t>,</w:t>
      </w:r>
      <w:r w:rsidR="00651B2A" w:rsidRPr="00651B2A">
        <w:rPr>
          <w:sz w:val="30"/>
          <w:szCs w:val="30"/>
          <w:lang w:val="en-US"/>
        </w:rPr>
        <w:t>532</w:t>
      </w:r>
      <w:r w:rsidRPr="004A245B">
        <w:rPr>
          <w:rFonts w:hint="cs"/>
          <w:sz w:val="30"/>
          <w:szCs w:val="30"/>
          <w:lang w:val="en-US"/>
        </w:rPr>
        <w:t xml:space="preserve"> </w:t>
      </w:r>
      <w:r w:rsidRPr="004A245B">
        <w:rPr>
          <w:rFonts w:hint="cs"/>
          <w:sz w:val="30"/>
          <w:szCs w:val="30"/>
          <w:cs/>
        </w:rPr>
        <w:t>ล้านบาท</w:t>
      </w:r>
      <w:r w:rsidRPr="004A245B">
        <w:rPr>
          <w:rFonts w:hint="cs"/>
          <w:sz w:val="30"/>
          <w:szCs w:val="30"/>
        </w:rPr>
        <w:t xml:space="preserve"> </w:t>
      </w:r>
      <w:r w:rsidR="004361F1" w:rsidRPr="004A245B">
        <w:rPr>
          <w:rFonts w:hint="cs"/>
          <w:i/>
          <w:iCs/>
          <w:sz w:val="30"/>
          <w:szCs w:val="30"/>
          <w:lang w:val="en-US"/>
        </w:rPr>
        <w:t>(</w:t>
      </w:r>
      <w:r w:rsidR="00651B2A" w:rsidRPr="00651B2A">
        <w:rPr>
          <w:rFonts w:hint="cs"/>
          <w:i/>
          <w:iCs/>
          <w:sz w:val="30"/>
          <w:szCs w:val="30"/>
          <w:lang w:val="en-US"/>
        </w:rPr>
        <w:t>31</w:t>
      </w:r>
      <w:r w:rsidR="004361F1" w:rsidRPr="004A245B">
        <w:rPr>
          <w:rFonts w:hint="cs"/>
          <w:i/>
          <w:iCs/>
          <w:sz w:val="30"/>
          <w:szCs w:val="30"/>
          <w:lang w:val="en-US"/>
        </w:rPr>
        <w:t xml:space="preserve"> </w:t>
      </w:r>
      <w:r w:rsidR="00D96FAB" w:rsidRPr="004A245B">
        <w:rPr>
          <w:rFonts w:hint="cs"/>
          <w:i/>
          <w:iCs/>
          <w:sz w:val="30"/>
          <w:szCs w:val="30"/>
          <w:cs/>
          <w:lang w:val="en-US"/>
        </w:rPr>
        <w:t xml:space="preserve">ธันวาคม </w:t>
      </w:r>
      <w:r w:rsidR="00651B2A" w:rsidRPr="00651B2A">
        <w:rPr>
          <w:rFonts w:hint="cs"/>
          <w:i/>
          <w:iCs/>
          <w:sz w:val="30"/>
          <w:szCs w:val="30"/>
          <w:lang w:val="en-US"/>
        </w:rPr>
        <w:t>2562</w:t>
      </w:r>
      <w:r w:rsidR="000F489F" w:rsidRPr="004A245B">
        <w:rPr>
          <w:rFonts w:hint="cs"/>
          <w:i/>
          <w:iCs/>
          <w:sz w:val="30"/>
          <w:szCs w:val="30"/>
          <w:lang w:val="en-US"/>
        </w:rPr>
        <w:t xml:space="preserve">: </w:t>
      </w:r>
      <w:r w:rsidR="00651B2A" w:rsidRPr="00651B2A">
        <w:rPr>
          <w:i/>
          <w:iCs/>
          <w:sz w:val="30"/>
          <w:szCs w:val="30"/>
          <w:lang w:val="en-US"/>
        </w:rPr>
        <w:t>1</w:t>
      </w:r>
      <w:r w:rsidR="00746C0C" w:rsidRPr="004A245B">
        <w:rPr>
          <w:i/>
          <w:iCs/>
          <w:sz w:val="30"/>
          <w:szCs w:val="30"/>
          <w:lang w:val="en-US"/>
        </w:rPr>
        <w:t>,</w:t>
      </w:r>
      <w:r w:rsidR="00651B2A" w:rsidRPr="00651B2A">
        <w:rPr>
          <w:i/>
          <w:iCs/>
          <w:sz w:val="30"/>
          <w:szCs w:val="30"/>
          <w:lang w:val="en-US"/>
        </w:rPr>
        <w:t>388</w:t>
      </w:r>
      <w:r w:rsidR="004361F1" w:rsidRPr="004A245B">
        <w:rPr>
          <w:rFonts w:hint="cs"/>
          <w:i/>
          <w:iCs/>
          <w:sz w:val="30"/>
          <w:szCs w:val="30"/>
          <w:lang w:val="en-US"/>
        </w:rPr>
        <w:t xml:space="preserve"> </w:t>
      </w:r>
      <w:r w:rsidR="004361F1" w:rsidRPr="004A245B">
        <w:rPr>
          <w:rFonts w:hint="cs"/>
          <w:i/>
          <w:iCs/>
          <w:sz w:val="30"/>
          <w:szCs w:val="30"/>
          <w:cs/>
          <w:lang w:val="en-US"/>
        </w:rPr>
        <w:t>ล้านบาท)</w:t>
      </w:r>
      <w:r w:rsidR="004361F1" w:rsidRPr="004A245B">
        <w:rPr>
          <w:rFonts w:hint="cs"/>
          <w:sz w:val="30"/>
          <w:szCs w:val="30"/>
          <w:cs/>
          <w:lang w:val="en-US"/>
        </w:rPr>
        <w:t xml:space="preserve"> </w:t>
      </w:r>
      <w:r w:rsidRPr="004A245B">
        <w:rPr>
          <w:rFonts w:hint="cs"/>
          <w:sz w:val="30"/>
          <w:szCs w:val="30"/>
          <w:cs/>
          <w:lang w:val="en-US"/>
        </w:rPr>
        <w:t>ในเดือน</w:t>
      </w:r>
      <w:r w:rsidR="00A118EF" w:rsidRPr="004A245B">
        <w:rPr>
          <w:rFonts w:hint="cs"/>
          <w:sz w:val="30"/>
          <w:szCs w:val="30"/>
          <w:cs/>
          <w:lang w:val="en-US"/>
        </w:rPr>
        <w:t>มิถุนายน</w:t>
      </w:r>
      <w:r w:rsidRPr="004A245B">
        <w:rPr>
          <w:rFonts w:hint="cs"/>
          <w:sz w:val="30"/>
          <w:szCs w:val="30"/>
          <w:cs/>
          <w:lang w:val="en-US"/>
        </w:rPr>
        <w:t xml:space="preserve"> </w:t>
      </w:r>
      <w:r w:rsidR="00651B2A" w:rsidRPr="00651B2A">
        <w:rPr>
          <w:sz w:val="30"/>
          <w:szCs w:val="30"/>
          <w:lang w:val="en-US"/>
        </w:rPr>
        <w:t>2563</w:t>
      </w:r>
      <w:r w:rsidRPr="004A245B">
        <w:rPr>
          <w:rFonts w:hint="cs"/>
          <w:sz w:val="30"/>
          <w:szCs w:val="30"/>
          <w:lang w:val="en-US"/>
        </w:rPr>
        <w:t xml:space="preserve"> </w:t>
      </w:r>
      <w:r w:rsidRPr="004A245B">
        <w:rPr>
          <w:rFonts w:hint="cs"/>
          <w:sz w:val="30"/>
          <w:szCs w:val="30"/>
          <w:cs/>
        </w:rPr>
        <w:t>บริษัทย่อยแห่งหนึ่งได้ขอขยายเวลาสำรวจปิโตรเลียมช่วงที่สามต่อไปจนถึงเดือน</w:t>
      </w:r>
      <w:r w:rsidR="006A3D6F" w:rsidRPr="004A245B">
        <w:rPr>
          <w:rFonts w:hint="cs"/>
          <w:sz w:val="30"/>
          <w:szCs w:val="30"/>
          <w:cs/>
        </w:rPr>
        <w:t xml:space="preserve">มกราคม </w:t>
      </w:r>
      <w:r w:rsidR="00651B2A" w:rsidRPr="00651B2A">
        <w:rPr>
          <w:sz w:val="30"/>
          <w:szCs w:val="30"/>
          <w:lang w:val="en-US"/>
        </w:rPr>
        <w:t>2564</w:t>
      </w:r>
      <w:r w:rsidR="000F489F" w:rsidRPr="004A245B">
        <w:rPr>
          <w:rFonts w:hint="cs"/>
          <w:sz w:val="30"/>
          <w:szCs w:val="30"/>
        </w:rPr>
        <w:t xml:space="preserve"> </w:t>
      </w:r>
      <w:r w:rsidRPr="004A245B">
        <w:rPr>
          <w:rFonts w:hint="cs"/>
          <w:sz w:val="30"/>
          <w:szCs w:val="30"/>
          <w:cs/>
        </w:rPr>
        <w:t xml:space="preserve">จากการศึกษาของบริษัทที่ปรึกษาและจากประเมินของบริษัทย่อยดังกล่าวพบว่ายังเป็นพื้นที่ที่มีศักยภาพทางปิโตรเลียม ถ้าทำการสำรวจเพิ่มเติมและขุดเจาะสำรวจปิโตรเลียมหลุมถัดไป โอกาสจะพบปิโตรเลียมก็จะมีมาก </w:t>
      </w:r>
    </w:p>
    <w:p w14:paraId="1245C3C6" w14:textId="77777777" w:rsidR="00AD47B8" w:rsidRPr="00F14B6C" w:rsidRDefault="00AD47B8" w:rsidP="00F14B6C">
      <w:pPr>
        <w:pStyle w:val="Bo-Blankline"/>
        <w:rPr>
          <w:highlight w:val="yellow"/>
        </w:rPr>
      </w:pPr>
    </w:p>
    <w:p w14:paraId="1A46C63B" w14:textId="5181E9CE" w:rsidR="00F83C4A" w:rsidRDefault="00F83C4A" w:rsidP="005A6471">
      <w:pPr>
        <w:pStyle w:val="Bo-Blankline"/>
        <w:jc w:val="thaiDistribute"/>
        <w:rPr>
          <w:sz w:val="30"/>
          <w:szCs w:val="30"/>
        </w:rPr>
      </w:pPr>
      <w:r w:rsidRPr="004A245B">
        <w:rPr>
          <w:rFonts w:hint="cs"/>
          <w:sz w:val="30"/>
          <w:szCs w:val="30"/>
          <w:cs/>
        </w:rPr>
        <w:t xml:space="preserve">ปัจจุบันบริษัทย่อยดังกล่าวกำลังทำการศึกษาศักยภาพทางปิโตรเลียมสำหรับการเจาะสำรวจหลุมต่อไป โดยศึกษาควบคู่กับข้อมูลหลุมเจาะสำรวจปัจจุบัน เพื่อกำหนดตำแหน่งหลุมเจาะสำรวจที่เหมาะสมต่อไป ผู้บริหารเชื่อว่าการลงทุนขุดเจาะสำรวจปิโตรเลียม </w:t>
      </w:r>
      <w:r w:rsidR="00651B2A" w:rsidRPr="00651B2A">
        <w:rPr>
          <w:sz w:val="30"/>
          <w:szCs w:val="30"/>
          <w:lang w:val="en-US"/>
        </w:rPr>
        <w:t>2</w:t>
      </w:r>
      <w:r w:rsidRPr="004A245B">
        <w:rPr>
          <w:rFonts w:hint="cs"/>
          <w:sz w:val="30"/>
          <w:szCs w:val="30"/>
          <w:cs/>
        </w:rPr>
        <w:t xml:space="preserve"> หลุมปัจจุบันยังมีมูลค่าอยู่ตามการคำนวณปริมาณก๊าซตามเกณฑ์การประเมินความ เสี่ยงในการสำรวจปิโตรเลียมตามมาตรฐานสากล</w:t>
      </w:r>
      <w:r w:rsidR="00CA58A9" w:rsidRPr="004A245B">
        <w:rPr>
          <w:rFonts w:hint="cs"/>
          <w:sz w:val="30"/>
          <w:szCs w:val="30"/>
        </w:rPr>
        <w:t xml:space="preserve"> </w:t>
      </w:r>
      <w:r w:rsidRPr="004A245B">
        <w:rPr>
          <w:rFonts w:hint="cs"/>
          <w:sz w:val="30"/>
          <w:szCs w:val="30"/>
          <w:cs/>
        </w:rPr>
        <w:t>และบริษัทย่อยอยู่ระหว่างการดำเนินการดังกล่าวข้างต้น ทั้งนี้กลุ่มบริษัทจะบันทึกเป็นค่าใช้จ่ายในกำไรหรือขาดทุนในงวดที่มีการพิสูจน์ว่าไม่พบปริมาณสำรอง หรือ พบแต่ไม่เพียงพอในเชิงพาณิชย์หรือยกเลิกการสำรวจปิโตรเลียม</w:t>
      </w:r>
    </w:p>
    <w:p w14:paraId="022BAD61" w14:textId="60A7133D" w:rsidR="00917460" w:rsidRPr="00F14B6C" w:rsidRDefault="00917460" w:rsidP="00F14B6C">
      <w:pPr>
        <w:pStyle w:val="Bo-Blankline"/>
      </w:pPr>
    </w:p>
    <w:p w14:paraId="2382252C" w14:textId="77777777" w:rsidR="00917460" w:rsidRPr="00D20636" w:rsidRDefault="00917460" w:rsidP="0091746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A1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52D8C1C7" w14:textId="77777777" w:rsidR="00917460" w:rsidRPr="009777AF" w:rsidRDefault="00917460" w:rsidP="00F14B6C">
      <w:pPr>
        <w:pStyle w:val="Bo-Blankline"/>
        <w:rPr>
          <w:highlight w:val="cyan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810"/>
        <w:gridCol w:w="181"/>
        <w:gridCol w:w="1079"/>
        <w:gridCol w:w="180"/>
        <w:gridCol w:w="1080"/>
        <w:gridCol w:w="180"/>
        <w:gridCol w:w="1080"/>
        <w:gridCol w:w="180"/>
        <w:gridCol w:w="990"/>
        <w:gridCol w:w="183"/>
        <w:gridCol w:w="987"/>
      </w:tblGrid>
      <w:tr w:rsidR="00762554" w:rsidRPr="00806748" w14:paraId="5CF9A49A" w14:textId="43524D9A" w:rsidTr="004E7DC2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608EE35B" w14:textId="77777777" w:rsidR="00762554" w:rsidRPr="00806748" w:rsidRDefault="00762554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4B501C2" w14:textId="77777777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0F11584E" w14:textId="77777777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39" w:type="dxa"/>
            <w:gridSpan w:val="9"/>
            <w:shd w:val="clear" w:color="auto" w:fill="auto"/>
          </w:tcPr>
          <w:p w14:paraId="4777F4DF" w14:textId="11F1CF06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62554" w:rsidRPr="00806748" w14:paraId="6F6717FE" w14:textId="5FF9E660" w:rsidTr="004E7DC2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702C9ABC" w14:textId="77777777" w:rsidR="00762554" w:rsidRPr="00806748" w:rsidRDefault="00762554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shd w:val="clear" w:color="auto" w:fill="auto"/>
          </w:tcPr>
          <w:p w14:paraId="7A39029F" w14:textId="77777777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7826965A" w14:textId="77777777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7B62FFFD" w14:textId="77777777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  <w:r w:rsidRPr="00806748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0039282" w14:textId="77777777" w:rsidR="00762554" w:rsidRPr="00806748" w:rsidRDefault="00762554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1859F8" w14:textId="77777777" w:rsidR="00762554" w:rsidRPr="00806748" w:rsidRDefault="00762554" w:rsidP="00477980">
            <w:pPr>
              <w:pStyle w:val="acctmergecolhdg"/>
              <w:spacing w:line="240" w:lineRule="atLeast"/>
              <w:rPr>
                <w:rFonts w:ascii="Angsana New" w:hAnsi="Angsana New"/>
                <w:bCs w:val="0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Cs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</w:tcPr>
          <w:p w14:paraId="754069A4" w14:textId="77777777" w:rsidR="00762554" w:rsidRPr="00806748" w:rsidRDefault="00762554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219DA8" w14:textId="77777777" w:rsidR="00762554" w:rsidRPr="00806748" w:rsidRDefault="00762554" w:rsidP="00477980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7BAA1137" w14:textId="77777777" w:rsidR="00762554" w:rsidRPr="00806748" w:rsidRDefault="00762554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636D5B" w14:textId="3997F110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83" w:type="dxa"/>
            <w:shd w:val="clear" w:color="auto" w:fill="auto"/>
          </w:tcPr>
          <w:p w14:paraId="14BBF742" w14:textId="77777777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87" w:type="dxa"/>
            <w:shd w:val="clear" w:color="auto" w:fill="auto"/>
          </w:tcPr>
          <w:p w14:paraId="1107E923" w14:textId="47CC33EA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62554" w:rsidRPr="00806748" w14:paraId="6DFC14B8" w14:textId="7787ABA5" w:rsidTr="004E7DC2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6110669B" w14:textId="77777777" w:rsidR="00762554" w:rsidRPr="00806748" w:rsidRDefault="00762554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D3D218C" w14:textId="77777777" w:rsidR="00762554" w:rsidRPr="00806748" w:rsidRDefault="00762554" w:rsidP="00762554">
            <w:pPr>
              <w:pStyle w:val="Pa47"/>
              <w:ind w:left="-80" w:right="-80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" w:type="dxa"/>
            <w:shd w:val="clear" w:color="auto" w:fill="auto"/>
          </w:tcPr>
          <w:p w14:paraId="3D3CDE83" w14:textId="77777777" w:rsidR="00762554" w:rsidRPr="00806748" w:rsidRDefault="00762554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39" w:type="dxa"/>
            <w:gridSpan w:val="9"/>
            <w:shd w:val="clear" w:color="auto" w:fill="auto"/>
          </w:tcPr>
          <w:p w14:paraId="2AD0C12B" w14:textId="13EEF62F" w:rsidR="00762554" w:rsidRPr="00806748" w:rsidRDefault="00762554" w:rsidP="00477980">
            <w:pPr>
              <w:pStyle w:val="Pa47"/>
              <w:ind w:left="-80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62554" w:rsidRPr="00806748" w14:paraId="47E2EF0B" w14:textId="258F5B93" w:rsidTr="004E7DC2">
        <w:trPr>
          <w:trHeight w:val="20"/>
        </w:trPr>
        <w:tc>
          <w:tcPr>
            <w:tcW w:w="2250" w:type="dxa"/>
            <w:shd w:val="clear" w:color="auto" w:fill="auto"/>
          </w:tcPr>
          <w:p w14:paraId="7AB3BEC4" w14:textId="01DCF1D6" w:rsidR="00762554" w:rsidRPr="00806748" w:rsidRDefault="00762554" w:rsidP="00477980">
            <w:pPr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51B2A"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8067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651B2A"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  <w:r w:rsidRPr="0080674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5CAA6302" w14:textId="48D9C4DE" w:rsidR="00762554" w:rsidRPr="00806748" w:rsidRDefault="00651B2A" w:rsidP="0047798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B2A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0FA51CAB" w14:textId="77777777" w:rsidR="00762554" w:rsidRPr="00806748" w:rsidRDefault="00762554" w:rsidP="0047798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C4996E6" w14:textId="79C0FB51" w:rsidR="00762554" w:rsidRPr="000345EB" w:rsidRDefault="00651B2A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  <w:r w:rsidR="0076255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816</w:t>
            </w:r>
          </w:p>
        </w:tc>
        <w:tc>
          <w:tcPr>
            <w:tcW w:w="180" w:type="dxa"/>
            <w:shd w:val="clear" w:color="auto" w:fill="auto"/>
          </w:tcPr>
          <w:p w14:paraId="3E2EDA09" w14:textId="77777777" w:rsidR="00762554" w:rsidRPr="00806748" w:rsidRDefault="00762554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6F5500" w14:textId="76047513" w:rsidR="00762554" w:rsidRPr="000345EB" w:rsidRDefault="00651B2A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243</w:t>
            </w:r>
            <w:r w:rsidR="0076255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645</w:t>
            </w:r>
          </w:p>
        </w:tc>
        <w:tc>
          <w:tcPr>
            <w:tcW w:w="180" w:type="dxa"/>
            <w:shd w:val="clear" w:color="auto" w:fill="auto"/>
          </w:tcPr>
          <w:p w14:paraId="181CB0A7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B1AD5E" w14:textId="6D7F44DE" w:rsidR="00762554" w:rsidRPr="000345EB" w:rsidRDefault="00651B2A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  <w:r w:rsidR="0076255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</w:p>
        </w:tc>
        <w:tc>
          <w:tcPr>
            <w:tcW w:w="180" w:type="dxa"/>
            <w:shd w:val="clear" w:color="auto" w:fill="auto"/>
          </w:tcPr>
          <w:p w14:paraId="7E54B98C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5F3E3A" w14:textId="0EA48700" w:rsidR="00762554" w:rsidRPr="000345EB" w:rsidRDefault="00762554" w:rsidP="0076255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11751D6" w14:textId="77777777" w:rsidR="00762554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07B8DEC9" w14:textId="419A48D7" w:rsidR="00762554" w:rsidRPr="000A3293" w:rsidRDefault="00651B2A" w:rsidP="00762554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626</w:t>
            </w:r>
            <w:r w:rsidR="00762554" w:rsidRPr="000A32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</w:tr>
      <w:tr w:rsidR="00762554" w:rsidRPr="00806748" w14:paraId="33ED43FE" w14:textId="5A478A54" w:rsidTr="00036043">
        <w:trPr>
          <w:trHeight w:val="20"/>
        </w:trPr>
        <w:tc>
          <w:tcPr>
            <w:tcW w:w="2250" w:type="dxa"/>
            <w:shd w:val="clear" w:color="auto" w:fill="auto"/>
          </w:tcPr>
          <w:p w14:paraId="67F946C5" w14:textId="77777777" w:rsidR="00762554" w:rsidRPr="00806748" w:rsidRDefault="00762554" w:rsidP="004779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</w:tcPr>
          <w:p w14:paraId="611CE23C" w14:textId="77777777" w:rsidR="00762554" w:rsidRPr="00806748" w:rsidRDefault="00762554" w:rsidP="0047798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C1FFC81" w14:textId="77777777" w:rsidR="00762554" w:rsidRPr="00806748" w:rsidRDefault="00762554" w:rsidP="0047798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2269922" w14:textId="40553079" w:rsidR="00762554" w:rsidRPr="000345EB" w:rsidRDefault="00651B2A" w:rsidP="00762554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0A32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502</w:t>
            </w:r>
          </w:p>
        </w:tc>
        <w:tc>
          <w:tcPr>
            <w:tcW w:w="180" w:type="dxa"/>
            <w:shd w:val="clear" w:color="auto" w:fill="auto"/>
          </w:tcPr>
          <w:p w14:paraId="7DCD96FF" w14:textId="77777777" w:rsidR="00762554" w:rsidRPr="00806748" w:rsidRDefault="00762554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26B92F" w14:textId="4E0FF730" w:rsidR="00762554" w:rsidRPr="000345EB" w:rsidRDefault="00651B2A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0A32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80" w:type="dxa"/>
            <w:shd w:val="clear" w:color="auto" w:fill="auto"/>
          </w:tcPr>
          <w:p w14:paraId="0F9B265B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1B2236" w14:textId="78BB2151" w:rsidR="00762554" w:rsidRPr="000345EB" w:rsidRDefault="00651B2A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0A32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</w:p>
        </w:tc>
        <w:tc>
          <w:tcPr>
            <w:tcW w:w="180" w:type="dxa"/>
            <w:shd w:val="clear" w:color="auto" w:fill="auto"/>
          </w:tcPr>
          <w:p w14:paraId="01FC5174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7CD8ED4" w14:textId="55AED62C" w:rsidR="00762554" w:rsidRPr="000345EB" w:rsidRDefault="00651B2A" w:rsidP="00762554">
            <w:pPr>
              <w:tabs>
                <w:tab w:val="decimal" w:pos="827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0A32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669</w:t>
            </w:r>
          </w:p>
        </w:tc>
        <w:tc>
          <w:tcPr>
            <w:tcW w:w="183" w:type="dxa"/>
            <w:shd w:val="clear" w:color="auto" w:fill="auto"/>
          </w:tcPr>
          <w:p w14:paraId="0A129408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05929308" w14:textId="5B8AFDB0" w:rsidR="00762554" w:rsidRPr="000A3293" w:rsidRDefault="00651B2A" w:rsidP="00762554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0A3293" w:rsidRPr="000A32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</w:p>
        </w:tc>
      </w:tr>
      <w:tr w:rsidR="00762554" w:rsidRPr="00806748" w14:paraId="5F201BE6" w14:textId="631F5D91" w:rsidTr="00036043">
        <w:trPr>
          <w:trHeight w:val="20"/>
        </w:trPr>
        <w:tc>
          <w:tcPr>
            <w:tcW w:w="2250" w:type="dxa"/>
            <w:shd w:val="clear" w:color="auto" w:fill="auto"/>
          </w:tcPr>
          <w:p w14:paraId="3056441C" w14:textId="77777777" w:rsidR="00762554" w:rsidRPr="00806748" w:rsidRDefault="00762554" w:rsidP="004779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</w:tcPr>
          <w:p w14:paraId="787FC208" w14:textId="77777777" w:rsidR="00762554" w:rsidRPr="00806748" w:rsidRDefault="00762554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5843A145" w14:textId="77777777" w:rsidR="00762554" w:rsidRPr="00806748" w:rsidRDefault="00762554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58EB15A" w14:textId="0EFA2DBB" w:rsidR="00762554" w:rsidRPr="000345EB" w:rsidRDefault="000A3293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E36A901" w14:textId="77777777" w:rsidR="00762554" w:rsidRPr="00806748" w:rsidRDefault="00762554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FE6700" w14:textId="0C911CFE" w:rsidR="00762554" w:rsidRPr="000345EB" w:rsidRDefault="000A3293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780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7C24A76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AF5413" w14:textId="6ACB178A" w:rsidR="00762554" w:rsidRPr="000345EB" w:rsidRDefault="000A3293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8395A7B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510B02" w14:textId="52C374D8" w:rsidR="00762554" w:rsidRPr="000345EB" w:rsidRDefault="000A3293" w:rsidP="00762554">
            <w:pPr>
              <w:tabs>
                <w:tab w:val="decimal" w:pos="827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614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0CD29002" w14:textId="77777777" w:rsidR="00762554" w:rsidRPr="000345EB" w:rsidRDefault="00762554" w:rsidP="00762554">
            <w:pPr>
              <w:tabs>
                <w:tab w:val="decimal" w:pos="910"/>
              </w:tabs>
              <w:spacing w:line="240" w:lineRule="atLeast"/>
              <w:ind w:lef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45555E57" w14:textId="07AA94F3" w:rsidR="00762554" w:rsidRPr="000A3293" w:rsidRDefault="000A3293" w:rsidP="000A3293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2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Pr="000A32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  <w:r w:rsidRPr="000A32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62554" w:rsidRPr="00806748" w14:paraId="0122FD4A" w14:textId="77110133" w:rsidTr="00036043">
        <w:trPr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6DDB2E07" w14:textId="25D7E26B" w:rsidR="00762554" w:rsidRPr="00806748" w:rsidRDefault="00762554" w:rsidP="00477980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51F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ยน </w:t>
            </w:r>
            <w:r w:rsidR="00651B2A" w:rsidRPr="00651B2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810" w:type="dxa"/>
            <w:shd w:val="clear" w:color="auto" w:fill="auto"/>
          </w:tcPr>
          <w:p w14:paraId="0C81BCD4" w14:textId="77777777" w:rsidR="00762554" w:rsidRPr="00806748" w:rsidRDefault="00762554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6835D546" w14:textId="77777777" w:rsidR="00762554" w:rsidRPr="00806748" w:rsidRDefault="00762554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43CA79" w14:textId="5A3B8602" w:rsidR="00762554" w:rsidRPr="000345EB" w:rsidRDefault="00651B2A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</w:t>
            </w:r>
            <w:r w:rsidR="000A3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333</w:t>
            </w:r>
          </w:p>
        </w:tc>
        <w:tc>
          <w:tcPr>
            <w:tcW w:w="180" w:type="dxa"/>
            <w:shd w:val="clear" w:color="auto" w:fill="auto"/>
          </w:tcPr>
          <w:p w14:paraId="67BB814F" w14:textId="77777777" w:rsidR="00762554" w:rsidRPr="000345EB" w:rsidRDefault="00762554" w:rsidP="004779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CAF8F" w14:textId="649AA807" w:rsidR="00762554" w:rsidRPr="000345EB" w:rsidRDefault="00651B2A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</w:t>
            </w:r>
            <w:r w:rsidR="000A3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429</w:t>
            </w:r>
          </w:p>
        </w:tc>
        <w:tc>
          <w:tcPr>
            <w:tcW w:w="180" w:type="dxa"/>
            <w:shd w:val="clear" w:color="auto" w:fill="auto"/>
          </w:tcPr>
          <w:p w14:paraId="41C7BE17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45A97" w14:textId="6A664E6C" w:rsidR="00762554" w:rsidRPr="000345EB" w:rsidRDefault="00651B2A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</w:t>
            </w:r>
            <w:r w:rsidR="000A3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</w:p>
        </w:tc>
        <w:tc>
          <w:tcPr>
            <w:tcW w:w="180" w:type="dxa"/>
            <w:shd w:val="clear" w:color="auto" w:fill="auto"/>
          </w:tcPr>
          <w:p w14:paraId="3BA40B5A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5453E3" w14:textId="2AD83C83" w:rsidR="00762554" w:rsidRPr="000345EB" w:rsidRDefault="00651B2A" w:rsidP="00762554">
            <w:pPr>
              <w:tabs>
                <w:tab w:val="decimal" w:pos="827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0A3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183" w:type="dxa"/>
            <w:shd w:val="clear" w:color="auto" w:fill="auto"/>
          </w:tcPr>
          <w:p w14:paraId="5256CDBA" w14:textId="77777777" w:rsidR="00762554" w:rsidRPr="000345EB" w:rsidRDefault="00762554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7FA4F" w14:textId="2A22EEB9" w:rsidR="00762554" w:rsidRPr="000345EB" w:rsidRDefault="00651B2A" w:rsidP="00762554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622</w:t>
            </w:r>
            <w:r w:rsidR="000A3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217</w:t>
            </w:r>
          </w:p>
        </w:tc>
      </w:tr>
    </w:tbl>
    <w:p w14:paraId="365BC0D9" w14:textId="31241759" w:rsidR="00917460" w:rsidRDefault="00917460" w:rsidP="00917460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50A07189" w14:textId="77777777" w:rsidR="00917460" w:rsidRDefault="00917460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1"/>
        <w:gridCol w:w="1079"/>
        <w:gridCol w:w="180"/>
        <w:gridCol w:w="1080"/>
        <w:gridCol w:w="180"/>
        <w:gridCol w:w="990"/>
        <w:gridCol w:w="180"/>
        <w:gridCol w:w="1080"/>
        <w:gridCol w:w="180"/>
        <w:gridCol w:w="1080"/>
      </w:tblGrid>
      <w:tr w:rsidR="00C9664F" w:rsidRPr="00806748" w14:paraId="09905F25" w14:textId="75646901" w:rsidTr="004E7DC2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79020AD0" w14:textId="77777777" w:rsidR="00C9664F" w:rsidRPr="00806748" w:rsidRDefault="00C9664F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E65CBE4" w14:textId="77777777" w:rsidR="00C9664F" w:rsidRPr="00806748" w:rsidRDefault="00C9664F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024BCD43" w14:textId="77777777" w:rsidR="00C9664F" w:rsidRPr="00806748" w:rsidRDefault="00C9664F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29" w:type="dxa"/>
            <w:gridSpan w:val="9"/>
            <w:shd w:val="clear" w:color="auto" w:fill="auto"/>
          </w:tcPr>
          <w:p w14:paraId="281D4C2B" w14:textId="26DB4892" w:rsidR="00C9664F" w:rsidRPr="00806748" w:rsidRDefault="00C9664F" w:rsidP="00477980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C9664F" w:rsidRPr="00806748" w14:paraId="21655E7E" w14:textId="06FFCA64" w:rsidTr="004E7DC2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029ED6E7" w14:textId="77777777" w:rsidR="00C9664F" w:rsidRPr="00806748" w:rsidRDefault="00C9664F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shd w:val="clear" w:color="auto" w:fill="auto"/>
          </w:tcPr>
          <w:p w14:paraId="22A701D5" w14:textId="77777777" w:rsidR="00C9664F" w:rsidRPr="00806748" w:rsidRDefault="00C9664F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7BFE1EC5" w14:textId="77777777" w:rsidR="00C9664F" w:rsidRPr="00806748" w:rsidRDefault="00C9664F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5EEF6CF7" w14:textId="77777777" w:rsidR="00C9664F" w:rsidRPr="00806748" w:rsidRDefault="00C9664F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  <w:r w:rsidRPr="00806748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234343F" w14:textId="77777777" w:rsidR="00C9664F" w:rsidRPr="00806748" w:rsidRDefault="00C9664F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C519AC" w14:textId="77777777" w:rsidR="00C9664F" w:rsidRPr="00806748" w:rsidRDefault="00C9664F" w:rsidP="00477980">
            <w:pPr>
              <w:pStyle w:val="acctmergecolhdg"/>
              <w:spacing w:line="240" w:lineRule="atLeast"/>
              <w:rPr>
                <w:rFonts w:ascii="Angsana New" w:hAnsi="Angsana New"/>
                <w:bCs w:val="0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Cs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</w:tcPr>
          <w:p w14:paraId="6F76AB95" w14:textId="77777777" w:rsidR="00C9664F" w:rsidRPr="00806748" w:rsidRDefault="00C9664F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A153A3" w14:textId="77777777" w:rsidR="00C9664F" w:rsidRPr="00806748" w:rsidRDefault="00C9664F" w:rsidP="00477980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66126C41" w14:textId="77777777" w:rsidR="00C9664F" w:rsidRPr="00806748" w:rsidRDefault="00C9664F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CFE3DC" w14:textId="50808632" w:rsidR="00C9664F" w:rsidRPr="00806748" w:rsidRDefault="002661FC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80" w:type="dxa"/>
            <w:shd w:val="clear" w:color="auto" w:fill="auto"/>
          </w:tcPr>
          <w:p w14:paraId="1777CC40" w14:textId="77777777" w:rsidR="00C9664F" w:rsidRPr="00806748" w:rsidRDefault="00C9664F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E041DB8" w14:textId="2801EE3F" w:rsidR="00C9664F" w:rsidRPr="00806748" w:rsidRDefault="002661FC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9664F" w:rsidRPr="00806748" w14:paraId="2B9227C5" w14:textId="1EF4E8F3" w:rsidTr="004E7DC2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48E6CD15" w14:textId="77777777" w:rsidR="00C9664F" w:rsidRPr="00806748" w:rsidRDefault="00C9664F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9567924" w14:textId="77777777" w:rsidR="00C9664F" w:rsidRPr="00806748" w:rsidRDefault="00C9664F" w:rsidP="00C9664F">
            <w:pPr>
              <w:pStyle w:val="Pa47"/>
              <w:ind w:left="-80" w:right="-80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" w:type="dxa"/>
            <w:shd w:val="clear" w:color="auto" w:fill="auto"/>
          </w:tcPr>
          <w:p w14:paraId="6572441A" w14:textId="77777777" w:rsidR="00C9664F" w:rsidRPr="00806748" w:rsidRDefault="00C9664F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29" w:type="dxa"/>
            <w:gridSpan w:val="9"/>
            <w:shd w:val="clear" w:color="auto" w:fill="auto"/>
          </w:tcPr>
          <w:p w14:paraId="3499623C" w14:textId="3A247CD3" w:rsidR="00C9664F" w:rsidRPr="00806748" w:rsidRDefault="00C9664F" w:rsidP="00477980">
            <w:pPr>
              <w:pStyle w:val="Pa47"/>
              <w:ind w:left="-80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9664F" w:rsidRPr="00806748" w14:paraId="321CE7B4" w14:textId="7B5A54DC" w:rsidTr="004E7DC2">
        <w:trPr>
          <w:trHeight w:val="20"/>
        </w:trPr>
        <w:tc>
          <w:tcPr>
            <w:tcW w:w="2160" w:type="dxa"/>
            <w:shd w:val="clear" w:color="auto" w:fill="auto"/>
          </w:tcPr>
          <w:p w14:paraId="210C8311" w14:textId="62334533" w:rsidR="00C9664F" w:rsidRPr="00806748" w:rsidRDefault="00C9664F" w:rsidP="00C9664F">
            <w:pPr>
              <w:spacing w:line="160" w:lineRule="atLeast"/>
              <w:ind w:left="158" w:right="-80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51B2A"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8067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651B2A"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  <w:r w:rsidRPr="0080674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780CD620" w14:textId="795BC262" w:rsidR="00C9664F" w:rsidRPr="00806748" w:rsidRDefault="00651B2A" w:rsidP="0047798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B2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1F7F773F" w14:textId="77777777" w:rsidR="00C9664F" w:rsidRPr="00806748" w:rsidRDefault="00C9664F" w:rsidP="0047798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80E7BD5" w14:textId="47F68E4C" w:rsidR="00C9664F" w:rsidRPr="00F75B5B" w:rsidRDefault="00651B2A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2661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  <w:tc>
          <w:tcPr>
            <w:tcW w:w="180" w:type="dxa"/>
            <w:shd w:val="clear" w:color="auto" w:fill="auto"/>
          </w:tcPr>
          <w:p w14:paraId="5EB19350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6D447E" w14:textId="06E9C2FE" w:rsidR="00C9664F" w:rsidRPr="00F75B5B" w:rsidRDefault="00651B2A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  <w:r w:rsidR="002661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</w:p>
        </w:tc>
        <w:tc>
          <w:tcPr>
            <w:tcW w:w="180" w:type="dxa"/>
            <w:shd w:val="clear" w:color="auto" w:fill="auto"/>
          </w:tcPr>
          <w:p w14:paraId="43E98D36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DB189F" w14:textId="481B8038" w:rsidR="00C9664F" w:rsidRPr="00F75B5B" w:rsidRDefault="00651B2A" w:rsidP="002661FC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="002661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911</w:t>
            </w:r>
          </w:p>
        </w:tc>
        <w:tc>
          <w:tcPr>
            <w:tcW w:w="180" w:type="dxa"/>
            <w:shd w:val="clear" w:color="auto" w:fill="auto"/>
          </w:tcPr>
          <w:p w14:paraId="7D4C7AF4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15D1C2" w14:textId="18967FCF" w:rsidR="00C9664F" w:rsidRPr="00F75B5B" w:rsidRDefault="002661FC" w:rsidP="002661FC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8652E9" w14:textId="77777777" w:rsidR="00C9664F" w:rsidRPr="00F75B5B" w:rsidRDefault="00C9664F" w:rsidP="00477980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767D8C" w14:textId="057872D8" w:rsidR="00C9664F" w:rsidRPr="00F75B5B" w:rsidRDefault="00651B2A" w:rsidP="002661FC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  <w:r w:rsidR="002661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790</w:t>
            </w:r>
          </w:p>
        </w:tc>
      </w:tr>
      <w:tr w:rsidR="00C9664F" w:rsidRPr="00806748" w14:paraId="41E484FB" w14:textId="03BB46FE" w:rsidTr="004E7DC2">
        <w:trPr>
          <w:trHeight w:val="20"/>
        </w:trPr>
        <w:tc>
          <w:tcPr>
            <w:tcW w:w="2160" w:type="dxa"/>
            <w:shd w:val="clear" w:color="auto" w:fill="auto"/>
          </w:tcPr>
          <w:p w14:paraId="19F1B158" w14:textId="1C6F82C5" w:rsidR="00C9664F" w:rsidRPr="002661FC" w:rsidRDefault="00C9664F" w:rsidP="00477980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2661F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682D4559" w14:textId="77777777" w:rsidR="00C9664F" w:rsidRPr="00806748" w:rsidRDefault="00C9664F" w:rsidP="0047798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BCA5301" w14:textId="77777777" w:rsidR="00C9664F" w:rsidRPr="00806748" w:rsidRDefault="00C9664F" w:rsidP="0047798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BDF27E1" w14:textId="6F873375" w:rsidR="00C9664F" w:rsidRPr="00F75B5B" w:rsidRDefault="00651B2A" w:rsidP="002661FC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F60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</w:p>
        </w:tc>
        <w:tc>
          <w:tcPr>
            <w:tcW w:w="180" w:type="dxa"/>
            <w:shd w:val="clear" w:color="auto" w:fill="auto"/>
          </w:tcPr>
          <w:p w14:paraId="0B09A667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4171B9" w14:textId="68778FF4" w:rsidR="00C9664F" w:rsidRPr="00F75B5B" w:rsidRDefault="00651B2A" w:rsidP="002661FC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F60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</w:p>
        </w:tc>
        <w:tc>
          <w:tcPr>
            <w:tcW w:w="180" w:type="dxa"/>
            <w:shd w:val="clear" w:color="auto" w:fill="auto"/>
          </w:tcPr>
          <w:p w14:paraId="45B47171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70CE79" w14:textId="4EC517E5" w:rsidR="00C9664F" w:rsidRDefault="00651B2A" w:rsidP="002661FC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3F60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180" w:type="dxa"/>
            <w:shd w:val="clear" w:color="auto" w:fill="auto"/>
          </w:tcPr>
          <w:p w14:paraId="20ADCA4E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36DDB7" w14:textId="3FB4FC1E" w:rsidR="00C9664F" w:rsidRDefault="00651B2A" w:rsidP="00C9664F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3F60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669</w:t>
            </w:r>
          </w:p>
        </w:tc>
        <w:tc>
          <w:tcPr>
            <w:tcW w:w="180" w:type="dxa"/>
            <w:shd w:val="clear" w:color="auto" w:fill="auto"/>
          </w:tcPr>
          <w:p w14:paraId="5BEDF894" w14:textId="77777777" w:rsidR="00C9664F" w:rsidRDefault="00C9664F" w:rsidP="00477980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9F3DAA" w14:textId="2C38A67D" w:rsidR="00C9664F" w:rsidRDefault="00651B2A" w:rsidP="002661FC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3F60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491</w:t>
            </w:r>
          </w:p>
        </w:tc>
      </w:tr>
      <w:tr w:rsidR="00C9664F" w:rsidRPr="00806748" w14:paraId="0F221038" w14:textId="720D6FDB" w:rsidTr="004E7DC2">
        <w:trPr>
          <w:trHeight w:val="20"/>
        </w:trPr>
        <w:tc>
          <w:tcPr>
            <w:tcW w:w="2160" w:type="dxa"/>
            <w:shd w:val="clear" w:color="auto" w:fill="auto"/>
          </w:tcPr>
          <w:p w14:paraId="76CE604E" w14:textId="77777777" w:rsidR="00C9664F" w:rsidRPr="00806748" w:rsidRDefault="00C9664F" w:rsidP="004779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</w:tcPr>
          <w:p w14:paraId="66518958" w14:textId="77777777" w:rsidR="00C9664F" w:rsidRPr="00806748" w:rsidRDefault="00C9664F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610EDC4B" w14:textId="77777777" w:rsidR="00C9664F" w:rsidRPr="00806748" w:rsidRDefault="00C9664F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2261598" w14:textId="676CBCEC" w:rsidR="00C9664F" w:rsidRPr="00F75B5B" w:rsidRDefault="003F60C2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A1734B8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4E6224" w14:textId="4E0D43CA" w:rsidR="00C9664F" w:rsidRPr="00F75B5B" w:rsidRDefault="003F60C2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850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517DD1D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8A79CE" w14:textId="71B2C96F" w:rsidR="00C9664F" w:rsidRPr="00F75B5B" w:rsidRDefault="003F60C2" w:rsidP="002661FC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E6F8644" w14:textId="77777777" w:rsidR="00C9664F" w:rsidRPr="00806748" w:rsidRDefault="00C9664F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7E9B8C" w14:textId="71D00EC6" w:rsidR="00C9664F" w:rsidRPr="00F75B5B" w:rsidRDefault="003F60C2" w:rsidP="00C9664F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614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07AA41" w14:textId="77777777" w:rsidR="00C9664F" w:rsidRPr="00F75B5B" w:rsidRDefault="00C9664F" w:rsidP="00477980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89213E" w14:textId="0B936373" w:rsidR="00C9664F" w:rsidRPr="00F75B5B" w:rsidRDefault="003F60C2" w:rsidP="002661FC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243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9664F" w:rsidRPr="00806748" w14:paraId="69437EBB" w14:textId="0FCD0498" w:rsidTr="004E7DC2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28D4FD53" w14:textId="05CC28AD" w:rsidR="00C9664F" w:rsidRPr="00806748" w:rsidRDefault="00C9664F" w:rsidP="00C9664F">
            <w:pPr>
              <w:ind w:left="175" w:right="-80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51F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651B2A" w:rsidRPr="00651B2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810" w:type="dxa"/>
            <w:shd w:val="clear" w:color="auto" w:fill="auto"/>
          </w:tcPr>
          <w:p w14:paraId="0E072FD9" w14:textId="77777777" w:rsidR="00C9664F" w:rsidRPr="00806748" w:rsidRDefault="00C9664F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44C35161" w14:textId="77777777" w:rsidR="00C9664F" w:rsidRPr="00806748" w:rsidRDefault="00C9664F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15BCE6" w14:textId="353F4479" w:rsidR="00C9664F" w:rsidRPr="00F75B5B" w:rsidRDefault="00651B2A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  <w:r w:rsidR="003F60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707</w:t>
            </w:r>
          </w:p>
        </w:tc>
        <w:tc>
          <w:tcPr>
            <w:tcW w:w="180" w:type="dxa"/>
            <w:shd w:val="clear" w:color="auto" w:fill="auto"/>
          </w:tcPr>
          <w:p w14:paraId="20FC820C" w14:textId="77777777" w:rsidR="00C9664F" w:rsidRPr="00806748" w:rsidRDefault="00C9664F" w:rsidP="004779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5CC92" w14:textId="169A2A33" w:rsidR="00C9664F" w:rsidRPr="00F75B5B" w:rsidRDefault="00651B2A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</w:t>
            </w:r>
            <w:r w:rsidR="003F60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671</w:t>
            </w:r>
          </w:p>
        </w:tc>
        <w:tc>
          <w:tcPr>
            <w:tcW w:w="180" w:type="dxa"/>
            <w:shd w:val="clear" w:color="auto" w:fill="auto"/>
          </w:tcPr>
          <w:p w14:paraId="6955B815" w14:textId="77777777" w:rsidR="00C9664F" w:rsidRPr="00806748" w:rsidRDefault="00C9664F" w:rsidP="004779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83DC91" w14:textId="0BDEB720" w:rsidR="00C9664F" w:rsidRPr="00F75B5B" w:rsidRDefault="00651B2A" w:rsidP="002661FC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</w:t>
            </w:r>
            <w:r w:rsidR="003F60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</w:t>
            </w:r>
          </w:p>
        </w:tc>
        <w:tc>
          <w:tcPr>
            <w:tcW w:w="180" w:type="dxa"/>
            <w:shd w:val="clear" w:color="auto" w:fill="auto"/>
          </w:tcPr>
          <w:p w14:paraId="15B15F79" w14:textId="77777777" w:rsidR="00C9664F" w:rsidRPr="00F75B5B" w:rsidRDefault="00C9664F" w:rsidP="00477980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A872A8" w14:textId="153CFD39" w:rsidR="00C9664F" w:rsidRPr="002661FC" w:rsidRDefault="00651B2A" w:rsidP="00C9664F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3F60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180" w:type="dxa"/>
            <w:shd w:val="clear" w:color="auto" w:fill="auto"/>
          </w:tcPr>
          <w:p w14:paraId="3946EB37" w14:textId="77777777" w:rsidR="00C9664F" w:rsidRPr="00F75B5B" w:rsidRDefault="00C9664F" w:rsidP="00477980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5F01E" w14:textId="13991A7C" w:rsidR="00C9664F" w:rsidRPr="00F75B5B" w:rsidRDefault="00651B2A" w:rsidP="002661FC">
            <w:pPr>
              <w:tabs>
                <w:tab w:val="decimal" w:pos="8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  <w:r w:rsidR="003F60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038</w:t>
            </w:r>
          </w:p>
        </w:tc>
      </w:tr>
    </w:tbl>
    <w:p w14:paraId="282F9130" w14:textId="77777777" w:rsidR="006E3A13" w:rsidRPr="00F14B6C" w:rsidRDefault="006E3A13" w:rsidP="00F14B6C">
      <w:pPr>
        <w:pStyle w:val="Bo-Blankline"/>
        <w:rPr>
          <w:cs/>
        </w:rPr>
      </w:pPr>
    </w:p>
    <w:p w14:paraId="43E1AA6A" w14:textId="77777777" w:rsidR="00811B26" w:rsidRPr="006E3A13" w:rsidRDefault="00811B26" w:rsidP="00E86AF0">
      <w:pPr>
        <w:pStyle w:val="Caption"/>
        <w:ind w:hanging="900"/>
      </w:pPr>
      <w:r w:rsidRPr="006E3A13">
        <w:rPr>
          <w:rFonts w:hint="cs"/>
          <w:cs/>
        </w:rPr>
        <w:t>เงินกู้ยืมระยะสั้นจากสถาบันการเงิน</w:t>
      </w:r>
    </w:p>
    <w:p w14:paraId="43538564" w14:textId="77777777" w:rsidR="00811B26" w:rsidRPr="00F14B6C" w:rsidRDefault="00811B26" w:rsidP="00F14B6C">
      <w:pPr>
        <w:pStyle w:val="Bo-Blankline"/>
      </w:pPr>
    </w:p>
    <w:p w14:paraId="763121D8" w14:textId="4F2AC10B" w:rsidR="00163196" w:rsidRDefault="00163196" w:rsidP="0016319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E3A13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รายการเคลื่อนไหวของเงินกู้ยืมระยะสั้นจากสถาบันการเงินสำหรับงวด</w:t>
      </w:r>
      <w:r w:rsidR="00E51F4B">
        <w:rPr>
          <w:rFonts w:ascii="Angsana New" w:hAnsi="Angsana New" w:hint="cs"/>
          <w:sz w:val="30"/>
          <w:szCs w:val="30"/>
          <w:cs/>
        </w:rPr>
        <w:t>เ</w:t>
      </w:r>
      <w:r w:rsidR="00716A6E">
        <w:rPr>
          <w:rFonts w:ascii="Angsana New" w:hAnsi="Angsana New" w:hint="cs"/>
          <w:sz w:val="30"/>
          <w:szCs w:val="30"/>
          <w:cs/>
        </w:rPr>
        <w:t>ก</w:t>
      </w:r>
      <w:r w:rsidR="00E51F4B">
        <w:rPr>
          <w:rFonts w:ascii="Angsana New" w:hAnsi="Angsana New" w:hint="cs"/>
          <w:sz w:val="30"/>
          <w:szCs w:val="30"/>
          <w:cs/>
        </w:rPr>
        <w:t>้า</w:t>
      </w:r>
      <w:r w:rsidRPr="006E3A1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30</w:t>
      </w:r>
      <w:r w:rsidR="00CE7281">
        <w:rPr>
          <w:rFonts w:ascii="Angsana New" w:hAnsi="Angsana New"/>
          <w:sz w:val="30"/>
          <w:szCs w:val="30"/>
          <w:lang w:val="en-US"/>
        </w:rPr>
        <w:t xml:space="preserve"> </w:t>
      </w:r>
      <w:r w:rsidR="00E51F4B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CE7281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E3A13">
        <w:rPr>
          <w:rFonts w:ascii="Angsana New" w:hAnsi="Angsana New" w:hint="cs"/>
          <w:sz w:val="30"/>
          <w:szCs w:val="30"/>
          <w:cs/>
        </w:rPr>
        <w:t xml:space="preserve">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2563</w:t>
      </w:r>
      <w:r w:rsidRPr="006E3A13">
        <w:rPr>
          <w:rFonts w:ascii="Angsana New" w:hAnsi="Angsana New" w:hint="cs"/>
          <w:sz w:val="30"/>
          <w:szCs w:val="30"/>
        </w:rPr>
        <w:t xml:space="preserve"> </w:t>
      </w:r>
      <w:r w:rsidRPr="006E3A13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55EC5779" w14:textId="77777777" w:rsidR="006E3A13" w:rsidRPr="00F14B6C" w:rsidRDefault="006E3A13" w:rsidP="00F14B6C">
      <w:pPr>
        <w:pStyle w:val="Bo-Blankline"/>
      </w:pPr>
    </w:p>
    <w:tbl>
      <w:tblPr>
        <w:tblW w:w="9117" w:type="dxa"/>
        <w:tblInd w:w="459" w:type="dxa"/>
        <w:tblLook w:val="04A0" w:firstRow="1" w:lastRow="0" w:firstColumn="1" w:lastColumn="0" w:noHBand="0" w:noVBand="1"/>
      </w:tblPr>
      <w:tblGrid>
        <w:gridCol w:w="3369"/>
        <w:gridCol w:w="1849"/>
        <w:gridCol w:w="234"/>
        <w:gridCol w:w="1732"/>
        <w:gridCol w:w="231"/>
        <w:gridCol w:w="1702"/>
      </w:tblGrid>
      <w:tr w:rsidR="00960C0A" w:rsidRPr="006E3A13" w14:paraId="7FC2447E" w14:textId="77777777" w:rsidTr="00D55801">
        <w:tc>
          <w:tcPr>
            <w:tcW w:w="3369" w:type="dxa"/>
          </w:tcPr>
          <w:p w14:paraId="66E4AE79" w14:textId="77777777" w:rsidR="00960C0A" w:rsidRPr="006E3A13" w:rsidRDefault="00960C0A" w:rsidP="0016319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8" w:type="dxa"/>
            <w:gridSpan w:val="5"/>
          </w:tcPr>
          <w:p w14:paraId="6E0638E9" w14:textId="77777777" w:rsidR="00960C0A" w:rsidRPr="006E3A13" w:rsidRDefault="00960C0A" w:rsidP="00163196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0C0A" w:rsidRPr="006E3A13" w14:paraId="2BD47F94" w14:textId="77777777" w:rsidTr="00D55801">
        <w:tc>
          <w:tcPr>
            <w:tcW w:w="3369" w:type="dxa"/>
          </w:tcPr>
          <w:p w14:paraId="5ACA8DBB" w14:textId="77777777" w:rsidR="00960C0A" w:rsidRPr="006E3A13" w:rsidRDefault="00960C0A" w:rsidP="008B59B5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9" w:type="dxa"/>
          </w:tcPr>
          <w:p w14:paraId="27AC37CB" w14:textId="77777777" w:rsidR="00960C0A" w:rsidRPr="006E3A13" w:rsidRDefault="00960C0A" w:rsidP="008B59B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4" w:type="dxa"/>
          </w:tcPr>
          <w:p w14:paraId="14E54010" w14:textId="77777777" w:rsidR="00960C0A" w:rsidRPr="006E3A13" w:rsidRDefault="00960C0A" w:rsidP="008B59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39D76D12" w14:textId="77777777" w:rsidR="00960C0A" w:rsidRPr="006E3A13" w:rsidRDefault="00960C0A" w:rsidP="008B59B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</w:t>
            </w:r>
            <w:r w:rsidRPr="006E3A13">
              <w:rPr>
                <w:rFonts w:ascii="Angsana New" w:hAnsi="Angsana New" w:hint="cs"/>
                <w:color w:val="FFFFFF"/>
                <w:sz w:val="30"/>
                <w:szCs w:val="30"/>
                <w:lang w:val="en-US"/>
              </w:rPr>
              <w:t>r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รีซีท</w:t>
            </w:r>
          </w:p>
        </w:tc>
        <w:tc>
          <w:tcPr>
            <w:tcW w:w="231" w:type="dxa"/>
          </w:tcPr>
          <w:p w14:paraId="18801B6A" w14:textId="77777777" w:rsidR="00960C0A" w:rsidRPr="006E3A13" w:rsidRDefault="00960C0A" w:rsidP="008B59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5A87D1D" w14:textId="77777777" w:rsidR="00960C0A" w:rsidRPr="006E3A13" w:rsidRDefault="00960C0A" w:rsidP="008B59B5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60C0A" w:rsidRPr="006E3A13" w14:paraId="133F0940" w14:textId="77777777" w:rsidTr="00D55801">
        <w:tc>
          <w:tcPr>
            <w:tcW w:w="3369" w:type="dxa"/>
          </w:tcPr>
          <w:p w14:paraId="122F1388" w14:textId="77777777" w:rsidR="00960C0A" w:rsidRPr="006E3A13" w:rsidRDefault="00960C0A" w:rsidP="0016319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8" w:type="dxa"/>
            <w:gridSpan w:val="5"/>
          </w:tcPr>
          <w:p w14:paraId="330CF5D0" w14:textId="77777777" w:rsidR="00960C0A" w:rsidRPr="006E3A13" w:rsidRDefault="00960C0A" w:rsidP="00163196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60C0A" w:rsidRPr="006E3A13" w14:paraId="3E89FF4D" w14:textId="77777777" w:rsidTr="00D55801">
        <w:tc>
          <w:tcPr>
            <w:tcW w:w="3369" w:type="dxa"/>
          </w:tcPr>
          <w:p w14:paraId="7452AA2C" w14:textId="283AC24F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51B2A"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E3A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49" w:type="dxa"/>
          </w:tcPr>
          <w:p w14:paraId="22575698" w14:textId="6DD45E7C" w:rsidR="00960C0A" w:rsidRPr="006E3A13" w:rsidRDefault="00651B2A" w:rsidP="00ED5A27">
            <w:pPr>
              <w:tabs>
                <w:tab w:val="decimal" w:pos="16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661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  <w:r w:rsidR="002661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34" w:type="dxa"/>
          </w:tcPr>
          <w:p w14:paraId="0BA1BB65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569ED1AE" w14:textId="2F989511" w:rsidR="00960C0A" w:rsidRPr="006E3A13" w:rsidRDefault="00651B2A" w:rsidP="00ED5A27">
            <w:pPr>
              <w:tabs>
                <w:tab w:val="decimal" w:pos="14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77B46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  <w:r w:rsidR="00877B46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  <w:tc>
          <w:tcPr>
            <w:tcW w:w="231" w:type="dxa"/>
          </w:tcPr>
          <w:p w14:paraId="25DEDEB3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2122E60" w14:textId="4C3C6F73" w:rsidR="00960C0A" w:rsidRPr="006E3A13" w:rsidRDefault="00651B2A" w:rsidP="00C0273E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77B46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939</w:t>
            </w:r>
            <w:r w:rsidR="00877B46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</w:tr>
      <w:tr w:rsidR="00960C0A" w:rsidRPr="006E3A13" w14:paraId="7505CAA7" w14:textId="77777777" w:rsidTr="00D55801">
        <w:tc>
          <w:tcPr>
            <w:tcW w:w="3369" w:type="dxa"/>
          </w:tcPr>
          <w:p w14:paraId="4F141280" w14:textId="22F851B8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7E701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7E7018">
              <w:rPr>
                <w:rFonts w:ascii="Angsana New" w:hAnsi="Angsana New" w:hint="cs"/>
                <w:sz w:val="30"/>
                <w:szCs w:val="30"/>
                <w:cs/>
              </w:rPr>
              <w:t>ลดลง)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9" w:type="dxa"/>
          </w:tcPr>
          <w:p w14:paraId="5016970F" w14:textId="37E977D0" w:rsidR="00960C0A" w:rsidRPr="006E3A13" w:rsidRDefault="00651B2A" w:rsidP="00ED5A27">
            <w:pPr>
              <w:tabs>
                <w:tab w:val="decimal" w:pos="1600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  <w:r w:rsidR="00A101E1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059</w:t>
            </w:r>
          </w:p>
        </w:tc>
        <w:tc>
          <w:tcPr>
            <w:tcW w:w="234" w:type="dxa"/>
          </w:tcPr>
          <w:p w14:paraId="0DADFD22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66D4BD4B" w14:textId="75B3AE3C" w:rsidR="00960C0A" w:rsidRPr="006E3A13" w:rsidRDefault="00A101E1" w:rsidP="00960C0A">
            <w:pPr>
              <w:tabs>
                <w:tab w:val="decimal" w:pos="14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1" w:type="dxa"/>
          </w:tcPr>
          <w:p w14:paraId="0A6ECC14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797C8F9" w14:textId="18F7395F" w:rsidR="00960C0A" w:rsidRPr="006E3A13" w:rsidRDefault="00A101E1" w:rsidP="00C0273E">
            <w:pPr>
              <w:tabs>
                <w:tab w:val="decimal" w:pos="14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950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0C0A" w:rsidRPr="006E3A13" w14:paraId="3303E2CC" w14:textId="77777777" w:rsidTr="00D55801">
        <w:tc>
          <w:tcPr>
            <w:tcW w:w="3369" w:type="dxa"/>
          </w:tcPr>
          <w:p w14:paraId="7A3C4C78" w14:textId="624662F5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651B2A" w:rsidRPr="00651B2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651B2A"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8719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51F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8719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</w:tcPr>
          <w:p w14:paraId="764E95B2" w14:textId="1AABE3D1" w:rsidR="00960C0A" w:rsidRPr="006E3A13" w:rsidRDefault="00651B2A" w:rsidP="00ED5A27">
            <w:pPr>
              <w:tabs>
                <w:tab w:val="decimal" w:pos="160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101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</w:t>
            </w:r>
            <w:r w:rsidR="00A101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579</w:t>
            </w:r>
          </w:p>
        </w:tc>
        <w:tc>
          <w:tcPr>
            <w:tcW w:w="234" w:type="dxa"/>
          </w:tcPr>
          <w:p w14:paraId="3FD1C27A" w14:textId="77777777" w:rsidR="00960C0A" w:rsidRPr="006E3A13" w:rsidRDefault="00960C0A" w:rsidP="00960C0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double" w:sz="4" w:space="0" w:color="auto"/>
            </w:tcBorders>
          </w:tcPr>
          <w:p w14:paraId="6D1EA30D" w14:textId="6F3D0EDD" w:rsidR="00960C0A" w:rsidRPr="006E3A13" w:rsidRDefault="00A101E1" w:rsidP="00A101E1">
            <w:pPr>
              <w:spacing w:line="240" w:lineRule="atLeast"/>
              <w:ind w:left="-18" w:right="-102" w:hanging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4B6216AB" w14:textId="77777777" w:rsidR="00960C0A" w:rsidRPr="006E3A13" w:rsidRDefault="00960C0A" w:rsidP="00960C0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0D0C7C29" w14:textId="389D9EFE" w:rsidR="00960C0A" w:rsidRPr="006E3A13" w:rsidRDefault="00651B2A" w:rsidP="00C0273E">
            <w:pPr>
              <w:tabs>
                <w:tab w:val="decimal" w:pos="14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101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</w:t>
            </w:r>
            <w:r w:rsidR="00A101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579</w:t>
            </w:r>
          </w:p>
        </w:tc>
      </w:tr>
    </w:tbl>
    <w:p w14:paraId="372084E6" w14:textId="18FFE881" w:rsidR="00163196" w:rsidRDefault="00163196" w:rsidP="00F3013A">
      <w:pPr>
        <w:pStyle w:val="Bo-Blankline"/>
        <w:rPr>
          <w:lang w:val="en-US"/>
        </w:rPr>
      </w:pPr>
    </w:p>
    <w:tbl>
      <w:tblPr>
        <w:tblW w:w="9117" w:type="dxa"/>
        <w:tblInd w:w="459" w:type="dxa"/>
        <w:tblLook w:val="04A0" w:firstRow="1" w:lastRow="0" w:firstColumn="1" w:lastColumn="0" w:noHBand="0" w:noVBand="1"/>
      </w:tblPr>
      <w:tblGrid>
        <w:gridCol w:w="3368"/>
        <w:gridCol w:w="1849"/>
        <w:gridCol w:w="235"/>
        <w:gridCol w:w="1732"/>
        <w:gridCol w:w="231"/>
        <w:gridCol w:w="1702"/>
      </w:tblGrid>
      <w:tr w:rsidR="00D55801" w:rsidRPr="006E3A13" w14:paraId="13A38AFB" w14:textId="77777777" w:rsidTr="00D55801">
        <w:tc>
          <w:tcPr>
            <w:tcW w:w="3368" w:type="dxa"/>
          </w:tcPr>
          <w:p w14:paraId="5E7267A8" w14:textId="77777777" w:rsidR="00D55801" w:rsidRPr="006E3A13" w:rsidRDefault="00D55801" w:rsidP="003262C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9" w:type="dxa"/>
            <w:gridSpan w:val="5"/>
          </w:tcPr>
          <w:p w14:paraId="65FF711E" w14:textId="5CE5707C" w:rsidR="00D55801" w:rsidRPr="00D55801" w:rsidRDefault="00D55801" w:rsidP="003262C3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801" w:rsidRPr="006E3A13" w14:paraId="3FAB8FB1" w14:textId="77777777" w:rsidTr="00D55801">
        <w:tc>
          <w:tcPr>
            <w:tcW w:w="3368" w:type="dxa"/>
          </w:tcPr>
          <w:p w14:paraId="04177510" w14:textId="77777777" w:rsidR="00D55801" w:rsidRPr="006E3A13" w:rsidRDefault="00D55801" w:rsidP="003262C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9" w:type="dxa"/>
          </w:tcPr>
          <w:p w14:paraId="12F28AEE" w14:textId="77777777" w:rsidR="00D55801" w:rsidRPr="006E3A13" w:rsidRDefault="00D55801" w:rsidP="003262C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5" w:type="dxa"/>
          </w:tcPr>
          <w:p w14:paraId="7DC89510" w14:textId="77777777" w:rsidR="00D55801" w:rsidRPr="006E3A13" w:rsidRDefault="00D55801" w:rsidP="003262C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130B8764" w14:textId="77777777" w:rsidR="00D55801" w:rsidRPr="006E3A13" w:rsidRDefault="00D55801" w:rsidP="003262C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</w:t>
            </w:r>
            <w:r w:rsidRPr="006E3A13">
              <w:rPr>
                <w:rFonts w:ascii="Angsana New" w:hAnsi="Angsana New" w:hint="cs"/>
                <w:color w:val="FFFFFF"/>
                <w:sz w:val="30"/>
                <w:szCs w:val="30"/>
                <w:lang w:val="en-US"/>
              </w:rPr>
              <w:t>r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รีซีท</w:t>
            </w:r>
          </w:p>
        </w:tc>
        <w:tc>
          <w:tcPr>
            <w:tcW w:w="231" w:type="dxa"/>
          </w:tcPr>
          <w:p w14:paraId="3C55D57B" w14:textId="77777777" w:rsidR="00D55801" w:rsidRPr="006E3A13" w:rsidRDefault="00D55801" w:rsidP="003262C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3EB9478" w14:textId="77777777" w:rsidR="00D55801" w:rsidRPr="006E3A13" w:rsidRDefault="00D55801" w:rsidP="003262C3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55801" w:rsidRPr="006E3A13" w14:paraId="22223869" w14:textId="77777777" w:rsidTr="00D55801">
        <w:tc>
          <w:tcPr>
            <w:tcW w:w="3368" w:type="dxa"/>
          </w:tcPr>
          <w:p w14:paraId="33B459CF" w14:textId="77777777" w:rsidR="00D55801" w:rsidRPr="006E3A13" w:rsidRDefault="00D55801" w:rsidP="003262C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9" w:type="dxa"/>
            <w:gridSpan w:val="5"/>
          </w:tcPr>
          <w:p w14:paraId="28E6323E" w14:textId="77777777" w:rsidR="00D55801" w:rsidRPr="006E3A13" w:rsidRDefault="00D55801" w:rsidP="003262C3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55801" w:rsidRPr="006E3A13" w14:paraId="440B3759" w14:textId="77777777" w:rsidTr="00D55801">
        <w:tc>
          <w:tcPr>
            <w:tcW w:w="3368" w:type="dxa"/>
          </w:tcPr>
          <w:p w14:paraId="15DADD5A" w14:textId="77777777" w:rsidR="00D55801" w:rsidRPr="006E3A13" w:rsidRDefault="00D55801" w:rsidP="00D55801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E3A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49" w:type="dxa"/>
          </w:tcPr>
          <w:p w14:paraId="086A8AEF" w14:textId="79D0938C" w:rsidR="00D55801" w:rsidRPr="006E3A13" w:rsidRDefault="00D55801" w:rsidP="00D55801">
            <w:pPr>
              <w:tabs>
                <w:tab w:val="decimal" w:pos="16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35" w:type="dxa"/>
          </w:tcPr>
          <w:p w14:paraId="7A60A001" w14:textId="77777777" w:rsidR="00D55801" w:rsidRPr="006E3A13" w:rsidRDefault="00D55801" w:rsidP="00D558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67E73481" w14:textId="4F419994" w:rsidR="00D55801" w:rsidRPr="006E3A13" w:rsidRDefault="00D55801" w:rsidP="00D55801">
            <w:pPr>
              <w:tabs>
                <w:tab w:val="decimal" w:pos="14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</w:p>
        </w:tc>
        <w:tc>
          <w:tcPr>
            <w:tcW w:w="231" w:type="dxa"/>
          </w:tcPr>
          <w:p w14:paraId="2BD639AB" w14:textId="77777777" w:rsidR="00D55801" w:rsidRPr="006E3A13" w:rsidRDefault="00D55801" w:rsidP="00D558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46F11D0" w14:textId="7863A33B" w:rsidR="00D55801" w:rsidRPr="006E3A13" w:rsidRDefault="00D55801" w:rsidP="00D55801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</w:p>
        </w:tc>
      </w:tr>
      <w:tr w:rsidR="00D55801" w:rsidRPr="006E3A13" w14:paraId="76948525" w14:textId="77777777" w:rsidTr="00D55801">
        <w:tc>
          <w:tcPr>
            <w:tcW w:w="3368" w:type="dxa"/>
          </w:tcPr>
          <w:p w14:paraId="7D57228D" w14:textId="77777777" w:rsidR="00D55801" w:rsidRPr="006E3A13" w:rsidRDefault="00D55801" w:rsidP="00D55801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ลดลง) </w:t>
            </w:r>
          </w:p>
        </w:tc>
        <w:tc>
          <w:tcPr>
            <w:tcW w:w="1849" w:type="dxa"/>
          </w:tcPr>
          <w:p w14:paraId="12D57788" w14:textId="5EBC2123" w:rsidR="00D55801" w:rsidRPr="006E3A13" w:rsidRDefault="00D55801" w:rsidP="00D55801">
            <w:pPr>
              <w:tabs>
                <w:tab w:val="decimal" w:pos="1600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  <w:tc>
          <w:tcPr>
            <w:tcW w:w="235" w:type="dxa"/>
          </w:tcPr>
          <w:p w14:paraId="22575D12" w14:textId="77777777" w:rsidR="00D55801" w:rsidRPr="006E3A13" w:rsidRDefault="00D55801" w:rsidP="00D558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0C9A4C04" w14:textId="053DDB6D" w:rsidR="00D55801" w:rsidRPr="006E3A13" w:rsidRDefault="00D55801" w:rsidP="00D55801">
            <w:pPr>
              <w:tabs>
                <w:tab w:val="decimal" w:pos="14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1" w:type="dxa"/>
          </w:tcPr>
          <w:p w14:paraId="1662EC14" w14:textId="77777777" w:rsidR="00D55801" w:rsidRPr="006E3A13" w:rsidRDefault="00D55801" w:rsidP="00D558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C077EB3" w14:textId="70F2A56B" w:rsidR="00D55801" w:rsidRPr="006E3A13" w:rsidRDefault="00D55801" w:rsidP="00D55801">
            <w:pPr>
              <w:tabs>
                <w:tab w:val="decimal" w:pos="14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5801" w:rsidRPr="006E3A13" w14:paraId="2EFBEFEB" w14:textId="77777777" w:rsidTr="00D55801">
        <w:tc>
          <w:tcPr>
            <w:tcW w:w="3368" w:type="dxa"/>
          </w:tcPr>
          <w:p w14:paraId="3AC4E0D7" w14:textId="77777777" w:rsidR="00D55801" w:rsidRPr="006E3A13" w:rsidRDefault="00D55801" w:rsidP="00D55801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51B2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</w:tcPr>
          <w:p w14:paraId="2DF27073" w14:textId="2D8C2796" w:rsidR="00D55801" w:rsidRPr="006E3A13" w:rsidRDefault="00D55801" w:rsidP="00D55801">
            <w:pPr>
              <w:tabs>
                <w:tab w:val="decimal" w:pos="160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328</w:t>
            </w:r>
          </w:p>
        </w:tc>
        <w:tc>
          <w:tcPr>
            <w:tcW w:w="235" w:type="dxa"/>
          </w:tcPr>
          <w:p w14:paraId="48D0A52C" w14:textId="77777777" w:rsidR="00D55801" w:rsidRPr="006E3A13" w:rsidRDefault="00D55801" w:rsidP="00D55801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double" w:sz="4" w:space="0" w:color="auto"/>
            </w:tcBorders>
          </w:tcPr>
          <w:p w14:paraId="075D6812" w14:textId="09485C8C" w:rsidR="00D55801" w:rsidRPr="006E3A13" w:rsidRDefault="00D55801" w:rsidP="00D55801">
            <w:pPr>
              <w:spacing w:line="240" w:lineRule="atLeast"/>
              <w:ind w:left="-18" w:right="-102" w:hanging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256E4146" w14:textId="77777777" w:rsidR="00D55801" w:rsidRPr="006E3A13" w:rsidRDefault="00D55801" w:rsidP="00D55801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11CADFE4" w14:textId="50985EE5" w:rsidR="00D55801" w:rsidRPr="006E3A13" w:rsidRDefault="00D55801" w:rsidP="00D55801">
            <w:pPr>
              <w:tabs>
                <w:tab w:val="decimal" w:pos="14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328</w:t>
            </w:r>
          </w:p>
        </w:tc>
      </w:tr>
    </w:tbl>
    <w:p w14:paraId="728D7EEB" w14:textId="77777777" w:rsidR="007C5F2B" w:rsidRPr="006E3A13" w:rsidRDefault="007C5F2B" w:rsidP="00D55801">
      <w:pPr>
        <w:pStyle w:val="Bo-Blankline"/>
        <w:ind w:left="0"/>
        <w:rPr>
          <w:sz w:val="30"/>
          <w:szCs w:val="30"/>
          <w:lang w:val="en-US"/>
        </w:rPr>
      </w:pPr>
    </w:p>
    <w:p w14:paraId="394B012C" w14:textId="77777777" w:rsidR="00D43B86" w:rsidRDefault="00D43B86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D43B86" w:rsidSect="005274FF">
          <w:headerReference w:type="default" r:id="rId18"/>
          <w:footerReference w:type="default" r:id="rId19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14:paraId="0D78BBF2" w14:textId="77777777" w:rsidR="00EE724F" w:rsidRDefault="00EE724F" w:rsidP="00DB700D">
      <w:pPr>
        <w:pStyle w:val="Caption"/>
        <w:ind w:hanging="900"/>
      </w:pPr>
      <w:r>
        <w:rPr>
          <w:rFonts w:hint="cs"/>
          <w:cs/>
        </w:rPr>
        <w:lastRenderedPageBreak/>
        <w:t>หุ้นกู้</w:t>
      </w:r>
    </w:p>
    <w:p w14:paraId="6BCEE6E9" w14:textId="77777777" w:rsidR="00501516" w:rsidRPr="00F14B6C" w:rsidRDefault="00501516" w:rsidP="00F14B6C">
      <w:pPr>
        <w:pStyle w:val="Bo-Blankline"/>
      </w:pPr>
    </w:p>
    <w:p w14:paraId="7B7D7B17" w14:textId="7864C2C3" w:rsidR="00EE724F" w:rsidRDefault="00EE724F" w:rsidP="00E01253">
      <w:pPr>
        <w:pStyle w:val="Caption"/>
        <w:numPr>
          <w:ilvl w:val="0"/>
          <w:numId w:val="0"/>
        </w:numPr>
        <w:tabs>
          <w:tab w:val="left" w:pos="14670"/>
        </w:tabs>
        <w:ind w:left="540" w:right="162"/>
        <w:jc w:val="thaiDistribute"/>
        <w:rPr>
          <w:b w:val="0"/>
          <w:bCs w:val="0"/>
        </w:rPr>
      </w:pPr>
      <w:r w:rsidRPr="00EE724F">
        <w:rPr>
          <w:rFonts w:hint="cs"/>
          <w:b w:val="0"/>
          <w:bCs w:val="0"/>
          <w:cs/>
        </w:rPr>
        <w:t xml:space="preserve">ณ </w:t>
      </w:r>
      <w:r w:rsidRPr="00EE724F">
        <w:rPr>
          <w:b w:val="0"/>
          <w:bCs w:val="0"/>
          <w:cs/>
        </w:rPr>
        <w:t xml:space="preserve">วันที่ </w:t>
      </w:r>
      <w:r w:rsidR="00651B2A" w:rsidRPr="00651B2A">
        <w:rPr>
          <w:b w:val="0"/>
          <w:bCs w:val="0"/>
        </w:rPr>
        <w:t>30</w:t>
      </w:r>
      <w:r w:rsidR="00871905">
        <w:rPr>
          <w:b w:val="0"/>
          <w:bCs w:val="0"/>
        </w:rPr>
        <w:t xml:space="preserve"> </w:t>
      </w:r>
      <w:r w:rsidR="00E51F4B">
        <w:rPr>
          <w:rFonts w:hint="cs"/>
          <w:b w:val="0"/>
          <w:bCs w:val="0"/>
          <w:cs/>
        </w:rPr>
        <w:t>กันยา</w:t>
      </w:r>
      <w:r w:rsidR="00871905">
        <w:rPr>
          <w:rFonts w:hint="cs"/>
          <w:b w:val="0"/>
          <w:bCs w:val="0"/>
          <w:cs/>
        </w:rPr>
        <w:t>ยน</w:t>
      </w:r>
      <w:r w:rsidR="006E3A13">
        <w:rPr>
          <w:rFonts w:hint="cs"/>
          <w:b w:val="0"/>
          <w:bCs w:val="0"/>
          <w:cs/>
        </w:rPr>
        <w:t xml:space="preserve"> </w:t>
      </w:r>
      <w:r w:rsidR="00651B2A" w:rsidRPr="00651B2A">
        <w:rPr>
          <w:b w:val="0"/>
          <w:bCs w:val="0"/>
        </w:rPr>
        <w:t>2563</w:t>
      </w:r>
      <w:r w:rsidRPr="00EE724F">
        <w:rPr>
          <w:b w:val="0"/>
          <w:bCs w:val="0"/>
          <w:cs/>
        </w:rPr>
        <w:t xml:space="preserve"> </w:t>
      </w:r>
      <w:r w:rsidR="005F5AD9">
        <w:rPr>
          <w:rFonts w:hint="cs"/>
          <w:b w:val="0"/>
          <w:bCs w:val="0"/>
          <w:cs/>
        </w:rPr>
        <w:t>กลุ่มบริษัทและ</w:t>
      </w:r>
      <w:r w:rsidRPr="00EE724F">
        <w:rPr>
          <w:b w:val="0"/>
          <w:bCs w:val="0"/>
          <w:cs/>
        </w:rPr>
        <w:t>บริษัท</w:t>
      </w:r>
      <w:r w:rsidRPr="00EE724F">
        <w:rPr>
          <w:rFonts w:hint="cs"/>
          <w:b w:val="0"/>
          <w:bCs w:val="0"/>
          <w:cs/>
        </w:rPr>
        <w:t>มี</w:t>
      </w:r>
      <w:r w:rsidRPr="00EE724F">
        <w:rPr>
          <w:b w:val="0"/>
          <w:bCs w:val="0"/>
          <w:cs/>
        </w:rPr>
        <w:t xml:space="preserve">หุ้นกู้ไม่มีประกัน ชนิดระบุชื่อผู้ถือ ไม่ด้อยสิทธิ และมีผู้แทนผู้ถือหุ้นกู้ </w:t>
      </w:r>
      <w:r w:rsidRPr="00EE724F">
        <w:rPr>
          <w:rFonts w:hint="cs"/>
          <w:b w:val="0"/>
          <w:bCs w:val="0"/>
          <w:cs/>
        </w:rPr>
        <w:t xml:space="preserve">ชำระดอกเบี้ยทุก </w:t>
      </w:r>
      <w:r w:rsidR="00651B2A" w:rsidRPr="00651B2A">
        <w:rPr>
          <w:b w:val="0"/>
          <w:bCs w:val="0"/>
        </w:rPr>
        <w:t>3</w:t>
      </w:r>
      <w:r w:rsidRPr="00EE724F">
        <w:rPr>
          <w:rFonts w:hint="cs"/>
          <w:b w:val="0"/>
          <w:bCs w:val="0"/>
          <w:cs/>
        </w:rPr>
        <w:t xml:space="preserve"> เดือน </w:t>
      </w:r>
      <w:r w:rsidRPr="00B52712">
        <w:rPr>
          <w:b w:val="0"/>
          <w:bCs w:val="0"/>
          <w:cs/>
        </w:rPr>
        <w:t xml:space="preserve">มูลค่ารวม </w:t>
      </w:r>
      <w:r w:rsidR="00651B2A" w:rsidRPr="00651B2A">
        <w:rPr>
          <w:b w:val="0"/>
          <w:bCs w:val="0"/>
        </w:rPr>
        <w:t>51</w:t>
      </w:r>
      <w:r w:rsidR="00095B60" w:rsidRPr="005512A1">
        <w:rPr>
          <w:b w:val="0"/>
          <w:bCs w:val="0"/>
        </w:rPr>
        <w:t>,</w:t>
      </w:r>
      <w:r w:rsidR="00651B2A" w:rsidRPr="00651B2A">
        <w:rPr>
          <w:b w:val="0"/>
          <w:bCs w:val="0"/>
        </w:rPr>
        <w:t>037</w:t>
      </w:r>
      <w:r w:rsidRPr="00B52712">
        <w:rPr>
          <w:b w:val="0"/>
          <w:bCs w:val="0"/>
          <w:cs/>
        </w:rPr>
        <w:t xml:space="preserve"> ล้าน</w:t>
      </w:r>
      <w:r w:rsidRPr="00EE724F">
        <w:rPr>
          <w:b w:val="0"/>
          <w:bCs w:val="0"/>
          <w:cs/>
        </w:rPr>
        <w:t>บาท</w:t>
      </w:r>
      <w:r w:rsidR="007B1448">
        <w:rPr>
          <w:b w:val="0"/>
          <w:bCs w:val="0"/>
        </w:rPr>
        <w:br/>
      </w:r>
      <w:r w:rsidR="005F5AD9" w:rsidRPr="005512A1">
        <w:rPr>
          <w:rFonts w:hint="cs"/>
          <w:b w:val="0"/>
          <w:bCs w:val="0"/>
          <w:cs/>
        </w:rPr>
        <w:t>และ</w:t>
      </w:r>
      <w:r w:rsidR="00564316" w:rsidRPr="005512A1">
        <w:rPr>
          <w:b w:val="0"/>
          <w:bCs w:val="0"/>
        </w:rPr>
        <w:t xml:space="preserve"> </w:t>
      </w:r>
      <w:r w:rsidR="00651B2A" w:rsidRPr="00651B2A">
        <w:rPr>
          <w:b w:val="0"/>
          <w:bCs w:val="0"/>
        </w:rPr>
        <w:t>39</w:t>
      </w:r>
      <w:r w:rsidR="00095B60" w:rsidRPr="005512A1">
        <w:rPr>
          <w:b w:val="0"/>
          <w:bCs w:val="0"/>
        </w:rPr>
        <w:t>,</w:t>
      </w:r>
      <w:r w:rsidR="00651B2A" w:rsidRPr="00651B2A">
        <w:rPr>
          <w:b w:val="0"/>
          <w:bCs w:val="0"/>
        </w:rPr>
        <w:t>275</w:t>
      </w:r>
      <w:r w:rsidR="005F5AD9" w:rsidRPr="005512A1">
        <w:rPr>
          <w:b w:val="0"/>
          <w:bCs w:val="0"/>
        </w:rPr>
        <w:t xml:space="preserve"> </w:t>
      </w:r>
      <w:r w:rsidR="005F5AD9" w:rsidRPr="005512A1">
        <w:rPr>
          <w:rFonts w:hint="cs"/>
          <w:b w:val="0"/>
          <w:bCs w:val="0"/>
          <w:cs/>
        </w:rPr>
        <w:t>ล้าน</w:t>
      </w:r>
      <w:r w:rsidR="005F5AD9" w:rsidRPr="00B52712">
        <w:rPr>
          <w:rFonts w:hint="cs"/>
          <w:b w:val="0"/>
          <w:bCs w:val="0"/>
          <w:cs/>
        </w:rPr>
        <w:t>บาท</w:t>
      </w:r>
      <w:r w:rsidR="005F5AD9">
        <w:rPr>
          <w:rFonts w:hint="cs"/>
          <w:b w:val="0"/>
          <w:bCs w:val="0"/>
          <w:cs/>
        </w:rPr>
        <w:t xml:space="preserve"> ตามลำดับ</w:t>
      </w:r>
      <w:r w:rsidRPr="00EE724F">
        <w:rPr>
          <w:rFonts w:hint="cs"/>
          <w:b w:val="0"/>
          <w:bCs w:val="0"/>
          <w:cs/>
        </w:rPr>
        <w:t xml:space="preserve"> </w:t>
      </w:r>
      <w:r w:rsidR="00D96FAB">
        <w:rPr>
          <w:rFonts w:hint="cs"/>
          <w:b w:val="0"/>
          <w:bCs w:val="0"/>
          <w:i/>
          <w:iCs/>
          <w:cs/>
        </w:rPr>
        <w:t>(</w:t>
      </w:r>
      <w:r w:rsidR="00651B2A" w:rsidRPr="00651B2A">
        <w:rPr>
          <w:b w:val="0"/>
          <w:bCs w:val="0"/>
          <w:i/>
          <w:iCs/>
        </w:rPr>
        <w:t>31</w:t>
      </w:r>
      <w:r w:rsidR="00D96FAB">
        <w:rPr>
          <w:rFonts w:hint="cs"/>
          <w:b w:val="0"/>
          <w:bCs w:val="0"/>
          <w:i/>
          <w:iCs/>
          <w:cs/>
        </w:rPr>
        <w:t xml:space="preserve"> ธันวาคม </w:t>
      </w:r>
      <w:r w:rsidR="00651B2A" w:rsidRPr="00651B2A">
        <w:rPr>
          <w:b w:val="0"/>
          <w:bCs w:val="0"/>
          <w:i/>
          <w:iCs/>
        </w:rPr>
        <w:t>2562</w:t>
      </w:r>
      <w:r w:rsidRPr="00746C0C">
        <w:rPr>
          <w:b w:val="0"/>
          <w:bCs w:val="0"/>
          <w:i/>
          <w:iCs/>
        </w:rPr>
        <w:t xml:space="preserve">: </w:t>
      </w:r>
      <w:r w:rsidR="00651B2A" w:rsidRPr="00651B2A">
        <w:rPr>
          <w:b w:val="0"/>
          <w:bCs w:val="0"/>
          <w:i/>
          <w:iCs/>
        </w:rPr>
        <w:t>45</w:t>
      </w:r>
      <w:r w:rsidR="00746C0C" w:rsidRPr="00746C0C">
        <w:rPr>
          <w:b w:val="0"/>
          <w:bCs w:val="0"/>
          <w:i/>
          <w:iCs/>
        </w:rPr>
        <w:t>,</w:t>
      </w:r>
      <w:r w:rsidR="00651B2A" w:rsidRPr="00651B2A">
        <w:rPr>
          <w:b w:val="0"/>
          <w:bCs w:val="0"/>
          <w:i/>
          <w:iCs/>
        </w:rPr>
        <w:t>700</w:t>
      </w:r>
      <w:r w:rsidRPr="00746C0C">
        <w:rPr>
          <w:b w:val="0"/>
          <w:bCs w:val="0"/>
          <w:i/>
          <w:iCs/>
        </w:rPr>
        <w:t xml:space="preserve"> </w:t>
      </w:r>
      <w:r w:rsidRPr="00746C0C">
        <w:rPr>
          <w:rFonts w:hint="cs"/>
          <w:b w:val="0"/>
          <w:bCs w:val="0"/>
          <w:i/>
          <w:iCs/>
          <w:cs/>
        </w:rPr>
        <w:t>ล้านบาท</w:t>
      </w:r>
      <w:r w:rsidR="005F5AD9" w:rsidRPr="00746C0C">
        <w:rPr>
          <w:rFonts w:hint="cs"/>
          <w:b w:val="0"/>
          <w:bCs w:val="0"/>
          <w:i/>
          <w:iCs/>
          <w:cs/>
        </w:rPr>
        <w:t xml:space="preserve">และ </w:t>
      </w:r>
      <w:r w:rsidR="00651B2A" w:rsidRPr="00651B2A">
        <w:rPr>
          <w:b w:val="0"/>
          <w:bCs w:val="0"/>
          <w:i/>
          <w:iCs/>
        </w:rPr>
        <w:t>37</w:t>
      </w:r>
      <w:r w:rsidR="00746C0C" w:rsidRPr="00746C0C">
        <w:rPr>
          <w:b w:val="0"/>
          <w:bCs w:val="0"/>
          <w:i/>
          <w:iCs/>
        </w:rPr>
        <w:t>,</w:t>
      </w:r>
      <w:r w:rsidR="00651B2A" w:rsidRPr="00651B2A">
        <w:rPr>
          <w:b w:val="0"/>
          <w:bCs w:val="0"/>
          <w:i/>
          <w:iCs/>
        </w:rPr>
        <w:t>880</w:t>
      </w:r>
      <w:r w:rsidR="005F5AD9">
        <w:rPr>
          <w:rFonts w:hint="cs"/>
          <w:b w:val="0"/>
          <w:bCs w:val="0"/>
          <w:i/>
          <w:iCs/>
          <w:cs/>
        </w:rPr>
        <w:t xml:space="preserve"> ล้านบาท ตามลำดับ</w:t>
      </w:r>
      <w:r w:rsidRPr="00EE724F">
        <w:rPr>
          <w:rFonts w:hint="cs"/>
          <w:b w:val="0"/>
          <w:bCs w:val="0"/>
          <w:i/>
          <w:iCs/>
          <w:cs/>
        </w:rPr>
        <w:t>)</w:t>
      </w:r>
      <w:r w:rsidRPr="00EE724F">
        <w:rPr>
          <w:b w:val="0"/>
          <w:bCs w:val="0"/>
          <w:i/>
          <w:iCs/>
        </w:rPr>
        <w:t xml:space="preserve"> </w:t>
      </w:r>
      <w:r w:rsidRPr="00EE724F">
        <w:rPr>
          <w:rFonts w:hint="cs"/>
          <w:b w:val="0"/>
          <w:bCs w:val="0"/>
          <w:cs/>
        </w:rPr>
        <w:t>ดังนี้</w:t>
      </w:r>
    </w:p>
    <w:tbl>
      <w:tblPr>
        <w:tblW w:w="1432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547"/>
        <w:gridCol w:w="236"/>
        <w:gridCol w:w="1293"/>
        <w:gridCol w:w="236"/>
        <w:gridCol w:w="1384"/>
        <w:gridCol w:w="236"/>
        <w:gridCol w:w="1385"/>
        <w:gridCol w:w="265"/>
        <w:gridCol w:w="1445"/>
        <w:gridCol w:w="236"/>
        <w:gridCol w:w="1474"/>
        <w:gridCol w:w="236"/>
        <w:gridCol w:w="1384"/>
        <w:gridCol w:w="236"/>
        <w:gridCol w:w="1204"/>
        <w:gridCol w:w="236"/>
        <w:gridCol w:w="1295"/>
      </w:tblGrid>
      <w:tr w:rsidR="00656A0A" w:rsidRPr="00B121B9" w14:paraId="056F3E06" w14:textId="77777777" w:rsidTr="00E01253">
        <w:tc>
          <w:tcPr>
            <w:tcW w:w="1547" w:type="dxa"/>
          </w:tcPr>
          <w:p w14:paraId="17E82AB4" w14:textId="77777777" w:rsidR="00656A0A" w:rsidRPr="00564316" w:rsidRDefault="00656A0A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0BAECEB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45" w:type="dxa"/>
            <w:gridSpan w:val="15"/>
          </w:tcPr>
          <w:p w14:paraId="5E1FCFAE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656A0A" w:rsidRPr="00B121B9" w14:paraId="02ECE6A7" w14:textId="77777777" w:rsidTr="00E01253">
        <w:tc>
          <w:tcPr>
            <w:tcW w:w="1547" w:type="dxa"/>
          </w:tcPr>
          <w:p w14:paraId="17AB30AB" w14:textId="77777777" w:rsidR="00656A0A" w:rsidRPr="00564316" w:rsidRDefault="00656A0A" w:rsidP="00DB4670">
            <w:pPr>
              <w:spacing w:line="240" w:lineRule="atLeast"/>
              <w:ind w:right="6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36" w:type="dxa"/>
          </w:tcPr>
          <w:p w14:paraId="1D76C459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2913" w:type="dxa"/>
            <w:gridSpan w:val="3"/>
          </w:tcPr>
          <w:p w14:paraId="705754F5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564316">
              <w:rPr>
                <w:rFonts w:ascii="Angsana New" w:hAnsi="Angsana New" w:hint="cs"/>
                <w:cs/>
              </w:rPr>
              <w:t>ส่วนที่ครบกำหนดชำระภายในหนึ่ง</w:t>
            </w:r>
            <w:r w:rsidRPr="00564316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616337E8" w14:textId="77777777" w:rsidR="00656A0A" w:rsidRPr="00564316" w:rsidRDefault="00656A0A" w:rsidP="00DB467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3095" w:type="dxa"/>
            <w:gridSpan w:val="3"/>
          </w:tcPr>
          <w:p w14:paraId="3664B7B1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564316">
              <w:rPr>
                <w:rFonts w:ascii="Angsana New" w:hAnsi="Angsana New" w:hint="cs"/>
                <w:cs/>
              </w:rPr>
              <w:t>ส่วนที่ครบกำหนดชำระเกินกว่าหนึ่ง</w:t>
            </w:r>
            <w:r w:rsidRPr="00564316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0E7D72B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94" w:type="dxa"/>
            <w:gridSpan w:val="3"/>
          </w:tcPr>
          <w:p w14:paraId="69366C9A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56431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36" w:type="dxa"/>
          </w:tcPr>
          <w:p w14:paraId="67F143EF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</w:tcPr>
          <w:p w14:paraId="2DC8088F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6DFD1C87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5" w:type="dxa"/>
          </w:tcPr>
          <w:p w14:paraId="223C6B4B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</w:tr>
      <w:tr w:rsidR="00E51F4B" w:rsidRPr="00B121B9" w14:paraId="2B6573A3" w14:textId="77777777" w:rsidTr="00E01253">
        <w:tc>
          <w:tcPr>
            <w:tcW w:w="1547" w:type="dxa"/>
          </w:tcPr>
          <w:p w14:paraId="5559564E" w14:textId="77777777" w:rsidR="00E51F4B" w:rsidRPr="00564316" w:rsidRDefault="00E51F4B" w:rsidP="00E51F4B">
            <w:pPr>
              <w:spacing w:line="240" w:lineRule="atLeast"/>
              <w:ind w:right="65"/>
              <w:jc w:val="center"/>
              <w:rPr>
                <w:rFonts w:ascii="Angsana New" w:hAnsi="Angsana New"/>
                <w:cs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5F50CCAC" w14:textId="77777777" w:rsidR="00E51F4B" w:rsidRPr="00564316" w:rsidRDefault="00E51F4B" w:rsidP="00E51F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39C8C743" w14:textId="0FE91989" w:rsidR="00E51F4B" w:rsidRPr="00564316" w:rsidRDefault="00651B2A" w:rsidP="00E51F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30</w:t>
            </w:r>
            <w:r w:rsidR="00E51F4B">
              <w:rPr>
                <w:rFonts w:ascii="Angsana New" w:hAnsi="Angsana New"/>
                <w:lang w:val="en-US"/>
              </w:rPr>
              <w:t xml:space="preserve"> </w:t>
            </w:r>
            <w:r w:rsidR="00E51F4B">
              <w:rPr>
                <w:rFonts w:ascii="Angsana New" w:hAnsi="Angsana New" w:hint="cs"/>
                <w:cs/>
                <w:lang w:val="en-US"/>
              </w:rPr>
              <w:t xml:space="preserve">กันยายน </w:t>
            </w:r>
            <w:r w:rsidRPr="00651B2A">
              <w:rPr>
                <w:rFonts w:ascii="Angsana New" w:hAnsi="Angsana New"/>
                <w:lang w:val="en-US"/>
              </w:rPr>
              <w:t>256</w:t>
            </w:r>
            <w:r w:rsidRPr="00651B2A">
              <w:rPr>
                <w:rFonts w:ascii="Angsana New" w:hAnsi="Angsana New" w:hint="cs"/>
                <w:lang w:val="en-US"/>
              </w:rPr>
              <w:t>3</w:t>
            </w:r>
          </w:p>
        </w:tc>
        <w:tc>
          <w:tcPr>
            <w:tcW w:w="236" w:type="dxa"/>
          </w:tcPr>
          <w:p w14:paraId="66913AF1" w14:textId="77777777" w:rsidR="00E51F4B" w:rsidRPr="00564316" w:rsidRDefault="00E51F4B" w:rsidP="00E51F4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6C8F1514" w14:textId="2521877F" w:rsidR="00E51F4B" w:rsidRPr="00564316" w:rsidRDefault="00651B2A" w:rsidP="00E51F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31</w:t>
            </w:r>
            <w:r w:rsidR="00E51F4B"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 w:rsidRPr="00651B2A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48287ED3" w14:textId="77777777" w:rsidR="00E51F4B" w:rsidRPr="00564316" w:rsidRDefault="00E51F4B" w:rsidP="00E51F4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5496477B" w14:textId="4DAD3839" w:rsidR="00E51F4B" w:rsidRPr="00564316" w:rsidRDefault="00651B2A" w:rsidP="00E51F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30</w:t>
            </w:r>
            <w:r w:rsidR="00E51F4B">
              <w:rPr>
                <w:rFonts w:ascii="Angsana New" w:hAnsi="Angsana New"/>
                <w:lang w:val="en-US"/>
              </w:rPr>
              <w:t xml:space="preserve"> </w:t>
            </w:r>
            <w:r w:rsidR="00E51F4B">
              <w:rPr>
                <w:rFonts w:ascii="Angsana New" w:hAnsi="Angsana New" w:hint="cs"/>
                <w:cs/>
                <w:lang w:val="en-US"/>
              </w:rPr>
              <w:t xml:space="preserve">กันยายน </w:t>
            </w:r>
            <w:r w:rsidRPr="00651B2A">
              <w:rPr>
                <w:rFonts w:ascii="Angsana New" w:hAnsi="Angsana New"/>
                <w:lang w:val="en-US"/>
              </w:rPr>
              <w:t>256</w:t>
            </w:r>
            <w:r w:rsidRPr="00651B2A">
              <w:rPr>
                <w:rFonts w:ascii="Angsana New" w:hAnsi="Angsana New" w:hint="cs"/>
                <w:lang w:val="en-US"/>
              </w:rPr>
              <w:t>3</w:t>
            </w:r>
          </w:p>
        </w:tc>
        <w:tc>
          <w:tcPr>
            <w:tcW w:w="265" w:type="dxa"/>
          </w:tcPr>
          <w:p w14:paraId="244129EE" w14:textId="77777777" w:rsidR="00E51F4B" w:rsidRPr="00564316" w:rsidRDefault="00E51F4B" w:rsidP="00E51F4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72F246AE" w14:textId="45D8DB60" w:rsidR="00E51F4B" w:rsidRPr="00564316" w:rsidRDefault="00651B2A" w:rsidP="00E51F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31</w:t>
            </w:r>
            <w:r w:rsidR="00E51F4B"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 w:rsidRPr="00651B2A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538E7C64" w14:textId="77777777" w:rsidR="00E51F4B" w:rsidRPr="00564316" w:rsidRDefault="00E51F4B" w:rsidP="00E51F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1C46F9D9" w14:textId="56ED65DF" w:rsidR="00E51F4B" w:rsidRPr="00564316" w:rsidRDefault="00651B2A" w:rsidP="00E51F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30</w:t>
            </w:r>
            <w:r w:rsidR="00E51F4B">
              <w:rPr>
                <w:rFonts w:ascii="Angsana New" w:hAnsi="Angsana New"/>
                <w:lang w:val="en-US"/>
              </w:rPr>
              <w:t xml:space="preserve"> </w:t>
            </w:r>
            <w:r w:rsidR="00E51F4B">
              <w:rPr>
                <w:rFonts w:ascii="Angsana New" w:hAnsi="Angsana New" w:hint="cs"/>
                <w:cs/>
                <w:lang w:val="en-US"/>
              </w:rPr>
              <w:t xml:space="preserve">กันยายน </w:t>
            </w:r>
            <w:r w:rsidRPr="00651B2A">
              <w:rPr>
                <w:rFonts w:ascii="Angsana New" w:hAnsi="Angsana New"/>
                <w:lang w:val="en-US"/>
              </w:rPr>
              <w:t>256</w:t>
            </w:r>
            <w:r w:rsidRPr="00651B2A">
              <w:rPr>
                <w:rFonts w:ascii="Angsana New" w:hAnsi="Angsana New" w:hint="cs"/>
                <w:lang w:val="en-US"/>
              </w:rPr>
              <w:t>3</w:t>
            </w:r>
          </w:p>
        </w:tc>
        <w:tc>
          <w:tcPr>
            <w:tcW w:w="236" w:type="dxa"/>
          </w:tcPr>
          <w:p w14:paraId="69EBB46C" w14:textId="77777777" w:rsidR="00E51F4B" w:rsidRPr="00564316" w:rsidRDefault="00E51F4B" w:rsidP="00E51F4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12759517" w14:textId="3BC992AC" w:rsidR="00E51F4B" w:rsidRPr="00564316" w:rsidRDefault="00651B2A" w:rsidP="00E51F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31</w:t>
            </w:r>
            <w:r w:rsidR="00E51F4B"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 w:rsidRPr="00651B2A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43E53E84" w14:textId="77777777" w:rsidR="00E51F4B" w:rsidRPr="00564316" w:rsidRDefault="00E51F4B" w:rsidP="00E51F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</w:tcPr>
          <w:p w14:paraId="4C9C1968" w14:textId="77777777" w:rsidR="00E51F4B" w:rsidRPr="00564316" w:rsidRDefault="00E51F4B" w:rsidP="00E51F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B878140" w14:textId="77777777" w:rsidR="00E51F4B" w:rsidRPr="00564316" w:rsidRDefault="00E51F4B" w:rsidP="00E51F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5" w:type="dxa"/>
          </w:tcPr>
          <w:p w14:paraId="38763F41" w14:textId="77777777" w:rsidR="00E51F4B" w:rsidRPr="00564316" w:rsidRDefault="00E51F4B" w:rsidP="00E51F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 w:hint="cs"/>
                <w:cs/>
              </w:rPr>
              <w:t>อายุหุ้นกู้</w:t>
            </w:r>
          </w:p>
        </w:tc>
      </w:tr>
      <w:tr w:rsidR="00E51F4B" w:rsidRPr="00B121B9" w14:paraId="4C8FE77A" w14:textId="77777777" w:rsidTr="00E01253">
        <w:trPr>
          <w:trHeight w:val="324"/>
        </w:trPr>
        <w:tc>
          <w:tcPr>
            <w:tcW w:w="1547" w:type="dxa"/>
          </w:tcPr>
          <w:p w14:paraId="6E11F194" w14:textId="77777777" w:rsidR="00E51F4B" w:rsidRPr="00564316" w:rsidRDefault="00E51F4B" w:rsidP="00E51F4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416DB1E7" w14:textId="77777777" w:rsidR="00E51F4B" w:rsidRPr="00564316" w:rsidRDefault="00E51F4B" w:rsidP="00E51F4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574" w:type="dxa"/>
            <w:gridSpan w:val="11"/>
          </w:tcPr>
          <w:p w14:paraId="284EBD91" w14:textId="77777777" w:rsidR="00E51F4B" w:rsidRPr="00564316" w:rsidRDefault="00E51F4B" w:rsidP="00E51F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  <w:r w:rsidRPr="00564316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  <w:tc>
          <w:tcPr>
            <w:tcW w:w="236" w:type="dxa"/>
          </w:tcPr>
          <w:p w14:paraId="6FCB2490" w14:textId="77777777" w:rsidR="00E51F4B" w:rsidRPr="00564316" w:rsidRDefault="00E51F4B" w:rsidP="00E51F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</w:p>
        </w:tc>
        <w:tc>
          <w:tcPr>
            <w:tcW w:w="1204" w:type="dxa"/>
          </w:tcPr>
          <w:p w14:paraId="5F468DB0" w14:textId="77777777" w:rsidR="00E51F4B" w:rsidRPr="00564316" w:rsidRDefault="00E51F4B" w:rsidP="00E51F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lang w:val="en-US"/>
              </w:rPr>
            </w:pPr>
            <w:r w:rsidRPr="00564316">
              <w:rPr>
                <w:rFonts w:ascii="Angsana New" w:hAnsi="Angsana New" w:hint="cs"/>
                <w:i/>
                <w:iCs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30B69000" w14:textId="77777777" w:rsidR="00E51F4B" w:rsidRPr="00564316" w:rsidRDefault="00E51F4B" w:rsidP="00E51F4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66BF1B87" w14:textId="77777777" w:rsidR="00E51F4B" w:rsidRPr="00564316" w:rsidRDefault="00E51F4B" w:rsidP="00E51F4B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645652" w:rsidRPr="00B121B9" w14:paraId="6A310A83" w14:textId="77777777" w:rsidTr="005512A1">
        <w:tc>
          <w:tcPr>
            <w:tcW w:w="1547" w:type="dxa"/>
          </w:tcPr>
          <w:p w14:paraId="47B02091" w14:textId="795D9A89" w:rsidR="00645652" w:rsidRPr="00564316" w:rsidRDefault="00651B2A" w:rsidP="0064565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22</w:t>
            </w:r>
            <w:r w:rsidR="00645652" w:rsidRPr="00564316">
              <w:rPr>
                <w:rFonts w:ascii="Angsana New" w:hAnsi="Angsana New" w:hint="cs"/>
                <w:cs/>
                <w:lang w:val="en-US"/>
              </w:rPr>
              <w:t xml:space="preserve"> มกราคม </w:t>
            </w:r>
            <w:r w:rsidRPr="00651B2A">
              <w:rPr>
                <w:rFonts w:ascii="Angsana New" w:hAnsi="Angsana New"/>
                <w:lang w:val="en-US"/>
              </w:rPr>
              <w:t>2558</w:t>
            </w:r>
          </w:p>
        </w:tc>
        <w:tc>
          <w:tcPr>
            <w:tcW w:w="236" w:type="dxa"/>
          </w:tcPr>
          <w:p w14:paraId="4ADE2E12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489A48BF" w14:textId="43F5F58B" w:rsidR="00645652" w:rsidRPr="00564316" w:rsidRDefault="00645652" w:rsidP="0064565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E5A9EA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2B470BE" w14:textId="77EBEBCD" w:rsidR="00645652" w:rsidRPr="00564316" w:rsidRDefault="00651B2A" w:rsidP="00645652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645652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645652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F55F0BB" w14:textId="77777777" w:rsidR="00645652" w:rsidRPr="00564316" w:rsidRDefault="00645652" w:rsidP="0064565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3F010941" w14:textId="0545FB23" w:rsidR="00645652" w:rsidRPr="00564316" w:rsidRDefault="00645652" w:rsidP="0064565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5CCDBDB" w14:textId="77777777" w:rsidR="00645652" w:rsidRPr="00564316" w:rsidRDefault="00645652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F1B20D9" w14:textId="77777777" w:rsidR="00645652" w:rsidRPr="00564316" w:rsidRDefault="00645652" w:rsidP="00645652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C7F8D4" w14:textId="77777777" w:rsidR="00645652" w:rsidRPr="00564316" w:rsidRDefault="00645652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28A1A83F" w14:textId="1C5DD818" w:rsidR="00645652" w:rsidRPr="00564316" w:rsidRDefault="005040D0" w:rsidP="0064565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CC03A73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58F2525" w14:textId="1D89A242" w:rsidR="00645652" w:rsidRPr="00564316" w:rsidRDefault="00651B2A" w:rsidP="0064565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645652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645652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F90CE56" w14:textId="77777777" w:rsidR="00645652" w:rsidRPr="00564316" w:rsidRDefault="00645652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2148A78A" w14:textId="63D8AAB6" w:rsidR="00645652" w:rsidRPr="00564316" w:rsidRDefault="00651B2A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5</w:t>
            </w:r>
            <w:r w:rsidR="00645652" w:rsidRPr="00564316">
              <w:rPr>
                <w:rFonts w:ascii="Angsana New" w:hAnsi="Angsana New" w:hint="cs"/>
                <w:cs/>
                <w:lang w:val="en-US"/>
              </w:rPr>
              <w:t>.</w:t>
            </w:r>
            <w:r w:rsidRPr="00651B2A">
              <w:rPr>
                <w:rFonts w:ascii="Angsana New" w:hAnsi="Angsana New" w:hint="cs"/>
                <w:lang w:val="en-US"/>
              </w:rPr>
              <w:t>20</w:t>
            </w:r>
          </w:p>
        </w:tc>
        <w:tc>
          <w:tcPr>
            <w:tcW w:w="236" w:type="dxa"/>
          </w:tcPr>
          <w:p w14:paraId="7B501AFE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B287583" w14:textId="21E3B8CD" w:rsidR="00645652" w:rsidRPr="00564316" w:rsidRDefault="00651B2A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5</w:t>
            </w:r>
            <w:r w:rsidR="00645652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645652" w:rsidRPr="00B121B9" w14:paraId="0906DAF9" w14:textId="77777777" w:rsidTr="005512A1">
        <w:tc>
          <w:tcPr>
            <w:tcW w:w="1547" w:type="dxa"/>
          </w:tcPr>
          <w:p w14:paraId="766D4151" w14:textId="38FC556A" w:rsidR="00645652" w:rsidRPr="00564316" w:rsidRDefault="00651B2A" w:rsidP="0064565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5</w:t>
            </w:r>
            <w:r w:rsidR="00645652" w:rsidRPr="00564316">
              <w:rPr>
                <w:rFonts w:ascii="Angsana New" w:hAnsi="Angsana New" w:hint="cs"/>
                <w:cs/>
                <w:lang w:val="en-US"/>
              </w:rPr>
              <w:t xml:space="preserve"> สิงหาคม </w:t>
            </w:r>
            <w:r w:rsidRPr="00651B2A">
              <w:rPr>
                <w:rFonts w:ascii="Angsana New" w:hAnsi="Angsana New"/>
                <w:lang w:val="en-US"/>
              </w:rPr>
              <w:t>2558</w:t>
            </w:r>
          </w:p>
        </w:tc>
        <w:tc>
          <w:tcPr>
            <w:tcW w:w="236" w:type="dxa"/>
          </w:tcPr>
          <w:p w14:paraId="586FB8AF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510CFFF1" w14:textId="4DD9A2AC" w:rsidR="00645652" w:rsidRPr="00564316" w:rsidRDefault="00645652" w:rsidP="0064565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C3AFBE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039FB24" w14:textId="60AE4949" w:rsidR="00645652" w:rsidRPr="00564316" w:rsidRDefault="00651B2A" w:rsidP="00645652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64565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205</w:t>
            </w:r>
            <w:r w:rsidR="0064565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B647C4F" w14:textId="77777777" w:rsidR="00645652" w:rsidRPr="00564316" w:rsidRDefault="00645652" w:rsidP="0064565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29018937" w14:textId="68C02383" w:rsidR="00645652" w:rsidRPr="00564316" w:rsidRDefault="00645652" w:rsidP="0064565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AF9C465" w14:textId="77777777" w:rsidR="00645652" w:rsidRPr="00564316" w:rsidRDefault="00645652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AF02020" w14:textId="77777777" w:rsidR="00645652" w:rsidRPr="00564316" w:rsidRDefault="00645652" w:rsidP="00645652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0D1F67" w14:textId="77777777" w:rsidR="00645652" w:rsidRPr="00564316" w:rsidRDefault="00645652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577A7999" w14:textId="5737D068" w:rsidR="00645652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097D1DB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B5A67EC" w14:textId="0A6280F6" w:rsidR="00645652" w:rsidRPr="00564316" w:rsidRDefault="00651B2A" w:rsidP="0064565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645652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205</w:t>
            </w:r>
            <w:r w:rsidR="00645652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6518666" w14:textId="77777777" w:rsidR="00645652" w:rsidRPr="00564316" w:rsidRDefault="00645652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409DE3B3" w14:textId="648FFC94" w:rsidR="00645652" w:rsidRPr="00564316" w:rsidRDefault="00651B2A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4</w:t>
            </w:r>
            <w:r w:rsidR="00645652" w:rsidRPr="00564316">
              <w:rPr>
                <w:rFonts w:ascii="Angsana New" w:hAnsi="Angsana New" w:hint="cs"/>
                <w:cs/>
                <w:lang w:val="en-US"/>
              </w:rPr>
              <w:t>.</w:t>
            </w:r>
            <w:r w:rsidRPr="00651B2A">
              <w:rPr>
                <w:rFonts w:ascii="Angsana New" w:hAnsi="Angsana New" w:hint="cs"/>
                <w:lang w:val="en-US"/>
              </w:rPr>
              <w:t>65</w:t>
            </w:r>
          </w:p>
        </w:tc>
        <w:tc>
          <w:tcPr>
            <w:tcW w:w="236" w:type="dxa"/>
          </w:tcPr>
          <w:p w14:paraId="04353268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07DB743C" w14:textId="7E471364" w:rsidR="00645652" w:rsidRPr="00564316" w:rsidRDefault="00651B2A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5</w:t>
            </w:r>
            <w:r w:rsidR="00645652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645652" w:rsidRPr="00B121B9" w14:paraId="0A8598CC" w14:textId="77777777" w:rsidTr="005512A1">
        <w:tc>
          <w:tcPr>
            <w:tcW w:w="1547" w:type="dxa"/>
          </w:tcPr>
          <w:p w14:paraId="670B2645" w14:textId="28C2FA00" w:rsidR="00645652" w:rsidRPr="00564316" w:rsidRDefault="00651B2A" w:rsidP="0064565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5</w:t>
            </w:r>
            <w:r w:rsidR="00645652" w:rsidRPr="00564316">
              <w:rPr>
                <w:rFonts w:ascii="Angsana New" w:hAnsi="Angsana New" w:hint="cs"/>
                <w:cs/>
                <w:lang w:val="en-US"/>
              </w:rPr>
              <w:t xml:space="preserve"> สิงหาคม </w:t>
            </w:r>
            <w:r w:rsidRPr="00651B2A">
              <w:rPr>
                <w:rFonts w:ascii="Angsana New" w:hAnsi="Angsana New"/>
                <w:lang w:val="en-US"/>
              </w:rPr>
              <w:t>2558</w:t>
            </w:r>
          </w:p>
        </w:tc>
        <w:tc>
          <w:tcPr>
            <w:tcW w:w="236" w:type="dxa"/>
          </w:tcPr>
          <w:p w14:paraId="31C81E87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547E560" w14:textId="7597F293" w:rsidR="00645652" w:rsidRPr="00564316" w:rsidRDefault="00651B2A" w:rsidP="00645652">
            <w:pPr>
              <w:spacing w:line="240" w:lineRule="atLeast"/>
              <w:ind w:left="-90" w:right="90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64565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600</w:t>
            </w:r>
            <w:r w:rsidR="0064565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23786E5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73EABB2" w14:textId="77777777" w:rsidR="00645652" w:rsidRPr="00564316" w:rsidRDefault="00645652" w:rsidP="0064565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4DC7D2" w14:textId="77777777" w:rsidR="00645652" w:rsidRPr="00564316" w:rsidRDefault="00645652" w:rsidP="0064565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54F79C61" w14:textId="0DC53A15" w:rsidR="00645652" w:rsidRPr="00564316" w:rsidRDefault="00645652" w:rsidP="0064565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A370DF4" w14:textId="77777777" w:rsidR="00645652" w:rsidRPr="00564316" w:rsidRDefault="00645652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D1F25E0" w14:textId="36F3519C" w:rsidR="00645652" w:rsidRPr="00564316" w:rsidRDefault="00651B2A" w:rsidP="0064565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645652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600</w:t>
            </w:r>
            <w:r w:rsidR="00645652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EFCF337" w14:textId="77777777" w:rsidR="00645652" w:rsidRPr="00564316" w:rsidRDefault="00645652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290B741A" w14:textId="0CE89358" w:rsidR="00645652" w:rsidRPr="00564316" w:rsidRDefault="00651B2A" w:rsidP="0064565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600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771CB3C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38E82B5" w14:textId="5236C81B" w:rsidR="00645652" w:rsidRPr="00564316" w:rsidRDefault="00651B2A" w:rsidP="0064565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645652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600</w:t>
            </w:r>
            <w:r w:rsidR="00645652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D391F4A" w14:textId="77777777" w:rsidR="00645652" w:rsidRPr="00564316" w:rsidRDefault="00645652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037222F1" w14:textId="65A4A527" w:rsidR="00645652" w:rsidRPr="00564316" w:rsidRDefault="00651B2A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4</w:t>
            </w:r>
            <w:r w:rsidR="00645652" w:rsidRPr="00564316">
              <w:rPr>
                <w:rFonts w:ascii="Angsana New" w:hAnsi="Angsana New" w:hint="cs"/>
                <w:cs/>
                <w:lang w:val="en-US"/>
              </w:rPr>
              <w:t>.</w:t>
            </w:r>
            <w:r w:rsidRPr="00651B2A">
              <w:rPr>
                <w:rFonts w:ascii="Angsana New" w:hAnsi="Angsana New" w:hint="cs"/>
                <w:lang w:val="en-US"/>
              </w:rPr>
              <w:t>90</w:t>
            </w:r>
          </w:p>
        </w:tc>
        <w:tc>
          <w:tcPr>
            <w:tcW w:w="236" w:type="dxa"/>
          </w:tcPr>
          <w:p w14:paraId="4CB32ED9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1119169F" w14:textId="2C5EA389" w:rsidR="00645652" w:rsidRPr="00564316" w:rsidRDefault="00651B2A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6</w:t>
            </w:r>
            <w:r w:rsidR="00645652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645652" w:rsidRPr="00B121B9" w14:paraId="2E050F7C" w14:textId="77777777" w:rsidTr="005512A1">
        <w:tc>
          <w:tcPr>
            <w:tcW w:w="1547" w:type="dxa"/>
          </w:tcPr>
          <w:p w14:paraId="42438514" w14:textId="50F28610" w:rsidR="00645652" w:rsidRPr="00564316" w:rsidRDefault="00651B2A" w:rsidP="0064565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5</w:t>
            </w:r>
            <w:r w:rsidR="00645652" w:rsidRPr="00564316">
              <w:rPr>
                <w:rFonts w:ascii="Angsana New" w:hAnsi="Angsana New" w:hint="cs"/>
                <w:cs/>
                <w:lang w:val="en-US"/>
              </w:rPr>
              <w:t xml:space="preserve"> สิงหาคม </w:t>
            </w:r>
            <w:r w:rsidRPr="00651B2A">
              <w:rPr>
                <w:rFonts w:ascii="Angsana New" w:hAnsi="Angsana New"/>
                <w:lang w:val="en-US"/>
              </w:rPr>
              <w:t>2558</w:t>
            </w:r>
          </w:p>
        </w:tc>
        <w:tc>
          <w:tcPr>
            <w:tcW w:w="236" w:type="dxa"/>
          </w:tcPr>
          <w:p w14:paraId="3355283C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4F542B6" w14:textId="0320310D" w:rsidR="00645652" w:rsidRPr="00564316" w:rsidRDefault="00645652" w:rsidP="0064565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0D33CF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5895110" w14:textId="77777777" w:rsidR="00645652" w:rsidRPr="00564316" w:rsidRDefault="00645652" w:rsidP="0064565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F78383" w14:textId="77777777" w:rsidR="00645652" w:rsidRPr="00564316" w:rsidRDefault="00645652" w:rsidP="0064565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557D3B57" w14:textId="30F98A62" w:rsidR="00645652" w:rsidRPr="00564316" w:rsidRDefault="00651B2A" w:rsidP="0064565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64565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998</w:t>
            </w:r>
            <w:r w:rsidR="0064565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405A5119" w14:textId="77777777" w:rsidR="00645652" w:rsidRPr="00564316" w:rsidRDefault="00645652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3E5F369" w14:textId="3F831D59" w:rsidR="00645652" w:rsidRPr="00564316" w:rsidRDefault="00651B2A" w:rsidP="0064565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645652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645652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7B8005A" w14:textId="77777777" w:rsidR="00645652" w:rsidRPr="00564316" w:rsidRDefault="00645652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38F2442D" w14:textId="03E0F400" w:rsidR="00645652" w:rsidRPr="00564316" w:rsidRDefault="00651B2A" w:rsidP="0064565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998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12E5720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9D14C3B" w14:textId="229BEF78" w:rsidR="00645652" w:rsidRPr="00564316" w:rsidRDefault="00651B2A" w:rsidP="0064565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645652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645652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D663299" w14:textId="77777777" w:rsidR="00645652" w:rsidRPr="00564316" w:rsidRDefault="00645652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34AFF624" w14:textId="01FAE347" w:rsidR="00645652" w:rsidRPr="00564316" w:rsidRDefault="00651B2A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5</w:t>
            </w:r>
            <w:r w:rsidR="00645652" w:rsidRPr="00564316">
              <w:rPr>
                <w:rFonts w:ascii="Angsana New" w:hAnsi="Angsana New" w:hint="cs"/>
                <w:cs/>
                <w:lang w:val="en-US"/>
              </w:rPr>
              <w:t>.</w:t>
            </w:r>
            <w:r w:rsidRPr="00651B2A">
              <w:rPr>
                <w:rFonts w:ascii="Angsana New" w:hAnsi="Angsana New" w:hint="cs"/>
                <w:lang w:val="en-US"/>
              </w:rPr>
              <w:t>20</w:t>
            </w:r>
          </w:p>
        </w:tc>
        <w:tc>
          <w:tcPr>
            <w:tcW w:w="236" w:type="dxa"/>
          </w:tcPr>
          <w:p w14:paraId="5D82A5C2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81DE5C8" w14:textId="28D09BFD" w:rsidR="00645652" w:rsidRPr="00564316" w:rsidRDefault="00651B2A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7</w:t>
            </w:r>
            <w:r w:rsidR="00645652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5040D0" w:rsidRPr="00B121B9" w14:paraId="281C9F20" w14:textId="77777777" w:rsidTr="005512A1">
        <w:tc>
          <w:tcPr>
            <w:tcW w:w="1547" w:type="dxa"/>
          </w:tcPr>
          <w:p w14:paraId="132FDC32" w14:textId="7BCA03BB" w:rsidR="005040D0" w:rsidRPr="00564316" w:rsidRDefault="00651B2A" w:rsidP="005040D0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 xml:space="preserve"> เมษายน </w:t>
            </w:r>
            <w:r w:rsidRPr="00651B2A">
              <w:rPr>
                <w:rFonts w:ascii="Angsana New" w:hAnsi="Angsana New"/>
                <w:lang w:val="en-US"/>
              </w:rPr>
              <w:t>2559</w:t>
            </w:r>
          </w:p>
        </w:tc>
        <w:tc>
          <w:tcPr>
            <w:tcW w:w="236" w:type="dxa"/>
          </w:tcPr>
          <w:p w14:paraId="2E1F1CF8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AA70F69" w14:textId="37DA3DB0" w:rsidR="005040D0" w:rsidRPr="00564316" w:rsidRDefault="00651B2A" w:rsidP="005040D0">
            <w:pPr>
              <w:spacing w:line="240" w:lineRule="atLeast"/>
              <w:ind w:left="-90" w:right="90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600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6072D9F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C6E1DFB" w14:textId="77777777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80EB57" w14:textId="77777777" w:rsidR="005040D0" w:rsidRPr="00564316" w:rsidRDefault="005040D0" w:rsidP="005040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27D15B8C" w14:textId="60EA4689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5B1D5EA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268337F" w14:textId="4529B626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600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28C5F88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3E39E0CA" w14:textId="15120B93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600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D716CF0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36D1EF0" w14:textId="2F8C8B9A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600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C48984E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6807CE3C" w14:textId="131AC5C1" w:rsidR="005040D0" w:rsidRPr="00564316" w:rsidRDefault="00651B2A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4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>.</w:t>
            </w:r>
            <w:r w:rsidRPr="00651B2A">
              <w:rPr>
                <w:rFonts w:ascii="Angsana New" w:hAnsi="Angsana New" w:hint="cs"/>
                <w:lang w:val="en-US"/>
              </w:rPr>
              <w:t>35</w:t>
            </w:r>
          </w:p>
        </w:tc>
        <w:tc>
          <w:tcPr>
            <w:tcW w:w="236" w:type="dxa"/>
          </w:tcPr>
          <w:p w14:paraId="0E7FD534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5922D39A" w14:textId="640191A8" w:rsidR="005040D0" w:rsidRPr="00564316" w:rsidRDefault="00651B2A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5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5040D0" w:rsidRPr="00B121B9" w14:paraId="4A4CF6BC" w14:textId="77777777" w:rsidTr="005512A1">
        <w:tc>
          <w:tcPr>
            <w:tcW w:w="1547" w:type="dxa"/>
          </w:tcPr>
          <w:p w14:paraId="6D1162D8" w14:textId="240989F2" w:rsidR="005040D0" w:rsidRPr="00564316" w:rsidRDefault="00651B2A" w:rsidP="005040D0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 xml:space="preserve"> เมษายน </w:t>
            </w:r>
            <w:r w:rsidRPr="00651B2A">
              <w:rPr>
                <w:rFonts w:ascii="Angsana New" w:hAnsi="Angsana New"/>
                <w:lang w:val="en-US"/>
              </w:rPr>
              <w:t>2559</w:t>
            </w:r>
          </w:p>
        </w:tc>
        <w:tc>
          <w:tcPr>
            <w:tcW w:w="236" w:type="dxa"/>
          </w:tcPr>
          <w:p w14:paraId="4F09D89A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47C76795" w14:textId="4FB0AA64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DD9E96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C19CA12" w14:textId="77777777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69C565" w14:textId="77777777" w:rsidR="005040D0" w:rsidRPr="00564316" w:rsidRDefault="005040D0" w:rsidP="005040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08C677A8" w14:textId="288A7E17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200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40E911D7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85E4C95" w14:textId="6E983607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200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4ACC40C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52E9EAFB" w14:textId="01025A74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200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2E88B3A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E322D6D" w14:textId="187AF596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200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6058417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5CA949DC" w14:textId="190DB051" w:rsidR="005040D0" w:rsidRPr="00564316" w:rsidRDefault="00651B2A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4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>.</w:t>
            </w:r>
            <w:r w:rsidRPr="00651B2A">
              <w:rPr>
                <w:rFonts w:ascii="Angsana New" w:hAnsi="Angsana New" w:hint="cs"/>
                <w:lang w:val="en-US"/>
              </w:rPr>
              <w:t>60</w:t>
            </w:r>
          </w:p>
        </w:tc>
        <w:tc>
          <w:tcPr>
            <w:tcW w:w="236" w:type="dxa"/>
          </w:tcPr>
          <w:p w14:paraId="65835F27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BE63A06" w14:textId="39A29DD9" w:rsidR="005040D0" w:rsidRPr="00564316" w:rsidRDefault="00651B2A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6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5040D0" w:rsidRPr="00B121B9" w14:paraId="041D5D56" w14:textId="77777777" w:rsidTr="005512A1">
        <w:tc>
          <w:tcPr>
            <w:tcW w:w="1547" w:type="dxa"/>
          </w:tcPr>
          <w:p w14:paraId="05A25C33" w14:textId="4ECC2781" w:rsidR="005040D0" w:rsidRPr="00564316" w:rsidRDefault="00651B2A" w:rsidP="005040D0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 xml:space="preserve"> เมษายน </w:t>
            </w:r>
            <w:r w:rsidRPr="00651B2A">
              <w:rPr>
                <w:rFonts w:ascii="Angsana New" w:hAnsi="Angsana New"/>
                <w:lang w:val="en-US"/>
              </w:rPr>
              <w:t>2559</w:t>
            </w:r>
          </w:p>
        </w:tc>
        <w:tc>
          <w:tcPr>
            <w:tcW w:w="236" w:type="dxa"/>
          </w:tcPr>
          <w:p w14:paraId="40B7B218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2382AF1" w14:textId="47859C70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D452CB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F78F729" w14:textId="77777777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AEA953" w14:textId="77777777" w:rsidR="005040D0" w:rsidRPr="00564316" w:rsidRDefault="005040D0" w:rsidP="005040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1DA2AF4B" w14:textId="2956F5B5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645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052B976F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45D1FDD" w14:textId="59B8370C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645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39C5760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0FD0BB8B" w14:textId="17C76D83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645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5B789C7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7D2D7FAA" w14:textId="7DFB0284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645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5879DEF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4EC2B95B" w14:textId="5A00CADC" w:rsidR="005040D0" w:rsidRPr="00564316" w:rsidRDefault="00651B2A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4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>.</w:t>
            </w:r>
            <w:r w:rsidRPr="00651B2A">
              <w:rPr>
                <w:rFonts w:ascii="Angsana New" w:hAnsi="Angsana New" w:hint="cs"/>
                <w:lang w:val="en-US"/>
              </w:rPr>
              <w:t>80</w:t>
            </w:r>
          </w:p>
        </w:tc>
        <w:tc>
          <w:tcPr>
            <w:tcW w:w="236" w:type="dxa"/>
          </w:tcPr>
          <w:p w14:paraId="1F4DC89A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06158F0B" w14:textId="38D0A0E8" w:rsidR="005040D0" w:rsidRPr="00564316" w:rsidRDefault="00651B2A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7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5040D0" w:rsidRPr="00B121B9" w14:paraId="4188A6AC" w14:textId="77777777" w:rsidTr="005512A1">
        <w:tc>
          <w:tcPr>
            <w:tcW w:w="1547" w:type="dxa"/>
          </w:tcPr>
          <w:p w14:paraId="75925287" w14:textId="0C35DA2A" w:rsidR="005040D0" w:rsidRPr="00564316" w:rsidRDefault="00651B2A" w:rsidP="005040D0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7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 xml:space="preserve"> กรกฎาคม </w:t>
            </w:r>
            <w:r w:rsidRPr="00651B2A">
              <w:rPr>
                <w:rFonts w:ascii="Angsana New" w:hAnsi="Angsana New"/>
                <w:lang w:val="en-US"/>
              </w:rPr>
              <w:t>2560</w:t>
            </w:r>
          </w:p>
        </w:tc>
        <w:tc>
          <w:tcPr>
            <w:tcW w:w="236" w:type="dxa"/>
          </w:tcPr>
          <w:p w14:paraId="0974FE48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84BBFBC" w14:textId="6BCF53EB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077640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2503EC1" w14:textId="610D7EF2" w:rsidR="005040D0" w:rsidRPr="00564316" w:rsidRDefault="00651B2A" w:rsidP="005040D0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B845339" w14:textId="77777777" w:rsidR="005040D0" w:rsidRPr="00564316" w:rsidRDefault="005040D0" w:rsidP="005040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5E7974C4" w14:textId="2CFA7C5B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48172D8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51FBB09" w14:textId="77777777" w:rsidR="005040D0" w:rsidRPr="00564316" w:rsidRDefault="005040D0" w:rsidP="005040D0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717C5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2137AFB1" w14:textId="546C4ED7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05BEBF2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1778A2B" w14:textId="73D8BEAB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1FC52C9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3800C794" w14:textId="47E130B4" w:rsidR="005040D0" w:rsidRPr="00564316" w:rsidRDefault="00651B2A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3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>.</w:t>
            </w:r>
            <w:r w:rsidRPr="00651B2A">
              <w:rPr>
                <w:rFonts w:ascii="Angsana New" w:hAnsi="Angsana New" w:hint="cs"/>
                <w:lang w:val="en-US"/>
              </w:rPr>
              <w:t>50</w:t>
            </w:r>
          </w:p>
        </w:tc>
        <w:tc>
          <w:tcPr>
            <w:tcW w:w="236" w:type="dxa"/>
          </w:tcPr>
          <w:p w14:paraId="10F55B73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FC206B9" w14:textId="4B2DC5C9" w:rsidR="005040D0" w:rsidRPr="00564316" w:rsidRDefault="00651B2A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3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5040D0" w:rsidRPr="00B121B9" w14:paraId="7D25FA4E" w14:textId="77777777" w:rsidTr="005512A1">
        <w:tc>
          <w:tcPr>
            <w:tcW w:w="1547" w:type="dxa"/>
          </w:tcPr>
          <w:p w14:paraId="326EE88E" w14:textId="3D904EDE" w:rsidR="005040D0" w:rsidRPr="00564316" w:rsidRDefault="00651B2A" w:rsidP="005040D0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26</w:t>
            </w:r>
            <w:r w:rsidR="005040D0" w:rsidRPr="00564316">
              <w:rPr>
                <w:rFonts w:ascii="Angsana New" w:hAnsi="Angsana New"/>
                <w:lang w:val="en-US"/>
              </w:rPr>
              <w:t xml:space="preserve"> 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 xml:space="preserve">เมษายน </w:t>
            </w:r>
            <w:r w:rsidRPr="00651B2A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236" w:type="dxa"/>
          </w:tcPr>
          <w:p w14:paraId="63DC61C8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18A01977" w14:textId="4069F0EC" w:rsidR="005040D0" w:rsidRPr="00564316" w:rsidRDefault="00651B2A" w:rsidP="005040D0">
            <w:pPr>
              <w:spacing w:line="240" w:lineRule="atLeast"/>
              <w:ind w:left="-90" w:right="90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8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0FD9B9C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C477E0C" w14:textId="77777777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BB6C0C" w14:textId="77777777" w:rsidR="005040D0" w:rsidRPr="00564316" w:rsidRDefault="005040D0" w:rsidP="005040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2A2CF276" w14:textId="208185E7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95E5423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52CE9031" w14:textId="7CBB493E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8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97E7A98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64320E68" w14:textId="6DD2916F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8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F5F88EA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3F1470BE" w14:textId="365DC1BA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8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E360D0E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4A9F985E" w14:textId="77A666E3" w:rsidR="005040D0" w:rsidRPr="00564316" w:rsidRDefault="00651B2A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5040D0" w:rsidRPr="00564316">
              <w:rPr>
                <w:rFonts w:ascii="Angsana New" w:hAnsi="Angsana New"/>
                <w:cs/>
                <w:lang w:val="en-US"/>
              </w:rPr>
              <w:t>.</w:t>
            </w:r>
            <w:r w:rsidRPr="00651B2A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236" w:type="dxa"/>
          </w:tcPr>
          <w:p w14:paraId="67A53685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8298D7E" w14:textId="5734E4FE" w:rsidR="005040D0" w:rsidRPr="00564316" w:rsidRDefault="00651B2A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5040D0" w:rsidRPr="00564316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</w:tr>
      <w:tr w:rsidR="005040D0" w:rsidRPr="00B121B9" w14:paraId="5A2D9D34" w14:textId="77777777" w:rsidTr="005512A1">
        <w:tc>
          <w:tcPr>
            <w:tcW w:w="1547" w:type="dxa"/>
          </w:tcPr>
          <w:p w14:paraId="350072E1" w14:textId="6BD8DBE8" w:rsidR="005040D0" w:rsidRPr="00564316" w:rsidRDefault="00651B2A" w:rsidP="005040D0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28</w:t>
            </w:r>
            <w:r w:rsidR="005040D0" w:rsidRPr="00564316">
              <w:rPr>
                <w:rFonts w:ascii="Angsana New" w:hAnsi="Angsana New"/>
                <w:lang w:val="en-US"/>
              </w:rPr>
              <w:t xml:space="preserve"> 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 xml:space="preserve">พฤศจิกายน </w:t>
            </w:r>
            <w:r w:rsidRPr="00651B2A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236" w:type="dxa"/>
          </w:tcPr>
          <w:p w14:paraId="6D43F4FB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31A39D1" w14:textId="559C7B95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28F1DA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DD2F364" w14:textId="77777777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D009D6" w14:textId="77777777" w:rsidR="005040D0" w:rsidRPr="00564316" w:rsidRDefault="005040D0" w:rsidP="005040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28163C0C" w14:textId="0B386C19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780A6203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15EFC22" w14:textId="6EE4D507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3FB85AE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344628B" w14:textId="727F4F90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1852B90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CE50E94" w14:textId="6B1BD9B4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5040D0" w:rsidRPr="00564316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A6D0061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72B4876A" w14:textId="705CD68C" w:rsidR="005040D0" w:rsidRPr="00564316" w:rsidRDefault="00651B2A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5040D0" w:rsidRPr="00564316">
              <w:rPr>
                <w:rFonts w:ascii="Angsana New" w:hAnsi="Angsana New"/>
                <w:cs/>
                <w:lang w:val="en-US"/>
              </w:rPr>
              <w:t>.</w:t>
            </w:r>
            <w:r w:rsidRPr="00651B2A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12BBE938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DEEB89F" w14:textId="1E448C70" w:rsidR="005040D0" w:rsidRPr="00564316" w:rsidRDefault="00651B2A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5040D0" w:rsidRPr="00564316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</w:tr>
      <w:tr w:rsidR="005040D0" w:rsidRPr="00B121B9" w14:paraId="5EC9176B" w14:textId="77777777" w:rsidTr="005512A1">
        <w:tc>
          <w:tcPr>
            <w:tcW w:w="1547" w:type="dxa"/>
          </w:tcPr>
          <w:p w14:paraId="22F4ADE2" w14:textId="1850651F" w:rsidR="005040D0" w:rsidRPr="00564316" w:rsidRDefault="00651B2A" w:rsidP="005040D0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11</w:t>
            </w:r>
            <w:r w:rsidR="005040D0" w:rsidRPr="00564316">
              <w:rPr>
                <w:rFonts w:ascii="Angsana New" w:hAnsi="Angsana New"/>
                <w:lang w:val="en-US"/>
              </w:rPr>
              <w:t xml:space="preserve"> 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 xml:space="preserve">มกราคม </w:t>
            </w:r>
            <w:r w:rsidRPr="00651B2A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1FBF7059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0E45D77C" w14:textId="6F3DF35E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6858A9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61E101B" w14:textId="77777777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5CA4F1" w14:textId="77777777" w:rsidR="005040D0" w:rsidRPr="00564316" w:rsidRDefault="005040D0" w:rsidP="005040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1F306FD2" w14:textId="2A49EBFD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530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203E7C98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83E9AA1" w14:textId="1DC217B4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530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4BEC9F0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655BF8D" w14:textId="3207ED13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530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2A24303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5F1AC2C" w14:textId="371F64DB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530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366E4FC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0D6B5897" w14:textId="73CEB046" w:rsidR="005040D0" w:rsidRPr="00564316" w:rsidRDefault="00651B2A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5040D0" w:rsidRPr="00564316">
              <w:rPr>
                <w:rFonts w:ascii="Angsana New" w:hAnsi="Angsana New"/>
                <w:lang w:val="en-US"/>
              </w:rPr>
              <w:t>.</w:t>
            </w:r>
            <w:r w:rsidRPr="00651B2A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236" w:type="dxa"/>
          </w:tcPr>
          <w:p w14:paraId="6A323F71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4B8C0CC" w14:textId="0B862F11" w:rsidR="005040D0" w:rsidRPr="00564316" w:rsidRDefault="00651B2A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5040D0" w:rsidRPr="00564316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</w:tr>
      <w:tr w:rsidR="005040D0" w:rsidRPr="00B121B9" w14:paraId="11C69004" w14:textId="77777777" w:rsidTr="005512A1">
        <w:tc>
          <w:tcPr>
            <w:tcW w:w="1547" w:type="dxa"/>
          </w:tcPr>
          <w:p w14:paraId="63943E62" w14:textId="539D6225" w:rsidR="005040D0" w:rsidRPr="00564316" w:rsidRDefault="00651B2A" w:rsidP="005040D0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5040D0" w:rsidRPr="00564316">
              <w:rPr>
                <w:rFonts w:ascii="Angsana New" w:hAnsi="Angsana New"/>
                <w:lang w:val="en-US"/>
              </w:rPr>
              <w:t xml:space="preserve"> 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 w:rsidRPr="00651B2A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492A1FA0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00C17C9" w14:textId="36AE6119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F971FB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E967CAD" w14:textId="77777777" w:rsidR="005040D0" w:rsidRPr="00564316" w:rsidRDefault="005040D0" w:rsidP="005040D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39F887" w14:textId="77777777" w:rsidR="005040D0" w:rsidRPr="00564316" w:rsidRDefault="005040D0" w:rsidP="005040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31001A4D" w14:textId="1CCEF8A5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100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6BFDCBD8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02820F70" w14:textId="7B64D58E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100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296F9CD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04FA1D92" w14:textId="4A02B13C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100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A4D2A55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D5DAC82" w14:textId="58FBE50C" w:rsidR="005040D0" w:rsidRPr="00564316" w:rsidRDefault="00651B2A" w:rsidP="005040D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100</w:t>
            </w:r>
            <w:r w:rsidR="005040D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DAFE8D2" w14:textId="77777777" w:rsidR="005040D0" w:rsidRPr="00564316" w:rsidRDefault="005040D0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008381DB" w14:textId="3D39FC97" w:rsidR="005040D0" w:rsidRPr="00564316" w:rsidRDefault="00651B2A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5040D0" w:rsidRPr="00564316">
              <w:rPr>
                <w:rFonts w:ascii="Angsana New" w:hAnsi="Angsana New"/>
                <w:lang w:val="en-US"/>
              </w:rPr>
              <w:t>.</w:t>
            </w:r>
            <w:r w:rsidRPr="00651B2A">
              <w:rPr>
                <w:rFonts w:ascii="Angsana New" w:hAnsi="Angsana New"/>
                <w:lang w:val="en-US"/>
              </w:rPr>
              <w:t>80</w:t>
            </w:r>
          </w:p>
        </w:tc>
        <w:tc>
          <w:tcPr>
            <w:tcW w:w="236" w:type="dxa"/>
          </w:tcPr>
          <w:p w14:paraId="50195F90" w14:textId="77777777" w:rsidR="005040D0" w:rsidRPr="00564316" w:rsidRDefault="005040D0" w:rsidP="005040D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873E935" w14:textId="72510A64" w:rsidR="005040D0" w:rsidRPr="00564316" w:rsidRDefault="00651B2A" w:rsidP="005040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  <w:r w:rsidR="005040D0" w:rsidRPr="00564316">
              <w:rPr>
                <w:rFonts w:ascii="Angsana New" w:hAnsi="Angsana New"/>
                <w:lang w:val="en-US"/>
              </w:rPr>
              <w:t xml:space="preserve"> </w:t>
            </w:r>
            <w:r w:rsidRPr="00651B2A">
              <w:rPr>
                <w:rFonts w:ascii="Angsana New" w:hAnsi="Angsana New"/>
                <w:lang w:val="en-US"/>
              </w:rPr>
              <w:t>10</w:t>
            </w:r>
            <w:r w:rsidR="005040D0" w:rsidRPr="00564316">
              <w:rPr>
                <w:rFonts w:ascii="Angsana New" w:hAnsi="Angsana New"/>
                <w:lang w:val="en-US"/>
              </w:rPr>
              <w:t xml:space="preserve"> 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 xml:space="preserve">เดือน </w:t>
            </w:r>
            <w:r w:rsidRPr="00651B2A">
              <w:rPr>
                <w:rFonts w:ascii="Angsana New" w:hAnsi="Angsana New"/>
                <w:lang w:val="en-US"/>
              </w:rPr>
              <w:t>30</w:t>
            </w:r>
            <w:r w:rsidR="005040D0" w:rsidRPr="00564316">
              <w:rPr>
                <w:rFonts w:ascii="Angsana New" w:hAnsi="Angsana New"/>
                <w:lang w:val="en-US"/>
              </w:rPr>
              <w:t xml:space="preserve"> </w:t>
            </w:r>
            <w:r w:rsidR="005040D0" w:rsidRPr="00564316">
              <w:rPr>
                <w:rFonts w:ascii="Angsana New" w:hAnsi="Angsana New" w:hint="cs"/>
                <w:cs/>
                <w:lang w:val="en-US"/>
              </w:rPr>
              <w:t>วัน</w:t>
            </w:r>
          </w:p>
        </w:tc>
      </w:tr>
      <w:tr w:rsidR="00645652" w:rsidRPr="00B121B9" w14:paraId="2A1DBCB7" w14:textId="77777777" w:rsidTr="005512A1">
        <w:tc>
          <w:tcPr>
            <w:tcW w:w="1547" w:type="dxa"/>
          </w:tcPr>
          <w:p w14:paraId="098FA360" w14:textId="243701BB" w:rsidR="00645652" w:rsidRPr="00564316" w:rsidRDefault="00651B2A" w:rsidP="0064565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11</w:t>
            </w:r>
            <w:r w:rsidR="00645652" w:rsidRPr="00564316">
              <w:rPr>
                <w:rFonts w:ascii="Angsana New" w:hAnsi="Angsana New"/>
                <w:lang w:val="en-US"/>
              </w:rPr>
              <w:t xml:space="preserve"> </w:t>
            </w:r>
            <w:r w:rsidR="00645652" w:rsidRPr="00564316">
              <w:rPr>
                <w:rFonts w:ascii="Angsana New" w:hAnsi="Angsana New" w:hint="cs"/>
                <w:cs/>
                <w:lang w:val="en-US"/>
              </w:rPr>
              <w:t xml:space="preserve">กรกฎาคม </w:t>
            </w:r>
            <w:r w:rsidRPr="00651B2A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667B5D02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25AC0C57" w14:textId="5ACFD0F9" w:rsidR="00645652" w:rsidRPr="00564316" w:rsidRDefault="00645652" w:rsidP="0064565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622DB0" w14:textId="77777777" w:rsidR="00645652" w:rsidRPr="00564316" w:rsidRDefault="00645652" w:rsidP="006456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57F88BC" w14:textId="77777777" w:rsidR="00645652" w:rsidRPr="00564316" w:rsidRDefault="00645652" w:rsidP="0064565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AD7F4C" w14:textId="77777777" w:rsidR="00645652" w:rsidRPr="00564316" w:rsidRDefault="00645652" w:rsidP="0064565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52F948C5" w14:textId="22B39594" w:rsidR="00645652" w:rsidRPr="00B52712" w:rsidRDefault="00651B2A" w:rsidP="0064565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7E7018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820</w:t>
            </w:r>
            <w:r w:rsidR="007E7018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40699651" w14:textId="77777777" w:rsidR="00645652" w:rsidRPr="00B52712" w:rsidRDefault="00645652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DB878B8" w14:textId="23A75082" w:rsidR="00645652" w:rsidRPr="00B52712" w:rsidRDefault="00651B2A" w:rsidP="0064565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645652" w:rsidRPr="00B5271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820</w:t>
            </w:r>
            <w:r w:rsidR="00645652" w:rsidRPr="00B5271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8FBF5C6" w14:textId="77777777" w:rsidR="00645652" w:rsidRPr="00B52712" w:rsidRDefault="00645652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51078FC" w14:textId="729B7FBB" w:rsidR="00645652" w:rsidRPr="00B52712" w:rsidRDefault="00651B2A" w:rsidP="0064565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7E7018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820</w:t>
            </w:r>
            <w:r w:rsidR="007E7018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3FE1D09" w14:textId="77777777" w:rsidR="00645652" w:rsidRPr="00B52712" w:rsidRDefault="00645652" w:rsidP="006456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6ACB2AB" w14:textId="1761105D" w:rsidR="00645652" w:rsidRPr="00B52712" w:rsidRDefault="00651B2A" w:rsidP="0064565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645652" w:rsidRPr="00B5271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820</w:t>
            </w:r>
            <w:r w:rsidR="00645652" w:rsidRPr="00B5271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A4F2024" w14:textId="77777777" w:rsidR="00645652" w:rsidRPr="00564316" w:rsidRDefault="00645652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6890CCA2" w14:textId="6BB42D5A" w:rsidR="00645652" w:rsidRPr="00C80F30" w:rsidRDefault="00651B2A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645652" w:rsidRPr="00C80F30">
              <w:rPr>
                <w:rFonts w:ascii="Angsana New" w:hAnsi="Angsana New"/>
                <w:lang w:val="en-US"/>
              </w:rPr>
              <w:t>.</w:t>
            </w:r>
            <w:r w:rsidRPr="00651B2A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16074E9A" w14:textId="77777777" w:rsidR="00645652" w:rsidRPr="00C80F30" w:rsidRDefault="00645652" w:rsidP="0064565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315F2511" w14:textId="52FEF5A1" w:rsidR="00645652" w:rsidRPr="00C80F30" w:rsidRDefault="00651B2A" w:rsidP="006456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645652"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 w:rsidRPr="00651B2A">
              <w:rPr>
                <w:rFonts w:ascii="Angsana New" w:hAnsi="Angsana New"/>
                <w:lang w:val="en-US"/>
              </w:rPr>
              <w:t>6</w:t>
            </w:r>
            <w:r w:rsidR="00645652" w:rsidRPr="00C80F30">
              <w:rPr>
                <w:rFonts w:ascii="Angsana New" w:hAnsi="Angsana New"/>
                <w:lang w:val="en-US"/>
              </w:rPr>
              <w:t xml:space="preserve"> </w:t>
            </w:r>
            <w:r w:rsidR="00645652"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7C5FF2" w:rsidRPr="00B121B9" w14:paraId="1C754B30" w14:textId="77777777" w:rsidTr="005512A1">
        <w:tc>
          <w:tcPr>
            <w:tcW w:w="1547" w:type="dxa"/>
          </w:tcPr>
          <w:p w14:paraId="51DD9385" w14:textId="2496D87C" w:rsidR="007C5FF2" w:rsidRPr="00564316" w:rsidRDefault="00651B2A" w:rsidP="007C5FF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11</w:t>
            </w:r>
            <w:r w:rsidR="007C5FF2" w:rsidRPr="00564316">
              <w:rPr>
                <w:rFonts w:ascii="Angsana New" w:hAnsi="Angsana New"/>
                <w:lang w:val="en-US"/>
              </w:rPr>
              <w:t xml:space="preserve"> </w:t>
            </w:r>
            <w:r w:rsidR="007C5FF2" w:rsidRPr="00564316">
              <w:rPr>
                <w:rFonts w:ascii="Angsana New" w:hAnsi="Angsana New" w:hint="cs"/>
                <w:cs/>
                <w:lang w:val="en-US"/>
              </w:rPr>
              <w:t xml:space="preserve">กรกฎาคม </w:t>
            </w:r>
            <w:r w:rsidRPr="00651B2A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3C712364" w14:textId="77777777" w:rsidR="007C5FF2" w:rsidRPr="00564316" w:rsidRDefault="007C5FF2" w:rsidP="007C5FF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5B679782" w14:textId="7190D8F0" w:rsidR="007C5FF2" w:rsidRPr="00564316" w:rsidRDefault="007C5FF2" w:rsidP="007C5FF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2C2A72" w14:textId="77777777" w:rsidR="007C5FF2" w:rsidRPr="00564316" w:rsidRDefault="007C5FF2" w:rsidP="007C5FF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965378C" w14:textId="77777777" w:rsidR="007C5FF2" w:rsidRPr="00564316" w:rsidRDefault="007C5FF2" w:rsidP="007C5FF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10D16C" w14:textId="77777777" w:rsidR="007C5FF2" w:rsidRPr="00564316" w:rsidRDefault="007C5FF2" w:rsidP="007C5F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3F3EF4BA" w14:textId="3E0B114D" w:rsidR="007C5FF2" w:rsidRPr="00564316" w:rsidRDefault="00651B2A" w:rsidP="007C5FF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6D3F4AE6" w14:textId="77777777" w:rsidR="007C5FF2" w:rsidRPr="00564316" w:rsidRDefault="007C5FF2" w:rsidP="007C5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02956C3" w14:textId="235BE8B6" w:rsidR="007C5FF2" w:rsidRPr="00564316" w:rsidRDefault="00651B2A" w:rsidP="007C5FF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CF23E66" w14:textId="77777777" w:rsidR="007C5FF2" w:rsidRPr="00564316" w:rsidRDefault="007C5FF2" w:rsidP="007C5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34509470" w14:textId="1E6086C3" w:rsidR="007C5FF2" w:rsidRPr="00564316" w:rsidRDefault="00651B2A" w:rsidP="007C5FF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25B6E2C" w14:textId="77777777" w:rsidR="007C5FF2" w:rsidRPr="00564316" w:rsidRDefault="007C5FF2" w:rsidP="007C5FF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89E4D86" w14:textId="4B7CEB4B" w:rsidR="007C5FF2" w:rsidRPr="00564316" w:rsidRDefault="00651B2A" w:rsidP="007C5FF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C10E8B8" w14:textId="77777777" w:rsidR="007C5FF2" w:rsidRPr="00564316" w:rsidRDefault="007C5FF2" w:rsidP="007C5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3FBCA8EB" w14:textId="0831E98C" w:rsidR="007C5FF2" w:rsidRPr="00C80F30" w:rsidRDefault="00651B2A" w:rsidP="007C5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7C5FF2" w:rsidRPr="00C80F30">
              <w:rPr>
                <w:rFonts w:ascii="Angsana New" w:hAnsi="Angsana New"/>
                <w:lang w:val="en-US"/>
              </w:rPr>
              <w:t>.</w:t>
            </w:r>
            <w:r w:rsidRPr="00651B2A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43A9238D" w14:textId="77777777" w:rsidR="007C5FF2" w:rsidRPr="00C80F30" w:rsidRDefault="007C5FF2" w:rsidP="007C5FF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AC5AC71" w14:textId="5A71A236" w:rsidR="007C5FF2" w:rsidRPr="00C80F30" w:rsidRDefault="00651B2A" w:rsidP="007C5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5</w:t>
            </w:r>
            <w:r w:rsidR="007C5FF2"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 w:rsidRPr="00651B2A">
              <w:rPr>
                <w:rFonts w:ascii="Angsana New" w:hAnsi="Angsana New"/>
                <w:lang w:val="en-US"/>
              </w:rPr>
              <w:t>6</w:t>
            </w:r>
            <w:r w:rsidR="007C5FF2" w:rsidRPr="00C80F30">
              <w:rPr>
                <w:rFonts w:ascii="Angsana New" w:hAnsi="Angsana New"/>
                <w:lang w:val="en-US"/>
              </w:rPr>
              <w:t xml:space="preserve"> </w:t>
            </w:r>
            <w:r w:rsidR="007C5FF2"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7C5FF2" w:rsidRPr="00B121B9" w14:paraId="2C3E0D73" w14:textId="77777777" w:rsidTr="005512A1">
        <w:tc>
          <w:tcPr>
            <w:tcW w:w="1547" w:type="dxa"/>
          </w:tcPr>
          <w:p w14:paraId="5AD225A3" w14:textId="16C34BE1" w:rsidR="007C5FF2" w:rsidRPr="00564316" w:rsidRDefault="00651B2A" w:rsidP="007C5FF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9</w:t>
            </w:r>
            <w:r w:rsidR="007C5FF2" w:rsidRPr="00564316">
              <w:rPr>
                <w:rFonts w:ascii="Angsana New" w:hAnsi="Angsana New"/>
                <w:lang w:val="en-US"/>
              </w:rPr>
              <w:t xml:space="preserve"> </w:t>
            </w:r>
            <w:r w:rsidR="007C5FF2" w:rsidRPr="00564316">
              <w:rPr>
                <w:rFonts w:ascii="Angsana New" w:hAnsi="Angsana New" w:hint="cs"/>
                <w:cs/>
                <w:lang w:val="en-US"/>
              </w:rPr>
              <w:t xml:space="preserve">สิงหาคม </w:t>
            </w:r>
            <w:r w:rsidRPr="00651B2A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4AFAB6B4" w14:textId="77777777" w:rsidR="007C5FF2" w:rsidRPr="00564316" w:rsidRDefault="007C5FF2" w:rsidP="007C5FF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0F400517" w14:textId="5CDF7263" w:rsidR="007C5FF2" w:rsidRPr="00564316" w:rsidRDefault="007C5FF2" w:rsidP="007C5FF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0FF3D6" w14:textId="77777777" w:rsidR="007C5FF2" w:rsidRPr="00564316" w:rsidRDefault="007C5FF2" w:rsidP="007C5FF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D0A2039" w14:textId="77777777" w:rsidR="007C5FF2" w:rsidRPr="00564316" w:rsidRDefault="007C5FF2" w:rsidP="007C5FF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830F7D" w14:textId="77777777" w:rsidR="007C5FF2" w:rsidRPr="00564316" w:rsidRDefault="007C5FF2" w:rsidP="007C5F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76F5EDA6" w14:textId="28272F4A" w:rsidR="007C5FF2" w:rsidRPr="00564316" w:rsidRDefault="00651B2A" w:rsidP="007C5FF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53AADED5" w14:textId="77777777" w:rsidR="007C5FF2" w:rsidRPr="00564316" w:rsidRDefault="007C5FF2" w:rsidP="007C5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5D337003" w14:textId="03879DB0" w:rsidR="007C5FF2" w:rsidRPr="00564316" w:rsidRDefault="00651B2A" w:rsidP="007C5FF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95D0CBE" w14:textId="77777777" w:rsidR="007C5FF2" w:rsidRPr="00564316" w:rsidRDefault="007C5FF2" w:rsidP="007C5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21BE8CD9" w14:textId="4CFF919D" w:rsidR="007C5FF2" w:rsidRPr="00564316" w:rsidRDefault="00651B2A" w:rsidP="007C5FF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62E20AC" w14:textId="77777777" w:rsidR="007C5FF2" w:rsidRPr="00564316" w:rsidRDefault="007C5FF2" w:rsidP="007C5FF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2A83708" w14:textId="2DD54199" w:rsidR="007C5FF2" w:rsidRPr="00564316" w:rsidRDefault="00651B2A" w:rsidP="007C5FF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A5411DD" w14:textId="77777777" w:rsidR="007C5FF2" w:rsidRPr="00564316" w:rsidRDefault="007C5FF2" w:rsidP="007C5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263E0A9A" w14:textId="2FBF63B5" w:rsidR="007C5FF2" w:rsidRPr="00C80F30" w:rsidRDefault="00651B2A" w:rsidP="007C5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3</w:t>
            </w:r>
            <w:r w:rsidR="007C5FF2" w:rsidRPr="00C80F30">
              <w:rPr>
                <w:rFonts w:ascii="Angsana New" w:hAnsi="Angsana New"/>
                <w:lang w:val="en-US"/>
              </w:rPr>
              <w:t>.</w:t>
            </w:r>
            <w:r w:rsidRPr="00651B2A">
              <w:rPr>
                <w:rFonts w:ascii="Angsana New" w:hAnsi="Angsana New" w:hint="cs"/>
                <w:lang w:val="en-US"/>
              </w:rPr>
              <w:t>5</w:t>
            </w:r>
            <w:r w:rsidRPr="00651B2A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236" w:type="dxa"/>
          </w:tcPr>
          <w:p w14:paraId="35297C14" w14:textId="77777777" w:rsidR="007C5FF2" w:rsidRPr="00C80F30" w:rsidRDefault="007C5FF2" w:rsidP="007C5FF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1389E5B5" w14:textId="1A22526D" w:rsidR="007C5FF2" w:rsidRPr="00C80F30" w:rsidRDefault="00651B2A" w:rsidP="007C5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3</w:t>
            </w:r>
            <w:r w:rsidR="007C5FF2"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 w:rsidRPr="00651B2A">
              <w:rPr>
                <w:rFonts w:ascii="Angsana New" w:hAnsi="Angsana New" w:hint="cs"/>
                <w:lang w:val="en-US"/>
              </w:rPr>
              <w:t>3</w:t>
            </w:r>
            <w:r w:rsidR="007C5FF2" w:rsidRPr="00C80F30">
              <w:rPr>
                <w:rFonts w:ascii="Angsana New" w:hAnsi="Angsana New"/>
                <w:lang w:val="en-US"/>
              </w:rPr>
              <w:t xml:space="preserve"> </w:t>
            </w:r>
            <w:r w:rsidR="007C5FF2"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7C5FF2" w:rsidRPr="00B121B9" w14:paraId="7389644E" w14:textId="77777777" w:rsidTr="005512A1">
        <w:tc>
          <w:tcPr>
            <w:tcW w:w="1547" w:type="dxa"/>
          </w:tcPr>
          <w:p w14:paraId="6396AD32" w14:textId="36F5EFF0" w:rsidR="007C5FF2" w:rsidRDefault="00651B2A" w:rsidP="007C5FF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16</w:t>
            </w:r>
            <w:r w:rsidR="007C5FF2">
              <w:rPr>
                <w:rFonts w:ascii="Angsana New" w:hAnsi="Angsana New"/>
                <w:lang w:val="en-US"/>
              </w:rPr>
              <w:t xml:space="preserve"> </w:t>
            </w:r>
            <w:r w:rsidR="007C5FF2">
              <w:rPr>
                <w:rFonts w:ascii="Angsana New" w:hAnsi="Angsana New" w:hint="cs"/>
                <w:cs/>
                <w:lang w:val="en-US"/>
              </w:rPr>
              <w:t xml:space="preserve">มกราคม </w:t>
            </w:r>
            <w:r w:rsidRPr="00651B2A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267F4EC0" w14:textId="77777777" w:rsidR="007C5FF2" w:rsidRPr="00564316" w:rsidRDefault="007C5FF2" w:rsidP="007C5FF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CFCF1B0" w14:textId="03341BE8" w:rsidR="007C5FF2" w:rsidRPr="00564316" w:rsidRDefault="007C5FF2" w:rsidP="007C5FF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D0FA41" w14:textId="77777777" w:rsidR="007C5FF2" w:rsidRPr="00564316" w:rsidRDefault="007C5FF2" w:rsidP="007C5FF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21D5946" w14:textId="77777777" w:rsidR="007C5FF2" w:rsidRPr="00564316" w:rsidRDefault="007C5FF2" w:rsidP="007C5FF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F674BF" w14:textId="77777777" w:rsidR="007C5FF2" w:rsidRPr="00564316" w:rsidRDefault="007C5FF2" w:rsidP="007C5F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1BE9A493" w14:textId="52DA361D" w:rsidR="007C5FF2" w:rsidRPr="00564316" w:rsidRDefault="00651B2A" w:rsidP="007C5FF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400</w:t>
            </w:r>
            <w:r w:rsidR="007C5FF2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6D5B5612" w14:textId="77777777" w:rsidR="007C5FF2" w:rsidRPr="00564316" w:rsidRDefault="007C5FF2" w:rsidP="007C5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401D2FE" w14:textId="77777777" w:rsidR="007C5FF2" w:rsidRDefault="007C5FF2" w:rsidP="007C5FF2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084E30" w14:textId="77777777" w:rsidR="007C5FF2" w:rsidRPr="00564316" w:rsidRDefault="007C5FF2" w:rsidP="007C5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AAC6134" w14:textId="713583F2" w:rsidR="007C5FF2" w:rsidRPr="00564316" w:rsidRDefault="00651B2A" w:rsidP="00E7293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E72933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400</w:t>
            </w:r>
            <w:r w:rsidR="00E72933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219D298" w14:textId="77777777" w:rsidR="007C5FF2" w:rsidRPr="00564316" w:rsidRDefault="007C5FF2" w:rsidP="007C5FF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3B0EEBB" w14:textId="77777777" w:rsidR="007C5FF2" w:rsidRDefault="007C5FF2" w:rsidP="007C5FF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5C349CA" w14:textId="77777777" w:rsidR="007C5FF2" w:rsidRPr="00564316" w:rsidRDefault="007C5FF2" w:rsidP="007C5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2FF2734C" w14:textId="5FDA1FF8" w:rsidR="007C5FF2" w:rsidRDefault="00651B2A" w:rsidP="007C5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7C5FF2">
              <w:rPr>
                <w:rFonts w:ascii="Angsana New" w:hAnsi="Angsana New"/>
                <w:lang w:val="en-US"/>
              </w:rPr>
              <w:t>.</w:t>
            </w:r>
            <w:r w:rsidRPr="00651B2A">
              <w:rPr>
                <w:rFonts w:ascii="Angsana New" w:hAnsi="Angsana New"/>
                <w:lang w:val="en-US"/>
              </w:rPr>
              <w:t>50</w:t>
            </w:r>
          </w:p>
        </w:tc>
        <w:tc>
          <w:tcPr>
            <w:tcW w:w="236" w:type="dxa"/>
          </w:tcPr>
          <w:p w14:paraId="033DE4D5" w14:textId="77777777" w:rsidR="007C5FF2" w:rsidRPr="00C80F30" w:rsidRDefault="007C5FF2" w:rsidP="007C5FF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8807806" w14:textId="01A47F7A" w:rsidR="007C5FF2" w:rsidRDefault="00651B2A" w:rsidP="007C5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7C5FF2">
              <w:rPr>
                <w:rFonts w:ascii="Angsana New" w:hAnsi="Angsana New"/>
                <w:lang w:val="en-US"/>
              </w:rPr>
              <w:t xml:space="preserve"> </w:t>
            </w:r>
            <w:r w:rsidR="007C5FF2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</w:tr>
      <w:tr w:rsidR="00E72933" w:rsidRPr="00B121B9" w14:paraId="078B13C1" w14:textId="77777777" w:rsidTr="005512A1">
        <w:tc>
          <w:tcPr>
            <w:tcW w:w="1547" w:type="dxa"/>
          </w:tcPr>
          <w:p w14:paraId="78DA0B47" w14:textId="44167552" w:rsidR="00E72933" w:rsidRPr="00C72250" w:rsidRDefault="00651B2A" w:rsidP="00E72933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E72933">
              <w:rPr>
                <w:rFonts w:ascii="Angsana New" w:hAnsi="Angsana New"/>
                <w:lang w:val="en-US"/>
              </w:rPr>
              <w:t xml:space="preserve"> </w:t>
            </w:r>
            <w:r w:rsidR="00E72933">
              <w:rPr>
                <w:rFonts w:ascii="Angsana New" w:hAnsi="Angsana New" w:hint="cs"/>
                <w:cs/>
                <w:lang w:val="en-US"/>
              </w:rPr>
              <w:t xml:space="preserve">กรกฎาคม </w:t>
            </w:r>
            <w:r w:rsidRPr="00651B2A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5FEFA83D" w14:textId="77777777" w:rsidR="00E72933" w:rsidRPr="00C72250" w:rsidRDefault="00E72933" w:rsidP="00E7293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08161956" w14:textId="0B8F7BF1" w:rsidR="00E72933" w:rsidRPr="00C72250" w:rsidRDefault="00E72933" w:rsidP="00E72933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D69E4E" w14:textId="77777777" w:rsidR="00E72933" w:rsidRPr="00C72250" w:rsidRDefault="00E72933" w:rsidP="00E7293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E83FAAB" w14:textId="0EA5A6B7" w:rsidR="00E72933" w:rsidRPr="00C72250" w:rsidRDefault="00E72933" w:rsidP="00E72933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662D60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342DE9" w14:textId="77777777" w:rsidR="00E72933" w:rsidRPr="00C72250" w:rsidRDefault="00E72933" w:rsidP="00E729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04D241E7" w14:textId="6BC19720" w:rsidR="00E72933" w:rsidRPr="00C72250" w:rsidRDefault="00651B2A" w:rsidP="00E7293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E72933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200</w:t>
            </w:r>
            <w:r w:rsidR="00E72933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1136F0F2" w14:textId="77777777" w:rsidR="00E72933" w:rsidRPr="00C72250" w:rsidRDefault="00E72933" w:rsidP="00E729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03C625F8" w14:textId="570D2F31" w:rsidR="00E72933" w:rsidRPr="00C72250" w:rsidRDefault="00E72933" w:rsidP="00E72933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 w:rsidRPr="002A24A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AB5B75" w14:textId="77777777" w:rsidR="00E72933" w:rsidRPr="00C72250" w:rsidRDefault="00E72933" w:rsidP="00E729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3FE07278" w14:textId="4412126B" w:rsidR="00E72933" w:rsidRPr="00C72250" w:rsidRDefault="00651B2A" w:rsidP="00E7293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E72933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200</w:t>
            </w:r>
            <w:r w:rsidR="00E72933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0942CB4" w14:textId="77777777" w:rsidR="00E72933" w:rsidRPr="00C72250" w:rsidRDefault="00E72933" w:rsidP="00E7293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6F83B753" w14:textId="67B109FA" w:rsidR="00E72933" w:rsidRPr="00C72250" w:rsidRDefault="00E72933" w:rsidP="00E72933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8452C2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B1CE55D" w14:textId="77777777" w:rsidR="00E72933" w:rsidRPr="00C72250" w:rsidRDefault="00E72933" w:rsidP="00E729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0E97DE28" w14:textId="5FBA2F69" w:rsidR="00E72933" w:rsidRPr="00C72250" w:rsidRDefault="00651B2A" w:rsidP="00E729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B87DF0">
              <w:rPr>
                <w:rFonts w:ascii="Angsana New" w:hAnsi="Angsana New"/>
                <w:lang w:val="en-US"/>
              </w:rPr>
              <w:t>.</w:t>
            </w:r>
            <w:r w:rsidRPr="00651B2A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236" w:type="dxa"/>
          </w:tcPr>
          <w:p w14:paraId="73324EF0" w14:textId="77777777" w:rsidR="00E72933" w:rsidRPr="00C72250" w:rsidRDefault="00E72933" w:rsidP="00E7293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6C0B460B" w14:textId="6565A52A" w:rsidR="00E72933" w:rsidRPr="00C72250" w:rsidRDefault="00651B2A" w:rsidP="00E729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B87DF0">
              <w:rPr>
                <w:rFonts w:ascii="Angsana New" w:hAnsi="Angsana New"/>
                <w:lang w:val="en-US"/>
              </w:rPr>
              <w:t xml:space="preserve"> </w:t>
            </w:r>
            <w:r w:rsidR="00B87DF0">
              <w:rPr>
                <w:rFonts w:ascii="Angsana New" w:hAnsi="Angsana New" w:hint="cs"/>
                <w:cs/>
                <w:lang w:val="en-US"/>
              </w:rPr>
              <w:t xml:space="preserve">ปี </w:t>
            </w:r>
            <w:r w:rsidRPr="00651B2A">
              <w:rPr>
                <w:rFonts w:ascii="Angsana New" w:hAnsi="Angsana New"/>
                <w:lang w:val="en-US"/>
              </w:rPr>
              <w:t>9</w:t>
            </w:r>
            <w:r w:rsidR="00B87DF0">
              <w:rPr>
                <w:rFonts w:ascii="Angsana New" w:hAnsi="Angsana New"/>
                <w:lang w:val="en-US"/>
              </w:rPr>
              <w:t xml:space="preserve"> </w:t>
            </w:r>
            <w:r w:rsidR="00B87DF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E72933" w:rsidRPr="00B121B9" w14:paraId="19DD1474" w14:textId="77777777" w:rsidTr="005512A1">
        <w:tc>
          <w:tcPr>
            <w:tcW w:w="1547" w:type="dxa"/>
          </w:tcPr>
          <w:p w14:paraId="7D817B0C" w14:textId="0B564C6E" w:rsidR="00E72933" w:rsidRPr="00C72250" w:rsidRDefault="00651B2A" w:rsidP="00E72933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19</w:t>
            </w:r>
            <w:r w:rsidR="00E72933">
              <w:rPr>
                <w:rFonts w:ascii="Angsana New" w:hAnsi="Angsana New"/>
                <w:lang w:val="en-US"/>
              </w:rPr>
              <w:t xml:space="preserve"> </w:t>
            </w:r>
            <w:r w:rsidR="00682108">
              <w:rPr>
                <w:rFonts w:ascii="Angsana New" w:hAnsi="Angsana New" w:hint="cs"/>
                <w:cs/>
                <w:lang w:val="en-US"/>
              </w:rPr>
              <w:t>สิงหาคม</w:t>
            </w:r>
            <w:r w:rsidR="00E72933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651B2A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6B5A7471" w14:textId="77777777" w:rsidR="00E72933" w:rsidRPr="00C72250" w:rsidRDefault="00E72933" w:rsidP="00E7293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08320146" w14:textId="1A9284C0" w:rsidR="00E72933" w:rsidRPr="00C72250" w:rsidRDefault="00E72933" w:rsidP="00E72933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679567" w14:textId="77777777" w:rsidR="00E72933" w:rsidRPr="00C72250" w:rsidRDefault="00E72933" w:rsidP="00E7293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DDB4204" w14:textId="03F960C6" w:rsidR="00E72933" w:rsidRPr="00C72250" w:rsidRDefault="00E72933" w:rsidP="00E72933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662D60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809D19" w14:textId="77777777" w:rsidR="00E72933" w:rsidRPr="00C72250" w:rsidRDefault="00E72933" w:rsidP="00E729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6417A105" w14:textId="1ADFD5BE" w:rsidR="00E72933" w:rsidRPr="00C72250" w:rsidRDefault="00651B2A" w:rsidP="00E7293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E72933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944</w:t>
            </w:r>
            <w:r w:rsidR="00E72933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79892DF4" w14:textId="77777777" w:rsidR="00E72933" w:rsidRPr="00C72250" w:rsidRDefault="00E72933" w:rsidP="00E729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1EB4F47C" w14:textId="2FD845FD" w:rsidR="00E72933" w:rsidRPr="00C72250" w:rsidRDefault="00E72933" w:rsidP="00E72933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 w:rsidRPr="002A24A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1402DB" w14:textId="77777777" w:rsidR="00E72933" w:rsidRPr="00C72250" w:rsidRDefault="00E72933" w:rsidP="00E729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DBE3BD0" w14:textId="5A7F7A77" w:rsidR="00E72933" w:rsidRPr="00C72250" w:rsidRDefault="00651B2A" w:rsidP="00E7293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E72933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944</w:t>
            </w:r>
            <w:r w:rsidR="00E72933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6097380" w14:textId="77777777" w:rsidR="00E72933" w:rsidRPr="00C72250" w:rsidRDefault="00E72933" w:rsidP="00E7293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3A0E6A5" w14:textId="4D44F447" w:rsidR="00E72933" w:rsidRPr="00C72250" w:rsidRDefault="00E72933" w:rsidP="00E72933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8452C2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EBD060F" w14:textId="77777777" w:rsidR="00E72933" w:rsidRPr="00C72250" w:rsidRDefault="00E72933" w:rsidP="00E729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549E372D" w14:textId="34B3DD13" w:rsidR="00E72933" w:rsidRPr="00C72250" w:rsidRDefault="00651B2A" w:rsidP="00E729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B87DF0">
              <w:rPr>
                <w:rFonts w:ascii="Angsana New" w:hAnsi="Angsana New"/>
                <w:lang w:val="en-US"/>
              </w:rPr>
              <w:t>.</w:t>
            </w:r>
            <w:r w:rsidRPr="00651B2A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54B7AF5C" w14:textId="77777777" w:rsidR="00E72933" w:rsidRPr="00C72250" w:rsidRDefault="00E72933" w:rsidP="00E7293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5CF397C" w14:textId="18AD0F19" w:rsidR="00E72933" w:rsidRPr="00C72250" w:rsidRDefault="00651B2A" w:rsidP="00E729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B87DF0">
              <w:rPr>
                <w:rFonts w:ascii="Angsana New" w:hAnsi="Angsana New"/>
                <w:lang w:val="en-US"/>
              </w:rPr>
              <w:t xml:space="preserve"> </w:t>
            </w:r>
            <w:r w:rsidR="00B87DF0">
              <w:rPr>
                <w:rFonts w:ascii="Angsana New" w:hAnsi="Angsana New" w:hint="cs"/>
                <w:cs/>
                <w:lang w:val="en-US"/>
              </w:rPr>
              <w:t xml:space="preserve">ปี </w:t>
            </w:r>
            <w:r w:rsidRPr="00651B2A">
              <w:rPr>
                <w:rFonts w:ascii="Angsana New" w:hAnsi="Angsana New"/>
                <w:lang w:val="en-US"/>
              </w:rPr>
              <w:t>11</w:t>
            </w:r>
            <w:r w:rsidR="00B87DF0">
              <w:rPr>
                <w:rFonts w:ascii="Angsana New" w:hAnsi="Angsana New"/>
                <w:lang w:val="en-US"/>
              </w:rPr>
              <w:t xml:space="preserve"> </w:t>
            </w:r>
            <w:r w:rsidR="00B87DF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C72250" w:rsidRPr="00B121B9" w14:paraId="42CCA816" w14:textId="77777777" w:rsidTr="005512A1">
        <w:tc>
          <w:tcPr>
            <w:tcW w:w="1547" w:type="dxa"/>
          </w:tcPr>
          <w:p w14:paraId="516667C7" w14:textId="2B4D567B" w:rsidR="00C72250" w:rsidRPr="00564316" w:rsidRDefault="00C72250" w:rsidP="00C72250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64316">
              <w:rPr>
                <w:rFonts w:ascii="Angsana New" w:hAnsi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60A81BA0" w14:textId="77777777" w:rsidR="00C72250" w:rsidRPr="00564316" w:rsidRDefault="00C72250" w:rsidP="00C722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8BD44" w14:textId="3A17814A" w:rsidR="00C72250" w:rsidRPr="00F8300A" w:rsidRDefault="00651B2A" w:rsidP="00C72250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lang w:val="en-US"/>
              </w:rPr>
              <w:t>13</w:t>
            </w:r>
            <w:r w:rsidR="00C72250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200</w:t>
            </w:r>
            <w:r w:rsidR="00C72250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7C1A203" w14:textId="77777777" w:rsidR="00C72250" w:rsidRPr="00564316" w:rsidRDefault="00C72250" w:rsidP="00C722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10B6D" w14:textId="42845C61" w:rsidR="00C72250" w:rsidRDefault="00651B2A" w:rsidP="00C72250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lang w:val="en-US"/>
              </w:rPr>
              <w:t>7</w:t>
            </w:r>
            <w:r w:rsidR="00C72250" w:rsidRPr="00F8300A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205</w:t>
            </w:r>
            <w:r w:rsidR="00C72250" w:rsidRPr="00F8300A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DD05998" w14:textId="77777777" w:rsidR="00C72250" w:rsidRPr="00564316" w:rsidRDefault="00C72250" w:rsidP="00C722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A05F2" w14:textId="5EEFA0FF" w:rsidR="00C72250" w:rsidRPr="00564316" w:rsidRDefault="00651B2A" w:rsidP="00C7225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lang w:val="en-US"/>
              </w:rPr>
              <w:t>37</w:t>
            </w:r>
            <w:r w:rsidR="007E7018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837</w:t>
            </w:r>
            <w:r w:rsidR="007E7018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2492D3B5" w14:textId="77777777" w:rsidR="00C72250" w:rsidRPr="00564316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08279" w14:textId="50155771" w:rsidR="00C72250" w:rsidRDefault="00651B2A" w:rsidP="00C7225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lang w:val="en-US"/>
              </w:rPr>
              <w:t>38</w:t>
            </w:r>
            <w:r w:rsidR="00C72250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495</w:t>
            </w:r>
            <w:r w:rsidR="00C72250" w:rsidRPr="00564316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D2A2CE1" w14:textId="77777777" w:rsidR="00C72250" w:rsidRPr="00564316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8942D" w14:textId="313D0E72" w:rsidR="00C72250" w:rsidRPr="00564316" w:rsidRDefault="00651B2A" w:rsidP="00C7225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lang w:val="en-US"/>
              </w:rPr>
              <w:t>51</w:t>
            </w:r>
            <w:r w:rsidR="00C72250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037</w:t>
            </w:r>
            <w:r w:rsidR="00C72250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12292D23" w14:textId="77777777" w:rsidR="00C72250" w:rsidRPr="00564316" w:rsidRDefault="00C72250" w:rsidP="00C722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0B54053" w14:textId="13C7CB06" w:rsidR="00C72250" w:rsidRDefault="00651B2A" w:rsidP="00C7225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lang w:val="en-US"/>
              </w:rPr>
              <w:t>45</w:t>
            </w:r>
            <w:r w:rsidR="00C72250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700</w:t>
            </w:r>
            <w:r w:rsidR="00C72250" w:rsidRPr="00564316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54719B39" w14:textId="77777777" w:rsidR="00C72250" w:rsidRPr="00564316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04" w:type="dxa"/>
          </w:tcPr>
          <w:p w14:paraId="255CC934" w14:textId="77777777" w:rsidR="00C72250" w:rsidRPr="00564316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739F8E27" w14:textId="77777777" w:rsidR="00C72250" w:rsidRPr="00564316" w:rsidRDefault="00C72250" w:rsidP="00C7225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95" w:type="dxa"/>
          </w:tcPr>
          <w:p w14:paraId="4B1D6C32" w14:textId="77777777" w:rsidR="00C72250" w:rsidRPr="00564316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  <w:tr w:rsidR="00C72250" w:rsidRPr="00B121B9" w14:paraId="01E70169" w14:textId="77777777" w:rsidTr="00E01253">
        <w:tc>
          <w:tcPr>
            <w:tcW w:w="1547" w:type="dxa"/>
          </w:tcPr>
          <w:p w14:paraId="40591960" w14:textId="77777777" w:rsidR="00C72250" w:rsidRPr="00B121B9" w:rsidRDefault="00C72250" w:rsidP="00C72250">
            <w:pPr>
              <w:spacing w:line="240" w:lineRule="atLeast"/>
              <w:ind w:right="6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52F595C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545" w:type="dxa"/>
            <w:gridSpan w:val="15"/>
          </w:tcPr>
          <w:p w14:paraId="7483DDF5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21B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C72250" w:rsidRPr="00B121B9" w14:paraId="66D76A01" w14:textId="77777777" w:rsidTr="00E01253">
        <w:tc>
          <w:tcPr>
            <w:tcW w:w="1547" w:type="dxa"/>
          </w:tcPr>
          <w:p w14:paraId="162DC0EF" w14:textId="77777777" w:rsidR="00C72250" w:rsidRPr="00B121B9" w:rsidRDefault="00C72250" w:rsidP="00C7225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</w:tcPr>
          <w:p w14:paraId="744F559C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913" w:type="dxa"/>
            <w:gridSpan w:val="3"/>
          </w:tcPr>
          <w:p w14:paraId="229428C6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ส่วนที่ครบกำหนดชำระภายในหนึ่ง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28ED0B5F" w14:textId="77777777" w:rsidR="00C72250" w:rsidRPr="00B121B9" w:rsidRDefault="00C72250" w:rsidP="00C722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095" w:type="dxa"/>
            <w:gridSpan w:val="3"/>
          </w:tcPr>
          <w:p w14:paraId="28DA1461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ส่วนที่ครบกำหนดชำระเกินกว่าหนึ่ง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14C910C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094" w:type="dxa"/>
            <w:gridSpan w:val="3"/>
          </w:tcPr>
          <w:p w14:paraId="016561F7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236" w:type="dxa"/>
          </w:tcPr>
          <w:p w14:paraId="296BE3B9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04" w:type="dxa"/>
          </w:tcPr>
          <w:p w14:paraId="2B0C0361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06EA770C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5" w:type="dxa"/>
          </w:tcPr>
          <w:p w14:paraId="6BE5B82C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C72250" w:rsidRPr="00B121B9" w14:paraId="5F309C20" w14:textId="77777777" w:rsidTr="00E01253">
        <w:tc>
          <w:tcPr>
            <w:tcW w:w="1547" w:type="dxa"/>
          </w:tcPr>
          <w:p w14:paraId="710A8DE3" w14:textId="77777777" w:rsidR="00C72250" w:rsidRPr="00B121B9" w:rsidRDefault="00C72250" w:rsidP="00C7225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3CF24263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</w:tcPr>
          <w:p w14:paraId="34E9B2CC" w14:textId="4E6EADBB" w:rsidR="00C72250" w:rsidRPr="00564316" w:rsidRDefault="00651B2A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30</w:t>
            </w:r>
            <w:r w:rsidR="00C72250">
              <w:rPr>
                <w:rFonts w:ascii="Angsana New" w:hAnsi="Angsana New"/>
                <w:lang w:val="en-US"/>
              </w:rPr>
              <w:t xml:space="preserve"> </w:t>
            </w:r>
            <w:r w:rsidR="00C72250">
              <w:rPr>
                <w:rFonts w:ascii="Angsana New" w:hAnsi="Angsana New" w:hint="cs"/>
                <w:cs/>
                <w:lang w:val="en-US"/>
              </w:rPr>
              <w:t xml:space="preserve">กันยายน </w:t>
            </w:r>
            <w:r w:rsidRPr="00651B2A">
              <w:rPr>
                <w:rFonts w:ascii="Angsana New" w:hAnsi="Angsana New"/>
                <w:lang w:val="en-US"/>
              </w:rPr>
              <w:t>256</w:t>
            </w:r>
            <w:r w:rsidRPr="00651B2A">
              <w:rPr>
                <w:rFonts w:ascii="Angsana New" w:hAnsi="Angsana New" w:hint="cs"/>
                <w:lang w:val="en-US"/>
              </w:rPr>
              <w:t>3</w:t>
            </w:r>
          </w:p>
        </w:tc>
        <w:tc>
          <w:tcPr>
            <w:tcW w:w="236" w:type="dxa"/>
          </w:tcPr>
          <w:p w14:paraId="047D05FE" w14:textId="77777777" w:rsidR="00C72250" w:rsidRPr="00564316" w:rsidRDefault="00C72250" w:rsidP="00C722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4B5B987F" w14:textId="6986D102" w:rsidR="00C72250" w:rsidRPr="00564316" w:rsidRDefault="00651B2A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31</w:t>
            </w:r>
            <w:r w:rsidR="00C72250"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 w:rsidRPr="00651B2A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13F614F5" w14:textId="77777777" w:rsidR="00C72250" w:rsidRPr="00564316" w:rsidRDefault="00C72250" w:rsidP="00C722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628EC628" w14:textId="3A23B4C1" w:rsidR="00C72250" w:rsidRPr="00564316" w:rsidRDefault="00651B2A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30</w:t>
            </w:r>
            <w:r w:rsidR="00C72250">
              <w:rPr>
                <w:rFonts w:ascii="Angsana New" w:hAnsi="Angsana New"/>
                <w:lang w:val="en-US"/>
              </w:rPr>
              <w:t xml:space="preserve"> </w:t>
            </w:r>
            <w:r w:rsidR="00C72250">
              <w:rPr>
                <w:rFonts w:ascii="Angsana New" w:hAnsi="Angsana New" w:hint="cs"/>
                <w:cs/>
                <w:lang w:val="en-US"/>
              </w:rPr>
              <w:t xml:space="preserve">กันยายน </w:t>
            </w:r>
            <w:r w:rsidRPr="00651B2A">
              <w:rPr>
                <w:rFonts w:ascii="Angsana New" w:hAnsi="Angsana New"/>
                <w:lang w:val="en-US"/>
              </w:rPr>
              <w:t>256</w:t>
            </w:r>
            <w:r w:rsidRPr="00651B2A">
              <w:rPr>
                <w:rFonts w:ascii="Angsana New" w:hAnsi="Angsana New" w:hint="cs"/>
                <w:lang w:val="en-US"/>
              </w:rPr>
              <w:t>3</w:t>
            </w:r>
          </w:p>
        </w:tc>
        <w:tc>
          <w:tcPr>
            <w:tcW w:w="265" w:type="dxa"/>
          </w:tcPr>
          <w:p w14:paraId="1A54CD7E" w14:textId="77777777" w:rsidR="00C72250" w:rsidRPr="00564316" w:rsidRDefault="00C72250" w:rsidP="00C722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425C0FE6" w14:textId="7A88474F" w:rsidR="00C72250" w:rsidRPr="00564316" w:rsidRDefault="00651B2A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31</w:t>
            </w:r>
            <w:r w:rsidR="00C72250"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 w:rsidRPr="00651B2A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60DABC13" w14:textId="77777777" w:rsidR="00C72250" w:rsidRPr="00564316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426E16B8" w14:textId="6D52AD70" w:rsidR="00C72250" w:rsidRPr="00564316" w:rsidRDefault="00651B2A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30</w:t>
            </w:r>
            <w:r w:rsidR="00C72250">
              <w:rPr>
                <w:rFonts w:ascii="Angsana New" w:hAnsi="Angsana New"/>
                <w:lang w:val="en-US"/>
              </w:rPr>
              <w:t xml:space="preserve"> </w:t>
            </w:r>
            <w:r w:rsidR="00C72250">
              <w:rPr>
                <w:rFonts w:ascii="Angsana New" w:hAnsi="Angsana New" w:hint="cs"/>
                <w:cs/>
                <w:lang w:val="en-US"/>
              </w:rPr>
              <w:t xml:space="preserve">กันยายน </w:t>
            </w:r>
            <w:r w:rsidRPr="00651B2A">
              <w:rPr>
                <w:rFonts w:ascii="Angsana New" w:hAnsi="Angsana New"/>
                <w:lang w:val="en-US"/>
              </w:rPr>
              <w:t>256</w:t>
            </w:r>
            <w:r w:rsidRPr="00651B2A">
              <w:rPr>
                <w:rFonts w:ascii="Angsana New" w:hAnsi="Angsana New" w:hint="cs"/>
                <w:lang w:val="en-US"/>
              </w:rPr>
              <w:t>3</w:t>
            </w:r>
          </w:p>
        </w:tc>
        <w:tc>
          <w:tcPr>
            <w:tcW w:w="236" w:type="dxa"/>
          </w:tcPr>
          <w:p w14:paraId="146A6750" w14:textId="77777777" w:rsidR="00C72250" w:rsidRPr="00564316" w:rsidRDefault="00C72250" w:rsidP="00C722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510A3311" w14:textId="524265C9" w:rsidR="00C72250" w:rsidRPr="00564316" w:rsidRDefault="00651B2A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31</w:t>
            </w:r>
            <w:r w:rsidR="00C72250"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 w:rsidRPr="00651B2A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0F55E633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04" w:type="dxa"/>
          </w:tcPr>
          <w:p w14:paraId="6D6CEFE4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73BF4F8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5" w:type="dxa"/>
          </w:tcPr>
          <w:p w14:paraId="22317A61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อายุหุ้นกู้</w:t>
            </w:r>
          </w:p>
        </w:tc>
      </w:tr>
      <w:tr w:rsidR="00C72250" w:rsidRPr="00B121B9" w14:paraId="13929B67" w14:textId="77777777" w:rsidTr="00E01253">
        <w:tc>
          <w:tcPr>
            <w:tcW w:w="1547" w:type="dxa"/>
          </w:tcPr>
          <w:p w14:paraId="66E25D00" w14:textId="77777777" w:rsidR="00C72250" w:rsidRPr="00B121B9" w:rsidRDefault="00C72250" w:rsidP="00C7225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1516BFFD" w14:textId="77777777" w:rsidR="00C72250" w:rsidRPr="00B121B9" w:rsidRDefault="00C72250" w:rsidP="00C7225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574" w:type="dxa"/>
            <w:gridSpan w:val="11"/>
          </w:tcPr>
          <w:p w14:paraId="24D01179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i/>
                <w:iCs/>
                <w:sz w:val="23"/>
                <w:szCs w:val="23"/>
                <w:cs/>
              </w:rPr>
              <w:t>(พันบาท)</w:t>
            </w:r>
          </w:p>
        </w:tc>
        <w:tc>
          <w:tcPr>
            <w:tcW w:w="236" w:type="dxa"/>
          </w:tcPr>
          <w:p w14:paraId="5D3B0A26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3D0140AD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741B03C3" w14:textId="77777777" w:rsidR="00C72250" w:rsidRPr="00B121B9" w:rsidRDefault="00C72250" w:rsidP="00C7225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4B6C44A7" w14:textId="77777777" w:rsidR="00C72250" w:rsidRPr="00B121B9" w:rsidRDefault="00C72250" w:rsidP="00C72250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</w:tr>
      <w:tr w:rsidR="00DF21FF" w:rsidRPr="00B121B9" w14:paraId="60C87E72" w14:textId="77777777" w:rsidTr="006618C6">
        <w:tc>
          <w:tcPr>
            <w:tcW w:w="1547" w:type="dxa"/>
          </w:tcPr>
          <w:p w14:paraId="7A6084FF" w14:textId="146E96DD" w:rsidR="00DF21FF" w:rsidRPr="00B121B9" w:rsidRDefault="00651B2A" w:rsidP="00DF21F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22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มกราคม 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2558</w:t>
            </w:r>
          </w:p>
        </w:tc>
        <w:tc>
          <w:tcPr>
            <w:tcW w:w="236" w:type="dxa"/>
          </w:tcPr>
          <w:p w14:paraId="63DB2EE2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AA284DE" w14:textId="319A8287" w:rsidR="00DF21FF" w:rsidRPr="0011762A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D020A5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6815EA5" w14:textId="526A30A8" w:rsidR="00DF21FF" w:rsidRPr="0011762A" w:rsidRDefault="00651B2A" w:rsidP="00DF21FF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11762A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11762A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C18876E" w14:textId="77777777" w:rsidR="00DF21FF" w:rsidRPr="00B121B9" w:rsidRDefault="00DF21FF" w:rsidP="00DF21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4410563C" w14:textId="0FFB5EE5" w:rsidR="00DF21FF" w:rsidRPr="00E42F94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1C91C61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5B52943F" w14:textId="77777777" w:rsidR="00DF21FF" w:rsidRPr="00E42F94" w:rsidRDefault="00DF21FF" w:rsidP="00DF21FF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0E1B05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5A2F3208" w14:textId="66FB5A21" w:rsidR="00DF21FF" w:rsidRPr="00E42F94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F9F44FB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C26367C" w14:textId="09168AA7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1052310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1D1F0BEF" w14:textId="2679D961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5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20</w:t>
            </w:r>
          </w:p>
        </w:tc>
        <w:tc>
          <w:tcPr>
            <w:tcW w:w="236" w:type="dxa"/>
          </w:tcPr>
          <w:p w14:paraId="4B19919C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2EF3F9F2" w14:textId="11036916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5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F21FF" w:rsidRPr="00B121B9" w14:paraId="49EAAC0C" w14:textId="77777777" w:rsidTr="006618C6">
        <w:tc>
          <w:tcPr>
            <w:tcW w:w="1547" w:type="dxa"/>
          </w:tcPr>
          <w:p w14:paraId="06A7CAD6" w14:textId="61893BF5" w:rsidR="00DF21FF" w:rsidRPr="00B121B9" w:rsidRDefault="00651B2A" w:rsidP="00DF21F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5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สิงหาคม 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2558</w:t>
            </w:r>
          </w:p>
        </w:tc>
        <w:tc>
          <w:tcPr>
            <w:tcW w:w="236" w:type="dxa"/>
          </w:tcPr>
          <w:p w14:paraId="6E1D2B09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008FA6B" w14:textId="713E085D" w:rsidR="00DF21FF" w:rsidRPr="0011762A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7BC858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EC199FB" w14:textId="01466AA4" w:rsidR="00DF21FF" w:rsidRPr="0011762A" w:rsidRDefault="00651B2A" w:rsidP="00DF21FF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DF21FF" w:rsidRPr="0011762A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205</w:t>
            </w:r>
            <w:r w:rsidR="00DF21FF" w:rsidRPr="0011762A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43D0CFF" w14:textId="77777777" w:rsidR="00DF21FF" w:rsidRPr="00B121B9" w:rsidRDefault="00DF21FF" w:rsidP="00DF21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7528722B" w14:textId="397443FE" w:rsidR="00DF21FF" w:rsidRPr="00E42F94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BB0CC2A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8953A81" w14:textId="77777777" w:rsidR="00DF21FF" w:rsidRPr="00E42F94" w:rsidRDefault="00DF21FF" w:rsidP="00DF21FF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F23922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A86B821" w14:textId="53BD8DDC" w:rsidR="00DF21FF" w:rsidRPr="00E42F94" w:rsidRDefault="00DF21FF" w:rsidP="00326F55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D52773F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1FB57AA3" w14:textId="14585C9F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205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02E9563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6625A618" w14:textId="5168C1CA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4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65</w:t>
            </w:r>
          </w:p>
        </w:tc>
        <w:tc>
          <w:tcPr>
            <w:tcW w:w="236" w:type="dxa"/>
          </w:tcPr>
          <w:p w14:paraId="4D61CA39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3B97CEF0" w14:textId="54A27DD1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5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F21FF" w:rsidRPr="00B121B9" w14:paraId="18BD0BA8" w14:textId="77777777" w:rsidTr="006618C6">
        <w:tc>
          <w:tcPr>
            <w:tcW w:w="1547" w:type="dxa"/>
          </w:tcPr>
          <w:p w14:paraId="4AD7208D" w14:textId="45E7A495" w:rsidR="00DF21FF" w:rsidRPr="00B121B9" w:rsidRDefault="00651B2A" w:rsidP="00DF21F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5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สิงหาคม 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2558</w:t>
            </w:r>
          </w:p>
        </w:tc>
        <w:tc>
          <w:tcPr>
            <w:tcW w:w="236" w:type="dxa"/>
          </w:tcPr>
          <w:p w14:paraId="3A08930C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5FDF452" w14:textId="231E70F9" w:rsidR="00DF21FF" w:rsidRPr="0011762A" w:rsidRDefault="00651B2A" w:rsidP="007F71ED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600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A92DA23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EC73D5D" w14:textId="77777777" w:rsidR="00DF21FF" w:rsidRPr="0011762A" w:rsidRDefault="00DF21FF" w:rsidP="00DF21F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8A1206" w14:textId="77777777" w:rsidR="00DF21FF" w:rsidRPr="00B121B9" w:rsidRDefault="00DF21FF" w:rsidP="00DF21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77E21F9B" w14:textId="7B171B2D" w:rsidR="00DF21FF" w:rsidRPr="00E42F94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8E37CB0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0A333DB0" w14:textId="0785A56B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AD242EE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F5E94EE" w14:textId="664BDFD7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A843AAB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DCB5B2F" w14:textId="616AF829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D75E23B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3E74C833" w14:textId="69EC87AC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4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90</w:t>
            </w:r>
          </w:p>
        </w:tc>
        <w:tc>
          <w:tcPr>
            <w:tcW w:w="236" w:type="dxa"/>
          </w:tcPr>
          <w:p w14:paraId="21313368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778DDF51" w14:textId="457B268F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6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F21FF" w:rsidRPr="00B121B9" w14:paraId="7F5B375B" w14:textId="77777777" w:rsidTr="006618C6">
        <w:tc>
          <w:tcPr>
            <w:tcW w:w="1547" w:type="dxa"/>
          </w:tcPr>
          <w:p w14:paraId="2774EECB" w14:textId="746CC3D0" w:rsidR="00DF21FF" w:rsidRPr="00B121B9" w:rsidRDefault="00651B2A" w:rsidP="00DF21F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5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สิงหาคม 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2558</w:t>
            </w:r>
          </w:p>
        </w:tc>
        <w:tc>
          <w:tcPr>
            <w:tcW w:w="236" w:type="dxa"/>
          </w:tcPr>
          <w:p w14:paraId="4BF9B584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45B565A4" w14:textId="73D3BE82" w:rsidR="00DF21FF" w:rsidRPr="0011762A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091281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617B51C" w14:textId="77777777" w:rsidR="00DF21FF" w:rsidRPr="0011762A" w:rsidRDefault="00DF21FF" w:rsidP="00DF21F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8BA945" w14:textId="77777777" w:rsidR="00DF21FF" w:rsidRPr="00B121B9" w:rsidRDefault="00DF21FF" w:rsidP="00DF21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46E99B73" w14:textId="4AE0AE21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0AFD6D63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75A23F1" w14:textId="1164B689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8219824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5BD64A69" w14:textId="33610048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6F173DD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37F6B755" w14:textId="67249654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EE40DC0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5DF0385E" w14:textId="0E7728BE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5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20</w:t>
            </w:r>
          </w:p>
        </w:tc>
        <w:tc>
          <w:tcPr>
            <w:tcW w:w="236" w:type="dxa"/>
          </w:tcPr>
          <w:p w14:paraId="63AF6223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5A54B972" w14:textId="70FD1D0A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7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F21FF" w:rsidRPr="00B121B9" w14:paraId="17FFE337" w14:textId="77777777" w:rsidTr="006618C6">
        <w:tc>
          <w:tcPr>
            <w:tcW w:w="1547" w:type="dxa"/>
          </w:tcPr>
          <w:p w14:paraId="6967A24E" w14:textId="3B8C6F6C" w:rsidR="00DF21FF" w:rsidRPr="00B121B9" w:rsidRDefault="00651B2A" w:rsidP="00DF21F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เมษายน 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2559</w:t>
            </w:r>
          </w:p>
        </w:tc>
        <w:tc>
          <w:tcPr>
            <w:tcW w:w="236" w:type="dxa"/>
          </w:tcPr>
          <w:p w14:paraId="47CA7B1A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DE17C72" w14:textId="5DBCF103" w:rsidR="00DF21FF" w:rsidRPr="0011762A" w:rsidRDefault="00651B2A" w:rsidP="00DF21FF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600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E6FFFC1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9B33686" w14:textId="77777777" w:rsidR="00DF21FF" w:rsidRPr="0011762A" w:rsidRDefault="00DF21FF" w:rsidP="00DF21F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3FA159" w14:textId="77777777" w:rsidR="00DF21FF" w:rsidRPr="00B121B9" w:rsidRDefault="00DF21FF" w:rsidP="00DF21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031DB81D" w14:textId="4C6D106D" w:rsidR="00DF21FF" w:rsidRPr="00E42F94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62CEFDA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4FA4455" w14:textId="52B80169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01C3BF5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4634FFFE" w14:textId="3EEB0812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A4D92E1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D08B941" w14:textId="209BCEB1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2B79B4D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78CDA4A6" w14:textId="5E3DE39D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4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35</w:t>
            </w:r>
          </w:p>
        </w:tc>
        <w:tc>
          <w:tcPr>
            <w:tcW w:w="236" w:type="dxa"/>
          </w:tcPr>
          <w:p w14:paraId="04325FAE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1B8D54EE" w14:textId="6E8DA799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5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F21FF" w:rsidRPr="00B121B9" w14:paraId="1B5B4839" w14:textId="77777777" w:rsidTr="006618C6">
        <w:tc>
          <w:tcPr>
            <w:tcW w:w="1547" w:type="dxa"/>
          </w:tcPr>
          <w:p w14:paraId="4EBC63A9" w14:textId="03E319AF" w:rsidR="00DF21FF" w:rsidRPr="00B121B9" w:rsidRDefault="00651B2A" w:rsidP="00DF21F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เมษายน 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2559</w:t>
            </w:r>
          </w:p>
        </w:tc>
        <w:tc>
          <w:tcPr>
            <w:tcW w:w="236" w:type="dxa"/>
          </w:tcPr>
          <w:p w14:paraId="2C482A74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79178BC" w14:textId="6476DFDE" w:rsidR="00DF21FF" w:rsidRPr="0011762A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834642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D1A0E8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F16D19A" w14:textId="77777777" w:rsidR="00DF21FF" w:rsidRPr="0011762A" w:rsidRDefault="00DF21FF" w:rsidP="00DF21F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73DB4F" w14:textId="77777777" w:rsidR="00DF21FF" w:rsidRPr="00B121B9" w:rsidRDefault="00DF21FF" w:rsidP="00DF21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2CB141CA" w14:textId="698EA45C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200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27359EED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F1EBAF2" w14:textId="795599F7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200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8F6AF60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5AB2F16E" w14:textId="079B87B1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200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DE4F6F5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3E2E15A" w14:textId="527417C3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200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1EC3D6B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3EFD184C" w14:textId="1ED510C2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4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60</w:t>
            </w:r>
          </w:p>
        </w:tc>
        <w:tc>
          <w:tcPr>
            <w:tcW w:w="236" w:type="dxa"/>
          </w:tcPr>
          <w:p w14:paraId="0E9A0111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45279A67" w14:textId="237E0C39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6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F21FF" w:rsidRPr="00B121B9" w14:paraId="420D1E49" w14:textId="77777777" w:rsidTr="006618C6">
        <w:tc>
          <w:tcPr>
            <w:tcW w:w="1547" w:type="dxa"/>
          </w:tcPr>
          <w:p w14:paraId="17EE6E47" w14:textId="1AA65B1C" w:rsidR="00DF21FF" w:rsidRPr="00B121B9" w:rsidRDefault="00651B2A" w:rsidP="00DF21F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เมษายน 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2559</w:t>
            </w:r>
          </w:p>
        </w:tc>
        <w:tc>
          <w:tcPr>
            <w:tcW w:w="236" w:type="dxa"/>
          </w:tcPr>
          <w:p w14:paraId="31095CC8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4F3926F8" w14:textId="3F773B90" w:rsidR="00DF21FF" w:rsidRPr="0011762A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834642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98C86A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64D7FEC" w14:textId="77777777" w:rsidR="00DF21FF" w:rsidRPr="0011762A" w:rsidRDefault="00DF21FF" w:rsidP="00DF21F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314C6A" w14:textId="77777777" w:rsidR="00DF21FF" w:rsidRPr="00B121B9" w:rsidRDefault="00DF21FF" w:rsidP="00DF21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2C4D4385" w14:textId="7B203FBE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645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2B2403F5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FB8A227" w14:textId="1A394E1E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645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93164F9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46FB5DC7" w14:textId="164EF18F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645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4497369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0DD4E01" w14:textId="217F86B6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645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5061B15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1649E09B" w14:textId="3892865E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4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80</w:t>
            </w:r>
          </w:p>
        </w:tc>
        <w:tc>
          <w:tcPr>
            <w:tcW w:w="236" w:type="dxa"/>
          </w:tcPr>
          <w:p w14:paraId="2B3A4F6F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770626D8" w14:textId="4A25BCE4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7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F21FF" w:rsidRPr="00B121B9" w14:paraId="43F7B774" w14:textId="77777777" w:rsidTr="006618C6">
        <w:tc>
          <w:tcPr>
            <w:tcW w:w="1547" w:type="dxa"/>
          </w:tcPr>
          <w:p w14:paraId="0C4FAD11" w14:textId="4E6D5437" w:rsidR="00DF21FF" w:rsidRPr="00B121B9" w:rsidRDefault="00651B2A" w:rsidP="00DF21F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7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กรกฎาคม 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2560</w:t>
            </w:r>
          </w:p>
        </w:tc>
        <w:tc>
          <w:tcPr>
            <w:tcW w:w="236" w:type="dxa"/>
          </w:tcPr>
          <w:p w14:paraId="67AF10C8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4223BDEB" w14:textId="5C34DD13" w:rsidR="00DF21FF" w:rsidRPr="0011762A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834642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39C479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3334992" w14:textId="573E7AA4" w:rsidR="00DF21FF" w:rsidRPr="0011762A" w:rsidRDefault="00651B2A" w:rsidP="00DF21FF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DF21FF" w:rsidRPr="0011762A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11762A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19A4A5F" w14:textId="77777777" w:rsidR="00DF21FF" w:rsidRPr="00B121B9" w:rsidRDefault="00DF21FF" w:rsidP="00DF21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6723DA61" w14:textId="35142A46" w:rsidR="00DF21FF" w:rsidRPr="00E42F94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57D9A18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E8D8946" w14:textId="77777777" w:rsidR="00DF21FF" w:rsidRPr="00E42F94" w:rsidRDefault="00DF21FF" w:rsidP="00DF21FF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81441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A8DC294" w14:textId="020D3302" w:rsidR="00DF21FF" w:rsidRPr="00E42F94" w:rsidRDefault="00DF21FF" w:rsidP="00326F55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B6E6DC0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66752B40" w14:textId="30222E15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2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809218C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5158D5E5" w14:textId="645EC98E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3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50</w:t>
            </w:r>
          </w:p>
        </w:tc>
        <w:tc>
          <w:tcPr>
            <w:tcW w:w="236" w:type="dxa"/>
          </w:tcPr>
          <w:p w14:paraId="58128A75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5A56834B" w14:textId="51B34960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3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F21FF" w:rsidRPr="00B121B9" w14:paraId="1086269C" w14:textId="77777777" w:rsidTr="006618C6">
        <w:tc>
          <w:tcPr>
            <w:tcW w:w="1547" w:type="dxa"/>
          </w:tcPr>
          <w:p w14:paraId="1145A380" w14:textId="147912DF" w:rsidR="00DF21FF" w:rsidRPr="00B121B9" w:rsidRDefault="00651B2A" w:rsidP="00DF21F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26</w:t>
            </w:r>
            <w:r w:rsidR="00DF21FF"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เมษายน 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2561</w:t>
            </w:r>
          </w:p>
        </w:tc>
        <w:tc>
          <w:tcPr>
            <w:tcW w:w="236" w:type="dxa"/>
          </w:tcPr>
          <w:p w14:paraId="379E2E7B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4A69FB60" w14:textId="051B6856" w:rsidR="00DF21FF" w:rsidRPr="0011762A" w:rsidRDefault="00651B2A" w:rsidP="00DF21FF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8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EDD71C8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062F2AD" w14:textId="77777777" w:rsidR="00DF21FF" w:rsidRPr="0011762A" w:rsidRDefault="00DF21FF" w:rsidP="00DF21F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04BBB4" w14:textId="77777777" w:rsidR="00DF21FF" w:rsidRPr="00B121B9" w:rsidRDefault="00DF21FF" w:rsidP="00DF21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13A1AEC0" w14:textId="61A69346" w:rsidR="00DF21FF" w:rsidRPr="00E42F94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CB9C4BB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DBD10A0" w14:textId="169CE3AA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8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933AA09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6E0EE1ED" w14:textId="16196FF2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8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BFE25F3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002C7FF" w14:textId="31249F64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 w:hint="cs"/>
                <w:lang w:val="en-US"/>
              </w:rPr>
              <w:t>8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5BF70FB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0C5E2407" w14:textId="3FAF64AC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="00DF21FF" w:rsidRPr="00B121B9">
              <w:rPr>
                <w:rFonts w:ascii="Angsana New" w:hAnsi="Angsana New"/>
                <w:sz w:val="23"/>
                <w:szCs w:val="23"/>
                <w:lang w:val="en-US"/>
              </w:rPr>
              <w:t>.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30</w:t>
            </w:r>
          </w:p>
        </w:tc>
        <w:tc>
          <w:tcPr>
            <w:tcW w:w="236" w:type="dxa"/>
          </w:tcPr>
          <w:p w14:paraId="1298E807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0F0A12F6" w14:textId="4D98E3C1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3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F21FF" w:rsidRPr="00B121B9" w14:paraId="41424DB7" w14:textId="77777777" w:rsidTr="006618C6">
        <w:tc>
          <w:tcPr>
            <w:tcW w:w="1547" w:type="dxa"/>
          </w:tcPr>
          <w:p w14:paraId="0583EDD7" w14:textId="3696961E" w:rsidR="00DF21FF" w:rsidRPr="00B121B9" w:rsidRDefault="00651B2A" w:rsidP="00DF21F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11</w:t>
            </w:r>
            <w:r w:rsidR="00DF21FF"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มกราคม 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3148094E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399B1A8" w14:textId="6430EF88" w:rsidR="00DF21FF" w:rsidRPr="0011762A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D4063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4135FA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2C07749" w14:textId="49D04262" w:rsidR="00DF21FF" w:rsidRPr="0011762A" w:rsidRDefault="00DF21FF" w:rsidP="00DF21F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ACFF97" w14:textId="77777777" w:rsidR="00DF21FF" w:rsidRPr="00B121B9" w:rsidRDefault="00DF21FF" w:rsidP="00DF21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23D6160E" w14:textId="582C52D3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530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6718D486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E9E16C9" w14:textId="34487AA3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530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1DCEB65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233F5B62" w14:textId="14CD0362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530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0A18256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5F11FEDF" w14:textId="71DD6332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530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06BA4DA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4CA011FE" w14:textId="0B086D37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4</w:t>
            </w:r>
            <w:r w:rsidR="00DF21FF" w:rsidRPr="00B121B9">
              <w:rPr>
                <w:rFonts w:ascii="Angsana New" w:hAnsi="Angsana New"/>
                <w:sz w:val="23"/>
                <w:szCs w:val="23"/>
                <w:lang w:val="en-US"/>
              </w:rPr>
              <w:t>.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10</w:t>
            </w:r>
          </w:p>
        </w:tc>
        <w:tc>
          <w:tcPr>
            <w:tcW w:w="236" w:type="dxa"/>
          </w:tcPr>
          <w:p w14:paraId="33DF0C19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0EDFF839" w14:textId="22E06DDE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="00DF21FF" w:rsidRPr="00B121B9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DF21FF" w:rsidRPr="00B121B9" w14:paraId="3599B24E" w14:textId="77777777" w:rsidTr="006618C6">
        <w:tc>
          <w:tcPr>
            <w:tcW w:w="1547" w:type="dxa"/>
          </w:tcPr>
          <w:p w14:paraId="27AC495D" w14:textId="759FAC6B" w:rsidR="00DF21FF" w:rsidRPr="00B121B9" w:rsidRDefault="00651B2A" w:rsidP="00DF21F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="00DF21FF"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มีนาคม 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17872D22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7DB3B9B" w14:textId="44622420" w:rsidR="00DF21FF" w:rsidRPr="0011762A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D4063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8A835F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CDEBA18" w14:textId="000B1CB3" w:rsidR="00DF21FF" w:rsidRPr="0011762A" w:rsidRDefault="00DF21FF" w:rsidP="00DF21F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95D175" w14:textId="77777777" w:rsidR="00DF21FF" w:rsidRPr="00B121B9" w:rsidRDefault="00DF21FF" w:rsidP="00DF21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29914BD3" w14:textId="0E394B76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46169AB8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C3A601B" w14:textId="6477B9B9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685CECB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265AF347" w14:textId="50690A06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A33A0BF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9AA6A78" w14:textId="1F3BE1EC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100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9C36872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788A91C9" w14:textId="54C7876C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="00DF21FF" w:rsidRPr="00B121B9">
              <w:rPr>
                <w:rFonts w:ascii="Angsana New" w:hAnsi="Angsana New"/>
                <w:sz w:val="23"/>
                <w:szCs w:val="23"/>
                <w:lang w:val="en-US"/>
              </w:rPr>
              <w:t>.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80</w:t>
            </w:r>
          </w:p>
        </w:tc>
        <w:tc>
          <w:tcPr>
            <w:tcW w:w="236" w:type="dxa"/>
          </w:tcPr>
          <w:p w14:paraId="7707CAF2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01019ABB" w14:textId="58090ACF" w:rsidR="00DF21FF" w:rsidRPr="00B121B9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 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10</w:t>
            </w:r>
            <w:r w:rsidR="00DF21FF"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เดือน</w:t>
            </w:r>
            <w:r w:rsidR="00DF21FF"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651B2A">
              <w:rPr>
                <w:rFonts w:ascii="Angsana New" w:hAnsi="Angsana New" w:hint="cs"/>
                <w:sz w:val="23"/>
                <w:szCs w:val="23"/>
                <w:lang w:val="en-US"/>
              </w:rPr>
              <w:t>30</w:t>
            </w:r>
            <w:r w:rsidR="00DF21F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วัน</w:t>
            </w:r>
          </w:p>
        </w:tc>
      </w:tr>
      <w:tr w:rsidR="00DF21FF" w:rsidRPr="00B121B9" w14:paraId="2DAEE680" w14:textId="77777777" w:rsidTr="006618C6">
        <w:tc>
          <w:tcPr>
            <w:tcW w:w="1547" w:type="dxa"/>
          </w:tcPr>
          <w:p w14:paraId="645A20EB" w14:textId="50A8A58D" w:rsidR="00DF21FF" w:rsidRPr="00B121B9" w:rsidRDefault="00651B2A" w:rsidP="00DF21F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11</w:t>
            </w:r>
            <w:r w:rsidR="00DF21FF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="00DF21FF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กรกฎาคม 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70ADC0B8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54C73B85" w14:textId="0410B2CD" w:rsidR="00DF21FF" w:rsidRPr="0011762A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D4063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432DB6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E3D9B7F" w14:textId="741B8F2F" w:rsidR="00DF21FF" w:rsidRPr="0011762A" w:rsidRDefault="00DF21FF" w:rsidP="00DF21F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83450F" w14:textId="77777777" w:rsidR="00DF21FF" w:rsidRPr="00B121B9" w:rsidRDefault="00DF21FF" w:rsidP="00DF21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72FD15E8" w14:textId="41CF090F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723E4DBB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5B38E0DD" w14:textId="69CD8AEE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01767B6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0CF27A67" w14:textId="7C36A8B8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D4E6742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53DC1E66" w14:textId="37EBE8F8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E871D93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6086672B" w14:textId="1421E0D8" w:rsidR="00DF21FF" w:rsidRPr="00E42F94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.</w:t>
            </w:r>
            <w:r w:rsidRPr="00651B2A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1F30C380" w14:textId="77777777" w:rsidR="00DF21FF" w:rsidRPr="00E42F94" w:rsidRDefault="00DF21FF" w:rsidP="00DF21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CC8C80A" w14:textId="72BE952A" w:rsidR="00DF21FF" w:rsidRPr="00E42F94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 w:rsidRPr="00651B2A">
              <w:rPr>
                <w:rFonts w:ascii="Angsana New" w:hAnsi="Angsana New"/>
                <w:lang w:val="en-US"/>
              </w:rPr>
              <w:t>6</w:t>
            </w:r>
            <w:r w:rsidR="00DF21FF" w:rsidRPr="00E42F94">
              <w:rPr>
                <w:rFonts w:ascii="Angsana New" w:hAnsi="Angsana New"/>
                <w:lang w:val="en-US"/>
              </w:rPr>
              <w:t xml:space="preserve"> </w:t>
            </w:r>
            <w:r w:rsidR="00DF21FF" w:rsidRPr="00E42F94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DF21FF" w:rsidRPr="00B121B9" w14:paraId="4002579E" w14:textId="77777777" w:rsidTr="006618C6">
        <w:tc>
          <w:tcPr>
            <w:tcW w:w="1547" w:type="dxa"/>
          </w:tcPr>
          <w:p w14:paraId="29CD7F30" w14:textId="41602539" w:rsidR="00DF21FF" w:rsidRPr="00B121B9" w:rsidRDefault="00651B2A" w:rsidP="00DF21F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11</w:t>
            </w:r>
            <w:r w:rsidR="00DF21FF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="00DF21FF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กรกฎาคม 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4B95213D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32901F8" w14:textId="0FA8076A" w:rsidR="00DF21FF" w:rsidRPr="0011762A" w:rsidRDefault="00DF21FF" w:rsidP="00DF21FF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D4063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3D54A5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6E517B5" w14:textId="1D1568AE" w:rsidR="00DF21FF" w:rsidRPr="0011762A" w:rsidRDefault="00DF21FF" w:rsidP="00DF21F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CB4574" w14:textId="77777777" w:rsidR="00DF21FF" w:rsidRPr="00B121B9" w:rsidRDefault="00DF21FF" w:rsidP="00DF21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2A347704" w14:textId="101B474A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39C6A24E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44D599D" w14:textId="3EE0E174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6739640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4B581A9F" w14:textId="34CE9BA2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E022BE4" w14:textId="77777777" w:rsidR="00DF21FF" w:rsidRPr="00B121B9" w:rsidRDefault="00DF21FF" w:rsidP="00DF21F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45A9369" w14:textId="1B3EEB2D" w:rsidR="00DF21FF" w:rsidRPr="00E42F94" w:rsidRDefault="00651B2A" w:rsidP="00DF21F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  <w:r w:rsidR="00DF21FF" w:rsidRPr="00E42F94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1D5E4DC" w14:textId="77777777" w:rsidR="00DF21FF" w:rsidRPr="00B121B9" w:rsidRDefault="00DF21FF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25B98ADD" w14:textId="1C26218E" w:rsidR="00DF21FF" w:rsidRPr="00E42F94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DF21FF" w:rsidRPr="00E42F94">
              <w:rPr>
                <w:rFonts w:ascii="Angsana New" w:hAnsi="Angsana New"/>
                <w:lang w:val="en-US"/>
              </w:rPr>
              <w:t>.</w:t>
            </w:r>
            <w:r w:rsidRPr="00651B2A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5A1109F0" w14:textId="77777777" w:rsidR="00DF21FF" w:rsidRPr="00E42F94" w:rsidRDefault="00DF21FF" w:rsidP="00DF21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5AB72B3B" w14:textId="08FA9421" w:rsidR="00DF21FF" w:rsidRPr="00E42F94" w:rsidRDefault="00651B2A" w:rsidP="00DF21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5</w:t>
            </w:r>
            <w:r w:rsidR="00DF21FF" w:rsidRPr="00E42F94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 w:rsidRPr="00651B2A">
              <w:rPr>
                <w:rFonts w:ascii="Angsana New" w:hAnsi="Angsana New"/>
                <w:lang w:val="en-US"/>
              </w:rPr>
              <w:t>6</w:t>
            </w:r>
            <w:r w:rsidR="00DF21FF" w:rsidRPr="00E42F94">
              <w:rPr>
                <w:rFonts w:ascii="Angsana New" w:hAnsi="Angsana New"/>
                <w:lang w:val="en-US"/>
              </w:rPr>
              <w:t xml:space="preserve"> </w:t>
            </w:r>
            <w:r w:rsidR="00DF21FF" w:rsidRPr="00E42F94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9C5670" w:rsidRPr="00B121B9" w14:paraId="0F700AAA" w14:textId="77777777" w:rsidTr="006618C6">
        <w:tc>
          <w:tcPr>
            <w:tcW w:w="1547" w:type="dxa"/>
          </w:tcPr>
          <w:p w14:paraId="34E8126E" w14:textId="563D2362" w:rsidR="009C5670" w:rsidRDefault="00651B2A" w:rsidP="009C5670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16</w:t>
            </w:r>
            <w:r w:rsidR="009C5670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="009C5670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มกราคม 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2563</w:t>
            </w:r>
          </w:p>
        </w:tc>
        <w:tc>
          <w:tcPr>
            <w:tcW w:w="236" w:type="dxa"/>
          </w:tcPr>
          <w:p w14:paraId="4617CB1F" w14:textId="77777777" w:rsidR="009C5670" w:rsidRPr="00B121B9" w:rsidRDefault="009C5670" w:rsidP="009C567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19D830D7" w14:textId="3C31360A" w:rsidR="009C5670" w:rsidRPr="0011762A" w:rsidRDefault="009C5670" w:rsidP="001E279D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D4063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D67403" w14:textId="77777777" w:rsidR="009C5670" w:rsidRPr="00B121B9" w:rsidRDefault="009C5670" w:rsidP="009C567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F2D4AA4" w14:textId="765FDA49" w:rsidR="009C5670" w:rsidRPr="0011762A" w:rsidRDefault="009C5670" w:rsidP="009C5670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954E37" w14:textId="77777777" w:rsidR="009C5670" w:rsidRPr="00B121B9" w:rsidRDefault="009C5670" w:rsidP="009C567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shd w:val="clear" w:color="auto" w:fill="auto"/>
          </w:tcPr>
          <w:p w14:paraId="65E68F9C" w14:textId="4F7732AA" w:rsidR="009C5670" w:rsidRPr="00E42F94" w:rsidRDefault="00651B2A" w:rsidP="009C567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9F5B3E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400</w:t>
            </w:r>
            <w:r w:rsidR="009F5B3E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592048A2" w14:textId="77777777" w:rsidR="009C5670" w:rsidRPr="00B121B9" w:rsidRDefault="009C5670" w:rsidP="009C5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68F5D72" w14:textId="77777777" w:rsidR="009C5670" w:rsidRDefault="009C5670" w:rsidP="009C5670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00BC27" w14:textId="77777777" w:rsidR="009C5670" w:rsidRPr="00B121B9" w:rsidRDefault="009C5670" w:rsidP="009C5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083EE090" w14:textId="209969D7" w:rsidR="009C5670" w:rsidRPr="00E42F94" w:rsidRDefault="00651B2A" w:rsidP="009C567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400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F39B739" w14:textId="77777777" w:rsidR="009C5670" w:rsidRPr="00B121B9" w:rsidRDefault="009C5670" w:rsidP="009C567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1436E76B" w14:textId="77777777" w:rsidR="009C5670" w:rsidRDefault="009C5670" w:rsidP="009C5670">
            <w:pPr>
              <w:spacing w:line="240" w:lineRule="atLeast"/>
              <w:ind w:left="-90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958A1F4" w14:textId="77777777" w:rsidR="009C5670" w:rsidRPr="00B121B9" w:rsidRDefault="009C5670" w:rsidP="009C5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7849DC50" w14:textId="15DB5AF5" w:rsidR="009C5670" w:rsidRDefault="00651B2A" w:rsidP="009C5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9C5670">
              <w:rPr>
                <w:rFonts w:ascii="Angsana New" w:hAnsi="Angsana New"/>
                <w:lang w:val="en-US"/>
              </w:rPr>
              <w:t>.</w:t>
            </w:r>
            <w:r w:rsidRPr="00651B2A">
              <w:rPr>
                <w:rFonts w:ascii="Angsana New" w:hAnsi="Angsana New"/>
                <w:lang w:val="en-US"/>
              </w:rPr>
              <w:t>50</w:t>
            </w:r>
          </w:p>
        </w:tc>
        <w:tc>
          <w:tcPr>
            <w:tcW w:w="236" w:type="dxa"/>
          </w:tcPr>
          <w:p w14:paraId="4495DEA0" w14:textId="77777777" w:rsidR="009C5670" w:rsidRPr="00E42F94" w:rsidRDefault="009C5670" w:rsidP="009C567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48A79D0" w14:textId="6C7106FA" w:rsidR="009C5670" w:rsidRDefault="00651B2A" w:rsidP="009C5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9C5670">
              <w:rPr>
                <w:rFonts w:ascii="Angsana New" w:hAnsi="Angsana New"/>
                <w:lang w:val="en-US"/>
              </w:rPr>
              <w:t xml:space="preserve"> </w:t>
            </w:r>
            <w:r w:rsidR="009C5670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</w:tr>
      <w:tr w:rsidR="00DF21FF" w:rsidRPr="00B121B9" w14:paraId="1F4DCC31" w14:textId="77777777" w:rsidTr="006618C6">
        <w:tc>
          <w:tcPr>
            <w:tcW w:w="1547" w:type="dxa"/>
          </w:tcPr>
          <w:p w14:paraId="465D06AD" w14:textId="044872D1" w:rsidR="00DF21FF" w:rsidRPr="00AA65A0" w:rsidRDefault="00651B2A" w:rsidP="009C5670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="00DF21FF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="00DF21FF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กรกฎาคม </w:t>
            </w:r>
            <w:r w:rsidRPr="00651B2A">
              <w:rPr>
                <w:rFonts w:ascii="Angsana New" w:hAnsi="Angsana New"/>
                <w:sz w:val="23"/>
                <w:szCs w:val="23"/>
                <w:lang w:val="en-US"/>
              </w:rPr>
              <w:t>2563</w:t>
            </w:r>
          </w:p>
        </w:tc>
        <w:tc>
          <w:tcPr>
            <w:tcW w:w="236" w:type="dxa"/>
          </w:tcPr>
          <w:p w14:paraId="79D607DD" w14:textId="77777777" w:rsidR="00DF21FF" w:rsidRPr="00B121B9" w:rsidRDefault="00DF21FF" w:rsidP="009C567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22F8B481" w14:textId="09EC9BA7" w:rsidR="00DF21FF" w:rsidRPr="00D40636" w:rsidRDefault="00DF21FF" w:rsidP="001E279D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317F39" w14:textId="77777777" w:rsidR="00DF21FF" w:rsidRPr="00B121B9" w:rsidRDefault="00DF21FF" w:rsidP="009C567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7EA76B1" w14:textId="551C1EB9" w:rsidR="00DF21FF" w:rsidRDefault="00DF21FF" w:rsidP="009C5670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D814A2" w14:textId="77777777" w:rsidR="00DF21FF" w:rsidRPr="00B121B9" w:rsidRDefault="00DF21FF" w:rsidP="009C567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349C4466" w14:textId="5976DCF8" w:rsidR="00DF21FF" w:rsidRDefault="00651B2A" w:rsidP="009C567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200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69F8C3B6" w14:textId="77777777" w:rsidR="00DF21FF" w:rsidRPr="00B121B9" w:rsidRDefault="00DF21FF" w:rsidP="009C5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77901F9" w14:textId="5C902BA6" w:rsidR="00DF21FF" w:rsidRDefault="00DF21FF" w:rsidP="009C5670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4D73AA" w14:textId="77777777" w:rsidR="00DF21FF" w:rsidRPr="00B121B9" w:rsidRDefault="00DF21FF" w:rsidP="009C5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E5B222A" w14:textId="0DA31D72" w:rsidR="00DF21FF" w:rsidRDefault="00651B2A" w:rsidP="009C567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0A4900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200</w:t>
            </w:r>
            <w:r w:rsidR="00DF21FF">
              <w:rPr>
                <w:rFonts w:ascii="Angsana New" w:hAnsi="Angsana New"/>
                <w:lang w:val="en-US"/>
              </w:rPr>
              <w:t>,</w:t>
            </w:r>
            <w:r w:rsidRPr="00651B2A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93A8431" w14:textId="77777777" w:rsidR="00DF21FF" w:rsidRPr="00B121B9" w:rsidRDefault="00DF21FF" w:rsidP="009C567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4EE2AF7" w14:textId="62217855" w:rsidR="00DF21FF" w:rsidRDefault="00DF21FF" w:rsidP="009C5670">
            <w:pPr>
              <w:spacing w:line="240" w:lineRule="atLeast"/>
              <w:ind w:left="-90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FF2ED11" w14:textId="77777777" w:rsidR="00DF21FF" w:rsidRPr="00B121B9" w:rsidRDefault="00DF21FF" w:rsidP="009C5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657D8CE0" w14:textId="267B4E93" w:rsidR="00DF21FF" w:rsidRPr="00AA65A0" w:rsidRDefault="00651B2A" w:rsidP="009C5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4</w:t>
            </w:r>
            <w:r w:rsidR="00DF21FF">
              <w:rPr>
                <w:rFonts w:ascii="Angsana New" w:hAnsi="Angsana New"/>
                <w:lang w:val="en-US"/>
              </w:rPr>
              <w:t>.</w:t>
            </w:r>
            <w:r w:rsidRPr="00651B2A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236" w:type="dxa"/>
          </w:tcPr>
          <w:p w14:paraId="1C925634" w14:textId="77777777" w:rsidR="00DF21FF" w:rsidRPr="00E42F94" w:rsidRDefault="00DF21FF" w:rsidP="009C567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3501C0CA" w14:textId="61B9C6B0" w:rsidR="00DF21FF" w:rsidRPr="00AA65A0" w:rsidRDefault="00651B2A" w:rsidP="009C5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651B2A">
              <w:rPr>
                <w:rFonts w:ascii="Angsana New" w:hAnsi="Angsana New"/>
                <w:lang w:val="en-US"/>
              </w:rPr>
              <w:t>3</w:t>
            </w:r>
            <w:r w:rsidR="00DF21FF">
              <w:rPr>
                <w:rFonts w:ascii="Angsana New" w:hAnsi="Angsana New"/>
                <w:lang w:val="en-US"/>
              </w:rPr>
              <w:t xml:space="preserve"> </w:t>
            </w:r>
            <w:r w:rsidR="00DF21FF">
              <w:rPr>
                <w:rFonts w:ascii="Angsana New" w:hAnsi="Angsana New" w:hint="cs"/>
                <w:cs/>
                <w:lang w:val="en-US"/>
              </w:rPr>
              <w:t xml:space="preserve">ปี </w:t>
            </w:r>
            <w:r w:rsidRPr="00651B2A">
              <w:rPr>
                <w:rFonts w:ascii="Angsana New" w:hAnsi="Angsana New"/>
                <w:lang w:val="en-US"/>
              </w:rPr>
              <w:t>9</w:t>
            </w:r>
            <w:r w:rsidR="00DF21FF">
              <w:rPr>
                <w:rFonts w:ascii="Angsana New" w:hAnsi="Angsana New"/>
                <w:lang w:val="en-US"/>
              </w:rPr>
              <w:t xml:space="preserve"> </w:t>
            </w:r>
            <w:r w:rsidR="00DF21FF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C72250" w:rsidRPr="00B121B9" w14:paraId="1F55AC7D" w14:textId="77777777" w:rsidTr="006618C6">
        <w:tc>
          <w:tcPr>
            <w:tcW w:w="1547" w:type="dxa"/>
          </w:tcPr>
          <w:p w14:paraId="5855D706" w14:textId="77777777" w:rsidR="00C72250" w:rsidRPr="00B121B9" w:rsidRDefault="00C72250" w:rsidP="00C72250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7026F504" w14:textId="77777777" w:rsidR="00C72250" w:rsidRPr="00B121B9" w:rsidRDefault="00C72250" w:rsidP="00C722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2939D" w14:textId="0D9DC418" w:rsidR="00C72250" w:rsidRPr="009E294A" w:rsidRDefault="00651B2A" w:rsidP="00C72250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lang w:val="en-US"/>
              </w:rPr>
              <w:t>13</w:t>
            </w:r>
            <w:r w:rsidR="009C5670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200</w:t>
            </w:r>
            <w:r w:rsidR="009C5670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F35BCF0" w14:textId="77777777" w:rsidR="00C72250" w:rsidRPr="00B121B9" w:rsidRDefault="00C72250" w:rsidP="00C722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E00EE" w14:textId="086E4C3C" w:rsidR="00C72250" w:rsidRPr="0011762A" w:rsidRDefault="00651B2A" w:rsidP="00C72250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lang w:val="en-US"/>
              </w:rPr>
              <w:t>7</w:t>
            </w:r>
            <w:r w:rsidR="00C72250" w:rsidRPr="0011762A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205</w:t>
            </w:r>
            <w:r w:rsidR="00C72250" w:rsidRPr="0011762A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79677B7" w14:textId="77777777" w:rsidR="00C72250" w:rsidRPr="00B121B9" w:rsidRDefault="00C72250" w:rsidP="00C722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B6560" w14:textId="6AEBA87D" w:rsidR="00C72250" w:rsidRPr="00E42F94" w:rsidRDefault="00651B2A" w:rsidP="00C7225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lang w:val="en-US"/>
              </w:rPr>
              <w:t>26</w:t>
            </w:r>
            <w:r w:rsidR="009F5B3E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075</w:t>
            </w:r>
            <w:r w:rsidR="009F5B3E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52ECC8B3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C570A" w14:textId="6D857D82" w:rsidR="00C72250" w:rsidRPr="00E42F94" w:rsidRDefault="00651B2A" w:rsidP="00C7225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C72250" w:rsidRPr="00E42F94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675</w:t>
            </w:r>
            <w:r w:rsidR="00C72250" w:rsidRPr="00E42F94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0040D94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98C4E" w14:textId="6ADEA171" w:rsidR="00C72250" w:rsidRPr="00E42F94" w:rsidRDefault="00651B2A" w:rsidP="00C7225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lang w:val="en-US"/>
              </w:rPr>
              <w:t>39</w:t>
            </w:r>
            <w:r w:rsidR="00DF21FF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275</w:t>
            </w:r>
            <w:r w:rsidR="00DF21FF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55D86640" w14:textId="77777777" w:rsidR="00C72250" w:rsidRPr="00B121B9" w:rsidRDefault="00C72250" w:rsidP="00C722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9D78BC0" w14:textId="75A9C1C2" w:rsidR="00C72250" w:rsidRPr="00E42F94" w:rsidRDefault="00651B2A" w:rsidP="00C7225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lang w:val="en-US"/>
              </w:rPr>
              <w:t>37</w:t>
            </w:r>
            <w:r w:rsidR="00C72250" w:rsidRPr="00E42F94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880</w:t>
            </w:r>
            <w:r w:rsidR="00C72250" w:rsidRPr="00E42F94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0D19312D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1A803875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</w:tcPr>
          <w:p w14:paraId="4402A151" w14:textId="77777777" w:rsidR="00C72250" w:rsidRPr="00B121B9" w:rsidRDefault="00C72250" w:rsidP="00C7225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33F37ED6" w14:textId="77777777" w:rsidR="00C72250" w:rsidRPr="00B121B9" w:rsidRDefault="00C72250" w:rsidP="00C72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</w:tr>
    </w:tbl>
    <w:p w14:paraId="34C6FB99" w14:textId="77777777" w:rsidR="00656A0A" w:rsidRPr="00656A0A" w:rsidRDefault="00656A0A" w:rsidP="00656A0A">
      <w:pPr>
        <w:rPr>
          <w:lang w:val="en-US"/>
        </w:rPr>
      </w:pPr>
    </w:p>
    <w:p w14:paraId="50AEDB4C" w14:textId="77777777" w:rsidR="006427BB" w:rsidRDefault="006427BB" w:rsidP="006427BB">
      <w:pPr>
        <w:rPr>
          <w:lang w:val="en-US"/>
        </w:rPr>
      </w:pPr>
    </w:p>
    <w:p w14:paraId="5F1FCDB8" w14:textId="77777777" w:rsidR="006427BB" w:rsidRDefault="006427BB" w:rsidP="006427BB">
      <w:pPr>
        <w:rPr>
          <w:lang w:val="en-US"/>
        </w:rPr>
      </w:pPr>
    </w:p>
    <w:p w14:paraId="62240740" w14:textId="77777777" w:rsidR="006427BB" w:rsidRPr="006427BB" w:rsidRDefault="006427BB" w:rsidP="006427BB">
      <w:pPr>
        <w:rPr>
          <w:cs/>
          <w:lang w:val="en-US"/>
        </w:rPr>
        <w:sectPr w:rsidR="006427BB" w:rsidRPr="006427BB" w:rsidSect="00EE724F">
          <w:footerReference w:type="default" r:id="rId20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p w14:paraId="1B370250" w14:textId="77777777" w:rsidR="001B0A43" w:rsidRDefault="001B0A43" w:rsidP="001B0A43">
      <w:pPr>
        <w:pStyle w:val="Caption"/>
        <w:ind w:hanging="900"/>
      </w:pPr>
      <w:r>
        <w:rPr>
          <w:rFonts w:hint="cs"/>
          <w:cs/>
        </w:rPr>
        <w:lastRenderedPageBreak/>
        <w:t>หุ้นทุนซื้อคืน</w:t>
      </w:r>
    </w:p>
    <w:p w14:paraId="2860654C" w14:textId="77777777" w:rsidR="001B0A43" w:rsidRPr="00F14B6C" w:rsidRDefault="001B0A43" w:rsidP="00F14B6C">
      <w:pPr>
        <w:pStyle w:val="Bo-Blankline"/>
      </w:pPr>
    </w:p>
    <w:p w14:paraId="151ACADC" w14:textId="546E0D72" w:rsidR="00033B18" w:rsidRPr="00CD173E" w:rsidRDefault="00033B18" w:rsidP="00033B18">
      <w:pPr>
        <w:pStyle w:val="Bo-C1Content"/>
        <w:rPr>
          <w:cs/>
          <w:lang w:val="en-US"/>
        </w:rPr>
      </w:pPr>
      <w:r w:rsidRPr="00E51A0B">
        <w:rPr>
          <w:rFonts w:hint="cs"/>
          <w:cs/>
        </w:rPr>
        <w:t xml:space="preserve">ในการประชุมคณะกรรมการบริษัทเมื่อวันที่ </w:t>
      </w:r>
      <w:r w:rsidR="00651B2A" w:rsidRPr="00651B2A">
        <w:rPr>
          <w:lang w:val="en-US"/>
        </w:rPr>
        <w:t>30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 xml:space="preserve">มกราคม </w:t>
      </w:r>
      <w:r w:rsidR="00651B2A" w:rsidRPr="00651B2A">
        <w:rPr>
          <w:lang w:val="en-US"/>
        </w:rPr>
        <w:t>2563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 xml:space="preserve">ได้มีมติอนุมัติโครงการซื้อหุ้นคืนเพื่อบริหารทางการเงิน วงเงินสูงสุดที่ใช้ในการซื้อหุ้นคืนไม่เกิน </w:t>
      </w:r>
      <w:r w:rsidR="00651B2A" w:rsidRPr="00651B2A">
        <w:rPr>
          <w:lang w:val="en-US"/>
        </w:rPr>
        <w:t>800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 xml:space="preserve">ล้านบาท จำนวนหุ้นที่จะซื้อคืนสูงสุดไม่เกิน </w:t>
      </w:r>
      <w:r w:rsidR="00651B2A" w:rsidRPr="00651B2A">
        <w:rPr>
          <w:lang w:val="en-US"/>
        </w:rPr>
        <w:t>383</w:t>
      </w:r>
      <w:r w:rsidRPr="00E51A0B">
        <w:rPr>
          <w:lang w:val="en-US"/>
        </w:rPr>
        <w:t>.</w:t>
      </w:r>
      <w:r w:rsidR="00651B2A" w:rsidRPr="00651B2A">
        <w:rPr>
          <w:lang w:val="en-US"/>
        </w:rPr>
        <w:t>61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>ล้านหุ้น มูลค่าที่ตราไว้หุ้นละ</w:t>
      </w:r>
      <w:r w:rsidRPr="00E51A0B">
        <w:rPr>
          <w:lang w:val="en-US"/>
        </w:rPr>
        <w:t xml:space="preserve"> </w:t>
      </w:r>
      <w:r w:rsidR="00651B2A" w:rsidRPr="00651B2A">
        <w:rPr>
          <w:lang w:val="en-US"/>
        </w:rPr>
        <w:t>1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>บาท จำนวนหุ้นที่จะซื้อคืนคิดเป็นร้อยละ</w:t>
      </w:r>
      <w:r w:rsidRPr="00E51A0B">
        <w:rPr>
          <w:lang w:val="en-US"/>
        </w:rPr>
        <w:t xml:space="preserve"> </w:t>
      </w:r>
      <w:r w:rsidR="00651B2A" w:rsidRPr="00651B2A">
        <w:rPr>
          <w:lang w:val="en-US"/>
        </w:rPr>
        <w:t>2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>ของหุ้นที่จำหน่ายได้แล้วทั้งหมด โดยมีกำหนด</w:t>
      </w:r>
      <w:r w:rsidR="009609F8" w:rsidRPr="00E51A0B">
        <w:rPr>
          <w:rFonts w:hint="cs"/>
          <w:cs/>
          <w:lang w:val="en-US"/>
        </w:rPr>
        <w:t>เวลา</w:t>
      </w:r>
      <w:r w:rsidRPr="00E51A0B">
        <w:rPr>
          <w:rFonts w:hint="cs"/>
          <w:cs/>
          <w:lang w:val="en-US"/>
        </w:rPr>
        <w:t xml:space="preserve">ที่จะซื้อหุ้นคืนตั้งแต่วันที่ </w:t>
      </w:r>
      <w:r w:rsidR="00651B2A" w:rsidRPr="00651B2A">
        <w:rPr>
          <w:lang w:val="en-US"/>
        </w:rPr>
        <w:t>14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 xml:space="preserve">กุมภาพันธ์ </w:t>
      </w:r>
      <w:r w:rsidR="00651B2A" w:rsidRPr="00651B2A">
        <w:rPr>
          <w:lang w:val="en-US"/>
        </w:rPr>
        <w:t>2563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 xml:space="preserve">ถึงวันที่ </w:t>
      </w:r>
      <w:r w:rsidR="00651B2A" w:rsidRPr="00651B2A">
        <w:rPr>
          <w:lang w:val="en-US"/>
        </w:rPr>
        <w:t>13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 xml:space="preserve">สิงหาคม </w:t>
      </w:r>
      <w:r w:rsidR="00651B2A" w:rsidRPr="00651B2A">
        <w:rPr>
          <w:lang w:val="en-US"/>
        </w:rPr>
        <w:t>2563</w:t>
      </w:r>
      <w:r w:rsidR="000C19AD" w:rsidRPr="00E51A0B">
        <w:rPr>
          <w:lang w:val="en-US"/>
        </w:rPr>
        <w:t xml:space="preserve"> </w:t>
      </w:r>
      <w:r w:rsidR="000C19AD" w:rsidRPr="00E51A0B">
        <w:rPr>
          <w:rFonts w:hint="cs"/>
          <w:cs/>
          <w:lang w:val="en-US"/>
        </w:rPr>
        <w:t xml:space="preserve">ณ วันที่ </w:t>
      </w:r>
      <w:r w:rsidR="00651B2A" w:rsidRPr="00651B2A">
        <w:rPr>
          <w:lang w:val="en-US"/>
        </w:rPr>
        <w:t>30</w:t>
      </w:r>
      <w:r w:rsidR="00716A6E" w:rsidRPr="00E51A0B">
        <w:rPr>
          <w:lang w:val="en-US"/>
        </w:rPr>
        <w:t xml:space="preserve"> </w:t>
      </w:r>
      <w:r w:rsidR="00C24C65">
        <w:rPr>
          <w:rFonts w:hint="cs"/>
          <w:cs/>
          <w:lang w:val="en-US"/>
        </w:rPr>
        <w:t>กันยา</w:t>
      </w:r>
      <w:r w:rsidR="00716A6E" w:rsidRPr="00E51A0B">
        <w:rPr>
          <w:rFonts w:hint="cs"/>
          <w:cs/>
          <w:lang w:val="en-US"/>
        </w:rPr>
        <w:t>ยน</w:t>
      </w:r>
      <w:r w:rsidR="000C19AD" w:rsidRPr="00E51A0B">
        <w:rPr>
          <w:rFonts w:hint="cs"/>
          <w:cs/>
          <w:lang w:val="en-US"/>
        </w:rPr>
        <w:t xml:space="preserve"> </w:t>
      </w:r>
      <w:r w:rsidR="00651B2A" w:rsidRPr="00651B2A">
        <w:rPr>
          <w:lang w:val="en-US"/>
        </w:rPr>
        <w:t>2563</w:t>
      </w:r>
      <w:r w:rsidR="000C19AD" w:rsidRPr="00E51A0B">
        <w:rPr>
          <w:lang w:val="en-US"/>
        </w:rPr>
        <w:t xml:space="preserve"> </w:t>
      </w:r>
      <w:r w:rsidR="000C19AD" w:rsidRPr="00E51A0B">
        <w:rPr>
          <w:rFonts w:hint="cs"/>
          <w:cs/>
          <w:lang w:val="en-US"/>
        </w:rPr>
        <w:t>บริษัทได้ซื้อหุ้นคืน</w:t>
      </w:r>
      <w:r w:rsidRPr="00E51A0B">
        <w:rPr>
          <w:rFonts w:hint="cs"/>
          <w:cs/>
          <w:lang w:val="en-US"/>
        </w:rPr>
        <w:t>ตามโครงการดังกล่าว</w:t>
      </w:r>
      <w:r w:rsidR="00E51A0B" w:rsidRPr="00E51A0B">
        <w:rPr>
          <w:rFonts w:hint="cs"/>
          <w:cs/>
          <w:lang w:val="en-US"/>
        </w:rPr>
        <w:t xml:space="preserve">ครบแล้วเป็นจำนวนทั้งสิ้น </w:t>
      </w:r>
      <w:r w:rsidR="00651B2A" w:rsidRPr="00651B2A">
        <w:rPr>
          <w:lang w:val="en-US"/>
        </w:rPr>
        <w:t>383</w:t>
      </w:r>
      <w:r w:rsidR="00E51A0B" w:rsidRPr="00E51A0B">
        <w:rPr>
          <w:lang w:val="en-US"/>
        </w:rPr>
        <w:t>.</w:t>
      </w:r>
      <w:r w:rsidR="00651B2A" w:rsidRPr="00651B2A">
        <w:rPr>
          <w:lang w:val="en-US"/>
        </w:rPr>
        <w:t>61</w:t>
      </w:r>
      <w:r w:rsidR="00E51A0B" w:rsidRPr="00E51A0B">
        <w:rPr>
          <w:lang w:val="en-US"/>
        </w:rPr>
        <w:t xml:space="preserve"> </w:t>
      </w:r>
      <w:r w:rsidR="00E51A0B" w:rsidRPr="00E51A0B">
        <w:rPr>
          <w:rFonts w:hint="cs"/>
          <w:cs/>
          <w:lang w:val="en-US"/>
        </w:rPr>
        <w:t>ล้าน</w:t>
      </w:r>
      <w:r w:rsidR="00E51A0B">
        <w:rPr>
          <w:rFonts w:hint="cs"/>
          <w:cs/>
          <w:lang w:val="en-US"/>
        </w:rPr>
        <w:t>หุ้น</w:t>
      </w:r>
      <w:r w:rsidRPr="00E51A0B">
        <w:rPr>
          <w:rFonts w:hint="cs"/>
          <w:cs/>
          <w:lang w:val="en-US"/>
        </w:rPr>
        <w:t xml:space="preserve"> เป็</w:t>
      </w:r>
      <w:r w:rsidR="0054692C" w:rsidRPr="00E51A0B">
        <w:rPr>
          <w:rFonts w:hint="cs"/>
          <w:cs/>
          <w:lang w:val="en-US"/>
        </w:rPr>
        <w:t>น</w:t>
      </w:r>
      <w:r w:rsidRPr="00E51A0B">
        <w:rPr>
          <w:rFonts w:hint="cs"/>
          <w:cs/>
          <w:lang w:val="en-US"/>
        </w:rPr>
        <w:t xml:space="preserve">จำนวนเงินรวม </w:t>
      </w:r>
      <w:r w:rsidR="00651B2A" w:rsidRPr="00651B2A">
        <w:rPr>
          <w:lang w:val="en-US"/>
        </w:rPr>
        <w:t>453</w:t>
      </w:r>
      <w:r w:rsidR="00E51A0B">
        <w:rPr>
          <w:lang w:val="en-US"/>
        </w:rPr>
        <w:t>.</w:t>
      </w:r>
      <w:r w:rsidR="00651B2A" w:rsidRPr="00651B2A">
        <w:rPr>
          <w:lang w:val="en-US"/>
        </w:rPr>
        <w:t>53</w:t>
      </w:r>
      <w:r w:rsidRPr="00E51A0B">
        <w:rPr>
          <w:lang w:val="en-US"/>
        </w:rPr>
        <w:t xml:space="preserve"> </w:t>
      </w:r>
      <w:r w:rsidRPr="00E51A0B">
        <w:rPr>
          <w:rFonts w:hint="cs"/>
          <w:cs/>
          <w:lang w:val="en-US"/>
        </w:rPr>
        <w:t>ล้านบาท</w:t>
      </w:r>
    </w:p>
    <w:p w14:paraId="3FE520E1" w14:textId="77777777" w:rsidR="001F02AE" w:rsidRDefault="001F02AE" w:rsidP="001F02AE">
      <w:pPr>
        <w:pStyle w:val="Bo-Blankline"/>
      </w:pPr>
    </w:p>
    <w:p w14:paraId="542B321A" w14:textId="77777777" w:rsidR="0039259E" w:rsidRDefault="0039259E" w:rsidP="0039259E">
      <w:pPr>
        <w:pStyle w:val="Bo-C1Content"/>
        <w:ind w:left="0"/>
        <w:rPr>
          <w:lang w:val="en-US"/>
        </w:rPr>
      </w:pPr>
    </w:p>
    <w:p w14:paraId="182DEB89" w14:textId="77777777" w:rsidR="0039259E" w:rsidRPr="0039259E" w:rsidRDefault="0039259E" w:rsidP="0039259E">
      <w:pPr>
        <w:pStyle w:val="Bo-C1Content"/>
        <w:ind w:left="0"/>
        <w:rPr>
          <w:cs/>
          <w:lang w:val="en-US"/>
        </w:rPr>
        <w:sectPr w:rsidR="0039259E" w:rsidRPr="0039259E" w:rsidSect="005274FF">
          <w:footerReference w:type="default" r:id="rId21"/>
          <w:pgSz w:w="11909" w:h="16834" w:code="9"/>
          <w:pgMar w:top="907" w:right="1152" w:bottom="1008" w:left="1152" w:header="706" w:footer="706" w:gutter="0"/>
          <w:cols w:space="737"/>
          <w:docGrid w:linePitch="360"/>
        </w:sectPr>
      </w:pPr>
    </w:p>
    <w:p w14:paraId="34B1A350" w14:textId="77777777" w:rsidR="001732C7" w:rsidRDefault="001732C7" w:rsidP="00EE724F">
      <w:pPr>
        <w:pStyle w:val="Caption"/>
        <w:ind w:hanging="900"/>
      </w:pPr>
      <w:r>
        <w:rPr>
          <w:rFonts w:hint="cs"/>
          <w:cs/>
        </w:rPr>
        <w:lastRenderedPageBreak/>
        <w:t>ส่วนงาน</w:t>
      </w:r>
      <w:r w:rsidR="00216209">
        <w:rPr>
          <w:rFonts w:hint="cs"/>
          <w:cs/>
        </w:rPr>
        <w:t>ดำเนินงาน</w:t>
      </w:r>
      <w:r w:rsidR="00E80DB5">
        <w:rPr>
          <w:rFonts w:hint="cs"/>
          <w:cs/>
        </w:rPr>
        <w:t>และการจำแนกรายได้</w:t>
      </w:r>
    </w:p>
    <w:p w14:paraId="1DD304EA" w14:textId="30D77491" w:rsidR="001732C7" w:rsidRDefault="001732C7" w:rsidP="002E795F">
      <w:pPr>
        <w:pStyle w:val="Bo-Blankline"/>
        <w:spacing w:line="160" w:lineRule="exact"/>
        <w:ind w:left="547" w:right="-29"/>
        <w:rPr>
          <w:sz w:val="16"/>
          <w:szCs w:val="16"/>
        </w:rPr>
      </w:pPr>
    </w:p>
    <w:p w14:paraId="5A31EB9D" w14:textId="1E825FD4" w:rsidR="00DE5431" w:rsidRDefault="00DE5431" w:rsidP="00DE5431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302"/>
        <w:gridCol w:w="236"/>
        <w:gridCol w:w="1384"/>
      </w:tblGrid>
      <w:tr w:rsidR="006A05DB" w:rsidRPr="00511B3A" w14:paraId="1125944F" w14:textId="77777777" w:rsidTr="00AA17E1">
        <w:tc>
          <w:tcPr>
            <w:tcW w:w="2790" w:type="dxa"/>
            <w:shd w:val="clear" w:color="auto" w:fill="auto"/>
          </w:tcPr>
          <w:p w14:paraId="2C34A450" w14:textId="77777777" w:rsidR="006A05DB" w:rsidRPr="00511B3A" w:rsidRDefault="006A05DB" w:rsidP="00CD167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7A906953" w14:textId="77777777" w:rsidR="006A05DB" w:rsidRPr="006A05DB" w:rsidRDefault="006A05DB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6A05DB" w:rsidRPr="00511B3A" w14:paraId="32A70167" w14:textId="77777777" w:rsidTr="00AA17E1">
        <w:tc>
          <w:tcPr>
            <w:tcW w:w="2790" w:type="dxa"/>
            <w:shd w:val="clear" w:color="auto" w:fill="auto"/>
          </w:tcPr>
          <w:p w14:paraId="69B7579D" w14:textId="77777777" w:rsidR="006A05DB" w:rsidRPr="00511B3A" w:rsidRDefault="006A05DB" w:rsidP="00CD167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39A915BA" w14:textId="77777777" w:rsidR="006A05DB" w:rsidRPr="00511B3A" w:rsidRDefault="006A05DB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B3456E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467B6407" w14:textId="77777777" w:rsidR="006A05DB" w:rsidRPr="00511B3A" w:rsidRDefault="006A05DB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B93CEF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0B634EE1" w14:textId="77777777" w:rsidR="006A05DB" w:rsidRPr="00511B3A" w:rsidRDefault="006A05DB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รวมรายได้ส่วนงาน</w:t>
            </w:r>
            <w:r w:rsidRPr="00511B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br/>
            </w: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D5CE19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54509668" w14:textId="77777777" w:rsidR="006A05DB" w:rsidRPr="00511B3A" w:rsidRDefault="006A05DB" w:rsidP="00CD1674">
            <w:pPr>
              <w:spacing w:line="240" w:lineRule="auto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(ขาดทุน)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ตามส่วนงานก่อนหัก</w:t>
            </w:r>
            <w:r w:rsidRPr="00511B3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ต้นทุนทางการเงิน ภาษีเงินได้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Pr="00511B3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</w:tr>
      <w:tr w:rsidR="006A05DB" w:rsidRPr="00511B3A" w14:paraId="649D8E50" w14:textId="77777777" w:rsidTr="00AA17E1">
        <w:tc>
          <w:tcPr>
            <w:tcW w:w="2790" w:type="dxa"/>
            <w:shd w:val="clear" w:color="auto" w:fill="auto"/>
            <w:vAlign w:val="bottom"/>
          </w:tcPr>
          <w:p w14:paraId="4BED9C4B" w14:textId="77777777" w:rsidR="006A05DB" w:rsidRPr="00511B3A" w:rsidRDefault="006A05DB" w:rsidP="00CD1674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1B3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91B4D9" w14:textId="77777777" w:rsidR="006A05DB" w:rsidRPr="00511B3A" w:rsidRDefault="006A05DB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D3CD3C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755FEB" w14:textId="77777777" w:rsidR="006A05DB" w:rsidRPr="00511B3A" w:rsidRDefault="006A05DB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EDB494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35756B" w14:textId="77777777" w:rsidR="006A05DB" w:rsidRPr="00511B3A" w:rsidRDefault="006A05DB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E67A0A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E4A841" w14:textId="77777777" w:rsidR="006A05DB" w:rsidRPr="00511B3A" w:rsidRDefault="006A05DB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177830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6ABA95" w14:textId="77777777" w:rsidR="006A05DB" w:rsidRPr="00511B3A" w:rsidRDefault="006A05DB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84A43F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9DCE9E" w14:textId="77777777" w:rsidR="006A05DB" w:rsidRPr="00511B3A" w:rsidRDefault="006A05DB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0C530C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1BDAD06C" w14:textId="77777777" w:rsidR="006A05DB" w:rsidRPr="00511B3A" w:rsidRDefault="006A05DB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7A89A4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BFF1A37" w14:textId="77777777" w:rsidR="006A05DB" w:rsidRPr="00511B3A" w:rsidRDefault="006A05DB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A05DB" w:rsidRPr="00511B3A" w14:paraId="47A06A29" w14:textId="77777777" w:rsidTr="00AA17E1">
        <w:tc>
          <w:tcPr>
            <w:tcW w:w="2790" w:type="dxa"/>
            <w:shd w:val="clear" w:color="auto" w:fill="auto"/>
            <w:vAlign w:val="bottom"/>
          </w:tcPr>
          <w:p w14:paraId="0B698734" w14:textId="19358CE7" w:rsidR="006A05DB" w:rsidRPr="00511B3A" w:rsidRDefault="006A05DB" w:rsidP="00CD167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ab/>
            </w:r>
            <w:r w:rsidRPr="00511B3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Pr="00511B3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092F4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749E32" w14:textId="2B27485B" w:rsidR="006A05DB" w:rsidRPr="00511B3A" w:rsidRDefault="00651B2A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E5C8DF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57CB49" w14:textId="788147E7" w:rsidR="006A05DB" w:rsidRPr="00511B3A" w:rsidRDefault="00651B2A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651B2A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1E72CF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272705" w14:textId="1181C142" w:rsidR="006A05DB" w:rsidRPr="00511B3A" w:rsidRDefault="00651B2A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10D104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2F7D5E" w14:textId="56B8B0B3" w:rsidR="006A05DB" w:rsidRPr="00511B3A" w:rsidRDefault="00651B2A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651B2A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E93CBD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CC0456" w14:textId="1D879D05" w:rsidR="006A05DB" w:rsidRPr="00511B3A" w:rsidRDefault="00651B2A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CF43BD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668418" w14:textId="62CB943F" w:rsidR="006A05DB" w:rsidRPr="00511B3A" w:rsidRDefault="00651B2A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651B2A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E69624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1C1A9BA7" w14:textId="105ACD91" w:rsidR="006A05DB" w:rsidRPr="00511B3A" w:rsidRDefault="00651B2A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D20E77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C81B8EE" w14:textId="66FF8FAA" w:rsidR="006A05DB" w:rsidRPr="00511B3A" w:rsidRDefault="00651B2A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651B2A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6A05DB" w:rsidRPr="00511B3A" w14:paraId="160826C5" w14:textId="77777777" w:rsidTr="00AA17E1">
        <w:trPr>
          <w:trHeight w:val="252"/>
        </w:trPr>
        <w:tc>
          <w:tcPr>
            <w:tcW w:w="2790" w:type="dxa"/>
            <w:shd w:val="clear" w:color="auto" w:fill="auto"/>
          </w:tcPr>
          <w:p w14:paraId="70158FB7" w14:textId="77777777" w:rsidR="006A05DB" w:rsidRPr="00511B3A" w:rsidRDefault="006A05DB" w:rsidP="00CD167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0637641B" w14:textId="77777777" w:rsidR="006A05DB" w:rsidRPr="00511B3A" w:rsidRDefault="006A05DB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</w:t>
            </w:r>
            <w:r w:rsidRPr="00511B3A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A05DB" w:rsidRPr="00511B3A" w14:paraId="15354EF8" w14:textId="77777777" w:rsidTr="007B4504">
        <w:tc>
          <w:tcPr>
            <w:tcW w:w="2790" w:type="dxa"/>
            <w:shd w:val="clear" w:color="auto" w:fill="auto"/>
            <w:vAlign w:val="center"/>
          </w:tcPr>
          <w:p w14:paraId="51C40791" w14:textId="77777777" w:rsidR="006A05DB" w:rsidRPr="00511B3A" w:rsidRDefault="006A05DB" w:rsidP="006A05D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86321C3" w14:textId="12F82226" w:rsidR="006A05DB" w:rsidRPr="00511B3A" w:rsidRDefault="0002309E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4,403,283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1318BF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DA9283B" w14:textId="465CC1EF" w:rsidR="006A05DB" w:rsidRPr="00511B3A" w:rsidRDefault="00651B2A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759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5D795F43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44862B0" w14:textId="24F534F8" w:rsidR="006A05DB" w:rsidRPr="00511B3A" w:rsidRDefault="0002309E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2,744,629</w:t>
            </w:r>
          </w:p>
        </w:tc>
        <w:tc>
          <w:tcPr>
            <w:tcW w:w="236" w:type="dxa"/>
            <w:shd w:val="clear" w:color="auto" w:fill="auto"/>
          </w:tcPr>
          <w:p w14:paraId="37FEA925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FABB48D" w14:textId="052CC802" w:rsidR="006A05DB" w:rsidRPr="00511B3A" w:rsidRDefault="00651B2A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586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166</w:t>
            </w:r>
          </w:p>
        </w:tc>
        <w:tc>
          <w:tcPr>
            <w:tcW w:w="236" w:type="dxa"/>
            <w:shd w:val="clear" w:color="auto" w:fill="auto"/>
          </w:tcPr>
          <w:p w14:paraId="393A6355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001931E" w14:textId="1A38E989" w:rsidR="006A05DB" w:rsidRPr="00511B3A" w:rsidRDefault="0002309E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7,147,912</w:t>
            </w:r>
          </w:p>
        </w:tc>
        <w:tc>
          <w:tcPr>
            <w:tcW w:w="236" w:type="dxa"/>
            <w:shd w:val="clear" w:color="auto" w:fill="auto"/>
          </w:tcPr>
          <w:p w14:paraId="27759435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4C37278" w14:textId="70463510" w:rsidR="006A05DB" w:rsidRPr="00511B3A" w:rsidRDefault="00651B2A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345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349</w:t>
            </w:r>
          </w:p>
        </w:tc>
        <w:tc>
          <w:tcPr>
            <w:tcW w:w="236" w:type="dxa"/>
            <w:shd w:val="clear" w:color="auto" w:fill="auto"/>
          </w:tcPr>
          <w:p w14:paraId="390B4ECB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01DA9C7D" w14:textId="6478BE74" w:rsidR="006A05DB" w:rsidRPr="00511B3A" w:rsidRDefault="0002309E" w:rsidP="006A05D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637,345</w:t>
            </w:r>
          </w:p>
        </w:tc>
        <w:tc>
          <w:tcPr>
            <w:tcW w:w="236" w:type="dxa"/>
            <w:shd w:val="clear" w:color="auto" w:fill="auto"/>
          </w:tcPr>
          <w:p w14:paraId="3AB2199D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D8D6A56" w14:textId="33AD3AEC" w:rsidR="006A05DB" w:rsidRPr="00511B3A" w:rsidRDefault="00651B2A" w:rsidP="006A05DB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221</w:t>
            </w:r>
            <w:r w:rsidR="0019591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408</w:t>
            </w:r>
          </w:p>
        </w:tc>
      </w:tr>
      <w:tr w:rsidR="006A05DB" w:rsidRPr="00511B3A" w14:paraId="5DFDB99F" w14:textId="77777777" w:rsidTr="007B4504">
        <w:tc>
          <w:tcPr>
            <w:tcW w:w="2790" w:type="dxa"/>
            <w:shd w:val="clear" w:color="auto" w:fill="auto"/>
            <w:vAlign w:val="center"/>
          </w:tcPr>
          <w:p w14:paraId="39233EE2" w14:textId="77777777" w:rsidR="006A05DB" w:rsidRPr="00511B3A" w:rsidRDefault="006A05DB" w:rsidP="006A05D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30462F" w14:textId="38D7446A" w:rsidR="006A05DB" w:rsidRPr="00511B3A" w:rsidRDefault="0002309E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1,590,358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014A00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F809C12" w14:textId="669DAFAF" w:rsidR="006A05DB" w:rsidRPr="00511B3A" w:rsidRDefault="00651B2A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807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538</w:t>
            </w:r>
          </w:p>
        </w:tc>
        <w:tc>
          <w:tcPr>
            <w:tcW w:w="236" w:type="dxa"/>
            <w:shd w:val="clear" w:color="auto" w:fill="auto"/>
          </w:tcPr>
          <w:p w14:paraId="43F02F9D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05F620A" w14:textId="3E5A366F" w:rsidR="006A05DB" w:rsidRPr="00511B3A" w:rsidRDefault="0002309E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1,303,100</w:t>
            </w:r>
          </w:p>
        </w:tc>
        <w:tc>
          <w:tcPr>
            <w:tcW w:w="236" w:type="dxa"/>
            <w:shd w:val="clear" w:color="auto" w:fill="auto"/>
          </w:tcPr>
          <w:p w14:paraId="164108D4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7FC75C5" w14:textId="1F6F4DD0" w:rsidR="006A05DB" w:rsidRPr="00511B3A" w:rsidRDefault="00651B2A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655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025</w:t>
            </w:r>
          </w:p>
        </w:tc>
        <w:tc>
          <w:tcPr>
            <w:tcW w:w="236" w:type="dxa"/>
            <w:shd w:val="clear" w:color="auto" w:fill="auto"/>
          </w:tcPr>
          <w:p w14:paraId="0B3EEEB8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858CEC1" w14:textId="2D139EA1" w:rsidR="006A05DB" w:rsidRPr="00511B3A" w:rsidRDefault="0002309E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2,893,458</w:t>
            </w:r>
          </w:p>
        </w:tc>
        <w:tc>
          <w:tcPr>
            <w:tcW w:w="236" w:type="dxa"/>
            <w:shd w:val="clear" w:color="auto" w:fill="auto"/>
          </w:tcPr>
          <w:p w14:paraId="520087A5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960B45B" w14:textId="13B19C26" w:rsidR="006A05DB" w:rsidRPr="00511B3A" w:rsidRDefault="00651B2A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462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0DF40B16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665A0090" w14:textId="438388BA" w:rsidR="006A05DB" w:rsidRPr="00511B3A" w:rsidRDefault="0002309E" w:rsidP="006A05D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209,928</w:t>
            </w:r>
          </w:p>
        </w:tc>
        <w:tc>
          <w:tcPr>
            <w:tcW w:w="236" w:type="dxa"/>
            <w:shd w:val="clear" w:color="auto" w:fill="auto"/>
          </w:tcPr>
          <w:p w14:paraId="25D48FA5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6978607" w14:textId="52A63C3B" w:rsidR="006A05DB" w:rsidRPr="00511B3A" w:rsidRDefault="00651B2A" w:rsidP="006A05DB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335</w:t>
            </w:r>
            <w:r w:rsidR="0019591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851</w:t>
            </w:r>
          </w:p>
        </w:tc>
      </w:tr>
      <w:tr w:rsidR="006A05DB" w:rsidRPr="00511B3A" w14:paraId="7E5A94C1" w14:textId="77777777" w:rsidTr="007B4504">
        <w:tc>
          <w:tcPr>
            <w:tcW w:w="2790" w:type="dxa"/>
            <w:shd w:val="clear" w:color="auto" w:fill="auto"/>
            <w:vAlign w:val="center"/>
          </w:tcPr>
          <w:p w14:paraId="69C6E4FF" w14:textId="77777777" w:rsidR="006A05DB" w:rsidRPr="00511B3A" w:rsidRDefault="006A05DB" w:rsidP="006A05DB">
            <w:pPr>
              <w:spacing w:line="240" w:lineRule="auto"/>
              <w:ind w:left="252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E4BFB7B" w14:textId="38E41F36" w:rsidR="006A05DB" w:rsidRPr="00511B3A" w:rsidRDefault="0002309E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2,366,955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FB664B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E8FFF19" w14:textId="0D54B500" w:rsidR="006A05DB" w:rsidRPr="00511B3A" w:rsidRDefault="00651B2A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061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853</w:t>
            </w:r>
          </w:p>
        </w:tc>
        <w:tc>
          <w:tcPr>
            <w:tcW w:w="236" w:type="dxa"/>
            <w:shd w:val="clear" w:color="auto" w:fill="auto"/>
          </w:tcPr>
          <w:p w14:paraId="653A303B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4593296" w14:textId="252D62BC" w:rsidR="006A05DB" w:rsidRPr="00511B3A" w:rsidRDefault="0002309E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644,240</w:t>
            </w:r>
          </w:p>
        </w:tc>
        <w:tc>
          <w:tcPr>
            <w:tcW w:w="236" w:type="dxa"/>
            <w:shd w:val="clear" w:color="auto" w:fill="auto"/>
          </w:tcPr>
          <w:p w14:paraId="6CF64E3A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023E794" w14:textId="135D5062" w:rsidR="006A05DB" w:rsidRPr="00511B3A" w:rsidRDefault="00651B2A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624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754</w:t>
            </w:r>
          </w:p>
        </w:tc>
        <w:tc>
          <w:tcPr>
            <w:tcW w:w="236" w:type="dxa"/>
            <w:shd w:val="clear" w:color="auto" w:fill="auto"/>
          </w:tcPr>
          <w:p w14:paraId="3C77F0CF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05DF915" w14:textId="6D8F8183" w:rsidR="006A05DB" w:rsidRPr="00511B3A" w:rsidRDefault="0002309E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3,011,195</w:t>
            </w:r>
          </w:p>
        </w:tc>
        <w:tc>
          <w:tcPr>
            <w:tcW w:w="236" w:type="dxa"/>
            <w:shd w:val="clear" w:color="auto" w:fill="auto"/>
          </w:tcPr>
          <w:p w14:paraId="10298A33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4A78BC3" w14:textId="5FCCE2D5" w:rsidR="006A05DB" w:rsidRPr="00511B3A" w:rsidRDefault="00651B2A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686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607</w:t>
            </w:r>
          </w:p>
        </w:tc>
        <w:tc>
          <w:tcPr>
            <w:tcW w:w="236" w:type="dxa"/>
            <w:shd w:val="clear" w:color="auto" w:fill="auto"/>
          </w:tcPr>
          <w:p w14:paraId="4AA98B62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65551CBF" w14:textId="40308825" w:rsidR="006A05DB" w:rsidRPr="00511B3A" w:rsidRDefault="0002309E" w:rsidP="006A05D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1,551,731</w:t>
            </w:r>
          </w:p>
        </w:tc>
        <w:tc>
          <w:tcPr>
            <w:tcW w:w="236" w:type="dxa"/>
            <w:shd w:val="clear" w:color="auto" w:fill="auto"/>
          </w:tcPr>
          <w:p w14:paraId="0D3CA5AE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AACB2F7" w14:textId="3BDCC64F" w:rsidR="006A05DB" w:rsidRPr="00511B3A" w:rsidRDefault="00651B2A" w:rsidP="006A05DB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9591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19591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774</w:t>
            </w:r>
          </w:p>
        </w:tc>
      </w:tr>
      <w:tr w:rsidR="006A05DB" w:rsidRPr="00511B3A" w14:paraId="4BC7F0C2" w14:textId="77777777" w:rsidTr="007B4504">
        <w:tc>
          <w:tcPr>
            <w:tcW w:w="2790" w:type="dxa"/>
            <w:shd w:val="clear" w:color="auto" w:fill="auto"/>
            <w:vAlign w:val="center"/>
          </w:tcPr>
          <w:p w14:paraId="7409A6F2" w14:textId="77777777" w:rsidR="006A05DB" w:rsidRPr="00511B3A" w:rsidRDefault="006A05DB" w:rsidP="006A05D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156956A" w14:textId="6D44B160" w:rsidR="006A05DB" w:rsidRPr="00511B3A" w:rsidRDefault="0002309E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28,042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AED4F4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B2C7F7E" w14:textId="567F7D24" w:rsidR="006A05DB" w:rsidRPr="00511B3A" w:rsidRDefault="00651B2A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229</w:t>
            </w:r>
          </w:p>
        </w:tc>
        <w:tc>
          <w:tcPr>
            <w:tcW w:w="236" w:type="dxa"/>
            <w:shd w:val="clear" w:color="auto" w:fill="auto"/>
          </w:tcPr>
          <w:p w14:paraId="4523B900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67CFFA2" w14:textId="5F537C03" w:rsidR="006A05DB" w:rsidRPr="00511B3A" w:rsidRDefault="0002309E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25,994</w:t>
            </w:r>
          </w:p>
        </w:tc>
        <w:tc>
          <w:tcPr>
            <w:tcW w:w="236" w:type="dxa"/>
            <w:shd w:val="clear" w:color="auto" w:fill="auto"/>
          </w:tcPr>
          <w:p w14:paraId="04679A09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58CF6E1" w14:textId="3AC69C91" w:rsidR="006A05DB" w:rsidRPr="00511B3A" w:rsidRDefault="00651B2A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608</w:t>
            </w:r>
          </w:p>
        </w:tc>
        <w:tc>
          <w:tcPr>
            <w:tcW w:w="236" w:type="dxa"/>
            <w:shd w:val="clear" w:color="auto" w:fill="auto"/>
          </w:tcPr>
          <w:p w14:paraId="5BE7E4A3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A3B2551" w14:textId="080CDD63" w:rsidR="006A05DB" w:rsidRPr="00511B3A" w:rsidRDefault="0002309E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54,036</w:t>
            </w:r>
          </w:p>
        </w:tc>
        <w:tc>
          <w:tcPr>
            <w:tcW w:w="236" w:type="dxa"/>
            <w:shd w:val="clear" w:color="auto" w:fill="auto"/>
          </w:tcPr>
          <w:p w14:paraId="7A138809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A56CBE3" w14:textId="4010444E" w:rsidR="006A05DB" w:rsidRPr="00511B3A" w:rsidRDefault="00651B2A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57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837</w:t>
            </w:r>
          </w:p>
        </w:tc>
        <w:tc>
          <w:tcPr>
            <w:tcW w:w="236" w:type="dxa"/>
            <w:shd w:val="clear" w:color="auto" w:fill="auto"/>
          </w:tcPr>
          <w:p w14:paraId="4ED89ECD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6751086B" w14:textId="5D76A3B2" w:rsidR="006A05DB" w:rsidRPr="00511B3A" w:rsidRDefault="0002309E" w:rsidP="006A05D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(12,172)</w:t>
            </w:r>
          </w:p>
        </w:tc>
        <w:tc>
          <w:tcPr>
            <w:tcW w:w="236" w:type="dxa"/>
            <w:shd w:val="clear" w:color="auto" w:fill="auto"/>
          </w:tcPr>
          <w:p w14:paraId="2ABCEAEE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C8D822E" w14:textId="7E4B16CA" w:rsidR="006A05DB" w:rsidRPr="00511B3A" w:rsidRDefault="00195915" w:rsidP="006A05DB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507</w:t>
            </w:r>
            <w:r w:rsidR="006A05DB" w:rsidRPr="006A05DB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6A05DB" w:rsidRPr="00511B3A" w14:paraId="1A7D6104" w14:textId="77777777" w:rsidTr="007B4504">
        <w:tc>
          <w:tcPr>
            <w:tcW w:w="2790" w:type="dxa"/>
            <w:shd w:val="clear" w:color="auto" w:fill="auto"/>
            <w:vAlign w:val="center"/>
          </w:tcPr>
          <w:p w14:paraId="506C1858" w14:textId="77777777" w:rsidR="006A05DB" w:rsidRPr="00511B3A" w:rsidRDefault="006A05DB" w:rsidP="006A05DB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EEC7F3" w14:textId="08B86323" w:rsidR="006A05DB" w:rsidRPr="006A05DB" w:rsidRDefault="0002309E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8,</w:t>
            </w:r>
            <w:r w:rsidR="00E02DA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88,638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79A945" w14:textId="77777777" w:rsidR="006A05DB" w:rsidRPr="006A05DB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F766F" w14:textId="2B7B6015" w:rsidR="006A05DB" w:rsidRPr="006A05DB" w:rsidRDefault="00651B2A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  <w:r w:rsidR="006A05DB" w:rsidRPr="006A05D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650</w:t>
            </w:r>
            <w:r w:rsidR="006A05DB" w:rsidRPr="006A05D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803</w:t>
            </w:r>
          </w:p>
        </w:tc>
        <w:tc>
          <w:tcPr>
            <w:tcW w:w="236" w:type="dxa"/>
            <w:shd w:val="clear" w:color="auto" w:fill="auto"/>
          </w:tcPr>
          <w:p w14:paraId="334F6D45" w14:textId="77777777" w:rsidR="006A05DB" w:rsidRPr="006A05DB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FCDF5" w14:textId="054271FA" w:rsidR="006A05DB" w:rsidRPr="006A05DB" w:rsidRDefault="0002309E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4,717,963</w:t>
            </w:r>
          </w:p>
        </w:tc>
        <w:tc>
          <w:tcPr>
            <w:tcW w:w="236" w:type="dxa"/>
            <w:shd w:val="clear" w:color="auto" w:fill="auto"/>
          </w:tcPr>
          <w:p w14:paraId="242CD3F9" w14:textId="77777777" w:rsidR="006A05DB" w:rsidRPr="006A05DB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CB220" w14:textId="713321E1" w:rsidR="006A05DB" w:rsidRPr="006A05DB" w:rsidRDefault="00651B2A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  <w:r w:rsidR="006A05DB" w:rsidRPr="006A05D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901</w:t>
            </w:r>
            <w:r w:rsidR="006A05DB" w:rsidRPr="006A05D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553</w:t>
            </w:r>
          </w:p>
        </w:tc>
        <w:tc>
          <w:tcPr>
            <w:tcW w:w="236" w:type="dxa"/>
            <w:shd w:val="clear" w:color="auto" w:fill="auto"/>
          </w:tcPr>
          <w:p w14:paraId="55DA5814" w14:textId="77777777" w:rsidR="006A05DB" w:rsidRPr="006A05DB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1EB08" w14:textId="4155D807" w:rsidR="006A05DB" w:rsidRPr="006A05DB" w:rsidRDefault="0002309E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13,106,601</w:t>
            </w:r>
          </w:p>
        </w:tc>
        <w:tc>
          <w:tcPr>
            <w:tcW w:w="236" w:type="dxa"/>
            <w:shd w:val="clear" w:color="auto" w:fill="auto"/>
          </w:tcPr>
          <w:p w14:paraId="11525DBD" w14:textId="77777777" w:rsidR="006A05DB" w:rsidRPr="006A05DB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2C83F" w14:textId="5A35B912" w:rsidR="006A05DB" w:rsidRPr="006A05DB" w:rsidRDefault="00651B2A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13</w:t>
            </w:r>
            <w:r w:rsidR="006A05DB" w:rsidRPr="006A05D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552</w:t>
            </w:r>
            <w:r w:rsidR="006A05DB" w:rsidRPr="006A05D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356</w:t>
            </w:r>
          </w:p>
        </w:tc>
        <w:tc>
          <w:tcPr>
            <w:tcW w:w="236" w:type="dxa"/>
            <w:shd w:val="clear" w:color="auto" w:fill="auto"/>
          </w:tcPr>
          <w:p w14:paraId="5A28CF49" w14:textId="77777777" w:rsidR="006A05DB" w:rsidRPr="006A05DB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4F869" w14:textId="25D2C369" w:rsidR="006A05DB" w:rsidRPr="006A05DB" w:rsidRDefault="0002309E" w:rsidP="006A05D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2,386,832</w:t>
            </w:r>
          </w:p>
        </w:tc>
        <w:tc>
          <w:tcPr>
            <w:tcW w:w="236" w:type="dxa"/>
            <w:shd w:val="clear" w:color="auto" w:fill="auto"/>
          </w:tcPr>
          <w:p w14:paraId="55DACCA1" w14:textId="77777777" w:rsidR="006A05DB" w:rsidRPr="006A05DB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91953" w14:textId="26DE7571" w:rsidR="006A05DB" w:rsidRPr="006A05DB" w:rsidRDefault="00651B2A" w:rsidP="006A05DB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19591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933</w:t>
            </w:r>
            <w:r w:rsidR="0019591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526</w:t>
            </w:r>
          </w:p>
        </w:tc>
      </w:tr>
      <w:tr w:rsidR="006A05DB" w:rsidRPr="00511B3A" w14:paraId="6A00F996" w14:textId="77777777" w:rsidTr="00AA17E1">
        <w:trPr>
          <w:trHeight w:val="170"/>
        </w:trPr>
        <w:tc>
          <w:tcPr>
            <w:tcW w:w="2790" w:type="dxa"/>
            <w:shd w:val="clear" w:color="auto" w:fill="auto"/>
            <w:vAlign w:val="center"/>
          </w:tcPr>
          <w:p w14:paraId="56FFA474" w14:textId="77777777" w:rsidR="006A05DB" w:rsidRPr="00F14B6C" w:rsidRDefault="006A05DB" w:rsidP="006A05DB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4D35A" w14:textId="77777777" w:rsidR="006A05DB" w:rsidRPr="00F14B6C" w:rsidRDefault="006A05DB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93CFC09" w14:textId="77777777" w:rsidR="006A05DB" w:rsidRPr="00F14B6C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9DC508" w14:textId="77777777" w:rsidR="006A05DB" w:rsidRPr="00F14B6C" w:rsidRDefault="006A05DB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69C7CA1" w14:textId="77777777" w:rsidR="006A05DB" w:rsidRPr="00F14B6C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65F338" w14:textId="77777777" w:rsidR="006A05DB" w:rsidRPr="00F14B6C" w:rsidRDefault="006A05DB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E30972A" w14:textId="77777777" w:rsidR="006A05DB" w:rsidRPr="00F14B6C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240EB5" w14:textId="77777777" w:rsidR="006A05DB" w:rsidRPr="00F14B6C" w:rsidRDefault="006A05DB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7551789" w14:textId="77777777" w:rsidR="006A05DB" w:rsidRPr="00F14B6C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74BE2E" w14:textId="77777777" w:rsidR="006A05DB" w:rsidRPr="00F14B6C" w:rsidRDefault="006A05DB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B0DBA0" w14:textId="77777777" w:rsidR="006A05DB" w:rsidRPr="00F14B6C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E67F10" w14:textId="77777777" w:rsidR="006A05DB" w:rsidRPr="00F14B6C" w:rsidRDefault="006A05DB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3A55EE8" w14:textId="77777777" w:rsidR="006A05DB" w:rsidRPr="00F14B6C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3A36B8CF" w14:textId="77777777" w:rsidR="006A05DB" w:rsidRPr="00F14B6C" w:rsidRDefault="006A05DB" w:rsidP="006A05D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05C9E76" w14:textId="77777777" w:rsidR="006A05DB" w:rsidRPr="00F14B6C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5C37F6B9" w14:textId="77777777" w:rsidR="006A05DB" w:rsidRPr="00F14B6C" w:rsidRDefault="006A05DB" w:rsidP="006A05DB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6A05DB" w:rsidRPr="00511B3A" w14:paraId="7331CA8B" w14:textId="77777777" w:rsidTr="007B4504">
        <w:tc>
          <w:tcPr>
            <w:tcW w:w="2790" w:type="dxa"/>
            <w:shd w:val="clear" w:color="auto" w:fill="auto"/>
            <w:vAlign w:val="center"/>
          </w:tcPr>
          <w:p w14:paraId="4273DC4A" w14:textId="77777777" w:rsidR="006A05DB" w:rsidRPr="00511B3A" w:rsidRDefault="006A05DB" w:rsidP="006A05DB">
            <w:pPr>
              <w:spacing w:line="240" w:lineRule="atLeast"/>
              <w:ind w:right="-1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กำไร (ขาดทุน) 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1D6D2D4" w14:textId="77777777" w:rsidR="006A05DB" w:rsidRPr="00511B3A" w:rsidRDefault="006A05DB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96307F3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734D5B6" w14:textId="77777777" w:rsidR="006A05DB" w:rsidRPr="00511B3A" w:rsidRDefault="006A05DB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0F77830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0CAB7CF" w14:textId="77777777" w:rsidR="006A05DB" w:rsidRPr="00511B3A" w:rsidRDefault="006A05DB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BFA4908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BD080AA" w14:textId="77777777" w:rsidR="006A05DB" w:rsidRPr="00511B3A" w:rsidRDefault="006A05DB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8E4BB8B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9FBAFC4" w14:textId="77777777" w:rsidR="006A05DB" w:rsidRPr="00511B3A" w:rsidRDefault="006A05DB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792DE1A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85F5480" w14:textId="77777777" w:rsidR="006A05DB" w:rsidRPr="00511B3A" w:rsidRDefault="006A05DB" w:rsidP="006A05D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C39902A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75C50AF" w14:textId="555DB1C9" w:rsidR="006A05DB" w:rsidRPr="00511B3A" w:rsidRDefault="0002309E" w:rsidP="006A05D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506</w:t>
            </w:r>
          </w:p>
        </w:tc>
        <w:tc>
          <w:tcPr>
            <w:tcW w:w="236" w:type="dxa"/>
            <w:shd w:val="clear" w:color="auto" w:fill="auto"/>
          </w:tcPr>
          <w:p w14:paraId="4B90109B" w14:textId="77777777" w:rsidR="006A05DB" w:rsidRPr="00511B3A" w:rsidRDefault="006A05DB" w:rsidP="006A05DB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0D9EBA3" w14:textId="7EA5CF65" w:rsidR="006A05DB" w:rsidRPr="00511B3A" w:rsidRDefault="006A05DB" w:rsidP="006A05DB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05D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146</w:t>
            </w:r>
            <w:r w:rsidRPr="006A05DB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6A05DB" w:rsidRPr="00511B3A" w14:paraId="00500AFB" w14:textId="77777777" w:rsidTr="007B4504">
        <w:tc>
          <w:tcPr>
            <w:tcW w:w="2790" w:type="dxa"/>
            <w:shd w:val="clear" w:color="auto" w:fill="auto"/>
            <w:vAlign w:val="center"/>
          </w:tcPr>
          <w:p w14:paraId="583419ED" w14:textId="77777777" w:rsidR="006A05DB" w:rsidRPr="00511B3A" w:rsidRDefault="006A05DB" w:rsidP="00CD1674">
            <w:pPr>
              <w:spacing w:line="240" w:lineRule="atLeast"/>
              <w:ind w:right="-1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D3746F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26B047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454120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EE03E58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C48803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A2D752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2B44ED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FFED5F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4234F9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4F6F7AB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1883257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0FFF792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76C945D9" w14:textId="5EA763C4" w:rsidR="006A05DB" w:rsidRPr="00511B3A" w:rsidRDefault="0002309E" w:rsidP="00CD167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2,387,338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897D50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F991F3C" w14:textId="6A06C0AA" w:rsidR="006A05DB" w:rsidRPr="00511B3A" w:rsidRDefault="00651B2A" w:rsidP="00CD167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9591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933</w:t>
            </w:r>
            <w:r w:rsidR="0019591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380</w:t>
            </w:r>
          </w:p>
        </w:tc>
      </w:tr>
      <w:tr w:rsidR="006A05DB" w:rsidRPr="00511B3A" w14:paraId="68FCA020" w14:textId="77777777" w:rsidTr="00AA17E1">
        <w:tc>
          <w:tcPr>
            <w:tcW w:w="2790" w:type="dxa"/>
            <w:shd w:val="clear" w:color="auto" w:fill="auto"/>
            <w:vAlign w:val="center"/>
          </w:tcPr>
          <w:p w14:paraId="19C1EBEB" w14:textId="77777777" w:rsidR="006A05DB" w:rsidRPr="00F14B6C" w:rsidRDefault="006A05DB" w:rsidP="00CD1674">
            <w:pPr>
              <w:spacing w:line="240" w:lineRule="atLeast"/>
              <w:ind w:right="-14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F845AB5" w14:textId="77777777" w:rsidR="006A05DB" w:rsidRPr="00F14B6C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98ACC6" w14:textId="77777777" w:rsidR="006A05DB" w:rsidRPr="00F14B6C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328FDE0" w14:textId="77777777" w:rsidR="006A05DB" w:rsidRPr="00F14B6C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A03AF6" w14:textId="77777777" w:rsidR="006A05DB" w:rsidRPr="00F14B6C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C02DF3B" w14:textId="77777777" w:rsidR="006A05DB" w:rsidRPr="00F14B6C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3AE1FB" w14:textId="77777777" w:rsidR="006A05DB" w:rsidRPr="00F14B6C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FC244A" w14:textId="77777777" w:rsidR="006A05DB" w:rsidRPr="00F14B6C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A08F702" w14:textId="77777777" w:rsidR="006A05DB" w:rsidRPr="00F14B6C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4F8F68C" w14:textId="77777777" w:rsidR="006A05DB" w:rsidRPr="00F14B6C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172537" w14:textId="77777777" w:rsidR="006A05DB" w:rsidRPr="00F14B6C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8FB65FA" w14:textId="77777777" w:rsidR="006A05DB" w:rsidRPr="00F14B6C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840E19" w14:textId="77777777" w:rsidR="006A05DB" w:rsidRPr="00F14B6C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681DACAC" w14:textId="77777777" w:rsidR="006A05DB" w:rsidRPr="00F14B6C" w:rsidRDefault="006A05DB" w:rsidP="00CD167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762949" w14:textId="77777777" w:rsidR="006A05DB" w:rsidRPr="00F14B6C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311AB774" w14:textId="77777777" w:rsidR="006A05DB" w:rsidRPr="00F14B6C" w:rsidRDefault="006A05DB" w:rsidP="00CD167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6A05DB" w:rsidRPr="00511B3A" w14:paraId="16661D59" w14:textId="77777777" w:rsidTr="007B4504">
        <w:tc>
          <w:tcPr>
            <w:tcW w:w="2790" w:type="dxa"/>
            <w:shd w:val="clear" w:color="auto" w:fill="auto"/>
            <w:vAlign w:val="center"/>
          </w:tcPr>
          <w:p w14:paraId="3E97D44D" w14:textId="77777777" w:rsidR="006A05DB" w:rsidRPr="00511B3A" w:rsidRDefault="006A05DB" w:rsidP="00CD1674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1B85E4B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0658A8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3841713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D75F90F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1E0A764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2827362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1913817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219AC1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33AB422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1D43E9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3C30708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F17906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9BCC115" w14:textId="15B08C7A" w:rsidR="006A05DB" w:rsidRPr="00511B3A" w:rsidRDefault="0002309E" w:rsidP="00CD167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(516,298)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481DAB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EA6F732" w14:textId="28794C30" w:rsidR="006A05DB" w:rsidRPr="00511B3A" w:rsidRDefault="00195915" w:rsidP="00CD167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526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249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6A05DB" w:rsidRPr="00511B3A" w14:paraId="2FDE574D" w14:textId="77777777" w:rsidTr="007B4504">
        <w:tc>
          <w:tcPr>
            <w:tcW w:w="2790" w:type="dxa"/>
            <w:shd w:val="clear" w:color="auto" w:fill="auto"/>
            <w:vAlign w:val="center"/>
          </w:tcPr>
          <w:p w14:paraId="66808D43" w14:textId="77777777" w:rsidR="006A05DB" w:rsidRPr="00511B3A" w:rsidRDefault="006A05DB" w:rsidP="00CD1674">
            <w:pPr>
              <w:spacing w:line="240" w:lineRule="atLeast"/>
              <w:ind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B82A70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41087D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9EFA2B8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421155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69FD554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C7BD20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5AF44A6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E96DD8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927D3A1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7EEB15E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170996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D7A04C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42D7787" w14:textId="17D6E61A" w:rsidR="006A05DB" w:rsidRPr="00511B3A" w:rsidRDefault="0002309E" w:rsidP="00CD167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(760,384)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4F2984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AF8A4FC" w14:textId="71F2D0A1" w:rsidR="006A05DB" w:rsidRPr="00511B3A" w:rsidRDefault="00195915" w:rsidP="00CD167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816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698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6A05DB" w:rsidRPr="00511B3A" w14:paraId="71E1BEA6" w14:textId="77777777" w:rsidTr="007B4504">
        <w:tc>
          <w:tcPr>
            <w:tcW w:w="5330" w:type="dxa"/>
            <w:gridSpan w:val="4"/>
            <w:shd w:val="clear" w:color="auto" w:fill="auto"/>
            <w:vAlign w:val="center"/>
          </w:tcPr>
          <w:p w14:paraId="7FC7F345" w14:textId="77777777" w:rsidR="006A05DB" w:rsidRPr="00511B3A" w:rsidRDefault="006A05DB" w:rsidP="00CD1674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CC9727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CF7B07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AF766F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F5F77B0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C7F5BF9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F852C6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D8C3E63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842283E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0EA8EB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6730369" w14:textId="5325D340" w:rsidR="006A05DB" w:rsidRPr="00511B3A" w:rsidRDefault="0040232E" w:rsidP="00CD167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23,074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5683ED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30FD816" w14:textId="4693121E" w:rsidR="006A05DB" w:rsidRPr="00511B3A" w:rsidRDefault="00651B2A" w:rsidP="00CD167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112</w:t>
            </w:r>
            <w:r w:rsidR="0019591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517</w:t>
            </w:r>
          </w:p>
        </w:tc>
      </w:tr>
      <w:tr w:rsidR="006A05DB" w:rsidRPr="00511B3A" w14:paraId="0BEE75F0" w14:textId="77777777" w:rsidTr="007B4504">
        <w:tc>
          <w:tcPr>
            <w:tcW w:w="5330" w:type="dxa"/>
            <w:gridSpan w:val="4"/>
            <w:shd w:val="clear" w:color="auto" w:fill="auto"/>
            <w:vAlign w:val="center"/>
          </w:tcPr>
          <w:p w14:paraId="7C5BCD67" w14:textId="78C44D57" w:rsidR="006A05DB" w:rsidRPr="00511B3A" w:rsidRDefault="006A05DB" w:rsidP="00CD1674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ส่วนแบ่งกำไร</w:t>
            </w:r>
            <w:r w:rsidR="00B65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="00B6578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ขาดทุน) </w:t>
            </w: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ของบริษัทร่วมที่ใช้วิธีส่วนได้เสีย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E3E638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A03F1A7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45A3815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26621C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F8E95E6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198E91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7F2DD1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90D55F0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A695B3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4C9F91A" w14:textId="4732C272" w:rsidR="006A05DB" w:rsidRPr="00511B3A" w:rsidRDefault="0002309E" w:rsidP="00CD167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3,855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6624B3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409AC117" w14:textId="623DCEA4" w:rsidR="006A05DB" w:rsidRPr="00511B3A" w:rsidRDefault="00195915" w:rsidP="00CD167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497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6A05DB" w:rsidRPr="00511B3A" w14:paraId="4918990B" w14:textId="77777777" w:rsidTr="007B4504">
        <w:tc>
          <w:tcPr>
            <w:tcW w:w="5330" w:type="dxa"/>
            <w:gridSpan w:val="4"/>
            <w:shd w:val="clear" w:color="auto" w:fill="auto"/>
            <w:vAlign w:val="center"/>
          </w:tcPr>
          <w:p w14:paraId="562F1ED9" w14:textId="77777777" w:rsidR="006A05DB" w:rsidRPr="00511B3A" w:rsidRDefault="006A05DB" w:rsidP="00CD1674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BF608B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0E79C0D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5A5340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4387E64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6558863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A5E116F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CFB680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C992AE8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100163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21D97" w14:textId="1A3425AE" w:rsidR="006A05DB" w:rsidRPr="00511B3A" w:rsidRDefault="0002309E" w:rsidP="00CD167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(24,740)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05EF8B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35821" w14:textId="55E1DB7B" w:rsidR="006A05DB" w:rsidRPr="00511B3A" w:rsidRDefault="00651B2A" w:rsidP="00CD167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="0019591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826</w:t>
            </w:r>
          </w:p>
        </w:tc>
      </w:tr>
      <w:tr w:rsidR="006A05DB" w:rsidRPr="00511B3A" w14:paraId="4E1CA1CE" w14:textId="77777777" w:rsidTr="007B4504">
        <w:tc>
          <w:tcPr>
            <w:tcW w:w="5330" w:type="dxa"/>
            <w:gridSpan w:val="4"/>
            <w:shd w:val="clear" w:color="auto" w:fill="auto"/>
            <w:vAlign w:val="center"/>
          </w:tcPr>
          <w:p w14:paraId="4FB41788" w14:textId="77777777" w:rsidR="006A05DB" w:rsidRPr="00511B3A" w:rsidRDefault="006A05DB" w:rsidP="00CD1674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511B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ก่อนภาษีเงินได้สำหรับ</w:t>
            </w: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F7A2C2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92BCAF7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0161B14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B19B4B2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35CFC2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6FF6B4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583E31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556BFBC" w14:textId="77777777" w:rsidR="006A05DB" w:rsidRPr="00511B3A" w:rsidRDefault="006A05DB" w:rsidP="00CD16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065249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8F7CD4" w14:textId="658734C9" w:rsidR="006A05DB" w:rsidRPr="00511B3A" w:rsidRDefault="0002309E" w:rsidP="00CD167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1,112,845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B4C7B3" w14:textId="77777777" w:rsidR="006A05DB" w:rsidRPr="00511B3A" w:rsidRDefault="006A05DB" w:rsidP="00CD167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5E1370" w14:textId="56543FC9" w:rsidR="006A05DB" w:rsidRPr="00511B3A" w:rsidRDefault="00651B2A" w:rsidP="00CD167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690</w:t>
            </w:r>
            <w:r w:rsidR="0019591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279</w:t>
            </w:r>
          </w:p>
        </w:tc>
      </w:tr>
      <w:tr w:rsidR="00DE5431" w:rsidRPr="00511B3A" w14:paraId="6A50F0E0" w14:textId="77777777" w:rsidTr="00AA17E1">
        <w:tc>
          <w:tcPr>
            <w:tcW w:w="2790" w:type="dxa"/>
            <w:shd w:val="clear" w:color="auto" w:fill="auto"/>
          </w:tcPr>
          <w:p w14:paraId="0CB2CC13" w14:textId="77777777" w:rsidR="00DE5431" w:rsidRPr="00511B3A" w:rsidRDefault="00DE5431" w:rsidP="00CD167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424BA049" w14:textId="77777777" w:rsidR="00DE5431" w:rsidRPr="00511B3A" w:rsidRDefault="00DE5431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DE5431" w:rsidRPr="00511B3A" w14:paraId="256DE11C" w14:textId="77777777" w:rsidTr="00AA17E1">
        <w:tc>
          <w:tcPr>
            <w:tcW w:w="2790" w:type="dxa"/>
            <w:shd w:val="clear" w:color="auto" w:fill="auto"/>
          </w:tcPr>
          <w:p w14:paraId="3E35B1D8" w14:textId="77777777" w:rsidR="00DE5431" w:rsidRPr="00511B3A" w:rsidRDefault="00DE5431" w:rsidP="00CD167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2CF47799" w14:textId="77777777" w:rsidR="00DE5431" w:rsidRPr="00511B3A" w:rsidRDefault="00DE5431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9CF10A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54D7D8E9" w14:textId="77777777" w:rsidR="00DE5431" w:rsidRPr="00511B3A" w:rsidRDefault="00DE5431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A93909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31FDF8AB" w14:textId="77777777" w:rsidR="00DE5431" w:rsidRPr="00511B3A" w:rsidRDefault="00DE5431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รวมรายได้ส่วนงาน</w:t>
            </w:r>
            <w:r w:rsidRPr="00511B3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br/>
            </w: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398F42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7639E0B1" w14:textId="77777777" w:rsidR="00DE5431" w:rsidRPr="00511B3A" w:rsidRDefault="00DE5431" w:rsidP="00CD1674">
            <w:pPr>
              <w:spacing w:line="240" w:lineRule="auto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(ขาดทุน)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ตามส่วนงานก่อนหัก</w:t>
            </w:r>
            <w:r w:rsidRPr="00511B3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ต้นทุนทางการเงิน ภาษีเงินได้</w:t>
            </w:r>
            <w:r w:rsidRPr="00511B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Pr="00511B3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</w:tr>
      <w:tr w:rsidR="00DE5431" w:rsidRPr="00511B3A" w14:paraId="2F492728" w14:textId="77777777" w:rsidTr="00AA17E1">
        <w:tc>
          <w:tcPr>
            <w:tcW w:w="2790" w:type="dxa"/>
            <w:shd w:val="clear" w:color="auto" w:fill="auto"/>
            <w:vAlign w:val="bottom"/>
          </w:tcPr>
          <w:p w14:paraId="0361BDED" w14:textId="3CE9C22A" w:rsidR="00DE5431" w:rsidRPr="00511B3A" w:rsidRDefault="00DE5431" w:rsidP="00CD1674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1B3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092F4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511B3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ดือนสิ้นสุด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BFDCE7" w14:textId="77777777" w:rsidR="00DE5431" w:rsidRPr="00511B3A" w:rsidRDefault="00DE5431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8A5F68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7B22A6" w14:textId="77777777" w:rsidR="00DE5431" w:rsidRPr="00511B3A" w:rsidRDefault="00DE5431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ED1C89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6C92A1" w14:textId="77777777" w:rsidR="00DE5431" w:rsidRPr="00511B3A" w:rsidRDefault="00DE5431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4202AE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6D9F08" w14:textId="77777777" w:rsidR="00DE5431" w:rsidRPr="00511B3A" w:rsidRDefault="00DE5431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7ADD3C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860CC8" w14:textId="77777777" w:rsidR="00DE5431" w:rsidRPr="00511B3A" w:rsidRDefault="00DE5431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A52128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F5E6D4" w14:textId="77777777" w:rsidR="00DE5431" w:rsidRPr="00511B3A" w:rsidRDefault="00DE5431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A5310D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5F5797FD" w14:textId="77777777" w:rsidR="00DE5431" w:rsidRPr="00511B3A" w:rsidRDefault="00DE5431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6E9DB3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4A4BF3C" w14:textId="77777777" w:rsidR="00DE5431" w:rsidRPr="00511B3A" w:rsidRDefault="00DE5431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E5431" w:rsidRPr="00511B3A" w14:paraId="47CD4BDC" w14:textId="77777777" w:rsidTr="00AA17E1">
        <w:tc>
          <w:tcPr>
            <w:tcW w:w="2790" w:type="dxa"/>
            <w:shd w:val="clear" w:color="auto" w:fill="auto"/>
            <w:vAlign w:val="bottom"/>
          </w:tcPr>
          <w:p w14:paraId="246FF283" w14:textId="7DAF24F6" w:rsidR="00DE5431" w:rsidRPr="00511B3A" w:rsidRDefault="00DE5431" w:rsidP="00CD167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ab/>
            </w:r>
            <w:r w:rsidRPr="00511B3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Pr="00511B3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092F4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B76247" w14:textId="70ACB365" w:rsidR="00DE5431" w:rsidRPr="00511B3A" w:rsidRDefault="00651B2A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424411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3A06D5" w14:textId="25F6AABB" w:rsidR="00DE5431" w:rsidRPr="00511B3A" w:rsidRDefault="00651B2A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651B2A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24FE3C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3A0A02" w14:textId="48093499" w:rsidR="00DE5431" w:rsidRPr="00511B3A" w:rsidRDefault="00651B2A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EA9C6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E3C980" w14:textId="6ADA32B6" w:rsidR="00DE5431" w:rsidRPr="00511B3A" w:rsidRDefault="00651B2A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651B2A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B612A9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F6AB18" w14:textId="3C7995A0" w:rsidR="00DE5431" w:rsidRPr="00511B3A" w:rsidRDefault="00651B2A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E9F6C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06B4B3" w14:textId="55C37747" w:rsidR="00DE5431" w:rsidRPr="00511B3A" w:rsidRDefault="00651B2A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651B2A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4EEEEC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3A30C0E8" w14:textId="5C6C9D95" w:rsidR="00DE5431" w:rsidRPr="00511B3A" w:rsidRDefault="00651B2A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6550B4" w14:textId="77777777" w:rsidR="00DE5431" w:rsidRPr="00511B3A" w:rsidRDefault="00DE5431" w:rsidP="00CD167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8D61414" w14:textId="18A8C24A" w:rsidR="00DE5431" w:rsidRPr="00511B3A" w:rsidRDefault="00651B2A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651B2A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DE5431" w:rsidRPr="00511B3A" w14:paraId="3576CD8C" w14:textId="77777777" w:rsidTr="00AA17E1">
        <w:trPr>
          <w:trHeight w:val="252"/>
        </w:trPr>
        <w:tc>
          <w:tcPr>
            <w:tcW w:w="2790" w:type="dxa"/>
            <w:shd w:val="clear" w:color="auto" w:fill="auto"/>
          </w:tcPr>
          <w:p w14:paraId="29E415DC" w14:textId="77777777" w:rsidR="00DE5431" w:rsidRPr="00511B3A" w:rsidRDefault="00DE5431" w:rsidP="00CD167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2E2751B8" w14:textId="77777777" w:rsidR="00DE5431" w:rsidRPr="00511B3A" w:rsidRDefault="00DE5431" w:rsidP="00CD167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</w:t>
            </w:r>
            <w:r w:rsidRPr="00511B3A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160AB" w:rsidRPr="00511B3A" w14:paraId="5AA9A8A2" w14:textId="77777777" w:rsidTr="007B4504">
        <w:tc>
          <w:tcPr>
            <w:tcW w:w="2790" w:type="dxa"/>
            <w:shd w:val="clear" w:color="auto" w:fill="auto"/>
            <w:vAlign w:val="center"/>
          </w:tcPr>
          <w:p w14:paraId="29B83533" w14:textId="77777777" w:rsidR="001160AB" w:rsidRPr="00511B3A" w:rsidRDefault="001160AB" w:rsidP="007B4504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DDA7FE" w14:textId="23A903CB" w:rsidR="001160AB" w:rsidRPr="00511B3A" w:rsidRDefault="00870090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13,490,956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82732C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B8925CA" w14:textId="2D687363" w:rsidR="001160AB" w:rsidRPr="00511B3A" w:rsidRDefault="00651B2A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463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841</w:t>
            </w:r>
          </w:p>
        </w:tc>
        <w:tc>
          <w:tcPr>
            <w:tcW w:w="236" w:type="dxa"/>
            <w:shd w:val="clear" w:color="auto" w:fill="auto"/>
          </w:tcPr>
          <w:p w14:paraId="377BA92C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E15E151" w14:textId="6851EB7F" w:rsidR="001160AB" w:rsidRPr="00511B3A" w:rsidRDefault="00870090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6,839,045</w:t>
            </w:r>
          </w:p>
        </w:tc>
        <w:tc>
          <w:tcPr>
            <w:tcW w:w="236" w:type="dxa"/>
            <w:shd w:val="clear" w:color="auto" w:fill="auto"/>
          </w:tcPr>
          <w:p w14:paraId="48719C38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982E83C" w14:textId="5A0B0D02" w:rsidR="001160AB" w:rsidRPr="00511B3A" w:rsidRDefault="00651B2A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248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925</w:t>
            </w:r>
          </w:p>
        </w:tc>
        <w:tc>
          <w:tcPr>
            <w:tcW w:w="236" w:type="dxa"/>
            <w:shd w:val="clear" w:color="auto" w:fill="auto"/>
          </w:tcPr>
          <w:p w14:paraId="3E14221C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56D5D9F" w14:textId="0AD68F63" w:rsidR="001160AB" w:rsidRPr="00511B3A" w:rsidRDefault="00870090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20,330,001</w:t>
            </w:r>
          </w:p>
        </w:tc>
        <w:tc>
          <w:tcPr>
            <w:tcW w:w="236" w:type="dxa"/>
            <w:shd w:val="clear" w:color="auto" w:fill="auto"/>
          </w:tcPr>
          <w:p w14:paraId="6FAD613E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9788879" w14:textId="09A8F477" w:rsidR="001160AB" w:rsidRPr="00511B3A" w:rsidRDefault="00651B2A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23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712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766</w:t>
            </w:r>
          </w:p>
        </w:tc>
        <w:tc>
          <w:tcPr>
            <w:tcW w:w="236" w:type="dxa"/>
            <w:shd w:val="clear" w:color="auto" w:fill="auto"/>
          </w:tcPr>
          <w:p w14:paraId="50187B06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563472B0" w14:textId="6A96153D" w:rsidR="001160AB" w:rsidRPr="00511B3A" w:rsidRDefault="00870090" w:rsidP="007B450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1,328,985</w:t>
            </w:r>
          </w:p>
        </w:tc>
        <w:tc>
          <w:tcPr>
            <w:tcW w:w="236" w:type="dxa"/>
            <w:shd w:val="clear" w:color="auto" w:fill="auto"/>
          </w:tcPr>
          <w:p w14:paraId="3520BE27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42BAD71" w14:textId="5552292B" w:rsidR="001160AB" w:rsidRPr="00511B3A" w:rsidRDefault="00651B2A" w:rsidP="007B450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446</w:t>
            </w:r>
            <w:r w:rsidR="00335C5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864</w:t>
            </w:r>
          </w:p>
        </w:tc>
      </w:tr>
      <w:tr w:rsidR="001160AB" w:rsidRPr="00511B3A" w14:paraId="30C469A4" w14:textId="77777777" w:rsidTr="007B4504">
        <w:tc>
          <w:tcPr>
            <w:tcW w:w="2790" w:type="dxa"/>
            <w:shd w:val="clear" w:color="auto" w:fill="auto"/>
            <w:vAlign w:val="center"/>
          </w:tcPr>
          <w:p w14:paraId="39B72DDD" w14:textId="77777777" w:rsidR="001160AB" w:rsidRPr="00511B3A" w:rsidRDefault="001160AB" w:rsidP="007B4504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367370D" w14:textId="69C5E52D" w:rsidR="001160AB" w:rsidRPr="00511B3A" w:rsidRDefault="00870090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5,211,028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B7B74D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7FFED0C" w14:textId="755CDB19" w:rsidR="001160AB" w:rsidRPr="00511B3A" w:rsidRDefault="00651B2A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014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259</w:t>
            </w:r>
          </w:p>
        </w:tc>
        <w:tc>
          <w:tcPr>
            <w:tcW w:w="236" w:type="dxa"/>
            <w:shd w:val="clear" w:color="auto" w:fill="auto"/>
          </w:tcPr>
          <w:p w14:paraId="4035CAAA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AACA569" w14:textId="6B91A2AA" w:rsidR="001160AB" w:rsidRPr="00511B3A" w:rsidRDefault="00870090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4,099,111</w:t>
            </w:r>
          </w:p>
        </w:tc>
        <w:tc>
          <w:tcPr>
            <w:tcW w:w="236" w:type="dxa"/>
            <w:shd w:val="clear" w:color="auto" w:fill="auto"/>
          </w:tcPr>
          <w:p w14:paraId="7C529C2F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83EBEA0" w14:textId="0B3ACE58" w:rsidR="001160AB" w:rsidRPr="00511B3A" w:rsidRDefault="00651B2A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387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662</w:t>
            </w:r>
          </w:p>
        </w:tc>
        <w:tc>
          <w:tcPr>
            <w:tcW w:w="236" w:type="dxa"/>
            <w:shd w:val="clear" w:color="auto" w:fill="auto"/>
          </w:tcPr>
          <w:p w14:paraId="6A23A3DD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45247C6" w14:textId="651E8C15" w:rsidR="001160AB" w:rsidRPr="00511B3A" w:rsidRDefault="00870090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9,310,139</w:t>
            </w:r>
          </w:p>
        </w:tc>
        <w:tc>
          <w:tcPr>
            <w:tcW w:w="236" w:type="dxa"/>
            <w:shd w:val="clear" w:color="auto" w:fill="auto"/>
          </w:tcPr>
          <w:p w14:paraId="139865C0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884431A" w14:textId="02C8332C" w:rsidR="001160AB" w:rsidRPr="00511B3A" w:rsidRDefault="00651B2A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401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921</w:t>
            </w:r>
          </w:p>
        </w:tc>
        <w:tc>
          <w:tcPr>
            <w:tcW w:w="236" w:type="dxa"/>
            <w:shd w:val="clear" w:color="auto" w:fill="auto"/>
          </w:tcPr>
          <w:p w14:paraId="650F19CE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0F5DDA1E" w14:textId="19C7A617" w:rsidR="001160AB" w:rsidRPr="00511B3A" w:rsidRDefault="00870090" w:rsidP="007B450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1,086,943</w:t>
            </w:r>
          </w:p>
        </w:tc>
        <w:tc>
          <w:tcPr>
            <w:tcW w:w="236" w:type="dxa"/>
            <w:shd w:val="clear" w:color="auto" w:fill="auto"/>
          </w:tcPr>
          <w:p w14:paraId="1E85620E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E0F6C8D" w14:textId="554E0ABE" w:rsidR="001160AB" w:rsidRPr="00511B3A" w:rsidRDefault="00651B2A" w:rsidP="007B450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335C5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069</w:t>
            </w:r>
            <w:r w:rsidR="00335C5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680</w:t>
            </w:r>
          </w:p>
        </w:tc>
      </w:tr>
      <w:tr w:rsidR="001160AB" w:rsidRPr="00511B3A" w14:paraId="67AD9626" w14:textId="77777777" w:rsidTr="007B4504">
        <w:tc>
          <w:tcPr>
            <w:tcW w:w="2790" w:type="dxa"/>
            <w:shd w:val="clear" w:color="auto" w:fill="auto"/>
            <w:vAlign w:val="center"/>
          </w:tcPr>
          <w:p w14:paraId="7A157B56" w14:textId="77777777" w:rsidR="001160AB" w:rsidRPr="00511B3A" w:rsidRDefault="001160AB" w:rsidP="007B4504">
            <w:pPr>
              <w:spacing w:line="240" w:lineRule="auto"/>
              <w:ind w:left="252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5298C61" w14:textId="14DEA48D" w:rsidR="001160AB" w:rsidRPr="00511B3A" w:rsidRDefault="00870090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6,795,228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FB1BB6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D62F0FB" w14:textId="2AF2FDB7" w:rsidR="001160AB" w:rsidRPr="00511B3A" w:rsidRDefault="00651B2A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971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773</w:t>
            </w:r>
          </w:p>
        </w:tc>
        <w:tc>
          <w:tcPr>
            <w:tcW w:w="236" w:type="dxa"/>
            <w:shd w:val="clear" w:color="auto" w:fill="auto"/>
          </w:tcPr>
          <w:p w14:paraId="67C39B2F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6253749" w14:textId="5B33667D" w:rsidR="001160AB" w:rsidRPr="00511B3A" w:rsidRDefault="00870090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1,544,950</w:t>
            </w:r>
          </w:p>
        </w:tc>
        <w:tc>
          <w:tcPr>
            <w:tcW w:w="236" w:type="dxa"/>
            <w:shd w:val="clear" w:color="auto" w:fill="auto"/>
          </w:tcPr>
          <w:p w14:paraId="6CC6C3DC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054AEAF" w14:textId="536AD5DD" w:rsidR="001160AB" w:rsidRPr="00511B3A" w:rsidRDefault="00651B2A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721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071</w:t>
            </w:r>
          </w:p>
        </w:tc>
        <w:tc>
          <w:tcPr>
            <w:tcW w:w="236" w:type="dxa"/>
            <w:shd w:val="clear" w:color="auto" w:fill="auto"/>
          </w:tcPr>
          <w:p w14:paraId="6BBE2871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9227214" w14:textId="170E5177" w:rsidR="001160AB" w:rsidRPr="00511B3A" w:rsidRDefault="00870090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8,340,178</w:t>
            </w:r>
          </w:p>
        </w:tc>
        <w:tc>
          <w:tcPr>
            <w:tcW w:w="236" w:type="dxa"/>
            <w:shd w:val="clear" w:color="auto" w:fill="auto"/>
          </w:tcPr>
          <w:p w14:paraId="397F735C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9796144" w14:textId="50E18ECB" w:rsidR="001160AB" w:rsidRPr="00511B3A" w:rsidRDefault="00651B2A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692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844</w:t>
            </w:r>
          </w:p>
        </w:tc>
        <w:tc>
          <w:tcPr>
            <w:tcW w:w="236" w:type="dxa"/>
            <w:shd w:val="clear" w:color="auto" w:fill="auto"/>
          </w:tcPr>
          <w:p w14:paraId="70956D87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2F97CF9A" w14:textId="776C87FE" w:rsidR="001160AB" w:rsidRPr="00511B3A" w:rsidRDefault="00870090" w:rsidP="007B450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4,227,040</w:t>
            </w:r>
          </w:p>
        </w:tc>
        <w:tc>
          <w:tcPr>
            <w:tcW w:w="236" w:type="dxa"/>
            <w:shd w:val="clear" w:color="auto" w:fill="auto"/>
          </w:tcPr>
          <w:p w14:paraId="6E040EA6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CB2EFFD" w14:textId="5E21E582" w:rsidR="001160AB" w:rsidRPr="00511B3A" w:rsidRDefault="00651B2A" w:rsidP="007B450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335C5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024</w:t>
            </w:r>
            <w:r w:rsidR="00335C5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094</w:t>
            </w:r>
          </w:p>
        </w:tc>
      </w:tr>
      <w:tr w:rsidR="001160AB" w:rsidRPr="00511B3A" w14:paraId="4A64D1F3" w14:textId="77777777" w:rsidTr="007B4504">
        <w:tc>
          <w:tcPr>
            <w:tcW w:w="2790" w:type="dxa"/>
            <w:shd w:val="clear" w:color="auto" w:fill="auto"/>
            <w:vAlign w:val="center"/>
          </w:tcPr>
          <w:p w14:paraId="09661676" w14:textId="77777777" w:rsidR="001160AB" w:rsidRPr="00511B3A" w:rsidRDefault="001160AB" w:rsidP="007B4504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785A80" w14:textId="55780206" w:rsidR="001160AB" w:rsidRPr="00511B3A" w:rsidRDefault="00870090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91,036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34ABBB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FACE680" w14:textId="0F78650E" w:rsidR="001160AB" w:rsidRPr="00511B3A" w:rsidRDefault="00651B2A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79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264</w:t>
            </w:r>
          </w:p>
        </w:tc>
        <w:tc>
          <w:tcPr>
            <w:tcW w:w="236" w:type="dxa"/>
            <w:shd w:val="clear" w:color="auto" w:fill="auto"/>
          </w:tcPr>
          <w:p w14:paraId="47136D81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F5CBFC2" w14:textId="18CA0FE4" w:rsidR="001160AB" w:rsidRPr="00511B3A" w:rsidRDefault="00870090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110,624</w:t>
            </w:r>
          </w:p>
        </w:tc>
        <w:tc>
          <w:tcPr>
            <w:tcW w:w="236" w:type="dxa"/>
            <w:shd w:val="clear" w:color="auto" w:fill="auto"/>
          </w:tcPr>
          <w:p w14:paraId="343563C6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F4164CA" w14:textId="03841EC4" w:rsidR="001160AB" w:rsidRPr="00511B3A" w:rsidRDefault="00651B2A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908</w:t>
            </w:r>
          </w:p>
        </w:tc>
        <w:tc>
          <w:tcPr>
            <w:tcW w:w="236" w:type="dxa"/>
            <w:shd w:val="clear" w:color="auto" w:fill="auto"/>
          </w:tcPr>
          <w:p w14:paraId="0AC48CA0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15397B0" w14:textId="1E4D9387" w:rsidR="001160AB" w:rsidRPr="00511B3A" w:rsidRDefault="00870090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201,660</w:t>
            </w:r>
          </w:p>
        </w:tc>
        <w:tc>
          <w:tcPr>
            <w:tcW w:w="236" w:type="dxa"/>
            <w:shd w:val="clear" w:color="auto" w:fill="auto"/>
          </w:tcPr>
          <w:p w14:paraId="6EEF124D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49E0C3B" w14:textId="39D11CA8" w:rsidR="001160AB" w:rsidRPr="00511B3A" w:rsidRDefault="00651B2A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166</w:t>
            </w:r>
            <w:r w:rsidR="001160AB" w:rsidRPr="001160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172</w:t>
            </w:r>
          </w:p>
        </w:tc>
        <w:tc>
          <w:tcPr>
            <w:tcW w:w="236" w:type="dxa"/>
            <w:shd w:val="clear" w:color="auto" w:fill="auto"/>
          </w:tcPr>
          <w:p w14:paraId="1E4821CE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5045A4AA" w14:textId="613288A9" w:rsidR="001160AB" w:rsidRPr="00511B3A" w:rsidRDefault="00870090" w:rsidP="007B450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(17,085)</w:t>
            </w:r>
          </w:p>
        </w:tc>
        <w:tc>
          <w:tcPr>
            <w:tcW w:w="236" w:type="dxa"/>
            <w:shd w:val="clear" w:color="auto" w:fill="auto"/>
          </w:tcPr>
          <w:p w14:paraId="1ACAFCE1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8540586" w14:textId="505472EB" w:rsidR="001160AB" w:rsidRPr="00511B3A" w:rsidRDefault="00335C58" w:rsidP="007B450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465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1160AB" w:rsidRPr="00511B3A" w14:paraId="7C8681CC" w14:textId="77777777" w:rsidTr="007B4504">
        <w:tc>
          <w:tcPr>
            <w:tcW w:w="2790" w:type="dxa"/>
            <w:shd w:val="clear" w:color="auto" w:fill="auto"/>
            <w:vAlign w:val="center"/>
          </w:tcPr>
          <w:p w14:paraId="18D74340" w14:textId="77777777" w:rsidR="001160AB" w:rsidRPr="00511B3A" w:rsidRDefault="001160AB" w:rsidP="007B4504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3BBE47" w14:textId="7933F7EC" w:rsidR="001160AB" w:rsidRPr="00511B3A" w:rsidRDefault="00870090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25,588,248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FF5CF8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E7241" w14:textId="6786F6AC" w:rsidR="001160AB" w:rsidRPr="001160AB" w:rsidRDefault="00651B2A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</w:t>
            </w:r>
            <w:r w:rsidR="001160AB" w:rsidRPr="001160A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529</w:t>
            </w:r>
            <w:r w:rsidR="001160AB" w:rsidRPr="001160A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137</w:t>
            </w:r>
          </w:p>
        </w:tc>
        <w:tc>
          <w:tcPr>
            <w:tcW w:w="236" w:type="dxa"/>
            <w:shd w:val="clear" w:color="auto" w:fill="auto"/>
          </w:tcPr>
          <w:p w14:paraId="4392117D" w14:textId="77777777" w:rsidR="001160AB" w:rsidRPr="001160AB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5B536" w14:textId="2F7CDB9E" w:rsidR="001160AB" w:rsidRPr="001160AB" w:rsidRDefault="00870090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12,593,730</w:t>
            </w:r>
          </w:p>
        </w:tc>
        <w:tc>
          <w:tcPr>
            <w:tcW w:w="236" w:type="dxa"/>
            <w:shd w:val="clear" w:color="auto" w:fill="auto"/>
          </w:tcPr>
          <w:p w14:paraId="36F5B96D" w14:textId="77777777" w:rsidR="001160AB" w:rsidRPr="001160AB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75827" w14:textId="2E53AE75" w:rsidR="001160AB" w:rsidRPr="001160AB" w:rsidRDefault="00651B2A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</w:t>
            </w:r>
            <w:r w:rsidR="001160AB" w:rsidRPr="001160A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444</w:t>
            </w:r>
            <w:r w:rsidR="001160AB" w:rsidRPr="001160A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566</w:t>
            </w:r>
          </w:p>
        </w:tc>
        <w:tc>
          <w:tcPr>
            <w:tcW w:w="236" w:type="dxa"/>
            <w:shd w:val="clear" w:color="auto" w:fill="auto"/>
          </w:tcPr>
          <w:p w14:paraId="5F5D8391" w14:textId="77777777" w:rsidR="001160AB" w:rsidRPr="001160AB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D42BF" w14:textId="216FB178" w:rsidR="001160AB" w:rsidRPr="001160AB" w:rsidRDefault="00870090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38,181,978</w:t>
            </w:r>
          </w:p>
        </w:tc>
        <w:tc>
          <w:tcPr>
            <w:tcW w:w="236" w:type="dxa"/>
            <w:shd w:val="clear" w:color="auto" w:fill="auto"/>
          </w:tcPr>
          <w:p w14:paraId="43465089" w14:textId="77777777" w:rsidR="001160AB" w:rsidRPr="001160AB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C659E" w14:textId="2F44D079" w:rsidR="001160AB" w:rsidRPr="001160AB" w:rsidRDefault="00651B2A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42</w:t>
            </w:r>
            <w:r w:rsidR="001160AB" w:rsidRPr="001160A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973</w:t>
            </w:r>
            <w:r w:rsidR="001160AB" w:rsidRPr="001160A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703</w:t>
            </w:r>
          </w:p>
        </w:tc>
        <w:tc>
          <w:tcPr>
            <w:tcW w:w="236" w:type="dxa"/>
            <w:shd w:val="clear" w:color="auto" w:fill="auto"/>
          </w:tcPr>
          <w:p w14:paraId="54235409" w14:textId="77777777" w:rsidR="001160AB" w:rsidRPr="001160AB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BBE00" w14:textId="7A5A982A" w:rsidR="001160AB" w:rsidRPr="001160AB" w:rsidRDefault="00870090" w:rsidP="007B450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6,625,883</w:t>
            </w:r>
          </w:p>
        </w:tc>
        <w:tc>
          <w:tcPr>
            <w:tcW w:w="236" w:type="dxa"/>
            <w:shd w:val="clear" w:color="auto" w:fill="auto"/>
          </w:tcPr>
          <w:p w14:paraId="5C94F2F2" w14:textId="77777777" w:rsidR="001160AB" w:rsidRPr="001160AB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90BCC" w14:textId="1C5097BE" w:rsidR="001160AB" w:rsidRPr="001160AB" w:rsidRDefault="00651B2A" w:rsidP="007B450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="00335C5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516</w:t>
            </w:r>
            <w:r w:rsidR="00335C5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173</w:t>
            </w:r>
          </w:p>
        </w:tc>
      </w:tr>
      <w:tr w:rsidR="001160AB" w:rsidRPr="00511B3A" w14:paraId="7FCC09D5" w14:textId="77777777" w:rsidTr="00CD1674">
        <w:trPr>
          <w:trHeight w:val="170"/>
        </w:trPr>
        <w:tc>
          <w:tcPr>
            <w:tcW w:w="2790" w:type="dxa"/>
            <w:shd w:val="clear" w:color="auto" w:fill="auto"/>
            <w:vAlign w:val="center"/>
          </w:tcPr>
          <w:p w14:paraId="4F2E7681" w14:textId="77777777" w:rsidR="001160AB" w:rsidRPr="00F14B6C" w:rsidRDefault="001160AB" w:rsidP="007B4504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851565" w14:textId="77777777" w:rsidR="001160AB" w:rsidRPr="00F14B6C" w:rsidRDefault="001160AB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0929810" w14:textId="77777777" w:rsidR="001160AB" w:rsidRPr="00F14B6C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E06585" w14:textId="77777777" w:rsidR="001160AB" w:rsidRPr="00F14B6C" w:rsidRDefault="001160AB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5A372A4" w14:textId="77777777" w:rsidR="001160AB" w:rsidRPr="00F14B6C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71B074" w14:textId="77777777" w:rsidR="001160AB" w:rsidRPr="00F14B6C" w:rsidRDefault="001160AB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68B38CB" w14:textId="77777777" w:rsidR="001160AB" w:rsidRPr="00F14B6C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0E97BE" w14:textId="77777777" w:rsidR="001160AB" w:rsidRPr="00F14B6C" w:rsidRDefault="001160AB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8E01F41" w14:textId="77777777" w:rsidR="001160AB" w:rsidRPr="00F14B6C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1BC22E" w14:textId="77777777" w:rsidR="001160AB" w:rsidRPr="00F14B6C" w:rsidRDefault="001160AB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8F50FB8" w14:textId="77777777" w:rsidR="001160AB" w:rsidRPr="00F14B6C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68B161" w14:textId="77777777" w:rsidR="001160AB" w:rsidRPr="00F14B6C" w:rsidRDefault="001160AB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7699E2C" w14:textId="77777777" w:rsidR="001160AB" w:rsidRPr="00F14B6C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49E5BFD9" w14:textId="77777777" w:rsidR="001160AB" w:rsidRPr="00F14B6C" w:rsidRDefault="001160AB" w:rsidP="007B450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DFDB4B6" w14:textId="77777777" w:rsidR="001160AB" w:rsidRPr="00F14B6C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590A6B87" w14:textId="77777777" w:rsidR="001160AB" w:rsidRPr="00F14B6C" w:rsidRDefault="001160AB" w:rsidP="007B450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1160AB" w:rsidRPr="00511B3A" w14:paraId="21DF31E2" w14:textId="77777777" w:rsidTr="007B4504">
        <w:tc>
          <w:tcPr>
            <w:tcW w:w="2790" w:type="dxa"/>
            <w:shd w:val="clear" w:color="auto" w:fill="auto"/>
            <w:vAlign w:val="center"/>
          </w:tcPr>
          <w:p w14:paraId="51A230E1" w14:textId="77777777" w:rsidR="001160AB" w:rsidRPr="00511B3A" w:rsidRDefault="001160AB" w:rsidP="007B4504">
            <w:pPr>
              <w:spacing w:line="240" w:lineRule="atLeast"/>
              <w:ind w:right="-1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11B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กำไร (ขาดทุน) 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63A155B" w14:textId="77777777" w:rsidR="001160AB" w:rsidRPr="00511B3A" w:rsidRDefault="001160AB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523A4D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6934137" w14:textId="77777777" w:rsidR="001160AB" w:rsidRPr="00511B3A" w:rsidRDefault="001160AB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399905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EB03DF2" w14:textId="77777777" w:rsidR="001160AB" w:rsidRPr="00511B3A" w:rsidRDefault="001160AB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A451A66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8127858" w14:textId="77777777" w:rsidR="001160AB" w:rsidRPr="00511B3A" w:rsidRDefault="001160AB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79FB823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567ED55" w14:textId="77777777" w:rsidR="001160AB" w:rsidRPr="00511B3A" w:rsidRDefault="001160AB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08AED1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B277911" w14:textId="77777777" w:rsidR="001160AB" w:rsidRPr="00511B3A" w:rsidRDefault="001160AB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45C65CD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7BA6781" w14:textId="7375D840" w:rsidR="001160AB" w:rsidRPr="00511B3A" w:rsidRDefault="00870090" w:rsidP="007B450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(513)</w:t>
            </w:r>
          </w:p>
        </w:tc>
        <w:tc>
          <w:tcPr>
            <w:tcW w:w="236" w:type="dxa"/>
            <w:shd w:val="clear" w:color="auto" w:fill="auto"/>
          </w:tcPr>
          <w:p w14:paraId="6521876B" w14:textId="77777777" w:rsidR="001160AB" w:rsidRPr="00511B3A" w:rsidRDefault="001160AB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254FF9E" w14:textId="37FA7441" w:rsidR="001160AB" w:rsidRPr="00511B3A" w:rsidRDefault="00651B2A" w:rsidP="007B450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335C5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210</w:t>
            </w:r>
          </w:p>
        </w:tc>
      </w:tr>
      <w:tr w:rsidR="00DE5431" w:rsidRPr="00511B3A" w14:paraId="2149FD93" w14:textId="77777777" w:rsidTr="007B4504">
        <w:tc>
          <w:tcPr>
            <w:tcW w:w="2790" w:type="dxa"/>
            <w:shd w:val="clear" w:color="auto" w:fill="auto"/>
            <w:vAlign w:val="center"/>
          </w:tcPr>
          <w:p w14:paraId="0A896AA5" w14:textId="77777777" w:rsidR="00DE5431" w:rsidRPr="00511B3A" w:rsidRDefault="00DE5431" w:rsidP="007B4504">
            <w:pPr>
              <w:spacing w:line="240" w:lineRule="atLeast"/>
              <w:ind w:right="-1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4CCF09D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37AB79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3BA2523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72F83F0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4E547F5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065D91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E405C2A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61CA4F5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3F0FB7B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EEC8B88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3B19ED2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26C3E5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A35E75B" w14:textId="4594EF72" w:rsidR="00DE5431" w:rsidRPr="00511B3A" w:rsidRDefault="00870090" w:rsidP="007B450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6,625,370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F96C9E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3BC8CC14" w14:textId="631FDCCC" w:rsidR="00DE5431" w:rsidRPr="00511B3A" w:rsidRDefault="00651B2A" w:rsidP="007B450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335C5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517</w:t>
            </w:r>
            <w:r w:rsidR="00335C5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DE5431" w:rsidRPr="00511B3A" w14:paraId="2C38F953" w14:textId="77777777" w:rsidTr="00AA17E1">
        <w:tc>
          <w:tcPr>
            <w:tcW w:w="2790" w:type="dxa"/>
            <w:shd w:val="clear" w:color="auto" w:fill="auto"/>
            <w:vAlign w:val="center"/>
          </w:tcPr>
          <w:p w14:paraId="2E91AFDE" w14:textId="77777777" w:rsidR="00DE5431" w:rsidRPr="00F14B6C" w:rsidRDefault="00DE5431" w:rsidP="007B4504">
            <w:pPr>
              <w:spacing w:line="240" w:lineRule="atLeast"/>
              <w:ind w:right="-14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14ABB8" w14:textId="77777777" w:rsidR="00DE5431" w:rsidRPr="00F14B6C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20C840B" w14:textId="77777777" w:rsidR="00DE5431" w:rsidRPr="00F14B6C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325770" w14:textId="77777777" w:rsidR="00DE5431" w:rsidRPr="00F14B6C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513B6E" w14:textId="77777777" w:rsidR="00DE5431" w:rsidRPr="00F14B6C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261D057" w14:textId="77777777" w:rsidR="00DE5431" w:rsidRPr="00F14B6C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826A3A" w14:textId="77777777" w:rsidR="00DE5431" w:rsidRPr="00F14B6C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F321DFE" w14:textId="77777777" w:rsidR="00DE5431" w:rsidRPr="00F14B6C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0B57AE9" w14:textId="77777777" w:rsidR="00DE5431" w:rsidRPr="00F14B6C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D38E3C2" w14:textId="77777777" w:rsidR="00DE5431" w:rsidRPr="00F14B6C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865C47" w14:textId="77777777" w:rsidR="00DE5431" w:rsidRPr="00F14B6C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F8EC3B8" w14:textId="77777777" w:rsidR="00DE5431" w:rsidRPr="00F14B6C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2F73EF7" w14:textId="77777777" w:rsidR="00DE5431" w:rsidRPr="00F14B6C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2374A65" w14:textId="77777777" w:rsidR="00DE5431" w:rsidRPr="00F14B6C" w:rsidRDefault="00DE5431" w:rsidP="007B450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2DD52B" w14:textId="77777777" w:rsidR="00DE5431" w:rsidRPr="00F14B6C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F57893F" w14:textId="77777777" w:rsidR="00DE5431" w:rsidRPr="00F14B6C" w:rsidRDefault="00DE5431" w:rsidP="007B450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DE5431" w:rsidRPr="00511B3A" w14:paraId="0E7C4D44" w14:textId="77777777" w:rsidTr="007B4504">
        <w:tc>
          <w:tcPr>
            <w:tcW w:w="2790" w:type="dxa"/>
            <w:shd w:val="clear" w:color="auto" w:fill="auto"/>
            <w:vAlign w:val="center"/>
          </w:tcPr>
          <w:p w14:paraId="20C1AAEA" w14:textId="77777777" w:rsidR="00DE5431" w:rsidRPr="00511B3A" w:rsidRDefault="00DE5431" w:rsidP="007B4504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C68A9B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BC02D9C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A27038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B7F72D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C924339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229E5A9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C5C32EC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81A8039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B5C12F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6C0DD93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0011E67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F832A1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DBB22D5" w14:textId="23600610" w:rsidR="00DE5431" w:rsidRPr="00511B3A" w:rsidRDefault="00870090" w:rsidP="007B450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(1,470,579)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33FEC5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8C1D104" w14:textId="328961EE" w:rsidR="00DE5431" w:rsidRPr="00511B3A" w:rsidRDefault="00335C58" w:rsidP="007B450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473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052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DE5431" w:rsidRPr="00511B3A" w14:paraId="4DC57D8D" w14:textId="77777777" w:rsidTr="007B4504">
        <w:tc>
          <w:tcPr>
            <w:tcW w:w="2790" w:type="dxa"/>
            <w:shd w:val="clear" w:color="auto" w:fill="auto"/>
            <w:vAlign w:val="center"/>
          </w:tcPr>
          <w:p w14:paraId="51ACCFC4" w14:textId="77777777" w:rsidR="00DE5431" w:rsidRPr="00511B3A" w:rsidRDefault="00DE5431" w:rsidP="007B4504">
            <w:pPr>
              <w:spacing w:line="240" w:lineRule="atLeast"/>
              <w:ind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11B3A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AB7688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EF218F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1E7695B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C18BF2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D228C1F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66467F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AB49AE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36865C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CD2B7F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0A8A31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0645897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A743B6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FDD996C" w14:textId="69C2B8CF" w:rsidR="00DE5431" w:rsidRPr="00511B3A" w:rsidRDefault="00870090" w:rsidP="007B450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(2,373,886)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53AB44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BDDF9D0" w14:textId="064B37CE" w:rsidR="00DE5431" w:rsidRPr="00511B3A" w:rsidRDefault="00335C58" w:rsidP="007B450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372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899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DE5431" w:rsidRPr="00511B3A" w14:paraId="1E5BD712" w14:textId="77777777" w:rsidTr="007B4504">
        <w:tc>
          <w:tcPr>
            <w:tcW w:w="5330" w:type="dxa"/>
            <w:gridSpan w:val="4"/>
            <w:shd w:val="clear" w:color="auto" w:fill="auto"/>
            <w:vAlign w:val="center"/>
          </w:tcPr>
          <w:p w14:paraId="2C6E64AA" w14:textId="77777777" w:rsidR="00DE5431" w:rsidRPr="00511B3A" w:rsidRDefault="00DE5431" w:rsidP="007B4504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188A74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2843C90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6143189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BD2AB7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1C6F11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8DDCF0B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05CBA1B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5C60E0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2FD144A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72005BD2" w14:textId="15AF9C4D" w:rsidR="00DE5431" w:rsidRPr="00511B3A" w:rsidRDefault="00870090" w:rsidP="007B450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157,647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CF72AA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3B6EA279" w14:textId="489079F3" w:rsidR="00DE5431" w:rsidRPr="00511B3A" w:rsidRDefault="00651B2A" w:rsidP="007B450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42</w:t>
            </w:r>
            <w:r w:rsidR="007D4F2F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335C5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227</w:t>
            </w:r>
          </w:p>
        </w:tc>
      </w:tr>
      <w:tr w:rsidR="00DE5431" w:rsidRPr="00511B3A" w14:paraId="0B54BB68" w14:textId="77777777" w:rsidTr="007B4504">
        <w:tc>
          <w:tcPr>
            <w:tcW w:w="5330" w:type="dxa"/>
            <w:gridSpan w:val="4"/>
            <w:shd w:val="clear" w:color="auto" w:fill="auto"/>
            <w:vAlign w:val="center"/>
          </w:tcPr>
          <w:p w14:paraId="4456A295" w14:textId="79E657CE" w:rsidR="00DE5431" w:rsidRPr="00511B3A" w:rsidRDefault="00DE5431" w:rsidP="007B4504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ส่วนแบ่งกำไร</w:t>
            </w:r>
            <w:r w:rsidR="00AF0CE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(ขาดทุน) </w:t>
            </w: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ของบริษัทร่วมที่ใช้วิธีส่วนได้เสีย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A80E30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C351C08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813B85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4D52446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DD6BCC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7D26D5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8479C49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E436D5E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C7889D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10D0C43B" w14:textId="6E381EE7" w:rsidR="00DE5431" w:rsidRPr="00511B3A" w:rsidRDefault="00870090" w:rsidP="007B450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46,093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04D311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3821FF87" w14:textId="20D77705" w:rsidR="00DE5431" w:rsidRPr="00511B3A" w:rsidRDefault="00335C58" w:rsidP="007B450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635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DE5431" w:rsidRPr="00511B3A" w14:paraId="5F2C7D2D" w14:textId="77777777" w:rsidTr="007B4504">
        <w:tc>
          <w:tcPr>
            <w:tcW w:w="5330" w:type="dxa"/>
            <w:gridSpan w:val="4"/>
            <w:shd w:val="clear" w:color="auto" w:fill="auto"/>
            <w:vAlign w:val="center"/>
          </w:tcPr>
          <w:p w14:paraId="4CA644B2" w14:textId="77777777" w:rsidR="00DE5431" w:rsidRPr="00511B3A" w:rsidRDefault="00DE5431" w:rsidP="007B4504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1B3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A6382F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C61C8C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41E68C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A3671D6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B9F00A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3A8C8B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2E9354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3D6C765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1AC4B47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0B79C" w14:textId="31393315" w:rsidR="00DE5431" w:rsidRPr="00511B3A" w:rsidRDefault="00870090" w:rsidP="007B450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(41,936)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20CD30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C8B66" w14:textId="1153A6C2" w:rsidR="00DE5431" w:rsidRPr="00511B3A" w:rsidRDefault="00335C58" w:rsidP="007B450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898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DE5431" w:rsidRPr="00511B3A" w14:paraId="23BF6AEE" w14:textId="77777777" w:rsidTr="007B4504">
        <w:tc>
          <w:tcPr>
            <w:tcW w:w="5330" w:type="dxa"/>
            <w:gridSpan w:val="4"/>
            <w:shd w:val="clear" w:color="auto" w:fill="auto"/>
            <w:vAlign w:val="center"/>
          </w:tcPr>
          <w:p w14:paraId="48CB1F3C" w14:textId="77777777" w:rsidR="00DE5431" w:rsidRPr="00511B3A" w:rsidRDefault="00DE5431" w:rsidP="007B4504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511B3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ก่อนภาษีเงินได้สำหรับ</w:t>
            </w:r>
            <w:r w:rsidRPr="00511B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7A17B7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DEC95EE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840AC1F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417E106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3209320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3B8F457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826C8B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8B0083" w14:textId="77777777" w:rsidR="00DE5431" w:rsidRPr="00511B3A" w:rsidRDefault="00DE5431" w:rsidP="007B45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E9F90A3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7C7809" w14:textId="2187770F" w:rsidR="00DE5431" w:rsidRPr="00511B3A" w:rsidRDefault="007D4F2F" w:rsidP="007B4504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87009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,942,709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15BB4C" w14:textId="77777777" w:rsidR="00DE5431" w:rsidRPr="00511B3A" w:rsidRDefault="00DE5431" w:rsidP="007B45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BF3E21" w14:textId="5A318C8A" w:rsidR="00DE5431" w:rsidRPr="00511B3A" w:rsidRDefault="00651B2A" w:rsidP="007B4504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335C5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075</w:t>
            </w:r>
            <w:r w:rsidR="00335C5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126</w:t>
            </w:r>
          </w:p>
        </w:tc>
      </w:tr>
    </w:tbl>
    <w:p w14:paraId="08B8FAFB" w14:textId="77777777" w:rsidR="00F9487F" w:rsidRPr="009D50FF" w:rsidRDefault="00F9487F" w:rsidP="00F14B6C">
      <w:pPr>
        <w:pStyle w:val="Bo-Blankline"/>
      </w:pPr>
    </w:p>
    <w:p w14:paraId="7DE3DF78" w14:textId="6122A24B" w:rsidR="002E795F" w:rsidRDefault="002E795F" w:rsidP="007B4504">
      <w:pPr>
        <w:pStyle w:val="Ang15"/>
      </w:pPr>
      <w:r>
        <w:rPr>
          <w:rFonts w:hint="cs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Default="002E795F" w:rsidP="002E795F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  <w:sectPr w:rsidR="002E795F" w:rsidSect="00EE724F">
          <w:headerReference w:type="default" r:id="rId22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88"/>
        <w:gridCol w:w="814"/>
        <w:gridCol w:w="269"/>
        <w:gridCol w:w="1440"/>
        <w:gridCol w:w="269"/>
        <w:gridCol w:w="1502"/>
      </w:tblGrid>
      <w:tr w:rsidR="00F177BE" w:rsidRPr="00E15351" w14:paraId="6B5E94A7" w14:textId="77777777" w:rsidTr="00F177BE">
        <w:tc>
          <w:tcPr>
            <w:tcW w:w="4888" w:type="dxa"/>
            <w:shd w:val="clear" w:color="auto" w:fill="auto"/>
          </w:tcPr>
          <w:p w14:paraId="1B6F25C3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shd w:val="clear" w:color="auto" w:fill="auto"/>
          </w:tcPr>
          <w:p w14:paraId="12087A51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A492C0C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1" w:type="dxa"/>
            <w:gridSpan w:val="3"/>
            <w:shd w:val="clear" w:color="auto" w:fill="auto"/>
          </w:tcPr>
          <w:p w14:paraId="142BB229" w14:textId="77777777" w:rsidR="00F177BE" w:rsidRPr="00E15351" w:rsidRDefault="00F177BE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77BE" w:rsidRPr="00E15351" w14:paraId="6F3AD087" w14:textId="77777777" w:rsidTr="00F177BE">
        <w:tc>
          <w:tcPr>
            <w:tcW w:w="4888" w:type="dxa"/>
            <w:shd w:val="clear" w:color="auto" w:fill="auto"/>
          </w:tcPr>
          <w:p w14:paraId="2679A8A1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shd w:val="clear" w:color="auto" w:fill="auto"/>
          </w:tcPr>
          <w:p w14:paraId="2446F9F0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1EF30AC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1" w:type="dxa"/>
            <w:gridSpan w:val="3"/>
            <w:shd w:val="clear" w:color="auto" w:fill="auto"/>
          </w:tcPr>
          <w:p w14:paraId="602B1112" w14:textId="77777777" w:rsidR="00F177BE" w:rsidRPr="00E15351" w:rsidRDefault="00F177BE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F177BE" w:rsidRPr="00E15351" w14:paraId="34C84D96" w14:textId="77777777" w:rsidTr="00F177BE">
        <w:tc>
          <w:tcPr>
            <w:tcW w:w="4888" w:type="dxa"/>
            <w:shd w:val="clear" w:color="auto" w:fill="auto"/>
          </w:tcPr>
          <w:p w14:paraId="3E5EC7F3" w14:textId="2DA2E038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9E15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814" w:type="dxa"/>
            <w:shd w:val="clear" w:color="auto" w:fill="auto"/>
          </w:tcPr>
          <w:p w14:paraId="55298753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5395105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E60CCC" w14:textId="52561361" w:rsidR="00F177BE" w:rsidRPr="00E15351" w:rsidRDefault="00651B2A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7E85E218" w14:textId="77777777" w:rsidR="00F177BE" w:rsidRPr="00E15351" w:rsidRDefault="00F177BE" w:rsidP="00F177B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13FB9D0" w14:textId="62901B9A" w:rsidR="00F177BE" w:rsidRPr="00E15351" w:rsidRDefault="00651B2A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F177BE" w:rsidRPr="00E15351" w14:paraId="0EF5E227" w14:textId="77777777" w:rsidTr="00F177BE">
        <w:tc>
          <w:tcPr>
            <w:tcW w:w="4888" w:type="dxa"/>
            <w:shd w:val="clear" w:color="auto" w:fill="auto"/>
          </w:tcPr>
          <w:p w14:paraId="03553210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shd w:val="clear" w:color="auto" w:fill="auto"/>
          </w:tcPr>
          <w:p w14:paraId="766E369F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D327569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1" w:type="dxa"/>
            <w:gridSpan w:val="3"/>
            <w:shd w:val="clear" w:color="auto" w:fill="auto"/>
          </w:tcPr>
          <w:p w14:paraId="13CF3376" w14:textId="77777777" w:rsidR="00F177BE" w:rsidRPr="00E15351" w:rsidRDefault="00F177BE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E1535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E4660" w:rsidRPr="00E15351" w14:paraId="03840AE7" w14:textId="77777777" w:rsidTr="007B4504">
        <w:tc>
          <w:tcPr>
            <w:tcW w:w="4888" w:type="dxa"/>
            <w:shd w:val="clear" w:color="auto" w:fill="auto"/>
          </w:tcPr>
          <w:p w14:paraId="09F1B30F" w14:textId="04E57BC4" w:rsidR="00DE4660" w:rsidRPr="00E15351" w:rsidRDefault="00DE4660" w:rsidP="00DE466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14" w:type="dxa"/>
            <w:shd w:val="clear" w:color="auto" w:fill="auto"/>
          </w:tcPr>
          <w:p w14:paraId="186F0577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63176DA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2A9741E" w14:textId="2F28F8AC" w:rsidR="00DE4660" w:rsidRPr="00E15351" w:rsidRDefault="00746240" w:rsidP="00DE4660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(186,271)</w:t>
            </w:r>
          </w:p>
        </w:tc>
        <w:tc>
          <w:tcPr>
            <w:tcW w:w="269" w:type="dxa"/>
            <w:shd w:val="clear" w:color="auto" w:fill="auto"/>
          </w:tcPr>
          <w:p w14:paraId="19D88488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26122E2" w14:textId="4CFA331B" w:rsidR="00DE4660" w:rsidRPr="00E15351" w:rsidRDefault="0050063E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E4660" w:rsidRPr="00E15351" w14:paraId="3DB8AB9E" w14:textId="77777777" w:rsidTr="007B4504">
        <w:tc>
          <w:tcPr>
            <w:tcW w:w="4888" w:type="dxa"/>
            <w:shd w:val="clear" w:color="auto" w:fill="auto"/>
          </w:tcPr>
          <w:p w14:paraId="5473AE50" w14:textId="72C9BD55" w:rsidR="00DE4660" w:rsidRPr="00E15351" w:rsidRDefault="00DE4660" w:rsidP="00DE466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4" w:type="dxa"/>
            <w:shd w:val="clear" w:color="auto" w:fill="auto"/>
          </w:tcPr>
          <w:p w14:paraId="74F30302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9C75CAA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03A9FD3" w14:textId="0CE17B96" w:rsidR="00DE4660" w:rsidRPr="00E15351" w:rsidRDefault="00746240" w:rsidP="00DE4660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180,700</w:t>
            </w:r>
          </w:p>
        </w:tc>
        <w:tc>
          <w:tcPr>
            <w:tcW w:w="269" w:type="dxa"/>
            <w:shd w:val="clear" w:color="auto" w:fill="auto"/>
          </w:tcPr>
          <w:p w14:paraId="44125917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EF08F5D" w14:textId="00B3C465" w:rsidR="00DE4660" w:rsidRPr="00E15351" w:rsidRDefault="00651B2A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  <w:r w:rsidR="005006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</w:p>
        </w:tc>
      </w:tr>
      <w:tr w:rsidR="00DE4660" w:rsidRPr="00E15351" w14:paraId="20C5170F" w14:textId="77777777" w:rsidTr="007B4504">
        <w:tc>
          <w:tcPr>
            <w:tcW w:w="4888" w:type="dxa"/>
            <w:shd w:val="clear" w:color="auto" w:fill="auto"/>
          </w:tcPr>
          <w:p w14:paraId="7452293E" w14:textId="40714962" w:rsidR="00DE4660" w:rsidRPr="00E15351" w:rsidRDefault="00DE4660" w:rsidP="00DE466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4" w:type="dxa"/>
            <w:shd w:val="clear" w:color="auto" w:fill="auto"/>
          </w:tcPr>
          <w:p w14:paraId="0F051C9F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227C538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AC5DDCB" w14:textId="06E2972C" w:rsidR="00DE4660" w:rsidRPr="00E15351" w:rsidRDefault="00746240" w:rsidP="00DE4660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1,241,788</w:t>
            </w:r>
          </w:p>
        </w:tc>
        <w:tc>
          <w:tcPr>
            <w:tcW w:w="269" w:type="dxa"/>
            <w:shd w:val="clear" w:color="auto" w:fill="auto"/>
          </w:tcPr>
          <w:p w14:paraId="73DA9686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3CD9475" w14:textId="629AEC07" w:rsidR="00DE4660" w:rsidRPr="00E15351" w:rsidRDefault="00651B2A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06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5006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</w:tr>
      <w:tr w:rsidR="00DE4660" w:rsidRPr="00E15351" w14:paraId="4A3B488F" w14:textId="77777777" w:rsidTr="007B4504">
        <w:tc>
          <w:tcPr>
            <w:tcW w:w="4888" w:type="dxa"/>
            <w:shd w:val="clear" w:color="auto" w:fill="auto"/>
          </w:tcPr>
          <w:p w14:paraId="7BA2E860" w14:textId="3E8DC83D" w:rsidR="00DE4660" w:rsidRPr="00E15351" w:rsidRDefault="00DE4660" w:rsidP="00DE466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14" w:type="dxa"/>
            <w:shd w:val="clear" w:color="auto" w:fill="auto"/>
          </w:tcPr>
          <w:p w14:paraId="33B9AE60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5636A52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F2B6A4" w14:textId="1732B135" w:rsidR="00DE4660" w:rsidRPr="00E15351" w:rsidRDefault="00746240" w:rsidP="00DE4660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(29,791)</w:t>
            </w:r>
          </w:p>
        </w:tc>
        <w:tc>
          <w:tcPr>
            <w:tcW w:w="269" w:type="dxa"/>
            <w:shd w:val="clear" w:color="auto" w:fill="auto"/>
          </w:tcPr>
          <w:p w14:paraId="575565F4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2351A36" w14:textId="398B5068" w:rsidR="00DE4660" w:rsidRPr="00E15351" w:rsidRDefault="0050063E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177BE" w:rsidRPr="00E15351" w14:paraId="4BA72DF6" w14:textId="77777777" w:rsidTr="007B4504">
        <w:tc>
          <w:tcPr>
            <w:tcW w:w="4888" w:type="dxa"/>
            <w:shd w:val="clear" w:color="auto" w:fill="auto"/>
          </w:tcPr>
          <w:p w14:paraId="5F5B5F9B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4" w:type="dxa"/>
            <w:shd w:val="clear" w:color="auto" w:fill="auto"/>
          </w:tcPr>
          <w:p w14:paraId="4F6F9CFE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7E69465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D78B2F" w14:textId="61C9BF73" w:rsidR="00F177BE" w:rsidRPr="00E15351" w:rsidRDefault="00746240" w:rsidP="00F177BE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1,206,426</w:t>
            </w:r>
          </w:p>
        </w:tc>
        <w:tc>
          <w:tcPr>
            <w:tcW w:w="269" w:type="dxa"/>
            <w:shd w:val="clear" w:color="auto" w:fill="auto"/>
          </w:tcPr>
          <w:p w14:paraId="6F034F28" w14:textId="77777777" w:rsidR="00F177BE" w:rsidRPr="00E15351" w:rsidRDefault="00F177BE" w:rsidP="00F177B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09D80" w14:textId="6092AB1B" w:rsidR="00F177BE" w:rsidRPr="00E15351" w:rsidRDefault="00651B2A" w:rsidP="00F177B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838</w:t>
            </w:r>
            <w:r w:rsidR="005006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419</w:t>
            </w:r>
          </w:p>
        </w:tc>
      </w:tr>
      <w:tr w:rsidR="00C26161" w:rsidRPr="00E15351" w14:paraId="31D94367" w14:textId="77777777" w:rsidTr="00C26161">
        <w:tc>
          <w:tcPr>
            <w:tcW w:w="4888" w:type="dxa"/>
            <w:shd w:val="clear" w:color="auto" w:fill="auto"/>
          </w:tcPr>
          <w:p w14:paraId="7EE4E6CB" w14:textId="77777777" w:rsidR="00C26161" w:rsidRPr="00F14B6C" w:rsidRDefault="00C26161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E76FAB3" w14:textId="77777777" w:rsidR="00C26161" w:rsidRPr="00F14B6C" w:rsidRDefault="00C26161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</w:tcPr>
          <w:p w14:paraId="257C6FBC" w14:textId="77777777" w:rsidR="00C26161" w:rsidRPr="00F14B6C" w:rsidRDefault="00C26161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31D73672" w14:textId="77777777" w:rsidR="00C26161" w:rsidRPr="00F14B6C" w:rsidRDefault="00C26161" w:rsidP="00F177BE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</w:tcPr>
          <w:p w14:paraId="28508144" w14:textId="77777777" w:rsidR="00C26161" w:rsidRPr="00F14B6C" w:rsidRDefault="00C26161" w:rsidP="00F177B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337BDCFA" w14:textId="77777777" w:rsidR="00C26161" w:rsidRPr="00F14B6C" w:rsidRDefault="00C26161" w:rsidP="00F177B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C26161" w:rsidRPr="00E15351" w14:paraId="3464576B" w14:textId="77777777" w:rsidTr="007B4504">
        <w:tc>
          <w:tcPr>
            <w:tcW w:w="4888" w:type="dxa"/>
            <w:shd w:val="clear" w:color="auto" w:fill="auto"/>
          </w:tcPr>
          <w:p w14:paraId="6FC4EB57" w14:textId="30776EBD" w:rsidR="00C26161" w:rsidRPr="00E15351" w:rsidRDefault="00C26161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กำไร</w:t>
            </w:r>
            <w:r w:rsidR="00E550B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(ขาดทุน) </w:t>
            </w: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814" w:type="dxa"/>
            <w:shd w:val="clear" w:color="auto" w:fill="auto"/>
          </w:tcPr>
          <w:p w14:paraId="70855639" w14:textId="77777777" w:rsidR="00C26161" w:rsidRPr="00E15351" w:rsidRDefault="00C26161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649BF05" w14:textId="77777777" w:rsidR="00C26161" w:rsidRPr="00E15351" w:rsidRDefault="00C26161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631F577" w14:textId="113FD0BB" w:rsidR="00C26161" w:rsidRPr="00E15351" w:rsidRDefault="00746240" w:rsidP="00F177BE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(3,696)</w:t>
            </w:r>
          </w:p>
        </w:tc>
        <w:tc>
          <w:tcPr>
            <w:tcW w:w="269" w:type="dxa"/>
            <w:shd w:val="clear" w:color="auto" w:fill="auto"/>
          </w:tcPr>
          <w:p w14:paraId="15A2971F" w14:textId="77777777" w:rsidR="00C26161" w:rsidRPr="00E15351" w:rsidRDefault="00C26161" w:rsidP="00F177B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98C3F47" w14:textId="29B5D314" w:rsidR="00C26161" w:rsidRPr="00E15351" w:rsidRDefault="0050063E" w:rsidP="00F177B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6161" w:rsidRPr="00E15351" w14:paraId="193FCF1A" w14:textId="77777777" w:rsidTr="00F9386D">
        <w:tc>
          <w:tcPr>
            <w:tcW w:w="4888" w:type="dxa"/>
            <w:shd w:val="clear" w:color="auto" w:fill="auto"/>
          </w:tcPr>
          <w:p w14:paraId="3796D707" w14:textId="77777777" w:rsidR="00C26161" w:rsidRPr="00F14B6C" w:rsidRDefault="00C26161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30C40069" w14:textId="77777777" w:rsidR="00C26161" w:rsidRPr="00F14B6C" w:rsidRDefault="00C26161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</w:tcPr>
          <w:p w14:paraId="6A507FF4" w14:textId="77777777" w:rsidR="00C26161" w:rsidRPr="00F14B6C" w:rsidRDefault="00C26161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2D499C3E" w14:textId="77777777" w:rsidR="00C26161" w:rsidRPr="00F14B6C" w:rsidRDefault="00C26161" w:rsidP="00F177BE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</w:tcPr>
          <w:p w14:paraId="7BFBBFE0" w14:textId="77777777" w:rsidR="00C26161" w:rsidRPr="00F14B6C" w:rsidRDefault="00C26161" w:rsidP="00F177B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03FCEDEA" w14:textId="77777777" w:rsidR="00C26161" w:rsidRPr="00F14B6C" w:rsidRDefault="00C26161" w:rsidP="00F177B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26161" w:rsidRPr="00E15351" w14:paraId="340F94C8" w14:textId="77777777" w:rsidTr="007B4504">
        <w:tc>
          <w:tcPr>
            <w:tcW w:w="4888" w:type="dxa"/>
            <w:shd w:val="clear" w:color="auto" w:fill="auto"/>
          </w:tcPr>
          <w:p w14:paraId="4A1DF0B8" w14:textId="322AEB05" w:rsidR="00C26161" w:rsidRPr="00E15351" w:rsidRDefault="00C26161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14" w:type="dxa"/>
            <w:shd w:val="clear" w:color="auto" w:fill="auto"/>
          </w:tcPr>
          <w:p w14:paraId="79A88F6B" w14:textId="77777777" w:rsidR="00C26161" w:rsidRPr="00E15351" w:rsidRDefault="00C26161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292EE23" w14:textId="77777777" w:rsidR="00C26161" w:rsidRPr="00E15351" w:rsidRDefault="00C26161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9C68EB4" w14:textId="0CA67BE1" w:rsidR="00C26161" w:rsidRPr="00E15351" w:rsidRDefault="00746240" w:rsidP="00F177BE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(95,194)</w:t>
            </w:r>
          </w:p>
        </w:tc>
        <w:tc>
          <w:tcPr>
            <w:tcW w:w="269" w:type="dxa"/>
            <w:shd w:val="clear" w:color="auto" w:fill="auto"/>
          </w:tcPr>
          <w:p w14:paraId="015D6F01" w14:textId="77777777" w:rsidR="00C26161" w:rsidRPr="00E15351" w:rsidRDefault="00C26161" w:rsidP="00F177B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78782425" w14:textId="25EA00BC" w:rsidR="00C26161" w:rsidRPr="00E15351" w:rsidRDefault="0050063E" w:rsidP="00F177B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77BE" w:rsidRPr="00E15351" w14:paraId="33F746D3" w14:textId="77777777" w:rsidTr="007B4504">
        <w:tc>
          <w:tcPr>
            <w:tcW w:w="4888" w:type="dxa"/>
            <w:shd w:val="clear" w:color="auto" w:fill="auto"/>
            <w:vAlign w:val="center"/>
          </w:tcPr>
          <w:p w14:paraId="679B16F3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E1535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14" w:type="dxa"/>
            <w:shd w:val="clear" w:color="auto" w:fill="auto"/>
          </w:tcPr>
          <w:p w14:paraId="43CC4749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ED7A1A6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6126E3" w14:textId="7A16DA18" w:rsidR="00F177BE" w:rsidRPr="00E15351" w:rsidRDefault="00746240" w:rsidP="00F9386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5,309</w:t>
            </w:r>
          </w:p>
        </w:tc>
        <w:tc>
          <w:tcPr>
            <w:tcW w:w="269" w:type="dxa"/>
            <w:shd w:val="clear" w:color="auto" w:fill="auto"/>
          </w:tcPr>
          <w:p w14:paraId="071D942E" w14:textId="77777777" w:rsidR="00F177BE" w:rsidRPr="00E15351" w:rsidRDefault="00F177BE" w:rsidP="00F177B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4CA67A8" w14:textId="52F9BE23" w:rsidR="00F177BE" w:rsidRPr="00E15351" w:rsidRDefault="0050063E" w:rsidP="00F9386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77BE" w:rsidRPr="00E15351" w14:paraId="2455FA53" w14:textId="77777777" w:rsidTr="007B4504">
        <w:tc>
          <w:tcPr>
            <w:tcW w:w="4888" w:type="dxa"/>
            <w:shd w:val="clear" w:color="auto" w:fill="auto"/>
          </w:tcPr>
          <w:p w14:paraId="3064E3FC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14" w:type="dxa"/>
            <w:shd w:val="clear" w:color="auto" w:fill="auto"/>
          </w:tcPr>
          <w:p w14:paraId="298AF5C8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303B077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5AD45" w14:textId="279234E0" w:rsidR="00F177BE" w:rsidRPr="00E15351" w:rsidRDefault="00746240" w:rsidP="00F177BE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1,112,845</w:t>
            </w:r>
          </w:p>
        </w:tc>
        <w:tc>
          <w:tcPr>
            <w:tcW w:w="269" w:type="dxa"/>
            <w:shd w:val="clear" w:color="auto" w:fill="auto"/>
          </w:tcPr>
          <w:p w14:paraId="3C24FEBE" w14:textId="77777777" w:rsidR="00F177BE" w:rsidRPr="00E15351" w:rsidRDefault="00F177BE" w:rsidP="00F177BE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4D8E38" w14:textId="7B611024" w:rsidR="00F177BE" w:rsidRPr="00E15351" w:rsidRDefault="00651B2A" w:rsidP="00F177B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690</w:t>
            </w:r>
            <w:r w:rsidR="005006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279</w:t>
            </w:r>
          </w:p>
        </w:tc>
      </w:tr>
    </w:tbl>
    <w:p w14:paraId="0CAFA9C7" w14:textId="428B87F1" w:rsidR="00F177BE" w:rsidRDefault="00F177BE" w:rsidP="00F177BE">
      <w:pPr>
        <w:pStyle w:val="Bo-Blankline"/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F177BE" w:rsidRPr="00E15351" w14:paraId="3AE03428" w14:textId="77777777" w:rsidTr="00511B3A">
        <w:tc>
          <w:tcPr>
            <w:tcW w:w="4842" w:type="dxa"/>
            <w:shd w:val="clear" w:color="auto" w:fill="auto"/>
          </w:tcPr>
          <w:p w14:paraId="3D4B968B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17DB18B5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B4F92CC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6BF7B0B" w14:textId="77777777" w:rsidR="00F177BE" w:rsidRPr="00E15351" w:rsidRDefault="00F177BE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77BE" w:rsidRPr="00E15351" w14:paraId="411D077B" w14:textId="77777777" w:rsidTr="00511B3A">
        <w:tc>
          <w:tcPr>
            <w:tcW w:w="4842" w:type="dxa"/>
            <w:shd w:val="clear" w:color="auto" w:fill="auto"/>
          </w:tcPr>
          <w:p w14:paraId="463DB03B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479EAF22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DB1942D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108E609C" w14:textId="77777777" w:rsidR="00F177BE" w:rsidRPr="00E15351" w:rsidRDefault="00F177BE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F177BE" w:rsidRPr="00E15351" w14:paraId="6F7434C2" w14:textId="77777777" w:rsidTr="00511B3A">
        <w:tc>
          <w:tcPr>
            <w:tcW w:w="4842" w:type="dxa"/>
            <w:shd w:val="clear" w:color="auto" w:fill="auto"/>
          </w:tcPr>
          <w:p w14:paraId="11B4C61D" w14:textId="32284EC4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E15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E153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9E15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9E15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806" w:type="dxa"/>
            <w:shd w:val="clear" w:color="auto" w:fill="auto"/>
          </w:tcPr>
          <w:p w14:paraId="5F210480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0B684A9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50BF8EC" w14:textId="10FDDC98" w:rsidR="00F177BE" w:rsidRPr="00E15351" w:rsidRDefault="00651B2A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7759520B" w14:textId="77777777" w:rsidR="00F177BE" w:rsidRPr="00E15351" w:rsidRDefault="00F177BE" w:rsidP="00F177B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38AD67CF" w14:textId="208B9BDB" w:rsidR="00F177BE" w:rsidRPr="00E15351" w:rsidRDefault="00651B2A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F177BE" w:rsidRPr="00E15351" w14:paraId="04563F3E" w14:textId="77777777" w:rsidTr="00511B3A">
        <w:tc>
          <w:tcPr>
            <w:tcW w:w="4842" w:type="dxa"/>
            <w:shd w:val="clear" w:color="auto" w:fill="auto"/>
          </w:tcPr>
          <w:p w14:paraId="5818D808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4C2497ED" w14:textId="77777777" w:rsidR="00F177BE" w:rsidRPr="00E15351" w:rsidRDefault="00F177BE" w:rsidP="00F177B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2E543F4" w14:textId="77777777" w:rsidR="00F177BE" w:rsidRPr="00E15351" w:rsidRDefault="00F177BE" w:rsidP="00F177B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206CADDA" w14:textId="77777777" w:rsidR="00F177BE" w:rsidRPr="00E15351" w:rsidRDefault="00F177BE" w:rsidP="00F177B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E1535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E4660" w:rsidRPr="00E15351" w14:paraId="5CA1BA7C" w14:textId="77777777" w:rsidTr="007B4504">
        <w:tc>
          <w:tcPr>
            <w:tcW w:w="4842" w:type="dxa"/>
            <w:shd w:val="clear" w:color="auto" w:fill="auto"/>
          </w:tcPr>
          <w:p w14:paraId="7BC4E617" w14:textId="29611296" w:rsidR="00DE4660" w:rsidRPr="00E15351" w:rsidRDefault="00DE4660" w:rsidP="00DE4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06" w:type="dxa"/>
            <w:shd w:val="clear" w:color="auto" w:fill="auto"/>
          </w:tcPr>
          <w:p w14:paraId="4BBC05E1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73A5698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418AE21" w14:textId="39AA88F7" w:rsidR="00DE4660" w:rsidRPr="00E15351" w:rsidRDefault="00FC2726" w:rsidP="00DE4660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(1,127,130)</w:t>
            </w:r>
          </w:p>
        </w:tc>
        <w:tc>
          <w:tcPr>
            <w:tcW w:w="268" w:type="dxa"/>
            <w:shd w:val="clear" w:color="auto" w:fill="auto"/>
          </w:tcPr>
          <w:p w14:paraId="21DD0893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379EA80D" w14:textId="6B55EB99" w:rsidR="00DE4660" w:rsidRPr="00E15351" w:rsidRDefault="009A79EE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E4660" w:rsidRPr="00E15351" w14:paraId="0F77AA28" w14:textId="77777777" w:rsidTr="007B4504">
        <w:tc>
          <w:tcPr>
            <w:tcW w:w="4842" w:type="dxa"/>
            <w:shd w:val="clear" w:color="auto" w:fill="auto"/>
          </w:tcPr>
          <w:p w14:paraId="64D7DBFD" w14:textId="0C12C875" w:rsidR="00DE4660" w:rsidRPr="00E15351" w:rsidRDefault="00DE4660" w:rsidP="00DE4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06" w:type="dxa"/>
            <w:shd w:val="clear" w:color="auto" w:fill="auto"/>
          </w:tcPr>
          <w:p w14:paraId="481F68DA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8065B45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26E84B5F" w14:textId="27BC2F85" w:rsidR="00DE4660" w:rsidRPr="00E15351" w:rsidRDefault="00FC2726" w:rsidP="00DE4660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955,894</w:t>
            </w:r>
          </w:p>
        </w:tc>
        <w:tc>
          <w:tcPr>
            <w:tcW w:w="268" w:type="dxa"/>
            <w:shd w:val="clear" w:color="auto" w:fill="auto"/>
          </w:tcPr>
          <w:p w14:paraId="38A0452B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78A4B4C" w14:textId="2425D8C4" w:rsidR="00DE4660" w:rsidRPr="00E15351" w:rsidRDefault="00651B2A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  <w:r w:rsidR="009A79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</w:tr>
      <w:tr w:rsidR="00DE4660" w:rsidRPr="00E15351" w14:paraId="09AE5071" w14:textId="77777777" w:rsidTr="007B4504">
        <w:tc>
          <w:tcPr>
            <w:tcW w:w="4842" w:type="dxa"/>
            <w:shd w:val="clear" w:color="auto" w:fill="auto"/>
          </w:tcPr>
          <w:p w14:paraId="0D2E6B06" w14:textId="47A0DA50" w:rsidR="00DE4660" w:rsidRPr="00E15351" w:rsidRDefault="00DE4660" w:rsidP="00DE4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48CC8FF5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ABB8E7B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855F4C7" w14:textId="62805B93" w:rsidR="00DE4660" w:rsidRPr="00E15351" w:rsidRDefault="00FC2726" w:rsidP="00DE4660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3,444,421</w:t>
            </w:r>
          </w:p>
        </w:tc>
        <w:tc>
          <w:tcPr>
            <w:tcW w:w="268" w:type="dxa"/>
            <w:shd w:val="clear" w:color="auto" w:fill="auto"/>
          </w:tcPr>
          <w:p w14:paraId="549C45F1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A340B9E" w14:textId="35921353" w:rsidR="00DE4660" w:rsidRPr="00E15351" w:rsidRDefault="00651B2A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A79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  <w:r w:rsidR="009A79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</w:p>
        </w:tc>
      </w:tr>
      <w:tr w:rsidR="00DE4660" w:rsidRPr="00E15351" w14:paraId="327FFBFB" w14:textId="77777777" w:rsidTr="007B4504">
        <w:tc>
          <w:tcPr>
            <w:tcW w:w="4842" w:type="dxa"/>
            <w:shd w:val="clear" w:color="auto" w:fill="auto"/>
          </w:tcPr>
          <w:p w14:paraId="437C16FD" w14:textId="4941800D" w:rsidR="00DE4660" w:rsidRPr="00E15351" w:rsidRDefault="00DE4660" w:rsidP="00DE4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06" w:type="dxa"/>
            <w:shd w:val="clear" w:color="auto" w:fill="auto"/>
          </w:tcPr>
          <w:p w14:paraId="0A8ACFFD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A59DBDB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45403DA" w14:textId="38F811DE" w:rsidR="00DE4660" w:rsidRPr="00E15351" w:rsidRDefault="00FC2726" w:rsidP="00DE4660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(69,985)</w:t>
            </w:r>
          </w:p>
        </w:tc>
        <w:tc>
          <w:tcPr>
            <w:tcW w:w="268" w:type="dxa"/>
            <w:shd w:val="clear" w:color="auto" w:fill="auto"/>
          </w:tcPr>
          <w:p w14:paraId="16248AE1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12F0948F" w14:textId="367FF663" w:rsidR="00DE4660" w:rsidRPr="00E15351" w:rsidRDefault="009A79EE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E4660" w:rsidRPr="00E15351" w14:paraId="706AA2F0" w14:textId="77777777" w:rsidTr="007B4504">
        <w:tc>
          <w:tcPr>
            <w:tcW w:w="4842" w:type="dxa"/>
            <w:shd w:val="clear" w:color="auto" w:fill="auto"/>
          </w:tcPr>
          <w:p w14:paraId="72F29157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5EBEA98B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37B2BE9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3750717F" w14:textId="307DF8D7" w:rsidR="00DE4660" w:rsidRPr="00E15351" w:rsidRDefault="00FC2726" w:rsidP="00DE4660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3,203,200</w:t>
            </w:r>
          </w:p>
        </w:tc>
        <w:tc>
          <w:tcPr>
            <w:tcW w:w="268" w:type="dxa"/>
            <w:shd w:val="clear" w:color="auto" w:fill="auto"/>
          </w:tcPr>
          <w:p w14:paraId="241EE589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88EC9" w14:textId="1B6AAA23" w:rsidR="00DE4660" w:rsidRPr="00E15351" w:rsidRDefault="00651B2A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A7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  <w:r w:rsidR="009A7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807</w:t>
            </w:r>
          </w:p>
        </w:tc>
      </w:tr>
      <w:tr w:rsidR="00C26161" w:rsidRPr="00E15351" w14:paraId="6FD28283" w14:textId="77777777" w:rsidTr="00511B3A">
        <w:tc>
          <w:tcPr>
            <w:tcW w:w="4842" w:type="dxa"/>
            <w:shd w:val="clear" w:color="auto" w:fill="auto"/>
          </w:tcPr>
          <w:p w14:paraId="652B5061" w14:textId="77777777" w:rsidR="00C26161" w:rsidRPr="00F14B6C" w:rsidRDefault="00C26161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49B77D7E" w14:textId="77777777" w:rsidR="00C26161" w:rsidRPr="00F14B6C" w:rsidRDefault="00C26161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8" w:type="dxa"/>
            <w:shd w:val="clear" w:color="auto" w:fill="auto"/>
          </w:tcPr>
          <w:p w14:paraId="1F5625F7" w14:textId="77777777" w:rsidR="00C26161" w:rsidRPr="00F14B6C" w:rsidRDefault="00C26161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6" w:type="dxa"/>
            <w:shd w:val="clear" w:color="auto" w:fill="auto"/>
          </w:tcPr>
          <w:p w14:paraId="46FB2A61" w14:textId="77777777" w:rsidR="00C26161" w:rsidRPr="00F14B6C" w:rsidRDefault="00C26161" w:rsidP="00DE4660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  <w:shd w:val="clear" w:color="auto" w:fill="auto"/>
          </w:tcPr>
          <w:p w14:paraId="2C95A72D" w14:textId="77777777" w:rsidR="00C26161" w:rsidRPr="00F14B6C" w:rsidRDefault="00C26161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043B3E52" w14:textId="77777777" w:rsidR="00C26161" w:rsidRPr="00F14B6C" w:rsidRDefault="00C26161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C26161" w:rsidRPr="00E15351" w14:paraId="4DB37438" w14:textId="77777777" w:rsidTr="007B4504">
        <w:tc>
          <w:tcPr>
            <w:tcW w:w="4842" w:type="dxa"/>
            <w:shd w:val="clear" w:color="auto" w:fill="auto"/>
          </w:tcPr>
          <w:p w14:paraId="0CF7EEA0" w14:textId="70FA7307" w:rsidR="00C26161" w:rsidRPr="00E15351" w:rsidRDefault="00F9386D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กำไร</w:t>
            </w:r>
            <w:r w:rsidR="001E181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(ขาดทุน) </w:t>
            </w: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806" w:type="dxa"/>
            <w:shd w:val="clear" w:color="auto" w:fill="auto"/>
          </w:tcPr>
          <w:p w14:paraId="1E8A1E48" w14:textId="77777777" w:rsidR="00C26161" w:rsidRPr="00E15351" w:rsidRDefault="00C26161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3B885CD" w14:textId="77777777" w:rsidR="00C26161" w:rsidRPr="00E15351" w:rsidRDefault="00C26161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8F1D48D" w14:textId="3148C9B4" w:rsidR="00C26161" w:rsidRPr="00E15351" w:rsidRDefault="00FC2726" w:rsidP="00DE4660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23,404</w:t>
            </w:r>
          </w:p>
        </w:tc>
        <w:tc>
          <w:tcPr>
            <w:tcW w:w="268" w:type="dxa"/>
            <w:shd w:val="clear" w:color="auto" w:fill="auto"/>
          </w:tcPr>
          <w:p w14:paraId="0073FF37" w14:textId="77777777" w:rsidR="00C26161" w:rsidRPr="00E15351" w:rsidRDefault="00C26161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7D129A39" w14:textId="3A52E49B" w:rsidR="00C26161" w:rsidRPr="00E15351" w:rsidRDefault="009A79EE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6161" w:rsidRPr="00E15351" w14:paraId="425A6D67" w14:textId="77777777" w:rsidTr="00511B3A">
        <w:tc>
          <w:tcPr>
            <w:tcW w:w="4842" w:type="dxa"/>
            <w:shd w:val="clear" w:color="auto" w:fill="auto"/>
          </w:tcPr>
          <w:p w14:paraId="18A152DA" w14:textId="77777777" w:rsidR="00C26161" w:rsidRPr="00F14B6C" w:rsidRDefault="00C26161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7FF438C7" w14:textId="77777777" w:rsidR="00C26161" w:rsidRPr="00F14B6C" w:rsidRDefault="00C26161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8" w:type="dxa"/>
            <w:shd w:val="clear" w:color="auto" w:fill="auto"/>
          </w:tcPr>
          <w:p w14:paraId="5733245A" w14:textId="77777777" w:rsidR="00C26161" w:rsidRPr="00F14B6C" w:rsidRDefault="00C26161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6" w:type="dxa"/>
            <w:shd w:val="clear" w:color="auto" w:fill="auto"/>
          </w:tcPr>
          <w:p w14:paraId="6006667D" w14:textId="77777777" w:rsidR="00C26161" w:rsidRPr="00F14B6C" w:rsidRDefault="00C26161" w:rsidP="00DE4660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  <w:shd w:val="clear" w:color="auto" w:fill="auto"/>
          </w:tcPr>
          <w:p w14:paraId="7096A26C" w14:textId="77777777" w:rsidR="00C26161" w:rsidRPr="00F14B6C" w:rsidRDefault="00C26161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5DE20158" w14:textId="77777777" w:rsidR="00C26161" w:rsidRPr="00F14B6C" w:rsidRDefault="00C26161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C26161" w:rsidRPr="00E15351" w14:paraId="416D2961" w14:textId="77777777" w:rsidTr="007B4504">
        <w:tc>
          <w:tcPr>
            <w:tcW w:w="4842" w:type="dxa"/>
            <w:shd w:val="clear" w:color="auto" w:fill="auto"/>
          </w:tcPr>
          <w:p w14:paraId="706777DA" w14:textId="13FD8981" w:rsidR="00C26161" w:rsidRPr="00E15351" w:rsidRDefault="00F9386D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06" w:type="dxa"/>
            <w:shd w:val="clear" w:color="auto" w:fill="auto"/>
          </w:tcPr>
          <w:p w14:paraId="4C6DEABE" w14:textId="77777777" w:rsidR="00C26161" w:rsidRPr="00E15351" w:rsidRDefault="00C26161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FD3614D" w14:textId="77777777" w:rsidR="00C26161" w:rsidRPr="00E15351" w:rsidRDefault="00C26161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B489E7D" w14:textId="3E8EFDEA" w:rsidR="00C26161" w:rsidRPr="00E15351" w:rsidRDefault="00FC2726" w:rsidP="00DE4660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(287,320)</w:t>
            </w:r>
          </w:p>
        </w:tc>
        <w:tc>
          <w:tcPr>
            <w:tcW w:w="268" w:type="dxa"/>
            <w:shd w:val="clear" w:color="auto" w:fill="auto"/>
          </w:tcPr>
          <w:p w14:paraId="0BF5013F" w14:textId="77777777" w:rsidR="00C26161" w:rsidRPr="00E15351" w:rsidRDefault="00C26161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513D8D93" w14:textId="2B8703A9" w:rsidR="00C26161" w:rsidRPr="00E15351" w:rsidRDefault="009A79EE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E4660" w:rsidRPr="00E15351" w14:paraId="43F956BB" w14:textId="77777777" w:rsidTr="007B4504">
        <w:tc>
          <w:tcPr>
            <w:tcW w:w="4842" w:type="dxa"/>
            <w:shd w:val="clear" w:color="auto" w:fill="auto"/>
            <w:vAlign w:val="center"/>
          </w:tcPr>
          <w:p w14:paraId="45F9BCEF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E1535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18D1FE75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B1B9BFB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7D3BBEFA" w14:textId="108AE730" w:rsidR="00DE4660" w:rsidRPr="00E15351" w:rsidRDefault="00FC2726" w:rsidP="00F9386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3,425</w:t>
            </w:r>
          </w:p>
        </w:tc>
        <w:tc>
          <w:tcPr>
            <w:tcW w:w="268" w:type="dxa"/>
            <w:shd w:val="clear" w:color="auto" w:fill="auto"/>
          </w:tcPr>
          <w:p w14:paraId="781A7201" w14:textId="77777777" w:rsidR="00DE4660" w:rsidRPr="00E15351" w:rsidRDefault="00DE4660" w:rsidP="00F9386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299493DD" w14:textId="3A5BDDA6" w:rsidR="00DE4660" w:rsidRPr="00E15351" w:rsidRDefault="009A79EE" w:rsidP="00F9386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E4660" w:rsidRPr="00E15351" w14:paraId="292AB487" w14:textId="77777777" w:rsidTr="007B4504">
        <w:tc>
          <w:tcPr>
            <w:tcW w:w="4842" w:type="dxa"/>
            <w:shd w:val="clear" w:color="auto" w:fill="auto"/>
          </w:tcPr>
          <w:p w14:paraId="4F812EC8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29EC893F" w14:textId="77777777" w:rsidR="00DE4660" w:rsidRPr="00E15351" w:rsidRDefault="00DE4660" w:rsidP="00DE466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25A0083" w14:textId="77777777" w:rsidR="00DE4660" w:rsidRPr="00E15351" w:rsidRDefault="00DE4660" w:rsidP="00DE466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29E80" w14:textId="48795E2B" w:rsidR="00DE4660" w:rsidRPr="00E15351" w:rsidRDefault="00FC2726" w:rsidP="00DE4660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2,942,709</w:t>
            </w:r>
          </w:p>
        </w:tc>
        <w:tc>
          <w:tcPr>
            <w:tcW w:w="268" w:type="dxa"/>
            <w:shd w:val="clear" w:color="auto" w:fill="auto"/>
          </w:tcPr>
          <w:p w14:paraId="08174030" w14:textId="77777777" w:rsidR="00DE4660" w:rsidRPr="00E15351" w:rsidRDefault="00DE4660" w:rsidP="00DE4660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0620F1" w14:textId="199269C5" w:rsidR="00DE4660" w:rsidRPr="00E15351" w:rsidRDefault="00651B2A" w:rsidP="00DE4660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A7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  <w:r w:rsidR="009A7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126</w:t>
            </w:r>
          </w:p>
        </w:tc>
      </w:tr>
    </w:tbl>
    <w:p w14:paraId="0016CE12" w14:textId="1750AAA8" w:rsidR="0040333E" w:rsidRPr="007470B8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ข้อมูลเกี่ยวกับฐานะการเงินตามส่วนงาน</w:t>
      </w:r>
      <w:r w:rsidR="00F418F2" w:rsidRPr="007470B8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77777777" w:rsidR="0040333E" w:rsidRPr="00F3013A" w:rsidRDefault="0040333E" w:rsidP="00F3013A">
      <w:pPr>
        <w:pStyle w:val="Bo-Blankline"/>
      </w:pPr>
    </w:p>
    <w:tbl>
      <w:tblPr>
        <w:tblW w:w="9170" w:type="dxa"/>
        <w:tblInd w:w="450" w:type="dxa"/>
        <w:tblLook w:val="04A0" w:firstRow="1" w:lastRow="0" w:firstColumn="1" w:lastColumn="0" w:noHBand="0" w:noVBand="1"/>
      </w:tblPr>
      <w:tblGrid>
        <w:gridCol w:w="4860"/>
        <w:gridCol w:w="989"/>
        <w:gridCol w:w="234"/>
        <w:gridCol w:w="1439"/>
        <w:gridCol w:w="234"/>
        <w:gridCol w:w="1414"/>
      </w:tblGrid>
      <w:tr w:rsidR="00D001AF" w:rsidRPr="007470B8" w14:paraId="6C18244E" w14:textId="77777777" w:rsidTr="00C22E98">
        <w:tc>
          <w:tcPr>
            <w:tcW w:w="4860" w:type="dxa"/>
          </w:tcPr>
          <w:p w14:paraId="543446B3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748935C8" w14:textId="77777777" w:rsidR="00D001AF" w:rsidRPr="007470B8" w:rsidRDefault="00D001AF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EE131D7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3041EC6F" w14:textId="77777777" w:rsidR="00D001AF" w:rsidRPr="007470B8" w:rsidRDefault="00D001AF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="00FD4A35"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CC0312" w:rsidRPr="007470B8" w14:paraId="0F4A43C7" w14:textId="77777777" w:rsidTr="00C22E98">
        <w:tc>
          <w:tcPr>
            <w:tcW w:w="4860" w:type="dxa"/>
          </w:tcPr>
          <w:p w14:paraId="7535B733" w14:textId="77777777" w:rsidR="00CC0312" w:rsidRPr="007470B8" w:rsidRDefault="00CC0312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28C20AE7" w14:textId="77777777" w:rsidR="00CC0312" w:rsidRPr="007470B8" w:rsidRDefault="00CC0312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3728FEA2" w14:textId="77777777" w:rsidR="00CC0312" w:rsidRPr="007470B8" w:rsidRDefault="00CC0312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3ABD67F7" w14:textId="77777777" w:rsidR="00CC0312" w:rsidRPr="007470B8" w:rsidRDefault="00CC0312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036DD3" w:rsidRPr="007470B8" w14:paraId="7039C084" w14:textId="77777777" w:rsidTr="00C22E98">
        <w:tc>
          <w:tcPr>
            <w:tcW w:w="4860" w:type="dxa"/>
          </w:tcPr>
          <w:p w14:paraId="2F16E2FD" w14:textId="77777777" w:rsidR="00036DD3" w:rsidRPr="007470B8" w:rsidRDefault="00036DD3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C0ED882" w14:textId="77777777" w:rsidR="00036DD3" w:rsidRPr="007470B8" w:rsidRDefault="00036DD3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0094A97B" w14:textId="77777777" w:rsidR="00036DD3" w:rsidRPr="007470B8" w:rsidRDefault="00036DD3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2367447" w14:textId="42791AA0" w:rsidR="00036DD3" w:rsidRPr="007470B8" w:rsidRDefault="00651B2A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719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53D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87190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34" w:type="dxa"/>
          </w:tcPr>
          <w:p w14:paraId="5E17A228" w14:textId="77777777" w:rsidR="00036DD3" w:rsidRPr="007470B8" w:rsidRDefault="00036DD3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</w:tcPr>
          <w:p w14:paraId="4BB4C015" w14:textId="6B3228AC" w:rsidR="00036DD3" w:rsidRPr="007470B8" w:rsidRDefault="00651B2A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36DD3"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6EB0" w:rsidRPr="007470B8" w14:paraId="763F368A" w14:textId="77777777" w:rsidTr="00C22E98">
        <w:tc>
          <w:tcPr>
            <w:tcW w:w="4860" w:type="dxa"/>
          </w:tcPr>
          <w:p w14:paraId="729B6E74" w14:textId="77777777" w:rsidR="00C96EB0" w:rsidRPr="007470B8" w:rsidRDefault="00C96EB0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4FE94490" w14:textId="77777777" w:rsidR="00C96EB0" w:rsidRPr="007470B8" w:rsidRDefault="00C96EB0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2F81BDC" w14:textId="77777777" w:rsidR="00C96EB0" w:rsidRPr="007470B8" w:rsidRDefault="00C96EB0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3518EB4" w14:textId="5A01CC5E" w:rsidR="00C96EB0" w:rsidRPr="007470B8" w:rsidRDefault="00651B2A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4" w:type="dxa"/>
          </w:tcPr>
          <w:p w14:paraId="2ADC69AE" w14:textId="77777777" w:rsidR="00C96EB0" w:rsidRPr="007470B8" w:rsidRDefault="00C96EB0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</w:tcPr>
          <w:p w14:paraId="64CF0D54" w14:textId="292C9B8C" w:rsidR="00C96EB0" w:rsidRPr="007470B8" w:rsidRDefault="00651B2A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CC0312" w:rsidRPr="007470B8" w14:paraId="2A3B1C15" w14:textId="77777777" w:rsidTr="00C22E98">
        <w:tc>
          <w:tcPr>
            <w:tcW w:w="4860" w:type="dxa"/>
          </w:tcPr>
          <w:p w14:paraId="721C42F7" w14:textId="77777777" w:rsidR="00CC0312" w:rsidRPr="007470B8" w:rsidRDefault="00CC0312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4142013B" w14:textId="77777777" w:rsidR="00CC0312" w:rsidRPr="007470B8" w:rsidRDefault="00CC0312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C3605E2" w14:textId="77777777" w:rsidR="00CC0312" w:rsidRPr="007470B8" w:rsidRDefault="00CC0312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5F8C7396" w14:textId="77777777" w:rsidR="00CC0312" w:rsidRPr="007470B8" w:rsidRDefault="00CC0312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B6419" w:rsidRPr="007470B8" w14:paraId="393471E8" w14:textId="77777777" w:rsidTr="009F6DDD">
        <w:tc>
          <w:tcPr>
            <w:tcW w:w="4860" w:type="dxa"/>
            <w:vAlign w:val="center"/>
          </w:tcPr>
          <w:p w14:paraId="38B11C42" w14:textId="77777777" w:rsidR="002B6419" w:rsidRPr="007470B8" w:rsidRDefault="002B6419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989" w:type="dxa"/>
          </w:tcPr>
          <w:p w14:paraId="7D95E684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AB94E49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31FD3BEF" w14:textId="7849B292" w:rsidR="002B6419" w:rsidRPr="007470B8" w:rsidRDefault="00E52E06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69,144,211</w:t>
            </w:r>
          </w:p>
        </w:tc>
        <w:tc>
          <w:tcPr>
            <w:tcW w:w="234" w:type="dxa"/>
          </w:tcPr>
          <w:p w14:paraId="5AF10B93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C55F8BE" w14:textId="6BCE08A1" w:rsidR="002B6419" w:rsidRPr="007470B8" w:rsidRDefault="00651B2A" w:rsidP="00190672">
            <w:pPr>
              <w:tabs>
                <w:tab w:val="decimal" w:pos="1224"/>
              </w:tabs>
              <w:spacing w:line="240" w:lineRule="auto"/>
              <w:ind w:left="-115" w:right="-2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2B6419" w:rsidRPr="007470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  <w:r w:rsidR="002B6419" w:rsidRPr="007470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</w:tr>
      <w:tr w:rsidR="002B6419" w:rsidRPr="007470B8" w14:paraId="08201D8F" w14:textId="77777777" w:rsidTr="009F6DDD">
        <w:tc>
          <w:tcPr>
            <w:tcW w:w="4860" w:type="dxa"/>
            <w:vAlign w:val="center"/>
          </w:tcPr>
          <w:p w14:paraId="2C02A5E0" w14:textId="77777777" w:rsidR="002B6419" w:rsidRPr="007470B8" w:rsidRDefault="002B6419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89" w:type="dxa"/>
          </w:tcPr>
          <w:p w14:paraId="7CA25EFC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C22D6DD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5F99DD16" w14:textId="5D7E817B" w:rsidR="002B6419" w:rsidRPr="007470B8" w:rsidRDefault="00E52E06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7,902,126</w:t>
            </w:r>
          </w:p>
        </w:tc>
        <w:tc>
          <w:tcPr>
            <w:tcW w:w="234" w:type="dxa"/>
          </w:tcPr>
          <w:p w14:paraId="2CC37820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1E42303" w14:textId="30E858E1" w:rsidR="002B6419" w:rsidRPr="00190672" w:rsidRDefault="00651B2A" w:rsidP="00190672">
            <w:pPr>
              <w:tabs>
                <w:tab w:val="decimal" w:pos="1224"/>
              </w:tabs>
              <w:spacing w:line="240" w:lineRule="auto"/>
              <w:ind w:left="-115" w:right="-20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B6419" w:rsidRPr="001906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  <w:r w:rsidR="002B6419" w:rsidRPr="001906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</w:tr>
      <w:tr w:rsidR="002B6419" w:rsidRPr="007470B8" w14:paraId="41B7F5A1" w14:textId="77777777" w:rsidTr="009F6DDD">
        <w:tc>
          <w:tcPr>
            <w:tcW w:w="4860" w:type="dxa"/>
            <w:vAlign w:val="center"/>
          </w:tcPr>
          <w:p w14:paraId="531AA6E7" w14:textId="77777777" w:rsidR="002B6419" w:rsidRPr="007470B8" w:rsidRDefault="002B6419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</w:tcPr>
          <w:p w14:paraId="4081CF59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EFC6498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43ABFE33" w14:textId="5BF5C70B" w:rsidR="002B6419" w:rsidRPr="007470B8" w:rsidRDefault="00E52E06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40,991,452</w:t>
            </w:r>
          </w:p>
        </w:tc>
        <w:tc>
          <w:tcPr>
            <w:tcW w:w="234" w:type="dxa"/>
          </w:tcPr>
          <w:p w14:paraId="3843C258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A837F51" w14:textId="6C38932D" w:rsidR="002B6419" w:rsidRPr="007470B8" w:rsidRDefault="00651B2A" w:rsidP="00190672">
            <w:pPr>
              <w:tabs>
                <w:tab w:val="decimal" w:pos="1224"/>
              </w:tabs>
              <w:spacing w:line="240" w:lineRule="auto"/>
              <w:ind w:left="-115" w:right="-20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2B6419" w:rsidRPr="007470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</w:t>
            </w:r>
            <w:r w:rsidR="002B6419" w:rsidRPr="007470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</w:tr>
      <w:tr w:rsidR="002B6419" w:rsidRPr="007470B8" w14:paraId="1CB54986" w14:textId="77777777" w:rsidTr="009F6DDD">
        <w:tc>
          <w:tcPr>
            <w:tcW w:w="4860" w:type="dxa"/>
            <w:vAlign w:val="center"/>
          </w:tcPr>
          <w:p w14:paraId="49570BF6" w14:textId="77777777" w:rsidR="002B6419" w:rsidRPr="007470B8" w:rsidRDefault="002B6419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989" w:type="dxa"/>
          </w:tcPr>
          <w:p w14:paraId="2B72BA7B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B68B98D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2BA35142" w14:textId="64E6180A" w:rsidR="002B6419" w:rsidRPr="007470B8" w:rsidRDefault="00E52E06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2,172,573</w:t>
            </w:r>
          </w:p>
        </w:tc>
        <w:tc>
          <w:tcPr>
            <w:tcW w:w="234" w:type="dxa"/>
          </w:tcPr>
          <w:p w14:paraId="33710E58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34016BF" w14:textId="7ACAF203" w:rsidR="002B6419" w:rsidRPr="00190672" w:rsidRDefault="00651B2A" w:rsidP="00190672">
            <w:pPr>
              <w:tabs>
                <w:tab w:val="decimal" w:pos="1224"/>
              </w:tabs>
              <w:spacing w:line="240" w:lineRule="auto"/>
              <w:ind w:left="-115" w:right="-20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B6419" w:rsidRPr="001906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  <w:r w:rsidR="002B6419" w:rsidRPr="001906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</w:p>
        </w:tc>
      </w:tr>
      <w:tr w:rsidR="002B6419" w:rsidRPr="007470B8" w14:paraId="46E4A771" w14:textId="77777777" w:rsidTr="009F6DDD">
        <w:tc>
          <w:tcPr>
            <w:tcW w:w="4860" w:type="dxa"/>
            <w:vAlign w:val="center"/>
          </w:tcPr>
          <w:p w14:paraId="71D24CA1" w14:textId="77777777" w:rsidR="002B6419" w:rsidRPr="007470B8" w:rsidRDefault="002B6419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470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89" w:type="dxa"/>
          </w:tcPr>
          <w:p w14:paraId="2BD2AA1C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BD4C41F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4ABD5" w14:textId="0D45CE3F" w:rsidR="002B6419" w:rsidRPr="007470B8" w:rsidRDefault="00E52E06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577,545</w:t>
            </w:r>
          </w:p>
        </w:tc>
        <w:tc>
          <w:tcPr>
            <w:tcW w:w="234" w:type="dxa"/>
          </w:tcPr>
          <w:p w14:paraId="62F0EAA9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73EE5" w14:textId="56492201" w:rsidR="002B6419" w:rsidRPr="00190672" w:rsidRDefault="00651B2A" w:rsidP="00190672">
            <w:pPr>
              <w:tabs>
                <w:tab w:val="decimal" w:pos="1224"/>
              </w:tabs>
              <w:spacing w:line="240" w:lineRule="auto"/>
              <w:ind w:left="-115" w:right="-20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  <w:r w:rsidR="002B6419" w:rsidRPr="001906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</w:p>
        </w:tc>
      </w:tr>
      <w:tr w:rsidR="002B6419" w:rsidRPr="007470B8" w14:paraId="017DB4E9" w14:textId="77777777" w:rsidTr="009F6DDD">
        <w:tc>
          <w:tcPr>
            <w:tcW w:w="4860" w:type="dxa"/>
          </w:tcPr>
          <w:p w14:paraId="4CF86222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6FD98226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0662D6CE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D75F00" w14:textId="557D41AB" w:rsidR="002B6419" w:rsidRPr="007470B8" w:rsidRDefault="00E52E06" w:rsidP="007470B8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120,787,907</w:t>
            </w:r>
          </w:p>
        </w:tc>
        <w:tc>
          <w:tcPr>
            <w:tcW w:w="234" w:type="dxa"/>
          </w:tcPr>
          <w:p w14:paraId="19644564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6BE42" w14:textId="48EA6A2D" w:rsidR="002B6419" w:rsidRPr="00190672" w:rsidRDefault="00651B2A" w:rsidP="00190672">
            <w:pPr>
              <w:tabs>
                <w:tab w:val="decimal" w:pos="1224"/>
              </w:tabs>
              <w:spacing w:line="240" w:lineRule="auto"/>
              <w:ind w:left="-115" w:right="-2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115</w:t>
            </w:r>
            <w:r w:rsidR="002B6419" w:rsidRPr="001906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</w:t>
            </w:r>
            <w:r w:rsidR="002B6419" w:rsidRPr="001906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476</w:t>
            </w:r>
          </w:p>
        </w:tc>
      </w:tr>
      <w:tr w:rsidR="002B6419" w:rsidRPr="007470B8" w14:paraId="4720084F" w14:textId="77777777" w:rsidTr="009F6DDD">
        <w:tc>
          <w:tcPr>
            <w:tcW w:w="4860" w:type="dxa"/>
          </w:tcPr>
          <w:p w14:paraId="4E91F455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</w:tcPr>
          <w:p w14:paraId="505748BB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3F8E09CC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AA51C" w14:textId="5CDC4577" w:rsidR="002B6419" w:rsidRPr="007470B8" w:rsidRDefault="00EE62C4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4,749,547</w:t>
            </w:r>
          </w:p>
        </w:tc>
        <w:tc>
          <w:tcPr>
            <w:tcW w:w="234" w:type="dxa"/>
          </w:tcPr>
          <w:p w14:paraId="643D0061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487F2" w14:textId="4608318F" w:rsidR="002B6419" w:rsidRPr="00190672" w:rsidRDefault="00651B2A" w:rsidP="00190672">
            <w:pPr>
              <w:tabs>
                <w:tab w:val="decimal" w:pos="1224"/>
              </w:tabs>
              <w:spacing w:line="240" w:lineRule="auto"/>
              <w:ind w:left="-115" w:right="-20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B6419" w:rsidRPr="001906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  <w:r w:rsidR="002B6419" w:rsidRPr="001906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</w:tr>
      <w:tr w:rsidR="002B6419" w:rsidRPr="007470B8" w14:paraId="70267867" w14:textId="77777777" w:rsidTr="009F6DDD">
        <w:tc>
          <w:tcPr>
            <w:tcW w:w="4860" w:type="dxa"/>
          </w:tcPr>
          <w:p w14:paraId="32EB9DC9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1410EEC1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8A42792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EF47C" w14:textId="41D23EBD" w:rsidR="002B6419" w:rsidRPr="007470B8" w:rsidRDefault="00E52E06" w:rsidP="007470B8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</w:t>
            </w:r>
            <w:r w:rsidR="00EE6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537,454</w:t>
            </w:r>
          </w:p>
        </w:tc>
        <w:tc>
          <w:tcPr>
            <w:tcW w:w="234" w:type="dxa"/>
          </w:tcPr>
          <w:p w14:paraId="13464132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FD04B" w14:textId="048D3233" w:rsidR="002B6419" w:rsidRPr="00190672" w:rsidRDefault="00651B2A" w:rsidP="00190672">
            <w:pPr>
              <w:tabs>
                <w:tab w:val="decimal" w:pos="1224"/>
              </w:tabs>
              <w:spacing w:line="240" w:lineRule="auto"/>
              <w:ind w:left="-115" w:right="-2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119</w:t>
            </w:r>
            <w:r w:rsidR="002B6419" w:rsidRPr="001906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793</w:t>
            </w:r>
            <w:r w:rsidR="002B6419" w:rsidRPr="001906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718</w:t>
            </w:r>
          </w:p>
        </w:tc>
      </w:tr>
      <w:tr w:rsidR="002B6419" w:rsidRPr="007470B8" w14:paraId="173285EB" w14:textId="77777777" w:rsidTr="009F6DDD">
        <w:tc>
          <w:tcPr>
            <w:tcW w:w="4860" w:type="dxa"/>
          </w:tcPr>
          <w:p w14:paraId="0EE5F93D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</w:tcPr>
          <w:p w14:paraId="27974957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1E56093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6DCAB" w14:textId="484AB0CE" w:rsidR="002B6419" w:rsidRPr="007470B8" w:rsidRDefault="00E52E06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="00EE62C4">
              <w:rPr>
                <w:rFonts w:asciiTheme="majorBidi" w:hAnsiTheme="majorBidi" w:cstheme="majorBidi"/>
                <w:sz w:val="30"/>
                <w:szCs w:val="30"/>
              </w:rPr>
              <w:t>893,389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0D3C49F1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D5068" w14:textId="549D18D1" w:rsidR="002B6419" w:rsidRPr="00190672" w:rsidRDefault="002B6419" w:rsidP="00190672">
            <w:pPr>
              <w:tabs>
                <w:tab w:val="decimal" w:pos="1224"/>
              </w:tabs>
              <w:spacing w:line="240" w:lineRule="auto"/>
              <w:ind w:left="-115" w:right="-20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06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906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  <w:r w:rsidRPr="001906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  <w:r w:rsidRPr="001906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2B6419" w:rsidRPr="007470B8" w14:paraId="2C61DDE2" w14:textId="77777777" w:rsidTr="009F6DDD">
        <w:tc>
          <w:tcPr>
            <w:tcW w:w="4860" w:type="dxa"/>
          </w:tcPr>
          <w:p w14:paraId="08483D93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</w:tcPr>
          <w:p w14:paraId="566EE287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6F542BC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0E2381" w14:textId="29B72EA9" w:rsidR="002B6419" w:rsidRPr="007470B8" w:rsidRDefault="00E52E06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118,644,065</w:t>
            </w:r>
          </w:p>
        </w:tc>
        <w:tc>
          <w:tcPr>
            <w:tcW w:w="234" w:type="dxa"/>
          </w:tcPr>
          <w:p w14:paraId="4B74D36B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DF9B9E" w14:textId="553891D8" w:rsidR="002B6419" w:rsidRPr="00190672" w:rsidRDefault="00651B2A" w:rsidP="00190672">
            <w:pPr>
              <w:tabs>
                <w:tab w:val="decimal" w:pos="1224"/>
              </w:tabs>
              <w:spacing w:line="240" w:lineRule="auto"/>
              <w:ind w:left="-115" w:right="-2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  <w:r w:rsidR="002B6419" w:rsidRPr="001906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368</w:t>
            </w:r>
            <w:r w:rsidR="002B6419" w:rsidRPr="001906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145</w:t>
            </w:r>
          </w:p>
        </w:tc>
      </w:tr>
    </w:tbl>
    <w:p w14:paraId="4189E6A4" w14:textId="77777777" w:rsidR="00CC0312" w:rsidRPr="00F3013A" w:rsidRDefault="00CC0312" w:rsidP="00F3013A">
      <w:pPr>
        <w:pStyle w:val="Bo-Blankline"/>
      </w:pPr>
    </w:p>
    <w:p w14:paraId="6261FC9D" w14:textId="77777777" w:rsidR="00D001AF" w:rsidRPr="007470B8" w:rsidRDefault="00D001AF" w:rsidP="00943473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t>การจำแนกรายได้</w:t>
      </w:r>
    </w:p>
    <w:p w14:paraId="64250779" w14:textId="6708FE75" w:rsidR="00D001AF" w:rsidRDefault="00D001AF" w:rsidP="00F3013A">
      <w:pPr>
        <w:pStyle w:val="Bo-Blankline"/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943473" w:rsidRPr="00964878" w14:paraId="3B1079D6" w14:textId="77777777" w:rsidTr="00B6457B">
        <w:tc>
          <w:tcPr>
            <w:tcW w:w="4860" w:type="dxa"/>
          </w:tcPr>
          <w:p w14:paraId="0CD51869" w14:textId="77777777" w:rsidR="00943473" w:rsidRPr="00964878" w:rsidRDefault="00943473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1621B3" w14:textId="77777777" w:rsidR="00943473" w:rsidRPr="00964878" w:rsidRDefault="00943473" w:rsidP="00B6457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A17BAA6" w14:textId="77777777" w:rsidR="00943473" w:rsidRPr="00964878" w:rsidRDefault="00943473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B605E59" w14:textId="77777777" w:rsidR="00943473" w:rsidRPr="00964878" w:rsidRDefault="00943473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3473" w:rsidRPr="00964878" w14:paraId="70E3C2DE" w14:textId="77777777" w:rsidTr="00B6457B">
        <w:tc>
          <w:tcPr>
            <w:tcW w:w="4860" w:type="dxa"/>
          </w:tcPr>
          <w:p w14:paraId="021EEA2D" w14:textId="77777777" w:rsidR="00943473" w:rsidRPr="00964878" w:rsidRDefault="00943473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0A753E" w14:textId="77777777" w:rsidR="00943473" w:rsidRPr="00964878" w:rsidRDefault="00943473" w:rsidP="00B6457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740D4DE" w14:textId="77777777" w:rsidR="00943473" w:rsidRPr="00964878" w:rsidRDefault="00943473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3D333778" w14:textId="77777777" w:rsidR="00943473" w:rsidRPr="00964878" w:rsidRDefault="00943473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การขาย</w:t>
            </w:r>
          </w:p>
        </w:tc>
      </w:tr>
      <w:tr w:rsidR="00943473" w:rsidRPr="00964878" w14:paraId="25645EB5" w14:textId="77777777" w:rsidTr="00B6457B">
        <w:tc>
          <w:tcPr>
            <w:tcW w:w="4860" w:type="dxa"/>
          </w:tcPr>
          <w:p w14:paraId="6CB7BB67" w14:textId="6EECAB18" w:rsidR="00943473" w:rsidRPr="00964878" w:rsidRDefault="00943473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51B2A" w:rsidRPr="00651B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990" w:type="dxa"/>
          </w:tcPr>
          <w:p w14:paraId="5F9D48E4" w14:textId="77777777" w:rsidR="00943473" w:rsidRPr="00964878" w:rsidRDefault="00943473" w:rsidP="00B6457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30023104" w14:textId="77777777" w:rsidR="00943473" w:rsidRPr="00964878" w:rsidRDefault="00943473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1F264A" w14:textId="6BF5CCFF" w:rsidR="00943473" w:rsidRPr="00964878" w:rsidRDefault="00651B2A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4" w:type="dxa"/>
          </w:tcPr>
          <w:p w14:paraId="490CDBCB" w14:textId="77777777" w:rsidR="00943473" w:rsidRPr="00964878" w:rsidRDefault="00943473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0D58DEB4" w14:textId="04092F04" w:rsidR="00943473" w:rsidRPr="00964878" w:rsidRDefault="00651B2A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943473" w:rsidRPr="00964878" w14:paraId="081EBF7E" w14:textId="77777777" w:rsidTr="00B6457B">
        <w:tc>
          <w:tcPr>
            <w:tcW w:w="4860" w:type="dxa"/>
          </w:tcPr>
          <w:p w14:paraId="16920BE4" w14:textId="77777777" w:rsidR="00943473" w:rsidRPr="00964878" w:rsidRDefault="00943473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DEDDE6" w14:textId="77777777" w:rsidR="00943473" w:rsidRPr="00964878" w:rsidRDefault="00943473" w:rsidP="00B6457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FF3C9F9" w14:textId="77777777" w:rsidR="00943473" w:rsidRPr="00964878" w:rsidRDefault="00943473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36983464" w14:textId="77777777" w:rsidR="00943473" w:rsidRPr="00964878" w:rsidRDefault="00943473" w:rsidP="00B645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43473" w:rsidRPr="00020D75" w14:paraId="49C1AD79" w14:textId="77777777" w:rsidTr="00725A63">
        <w:tc>
          <w:tcPr>
            <w:tcW w:w="4860" w:type="dxa"/>
            <w:vAlign w:val="center"/>
          </w:tcPr>
          <w:p w14:paraId="1EA4EC1D" w14:textId="77777777" w:rsidR="00943473" w:rsidRPr="00A541C3" w:rsidRDefault="00943473" w:rsidP="0094347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3802D5E0" w14:textId="77777777" w:rsidR="00943473" w:rsidRPr="00964878" w:rsidRDefault="00943473" w:rsidP="0094347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5FD3B4D6" w14:textId="77777777" w:rsidR="00943473" w:rsidRPr="00964878" w:rsidRDefault="00943473" w:rsidP="009434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7CD5400" w14:textId="6AA6711B" w:rsidR="00943473" w:rsidRPr="006A5FB2" w:rsidRDefault="00651B2A" w:rsidP="0094347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31C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  <w:r w:rsidR="00431C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  <w:tc>
          <w:tcPr>
            <w:tcW w:w="234" w:type="dxa"/>
            <w:shd w:val="clear" w:color="auto" w:fill="auto"/>
          </w:tcPr>
          <w:p w14:paraId="7B1C712B" w14:textId="77777777" w:rsidR="00943473" w:rsidRPr="00964878" w:rsidRDefault="00943473" w:rsidP="009434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D2E716A" w14:textId="245763E5" w:rsidR="00943473" w:rsidRPr="00020D75" w:rsidRDefault="00651B2A" w:rsidP="0094347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4347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586</w:t>
            </w:r>
            <w:r w:rsidR="0094347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826</w:t>
            </w:r>
          </w:p>
        </w:tc>
      </w:tr>
      <w:tr w:rsidR="00943473" w:rsidRPr="00020D75" w14:paraId="1223599D" w14:textId="77777777" w:rsidTr="00725A63">
        <w:tc>
          <w:tcPr>
            <w:tcW w:w="4860" w:type="dxa"/>
            <w:vAlign w:val="center"/>
          </w:tcPr>
          <w:p w14:paraId="2628DD1D" w14:textId="77777777" w:rsidR="00943473" w:rsidRPr="00964878" w:rsidRDefault="00943473" w:rsidP="009434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08B7796E" w14:textId="77777777" w:rsidR="00943473" w:rsidRPr="00964878" w:rsidRDefault="00943473" w:rsidP="0094347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01BA26EA" w14:textId="77777777" w:rsidR="00943473" w:rsidRPr="00964878" w:rsidRDefault="00943473" w:rsidP="009434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38A17" w14:textId="1C77E826" w:rsidR="00943473" w:rsidRPr="00964878" w:rsidRDefault="00651B2A" w:rsidP="0094347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31C00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  <w:r w:rsidR="00431C00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234" w:type="dxa"/>
            <w:shd w:val="clear" w:color="auto" w:fill="auto"/>
          </w:tcPr>
          <w:p w14:paraId="34857F35" w14:textId="77777777" w:rsidR="00943473" w:rsidRPr="00964878" w:rsidRDefault="00943473" w:rsidP="009434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DDF7C" w14:textId="12647346" w:rsidR="00943473" w:rsidRPr="00020D75" w:rsidRDefault="00651B2A" w:rsidP="00943473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4347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604</w:t>
            </w:r>
            <w:r w:rsidR="0094347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519</w:t>
            </w:r>
          </w:p>
        </w:tc>
      </w:tr>
      <w:tr w:rsidR="00943473" w:rsidRPr="00020D75" w14:paraId="06E9184A" w14:textId="77777777" w:rsidTr="00725A63">
        <w:tc>
          <w:tcPr>
            <w:tcW w:w="4860" w:type="dxa"/>
          </w:tcPr>
          <w:p w14:paraId="71318D09" w14:textId="77777777" w:rsidR="00943473" w:rsidRPr="00A541C3" w:rsidRDefault="00943473" w:rsidP="0094347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4FC9609" w14:textId="77777777" w:rsidR="00943473" w:rsidRPr="00964878" w:rsidRDefault="00943473" w:rsidP="0094347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39148799" w14:textId="77777777" w:rsidR="00943473" w:rsidRPr="00964878" w:rsidRDefault="00943473" w:rsidP="009434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A2D87D" w14:textId="4DEE0982" w:rsidR="00943473" w:rsidRPr="00964878" w:rsidRDefault="00651B2A" w:rsidP="00943473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431C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775</w:t>
            </w:r>
            <w:r w:rsidR="00431C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689</w:t>
            </w:r>
          </w:p>
        </w:tc>
        <w:tc>
          <w:tcPr>
            <w:tcW w:w="234" w:type="dxa"/>
            <w:shd w:val="clear" w:color="auto" w:fill="auto"/>
          </w:tcPr>
          <w:p w14:paraId="7958206D" w14:textId="77777777" w:rsidR="00943473" w:rsidRPr="00964878" w:rsidRDefault="00943473" w:rsidP="009434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E100D1" w14:textId="6740E0F9" w:rsidR="00943473" w:rsidRPr="00020D75" w:rsidRDefault="00651B2A" w:rsidP="0094347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9434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</w:t>
            </w:r>
            <w:r w:rsidR="009434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</w:t>
            </w:r>
          </w:p>
        </w:tc>
      </w:tr>
    </w:tbl>
    <w:p w14:paraId="5F16CF9B" w14:textId="092745E1" w:rsidR="00943473" w:rsidRDefault="00943473" w:rsidP="00F3013A">
      <w:pPr>
        <w:pStyle w:val="Bo-Blankline"/>
      </w:pPr>
    </w:p>
    <w:p w14:paraId="42B070AD" w14:textId="05DF6F93" w:rsidR="00943473" w:rsidRDefault="00943473" w:rsidP="00F3013A">
      <w:pPr>
        <w:pStyle w:val="Bo-Blankline"/>
      </w:pPr>
    </w:p>
    <w:p w14:paraId="67C7FBE5" w14:textId="7E176172" w:rsidR="00943473" w:rsidRDefault="00943473" w:rsidP="00F3013A">
      <w:pPr>
        <w:pStyle w:val="Bo-Blankline"/>
      </w:pPr>
    </w:p>
    <w:p w14:paraId="620249C6" w14:textId="77777777" w:rsidR="00943473" w:rsidRPr="00F3013A" w:rsidRDefault="00943473" w:rsidP="00F3013A">
      <w:pPr>
        <w:pStyle w:val="Bo-Blankline"/>
      </w:pPr>
    </w:p>
    <w:p w14:paraId="410C620E" w14:textId="131A9D6A" w:rsidR="002C3C8B" w:rsidRDefault="002C3C8B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943473" w:rsidRPr="00964878" w14:paraId="4797F39C" w14:textId="77777777" w:rsidTr="00B6457B">
        <w:tc>
          <w:tcPr>
            <w:tcW w:w="4860" w:type="dxa"/>
          </w:tcPr>
          <w:p w14:paraId="7F29E367" w14:textId="77777777" w:rsidR="00943473" w:rsidRPr="00964878" w:rsidRDefault="00943473" w:rsidP="0094347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05D6BD" w14:textId="77777777" w:rsidR="00943473" w:rsidRPr="00964878" w:rsidRDefault="00943473" w:rsidP="0094347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C0BCEED" w14:textId="77777777" w:rsidR="00943473" w:rsidRPr="00964878" w:rsidRDefault="00943473" w:rsidP="0094347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C0E31C3" w14:textId="77777777" w:rsidR="00943473" w:rsidRPr="00964878" w:rsidRDefault="00943473" w:rsidP="0094347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3473" w:rsidRPr="00964878" w14:paraId="24602D93" w14:textId="77777777" w:rsidTr="00B6457B">
        <w:tc>
          <w:tcPr>
            <w:tcW w:w="4860" w:type="dxa"/>
          </w:tcPr>
          <w:p w14:paraId="2B69858F" w14:textId="77777777" w:rsidR="00943473" w:rsidRPr="00964878" w:rsidRDefault="00943473" w:rsidP="0094347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358948" w14:textId="77777777" w:rsidR="00943473" w:rsidRPr="00964878" w:rsidRDefault="00943473" w:rsidP="0094347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2E049D3" w14:textId="77777777" w:rsidR="00943473" w:rsidRPr="00964878" w:rsidRDefault="00943473" w:rsidP="0094347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317D061C" w14:textId="77777777" w:rsidR="00943473" w:rsidRPr="00964878" w:rsidRDefault="00943473" w:rsidP="0094347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การขาย</w:t>
            </w:r>
          </w:p>
        </w:tc>
      </w:tr>
      <w:tr w:rsidR="00943473" w:rsidRPr="00964878" w14:paraId="5811BB7E" w14:textId="77777777" w:rsidTr="00B6457B">
        <w:tc>
          <w:tcPr>
            <w:tcW w:w="4860" w:type="dxa"/>
          </w:tcPr>
          <w:p w14:paraId="18C12C3C" w14:textId="1172A14E" w:rsidR="00943473" w:rsidRPr="00964878" w:rsidRDefault="00943473" w:rsidP="0094347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651B2A" w:rsidRPr="00651B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990" w:type="dxa"/>
          </w:tcPr>
          <w:p w14:paraId="45CAA661" w14:textId="77777777" w:rsidR="00943473" w:rsidRPr="00964878" w:rsidRDefault="00943473" w:rsidP="0094347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0A5DB401" w14:textId="77777777" w:rsidR="00943473" w:rsidRPr="00964878" w:rsidRDefault="00943473" w:rsidP="0094347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CF38E5" w14:textId="0E86C52C" w:rsidR="00943473" w:rsidRPr="00964878" w:rsidRDefault="00651B2A" w:rsidP="0094347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4" w:type="dxa"/>
          </w:tcPr>
          <w:p w14:paraId="73C67B4F" w14:textId="77777777" w:rsidR="00943473" w:rsidRPr="00964878" w:rsidRDefault="00943473" w:rsidP="0094347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207588E7" w14:textId="313F4422" w:rsidR="00943473" w:rsidRPr="00964878" w:rsidRDefault="00651B2A" w:rsidP="0094347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943473" w:rsidRPr="00964878" w14:paraId="7CC014E3" w14:textId="77777777" w:rsidTr="00B6457B">
        <w:tc>
          <w:tcPr>
            <w:tcW w:w="4860" w:type="dxa"/>
          </w:tcPr>
          <w:p w14:paraId="3B52A5BE" w14:textId="77777777" w:rsidR="00943473" w:rsidRPr="00964878" w:rsidRDefault="00943473" w:rsidP="0094347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AD431C" w14:textId="77777777" w:rsidR="00943473" w:rsidRPr="00964878" w:rsidRDefault="00943473" w:rsidP="0094347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DF48840" w14:textId="77777777" w:rsidR="00943473" w:rsidRPr="00964878" w:rsidRDefault="00943473" w:rsidP="0094347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391BDB7D" w14:textId="77777777" w:rsidR="00943473" w:rsidRPr="00964878" w:rsidRDefault="00943473" w:rsidP="0094347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43473" w:rsidRPr="00020D75" w14:paraId="745C87B1" w14:textId="77777777" w:rsidTr="00725A63">
        <w:tc>
          <w:tcPr>
            <w:tcW w:w="4860" w:type="dxa"/>
            <w:vAlign w:val="center"/>
          </w:tcPr>
          <w:p w14:paraId="6FEE376E" w14:textId="77777777" w:rsidR="00943473" w:rsidRPr="00A541C3" w:rsidRDefault="00943473" w:rsidP="0094347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20D1779D" w14:textId="77777777" w:rsidR="00943473" w:rsidRPr="00964878" w:rsidRDefault="00943473" w:rsidP="0094347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EE6973B" w14:textId="77777777" w:rsidR="00943473" w:rsidRPr="00964878" w:rsidRDefault="00943473" w:rsidP="0094347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447A11" w14:textId="09838D41" w:rsidR="00943473" w:rsidRPr="006A5FB2" w:rsidRDefault="00651B2A" w:rsidP="00943473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1906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  <w:r w:rsidR="001906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234" w:type="dxa"/>
            <w:shd w:val="clear" w:color="auto" w:fill="auto"/>
          </w:tcPr>
          <w:p w14:paraId="510BAA87" w14:textId="77777777" w:rsidR="00943473" w:rsidRPr="00964878" w:rsidRDefault="00943473" w:rsidP="0094347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799DA67" w14:textId="515E93A2" w:rsidR="00943473" w:rsidRPr="00020D75" w:rsidRDefault="00651B2A" w:rsidP="00943473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94347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010</w:t>
            </w:r>
            <w:r w:rsidR="0094347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</w:tr>
      <w:tr w:rsidR="00943473" w:rsidRPr="00020D75" w14:paraId="4EB9C921" w14:textId="77777777" w:rsidTr="00725A63">
        <w:tc>
          <w:tcPr>
            <w:tcW w:w="4860" w:type="dxa"/>
            <w:vAlign w:val="center"/>
          </w:tcPr>
          <w:p w14:paraId="1CCE8F2F" w14:textId="77777777" w:rsidR="00943473" w:rsidRPr="00964878" w:rsidRDefault="00943473" w:rsidP="009434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3B57B78B" w14:textId="77777777" w:rsidR="00943473" w:rsidRPr="00964878" w:rsidRDefault="00943473" w:rsidP="0094347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F29358D" w14:textId="77777777" w:rsidR="00943473" w:rsidRPr="00964878" w:rsidRDefault="00943473" w:rsidP="0094347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824D5" w14:textId="33DF90C6" w:rsidR="00943473" w:rsidRPr="00964878" w:rsidRDefault="00651B2A" w:rsidP="00943473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9067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582</w:t>
            </w:r>
            <w:r w:rsidR="00190672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  <w:tc>
          <w:tcPr>
            <w:tcW w:w="234" w:type="dxa"/>
            <w:shd w:val="clear" w:color="auto" w:fill="auto"/>
          </w:tcPr>
          <w:p w14:paraId="7CA9EB92" w14:textId="77777777" w:rsidR="00943473" w:rsidRPr="00964878" w:rsidRDefault="00943473" w:rsidP="0094347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F4B55" w14:textId="54018462" w:rsidR="00943473" w:rsidRPr="00020D75" w:rsidRDefault="00651B2A" w:rsidP="00943473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4347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  <w:r w:rsidR="00943473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733</w:t>
            </w:r>
          </w:p>
        </w:tc>
      </w:tr>
      <w:tr w:rsidR="00943473" w:rsidRPr="00020D75" w14:paraId="39D9026B" w14:textId="77777777" w:rsidTr="00725A63">
        <w:tc>
          <w:tcPr>
            <w:tcW w:w="4860" w:type="dxa"/>
          </w:tcPr>
          <w:p w14:paraId="4865DB3E" w14:textId="77777777" w:rsidR="00943473" w:rsidRPr="00A541C3" w:rsidRDefault="00943473" w:rsidP="00943473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698B4B7" w14:textId="77777777" w:rsidR="00943473" w:rsidRPr="00964878" w:rsidRDefault="00943473" w:rsidP="0094347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B598621" w14:textId="77777777" w:rsidR="00943473" w:rsidRPr="00964878" w:rsidRDefault="00943473" w:rsidP="0094347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7B7BED" w14:textId="79796241" w:rsidR="00943473" w:rsidRPr="00964878" w:rsidRDefault="00651B2A" w:rsidP="00943473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="001906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473</w:t>
            </w:r>
            <w:r w:rsidR="001906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488</w:t>
            </w:r>
          </w:p>
        </w:tc>
        <w:tc>
          <w:tcPr>
            <w:tcW w:w="234" w:type="dxa"/>
            <w:shd w:val="clear" w:color="auto" w:fill="auto"/>
          </w:tcPr>
          <w:p w14:paraId="304E0811" w14:textId="77777777" w:rsidR="00943473" w:rsidRPr="00964878" w:rsidRDefault="00943473" w:rsidP="0094347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984D44" w14:textId="6AE3242D" w:rsidR="00943473" w:rsidRPr="00020D75" w:rsidRDefault="00651B2A" w:rsidP="00943473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9434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247</w:t>
            </w:r>
            <w:r w:rsidR="009434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085</w:t>
            </w:r>
          </w:p>
        </w:tc>
      </w:tr>
    </w:tbl>
    <w:p w14:paraId="0D1FD8EC" w14:textId="77777777" w:rsidR="00943473" w:rsidRPr="00F14B6C" w:rsidRDefault="00943473" w:rsidP="00F14B6C">
      <w:pPr>
        <w:pStyle w:val="Bo-Blankline"/>
        <w:rPr>
          <w:cs/>
        </w:rPr>
      </w:pPr>
    </w:p>
    <w:p w14:paraId="0EE87C13" w14:textId="0BD6F440" w:rsidR="00A541C3" w:rsidRPr="00943473" w:rsidRDefault="00A541C3" w:rsidP="007470B8">
      <w:pPr>
        <w:pStyle w:val="Ang15"/>
        <w:rPr>
          <w:rFonts w:asciiTheme="majorBidi" w:hAnsiTheme="majorBidi" w:cstheme="majorBidi"/>
        </w:rPr>
      </w:pPr>
      <w:r w:rsidRPr="00943473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5064F997" w14:textId="40A4D563" w:rsidR="008C7C3E" w:rsidRPr="00943473" w:rsidRDefault="008C7C3E" w:rsidP="00F14B6C">
      <w:pPr>
        <w:pStyle w:val="Bo-Blankline"/>
        <w:rPr>
          <w:cs/>
        </w:rPr>
      </w:pPr>
    </w:p>
    <w:p w14:paraId="66ECF6A0" w14:textId="77777777" w:rsidR="008C7C3E" w:rsidRPr="00943473" w:rsidRDefault="008C7C3E" w:rsidP="008C7C3E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sz w:val="30"/>
          <w:szCs w:val="30"/>
        </w:rPr>
      </w:pPr>
      <w:r w:rsidRPr="00943473">
        <w:rPr>
          <w:rFonts w:ascii="Angsana New" w:hAnsi="Angsana New" w:hint="cs"/>
          <w:sz w:val="30"/>
          <w:szCs w:val="30"/>
          <w:cs/>
        </w:rPr>
        <w:t>การ</w:t>
      </w:r>
      <w:r w:rsidRPr="00943473">
        <w:rPr>
          <w:rFonts w:hint="cs"/>
          <w:sz w:val="30"/>
          <w:szCs w:val="30"/>
          <w:cs/>
        </w:rPr>
        <w:t>จำแนก</w:t>
      </w:r>
      <w:r w:rsidRPr="00943473">
        <w:rPr>
          <w:rFonts w:hint="cs"/>
          <w:sz w:val="30"/>
          <w:szCs w:val="30"/>
          <w:cs/>
          <w:lang w:val="en-US"/>
        </w:rPr>
        <w:t>ต้นทุนทางการเงิน</w:t>
      </w:r>
    </w:p>
    <w:p w14:paraId="5E5BAF20" w14:textId="133DED25" w:rsidR="008C7C3E" w:rsidRPr="00F14B6C" w:rsidRDefault="008C7C3E" w:rsidP="00F14B6C">
      <w:pPr>
        <w:pStyle w:val="Bo-Blankline"/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9B7A7C" w:rsidRPr="00943473" w14:paraId="3B04DF97" w14:textId="77777777" w:rsidTr="007A0907">
        <w:tc>
          <w:tcPr>
            <w:tcW w:w="4860" w:type="dxa"/>
          </w:tcPr>
          <w:p w14:paraId="2D010086" w14:textId="77777777" w:rsidR="009B7A7C" w:rsidRPr="00943473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7DDE09" w14:textId="77777777" w:rsidR="009B7A7C" w:rsidRPr="00943473" w:rsidRDefault="009B7A7C" w:rsidP="007A090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9BBD270" w14:textId="77777777" w:rsidR="009B7A7C" w:rsidRPr="00943473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6585045A" w14:textId="77777777" w:rsidR="009B7A7C" w:rsidRPr="00943473" w:rsidRDefault="009B7A7C" w:rsidP="007A0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4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7A7C" w:rsidRPr="00964878" w14:paraId="6FE5828B" w14:textId="77777777" w:rsidTr="007A0907">
        <w:tc>
          <w:tcPr>
            <w:tcW w:w="4860" w:type="dxa"/>
          </w:tcPr>
          <w:p w14:paraId="4502771A" w14:textId="77777777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9FF2B8" w14:textId="77777777" w:rsidR="009B7A7C" w:rsidRPr="00964878" w:rsidRDefault="009B7A7C" w:rsidP="007A090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352F4141" w14:textId="77777777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0E72E3B" w14:textId="77777777" w:rsidR="009B7A7C" w:rsidRDefault="009B7A7C" w:rsidP="007A0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9B7A7C" w:rsidRPr="00964878" w14:paraId="29652338" w14:textId="77777777" w:rsidTr="007A0907">
        <w:tc>
          <w:tcPr>
            <w:tcW w:w="4860" w:type="dxa"/>
          </w:tcPr>
          <w:p w14:paraId="52CE0B1A" w14:textId="0DA01761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9434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0" w:type="dxa"/>
          </w:tcPr>
          <w:p w14:paraId="458CC0FB" w14:textId="77777777" w:rsidR="009B7A7C" w:rsidRPr="00964878" w:rsidRDefault="009B7A7C" w:rsidP="007A090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3D44389" w14:textId="77777777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2FBD41" w14:textId="0007B32B" w:rsidR="009B7A7C" w:rsidRPr="0089415E" w:rsidRDefault="00651B2A" w:rsidP="007A0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4" w:type="dxa"/>
          </w:tcPr>
          <w:p w14:paraId="5F7C4253" w14:textId="77777777" w:rsidR="009B7A7C" w:rsidRPr="00964878" w:rsidRDefault="009B7A7C" w:rsidP="007A0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3D095094" w14:textId="0CC39518" w:rsidR="009B7A7C" w:rsidRPr="00964878" w:rsidRDefault="00651B2A" w:rsidP="007A0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9B7A7C" w:rsidRPr="00964878" w14:paraId="298D2600" w14:textId="77777777" w:rsidTr="007A0907">
        <w:tc>
          <w:tcPr>
            <w:tcW w:w="4860" w:type="dxa"/>
          </w:tcPr>
          <w:p w14:paraId="2804F2F0" w14:textId="77777777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E8A1A0" w14:textId="77777777" w:rsidR="009B7A7C" w:rsidRPr="00964878" w:rsidRDefault="009B7A7C" w:rsidP="007A090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578D590E" w14:textId="77777777" w:rsidR="009B7A7C" w:rsidRPr="00964878" w:rsidRDefault="009B7A7C" w:rsidP="007A09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649E576F" w14:textId="77777777" w:rsidR="009B7A7C" w:rsidRPr="00964878" w:rsidRDefault="009B7A7C" w:rsidP="007A0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B7A7C" w:rsidRPr="00964878" w14:paraId="180F3285" w14:textId="77777777" w:rsidTr="007B4504">
        <w:tc>
          <w:tcPr>
            <w:tcW w:w="4860" w:type="dxa"/>
            <w:vAlign w:val="center"/>
          </w:tcPr>
          <w:p w14:paraId="26F79E53" w14:textId="77777777" w:rsidR="009B7A7C" w:rsidRPr="00A541C3" w:rsidRDefault="009B7A7C" w:rsidP="007B4504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0481A535" w14:textId="77777777" w:rsidR="009B7A7C" w:rsidRPr="00964878" w:rsidRDefault="009B7A7C" w:rsidP="007B450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CAB8791" w14:textId="77777777" w:rsidR="009B7A7C" w:rsidRPr="00964878" w:rsidRDefault="009B7A7C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7CB10C" w14:textId="5295037E" w:rsidR="009B7A7C" w:rsidRPr="006A5FB2" w:rsidRDefault="00651B2A" w:rsidP="007B4504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  <w:r w:rsidR="00B8533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  <w:tc>
          <w:tcPr>
            <w:tcW w:w="234" w:type="dxa"/>
            <w:shd w:val="clear" w:color="auto" w:fill="auto"/>
          </w:tcPr>
          <w:p w14:paraId="59A0FE70" w14:textId="77777777" w:rsidR="009B7A7C" w:rsidRPr="00964878" w:rsidRDefault="009B7A7C" w:rsidP="007B45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04DE9CE" w14:textId="67DCFCEE" w:rsidR="009B7A7C" w:rsidRPr="00B85336" w:rsidRDefault="00651B2A" w:rsidP="007B4504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  <w:r w:rsidR="00B85336" w:rsidRPr="00B8533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</w:tr>
      <w:tr w:rsidR="009B7A7C" w:rsidRPr="00964878" w14:paraId="39562BE4" w14:textId="77777777" w:rsidTr="007B4504">
        <w:tc>
          <w:tcPr>
            <w:tcW w:w="4860" w:type="dxa"/>
            <w:vAlign w:val="center"/>
          </w:tcPr>
          <w:p w14:paraId="1A11D204" w14:textId="77777777" w:rsidR="009B7A7C" w:rsidRPr="00964878" w:rsidRDefault="009B7A7C" w:rsidP="007B45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38B291AF" w14:textId="77777777" w:rsidR="009B7A7C" w:rsidRPr="00964878" w:rsidRDefault="009B7A7C" w:rsidP="007B450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358BC330" w14:textId="77777777" w:rsidR="009B7A7C" w:rsidRPr="00964878" w:rsidRDefault="009B7A7C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DCBCF65" w14:textId="3AF5A6B9" w:rsidR="009B7A7C" w:rsidRPr="00964878" w:rsidRDefault="00651B2A" w:rsidP="007B450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85336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  <w:tc>
          <w:tcPr>
            <w:tcW w:w="234" w:type="dxa"/>
            <w:shd w:val="clear" w:color="auto" w:fill="auto"/>
          </w:tcPr>
          <w:p w14:paraId="1EE0300F" w14:textId="77777777" w:rsidR="009B7A7C" w:rsidRPr="00964878" w:rsidRDefault="009B7A7C" w:rsidP="007B45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9A0652D" w14:textId="5587C9C5" w:rsidR="009B7A7C" w:rsidRPr="00B85336" w:rsidRDefault="00651B2A" w:rsidP="007B4504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</w:tr>
      <w:tr w:rsidR="009B7A7C" w:rsidRPr="00964878" w14:paraId="51A8E169" w14:textId="77777777" w:rsidTr="007B4504">
        <w:tc>
          <w:tcPr>
            <w:tcW w:w="4860" w:type="dxa"/>
            <w:vAlign w:val="center"/>
          </w:tcPr>
          <w:p w14:paraId="39DE9AAD" w14:textId="77777777" w:rsidR="009B7A7C" w:rsidRPr="00964878" w:rsidRDefault="009B7A7C" w:rsidP="007B45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990" w:type="dxa"/>
          </w:tcPr>
          <w:p w14:paraId="2BE0B850" w14:textId="77777777" w:rsidR="009B7A7C" w:rsidRPr="00964878" w:rsidRDefault="009B7A7C" w:rsidP="007B450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70BAA41" w14:textId="77777777" w:rsidR="009B7A7C" w:rsidRPr="00964878" w:rsidRDefault="009B7A7C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8F6D9C" w14:textId="02ADBDF6" w:rsidR="009B7A7C" w:rsidRPr="00964878" w:rsidRDefault="00651B2A" w:rsidP="007B450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  <w:r w:rsidR="00B85336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</w:p>
        </w:tc>
        <w:tc>
          <w:tcPr>
            <w:tcW w:w="234" w:type="dxa"/>
            <w:shd w:val="clear" w:color="auto" w:fill="auto"/>
          </w:tcPr>
          <w:p w14:paraId="2A6CC607" w14:textId="77777777" w:rsidR="009B7A7C" w:rsidRPr="00964878" w:rsidRDefault="009B7A7C" w:rsidP="007B45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9F5B18B" w14:textId="39D16186" w:rsidR="009B7A7C" w:rsidRPr="00B85336" w:rsidRDefault="00651B2A" w:rsidP="007B4504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B85336" w:rsidRPr="00B8533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</w:p>
        </w:tc>
      </w:tr>
      <w:tr w:rsidR="009B7A7C" w:rsidRPr="00964878" w14:paraId="302C9E11" w14:textId="77777777" w:rsidTr="007B4504">
        <w:tc>
          <w:tcPr>
            <w:tcW w:w="4860" w:type="dxa"/>
          </w:tcPr>
          <w:p w14:paraId="56DC50A9" w14:textId="77777777" w:rsidR="009B7A7C" w:rsidRPr="00A541C3" w:rsidRDefault="009B7A7C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D0F433A" w14:textId="77777777" w:rsidR="009B7A7C" w:rsidRPr="00964878" w:rsidRDefault="009B7A7C" w:rsidP="007B450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D92EE20" w14:textId="77777777" w:rsidR="009B7A7C" w:rsidRPr="00964878" w:rsidRDefault="009B7A7C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C6043C" w14:textId="30035ACB" w:rsidR="009B7A7C" w:rsidRPr="00B85336" w:rsidRDefault="00651B2A" w:rsidP="007B4504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444</w:t>
            </w:r>
            <w:r w:rsidR="00B85336" w:rsidRPr="00B853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</w:t>
            </w:r>
          </w:p>
        </w:tc>
        <w:tc>
          <w:tcPr>
            <w:tcW w:w="234" w:type="dxa"/>
            <w:shd w:val="clear" w:color="auto" w:fill="auto"/>
          </w:tcPr>
          <w:p w14:paraId="5F9D5DFE" w14:textId="77777777" w:rsidR="009B7A7C" w:rsidRPr="00964878" w:rsidRDefault="009B7A7C" w:rsidP="007B45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2BBE34" w14:textId="35C90075" w:rsidR="009B7A7C" w:rsidRPr="00716A6E" w:rsidRDefault="00651B2A" w:rsidP="007B4504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464</w:t>
            </w:r>
            <w:r w:rsidR="00B853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456</w:t>
            </w:r>
          </w:p>
        </w:tc>
      </w:tr>
    </w:tbl>
    <w:p w14:paraId="73094C5F" w14:textId="77777777" w:rsidR="009B7A7C" w:rsidRPr="00F14B6C" w:rsidRDefault="009B7A7C" w:rsidP="00F14B6C">
      <w:pPr>
        <w:pStyle w:val="Bo-Blankline"/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8C7C3E" w:rsidRPr="00964878" w14:paraId="2619CE6B" w14:textId="77777777" w:rsidTr="008C7C3E">
        <w:tc>
          <w:tcPr>
            <w:tcW w:w="4860" w:type="dxa"/>
          </w:tcPr>
          <w:p w14:paraId="6E20A553" w14:textId="77777777" w:rsidR="008C7C3E" w:rsidRPr="00964878" w:rsidRDefault="008C7C3E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735B95" w14:textId="77777777" w:rsidR="008C7C3E" w:rsidRPr="00964878" w:rsidRDefault="008C7C3E" w:rsidP="007B450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58D5BD6" w14:textId="77777777" w:rsidR="008C7C3E" w:rsidRPr="00964878" w:rsidRDefault="008C7C3E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B09128E" w14:textId="77777777" w:rsidR="008C7C3E" w:rsidRPr="00964878" w:rsidRDefault="008C7C3E" w:rsidP="007B45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C3E" w:rsidRPr="00964878" w14:paraId="4DE770F6" w14:textId="77777777" w:rsidTr="008C7C3E">
        <w:tc>
          <w:tcPr>
            <w:tcW w:w="4860" w:type="dxa"/>
          </w:tcPr>
          <w:p w14:paraId="4710AA06" w14:textId="77777777" w:rsidR="008C7C3E" w:rsidRPr="00964878" w:rsidRDefault="008C7C3E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578923" w14:textId="77777777" w:rsidR="008C7C3E" w:rsidRPr="00964878" w:rsidRDefault="008C7C3E" w:rsidP="007B450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A34DF33" w14:textId="77777777" w:rsidR="008C7C3E" w:rsidRPr="00964878" w:rsidRDefault="008C7C3E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09639F6B" w14:textId="77777777" w:rsidR="008C7C3E" w:rsidRDefault="008C7C3E" w:rsidP="007B45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871905" w:rsidRPr="00964878" w14:paraId="4FF86578" w14:textId="77777777" w:rsidTr="008C7C3E">
        <w:tc>
          <w:tcPr>
            <w:tcW w:w="4860" w:type="dxa"/>
          </w:tcPr>
          <w:p w14:paraId="42E563D6" w14:textId="3642C36E" w:rsidR="00871905" w:rsidRPr="00964878" w:rsidRDefault="00871905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434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9434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9434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990" w:type="dxa"/>
          </w:tcPr>
          <w:p w14:paraId="7533D3BE" w14:textId="77777777" w:rsidR="00871905" w:rsidRPr="00964878" w:rsidRDefault="00871905" w:rsidP="007B450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04F1968" w14:textId="77777777" w:rsidR="00871905" w:rsidRPr="00964878" w:rsidRDefault="00871905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8E8E83" w14:textId="14DA3A2A" w:rsidR="00871905" w:rsidRPr="0089415E" w:rsidRDefault="00651B2A" w:rsidP="007B45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4" w:type="dxa"/>
          </w:tcPr>
          <w:p w14:paraId="58FE085D" w14:textId="77777777" w:rsidR="00871905" w:rsidRPr="00964878" w:rsidRDefault="00871905" w:rsidP="007B45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2493AA49" w14:textId="06E6B736" w:rsidR="00871905" w:rsidRPr="00964878" w:rsidRDefault="00651B2A" w:rsidP="007B45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871905" w:rsidRPr="00964878" w14:paraId="68BFD1BB" w14:textId="77777777" w:rsidTr="008C7C3E">
        <w:tc>
          <w:tcPr>
            <w:tcW w:w="4860" w:type="dxa"/>
          </w:tcPr>
          <w:p w14:paraId="07599A38" w14:textId="77777777" w:rsidR="00871905" w:rsidRPr="00964878" w:rsidRDefault="00871905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7DFFDB" w14:textId="77777777" w:rsidR="00871905" w:rsidRPr="00964878" w:rsidRDefault="00871905" w:rsidP="007B450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3CD4029" w14:textId="77777777" w:rsidR="00871905" w:rsidRPr="00964878" w:rsidRDefault="00871905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5423494C" w14:textId="77777777" w:rsidR="00871905" w:rsidRPr="00964878" w:rsidRDefault="00871905" w:rsidP="007B45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71905" w:rsidRPr="00964878" w14:paraId="01F0D40C" w14:textId="77777777" w:rsidTr="007B4504">
        <w:tc>
          <w:tcPr>
            <w:tcW w:w="4860" w:type="dxa"/>
            <w:vAlign w:val="center"/>
          </w:tcPr>
          <w:p w14:paraId="21DDED12" w14:textId="1636103D" w:rsidR="00871905" w:rsidRPr="00A541C3" w:rsidRDefault="00871905" w:rsidP="007B4504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59DC81DC" w14:textId="77777777" w:rsidR="00871905" w:rsidRPr="00964878" w:rsidRDefault="00871905" w:rsidP="007B450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B6EC935" w14:textId="77777777" w:rsidR="00871905" w:rsidRPr="00964878" w:rsidRDefault="00871905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29F2DC" w14:textId="68C8BA3F" w:rsidR="00871905" w:rsidRPr="006A5FB2" w:rsidRDefault="00651B2A" w:rsidP="007B4504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952</w:t>
            </w:r>
            <w:r w:rsidR="00B8533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090</w:t>
            </w:r>
          </w:p>
        </w:tc>
        <w:tc>
          <w:tcPr>
            <w:tcW w:w="234" w:type="dxa"/>
            <w:shd w:val="clear" w:color="auto" w:fill="auto"/>
          </w:tcPr>
          <w:p w14:paraId="3856BE76" w14:textId="77777777" w:rsidR="00871905" w:rsidRPr="00964878" w:rsidRDefault="00871905" w:rsidP="007B45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72D574DA" w14:textId="561CB28E" w:rsidR="00871905" w:rsidRPr="00020D75" w:rsidRDefault="00651B2A" w:rsidP="007B4504">
            <w:pPr>
              <w:tabs>
                <w:tab w:val="decimal" w:pos="1041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85336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056</w:t>
            </w:r>
            <w:r w:rsidR="00B85336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</w:tr>
      <w:tr w:rsidR="00871905" w:rsidRPr="00964878" w14:paraId="65BDDC33" w14:textId="77777777" w:rsidTr="007B4504">
        <w:tc>
          <w:tcPr>
            <w:tcW w:w="4860" w:type="dxa"/>
            <w:vAlign w:val="center"/>
          </w:tcPr>
          <w:p w14:paraId="0F0385C9" w14:textId="7E545AF0" w:rsidR="00871905" w:rsidRPr="00964878" w:rsidRDefault="00871905" w:rsidP="007B45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1530370F" w14:textId="77777777" w:rsidR="00871905" w:rsidRPr="00964878" w:rsidRDefault="00871905" w:rsidP="007B450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5BCE60E" w14:textId="77777777" w:rsidR="00871905" w:rsidRPr="00964878" w:rsidRDefault="00871905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D29C59" w14:textId="021A8FDA" w:rsidR="00871905" w:rsidRPr="00964878" w:rsidRDefault="00651B2A" w:rsidP="007B450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B85336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</w:p>
        </w:tc>
        <w:tc>
          <w:tcPr>
            <w:tcW w:w="234" w:type="dxa"/>
            <w:shd w:val="clear" w:color="auto" w:fill="auto"/>
          </w:tcPr>
          <w:p w14:paraId="2CC4E683" w14:textId="77777777" w:rsidR="00871905" w:rsidRPr="00964878" w:rsidRDefault="00871905" w:rsidP="007B45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8CC03E3" w14:textId="2BA6B247" w:rsidR="00871905" w:rsidRPr="00020D75" w:rsidRDefault="00651B2A" w:rsidP="007B4504">
            <w:pPr>
              <w:tabs>
                <w:tab w:val="decimal" w:pos="104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988</w:t>
            </w:r>
          </w:p>
        </w:tc>
      </w:tr>
      <w:tr w:rsidR="009B7A7C" w:rsidRPr="00964878" w14:paraId="749404FB" w14:textId="77777777" w:rsidTr="007B4504">
        <w:tc>
          <w:tcPr>
            <w:tcW w:w="4860" w:type="dxa"/>
            <w:vAlign w:val="center"/>
          </w:tcPr>
          <w:p w14:paraId="38591E5C" w14:textId="23A88689" w:rsidR="009B7A7C" w:rsidRPr="00964878" w:rsidRDefault="009B7A7C" w:rsidP="007B45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990" w:type="dxa"/>
          </w:tcPr>
          <w:p w14:paraId="4DEE82E4" w14:textId="77777777" w:rsidR="009B7A7C" w:rsidRPr="00964878" w:rsidRDefault="009B7A7C" w:rsidP="007B450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52204C01" w14:textId="77777777" w:rsidR="009B7A7C" w:rsidRPr="00964878" w:rsidRDefault="009B7A7C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10A0C6" w14:textId="578395C3" w:rsidR="009B7A7C" w:rsidRPr="00964878" w:rsidRDefault="00651B2A" w:rsidP="007B450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  <w:r w:rsidR="00B85336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234" w:type="dxa"/>
            <w:shd w:val="clear" w:color="auto" w:fill="auto"/>
          </w:tcPr>
          <w:p w14:paraId="64F4A0AC" w14:textId="77777777" w:rsidR="009B7A7C" w:rsidRPr="00964878" w:rsidRDefault="009B7A7C" w:rsidP="007B45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7C4D109" w14:textId="274F716D" w:rsidR="009B7A7C" w:rsidRDefault="00651B2A" w:rsidP="007B4504">
            <w:pPr>
              <w:tabs>
                <w:tab w:val="decimal" w:pos="104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  <w:r w:rsidR="00B85336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</w:tr>
      <w:tr w:rsidR="00871905" w:rsidRPr="00964878" w14:paraId="67B0B264" w14:textId="77777777" w:rsidTr="007B4504">
        <w:tc>
          <w:tcPr>
            <w:tcW w:w="4860" w:type="dxa"/>
          </w:tcPr>
          <w:p w14:paraId="0A092449" w14:textId="5D339363" w:rsidR="00871905" w:rsidRPr="00A541C3" w:rsidRDefault="00871905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BC1B85F" w14:textId="77777777" w:rsidR="00871905" w:rsidRPr="00964878" w:rsidRDefault="00871905" w:rsidP="007B450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1CAE2A9" w14:textId="77777777" w:rsidR="00871905" w:rsidRPr="00964878" w:rsidRDefault="00871905" w:rsidP="007B45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66588C" w14:textId="13FA69DD" w:rsidR="00871905" w:rsidRPr="00964878" w:rsidRDefault="00651B2A" w:rsidP="007B4504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853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289</w:t>
            </w:r>
            <w:r w:rsidR="00B853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</w:t>
            </w:r>
          </w:p>
        </w:tc>
        <w:tc>
          <w:tcPr>
            <w:tcW w:w="234" w:type="dxa"/>
            <w:shd w:val="clear" w:color="auto" w:fill="auto"/>
          </w:tcPr>
          <w:p w14:paraId="645F9CBE" w14:textId="77777777" w:rsidR="00871905" w:rsidRPr="00964878" w:rsidRDefault="00871905" w:rsidP="007B45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0D1378" w14:textId="33AB3256" w:rsidR="00871905" w:rsidRPr="00020D75" w:rsidRDefault="00651B2A" w:rsidP="007B4504">
            <w:pPr>
              <w:tabs>
                <w:tab w:val="decimal" w:pos="1041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853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329</w:t>
            </w:r>
            <w:r w:rsidR="00B853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991</w:t>
            </w:r>
          </w:p>
        </w:tc>
      </w:tr>
    </w:tbl>
    <w:p w14:paraId="07EC9815" w14:textId="075725C7" w:rsidR="009B7A7C" w:rsidRDefault="009B7A7C" w:rsidP="00F3013A">
      <w:pPr>
        <w:pStyle w:val="Bo-Blankline"/>
        <w:rPr>
          <w:cs/>
        </w:rPr>
      </w:pPr>
    </w:p>
    <w:p w14:paraId="35510202" w14:textId="77777777" w:rsidR="009B7A7C" w:rsidRDefault="009B7A7C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p w14:paraId="175D2679" w14:textId="77777777" w:rsidR="00244EE7" w:rsidRDefault="00244EE7" w:rsidP="00AE4109">
      <w:pPr>
        <w:pStyle w:val="Caption"/>
        <w:ind w:hanging="900"/>
      </w:pPr>
      <w:r>
        <w:rPr>
          <w:rFonts w:hint="cs"/>
          <w:cs/>
        </w:rPr>
        <w:lastRenderedPageBreak/>
        <w:t>สัญญาเช่า</w:t>
      </w:r>
    </w:p>
    <w:p w14:paraId="6B99BCAE" w14:textId="7FC6E1D6" w:rsidR="00244EE7" w:rsidRPr="00F14B6C" w:rsidRDefault="00244EE7" w:rsidP="00F14B6C">
      <w:pPr>
        <w:pStyle w:val="Bo-Blankline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5"/>
        <w:gridCol w:w="1083"/>
        <w:gridCol w:w="178"/>
        <w:gridCol w:w="725"/>
        <w:gridCol w:w="180"/>
        <w:gridCol w:w="1529"/>
        <w:gridCol w:w="180"/>
        <w:gridCol w:w="1440"/>
      </w:tblGrid>
      <w:tr w:rsidR="009B7A7C" w:rsidRPr="00281AD3" w14:paraId="54686530" w14:textId="77777777" w:rsidTr="007A0907">
        <w:trPr>
          <w:cantSplit/>
          <w:trHeight w:val="144"/>
          <w:tblHeader/>
        </w:trPr>
        <w:tc>
          <w:tcPr>
            <w:tcW w:w="6031" w:type="dxa"/>
            <w:gridSpan w:val="5"/>
            <w:vAlign w:val="bottom"/>
          </w:tcPr>
          <w:p w14:paraId="1F58EE54" w14:textId="6C10734B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81A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434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29" w:type="dxa"/>
            <w:vAlign w:val="bottom"/>
          </w:tcPr>
          <w:p w14:paraId="31BBDDAA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F3391BC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6A9E02" w14:textId="77777777" w:rsidR="009B7A7C" w:rsidRPr="00281AD3" w:rsidRDefault="009B7A7C" w:rsidP="007A090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81A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3D3C7BDB" w14:textId="77777777" w:rsidR="009B7A7C" w:rsidRPr="00281AD3" w:rsidRDefault="009B7A7C" w:rsidP="007A090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B7A7C" w:rsidRPr="00281AD3" w14:paraId="501E4B1B" w14:textId="77777777" w:rsidTr="007A0907">
        <w:trPr>
          <w:cantSplit/>
          <w:trHeight w:val="144"/>
          <w:tblHeader/>
        </w:trPr>
        <w:tc>
          <w:tcPr>
            <w:tcW w:w="3865" w:type="dxa"/>
          </w:tcPr>
          <w:p w14:paraId="43FEBA1B" w14:textId="77777777" w:rsidR="009B7A7C" w:rsidRPr="00281AD3" w:rsidRDefault="009B7A7C" w:rsidP="007A090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6" w:type="dxa"/>
            <w:gridSpan w:val="4"/>
          </w:tcPr>
          <w:p w14:paraId="1E366538" w14:textId="77777777" w:rsidR="009B7A7C" w:rsidRPr="00281AD3" w:rsidRDefault="009B7A7C" w:rsidP="007A0907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49" w:type="dxa"/>
            <w:gridSpan w:val="3"/>
          </w:tcPr>
          <w:p w14:paraId="27D5CCCB" w14:textId="77777777" w:rsidR="009B7A7C" w:rsidRPr="00281AD3" w:rsidRDefault="009B7A7C" w:rsidP="007A0907">
            <w:pPr>
              <w:pStyle w:val="acctfourfigures"/>
              <w:tabs>
                <w:tab w:val="clear" w:pos="765"/>
              </w:tabs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81AD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81A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281A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 w:rsidRPr="00281AD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B7A7C" w:rsidRPr="00281AD3" w14:paraId="2CB1418F" w14:textId="77777777" w:rsidTr="00C472E7">
        <w:trPr>
          <w:cantSplit/>
          <w:trHeight w:val="144"/>
        </w:trPr>
        <w:tc>
          <w:tcPr>
            <w:tcW w:w="3865" w:type="dxa"/>
          </w:tcPr>
          <w:p w14:paraId="35342FF6" w14:textId="77777777" w:rsidR="009B7A7C" w:rsidRPr="00281AD3" w:rsidRDefault="009B7A7C" w:rsidP="007A090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166" w:type="dxa"/>
            <w:gridSpan w:val="4"/>
          </w:tcPr>
          <w:p w14:paraId="2E20D273" w14:textId="77777777" w:rsidR="009B7A7C" w:rsidRPr="00281AD3" w:rsidRDefault="009B7A7C" w:rsidP="007A090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3C3656B3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A8F177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440CF0" w14:textId="77777777" w:rsidR="009B7A7C" w:rsidRPr="00281AD3" w:rsidRDefault="009B7A7C" w:rsidP="007A09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7A7C" w:rsidRPr="00281AD3" w14:paraId="38EE7C10" w14:textId="77777777" w:rsidTr="00363C67">
        <w:trPr>
          <w:cantSplit/>
          <w:trHeight w:val="191"/>
        </w:trPr>
        <w:tc>
          <w:tcPr>
            <w:tcW w:w="3865" w:type="dxa"/>
          </w:tcPr>
          <w:p w14:paraId="272CD3DB" w14:textId="77777777" w:rsidR="009B7A7C" w:rsidRPr="00281AD3" w:rsidRDefault="009B7A7C" w:rsidP="00FC7258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281AD3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281AD3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3" w:type="dxa"/>
          </w:tcPr>
          <w:p w14:paraId="7DC84847" w14:textId="77777777" w:rsidR="009B7A7C" w:rsidRPr="00281AD3" w:rsidRDefault="009B7A7C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789D630" w14:textId="77777777" w:rsidR="009B7A7C" w:rsidRPr="00281AD3" w:rsidRDefault="009B7A7C" w:rsidP="00FC7258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14:paraId="4DEAB5CB" w14:textId="77777777" w:rsidR="009B7A7C" w:rsidRPr="00281AD3" w:rsidRDefault="009B7A7C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4D1C17" w14:textId="77777777" w:rsidR="009B7A7C" w:rsidRPr="00281AD3" w:rsidRDefault="009B7A7C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693B750C" w14:textId="05340BB0" w:rsidR="009B7A7C" w:rsidRPr="00281AD3" w:rsidRDefault="00651B2A" w:rsidP="00FC7258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67B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</w:p>
        </w:tc>
        <w:tc>
          <w:tcPr>
            <w:tcW w:w="180" w:type="dxa"/>
            <w:shd w:val="clear" w:color="auto" w:fill="auto"/>
          </w:tcPr>
          <w:p w14:paraId="29062D45" w14:textId="77777777" w:rsidR="009B7A7C" w:rsidRPr="00281AD3" w:rsidRDefault="009B7A7C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D0376B9" w14:textId="7E32E61F" w:rsidR="009B7A7C" w:rsidRPr="00281AD3" w:rsidRDefault="00651B2A" w:rsidP="00FC7258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67B3D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</w:tr>
      <w:tr w:rsidR="009B7A7C" w:rsidRPr="00281AD3" w14:paraId="6E8ADFA9" w14:textId="77777777" w:rsidTr="00363C67">
        <w:trPr>
          <w:cantSplit/>
          <w:trHeight w:val="144"/>
        </w:trPr>
        <w:tc>
          <w:tcPr>
            <w:tcW w:w="3865" w:type="dxa"/>
          </w:tcPr>
          <w:p w14:paraId="301A382C" w14:textId="77777777" w:rsidR="009B7A7C" w:rsidRPr="00281AD3" w:rsidRDefault="009B7A7C" w:rsidP="00FC7258">
            <w:pPr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281AD3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3" w:type="dxa"/>
          </w:tcPr>
          <w:p w14:paraId="78E9B8F6" w14:textId="77777777" w:rsidR="009B7A7C" w:rsidRPr="00281AD3" w:rsidRDefault="009B7A7C" w:rsidP="00FC72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69B26C" w14:textId="77777777" w:rsidR="009B7A7C" w:rsidRPr="00281AD3" w:rsidRDefault="009B7A7C" w:rsidP="00FC725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14:paraId="26EEB938" w14:textId="77777777" w:rsidR="009B7A7C" w:rsidRPr="00281AD3" w:rsidRDefault="009B7A7C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4466F9" w14:textId="77777777" w:rsidR="009B7A7C" w:rsidRPr="00281AD3" w:rsidRDefault="009B7A7C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6E2F18D3" w14:textId="10C8DA47" w:rsidR="009B7A7C" w:rsidRPr="00067B3D" w:rsidRDefault="00651B2A" w:rsidP="00FC7258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067B3D" w:rsidRPr="00067B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180" w:type="dxa"/>
            <w:shd w:val="clear" w:color="auto" w:fill="auto"/>
          </w:tcPr>
          <w:p w14:paraId="1FD8439A" w14:textId="77777777" w:rsidR="009B7A7C" w:rsidRPr="00281AD3" w:rsidRDefault="009B7A7C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6A6229E" w14:textId="52D5AD76" w:rsidR="009B7A7C" w:rsidRPr="00281AD3" w:rsidRDefault="00651B2A" w:rsidP="00FC7258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067B3D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</w:tr>
    </w:tbl>
    <w:p w14:paraId="501819C0" w14:textId="77777777" w:rsidR="009B7A7C" w:rsidRDefault="009B7A7C" w:rsidP="00FC7258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5"/>
        <w:gridCol w:w="1083"/>
        <w:gridCol w:w="178"/>
        <w:gridCol w:w="725"/>
        <w:gridCol w:w="180"/>
        <w:gridCol w:w="1529"/>
        <w:gridCol w:w="180"/>
        <w:gridCol w:w="1440"/>
      </w:tblGrid>
      <w:tr w:rsidR="00F12AD6" w:rsidRPr="00281AD3" w14:paraId="6C3AF981" w14:textId="77777777" w:rsidTr="00281AD3">
        <w:trPr>
          <w:cantSplit/>
          <w:trHeight w:val="144"/>
          <w:tblHeader/>
        </w:trPr>
        <w:tc>
          <w:tcPr>
            <w:tcW w:w="6031" w:type="dxa"/>
            <w:gridSpan w:val="5"/>
            <w:vAlign w:val="bottom"/>
          </w:tcPr>
          <w:p w14:paraId="03E85F6B" w14:textId="77CE7555" w:rsidR="00F12AD6" w:rsidRPr="00281AD3" w:rsidRDefault="00F12AD6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434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8719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9434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281A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8719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434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8719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29" w:type="dxa"/>
            <w:vAlign w:val="bottom"/>
          </w:tcPr>
          <w:p w14:paraId="04A13742" w14:textId="77777777" w:rsidR="00F12AD6" w:rsidRPr="00281AD3" w:rsidRDefault="00F12AD6" w:rsidP="00FC72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7D198F9" w14:textId="77777777" w:rsidR="00F12AD6" w:rsidRPr="00281AD3" w:rsidRDefault="00F12AD6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E6528F" w14:textId="77777777" w:rsidR="00F12AD6" w:rsidRPr="00281AD3" w:rsidRDefault="00F12AD6" w:rsidP="00FC725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81A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64FA2A70" w14:textId="77777777" w:rsidR="00F12AD6" w:rsidRPr="00281AD3" w:rsidRDefault="00F12AD6" w:rsidP="00FC725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4D7B" w:rsidRPr="00281AD3" w14:paraId="47339503" w14:textId="77777777" w:rsidTr="00281AD3">
        <w:trPr>
          <w:cantSplit/>
          <w:trHeight w:val="144"/>
          <w:tblHeader/>
        </w:trPr>
        <w:tc>
          <w:tcPr>
            <w:tcW w:w="3865" w:type="dxa"/>
          </w:tcPr>
          <w:p w14:paraId="2D82BC81" w14:textId="77777777" w:rsidR="00304D7B" w:rsidRPr="00281AD3" w:rsidRDefault="00304D7B" w:rsidP="00FC725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6" w:type="dxa"/>
            <w:gridSpan w:val="4"/>
          </w:tcPr>
          <w:p w14:paraId="0B867769" w14:textId="77777777" w:rsidR="00304D7B" w:rsidRPr="00281AD3" w:rsidRDefault="00304D7B" w:rsidP="00FC7258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49" w:type="dxa"/>
            <w:gridSpan w:val="3"/>
          </w:tcPr>
          <w:p w14:paraId="409FA2C1" w14:textId="77777777" w:rsidR="00304D7B" w:rsidRPr="00281AD3" w:rsidRDefault="00304D7B" w:rsidP="00FC7258">
            <w:pPr>
              <w:pStyle w:val="acctfourfigures"/>
              <w:tabs>
                <w:tab w:val="clear" w:pos="765"/>
              </w:tabs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81AD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81A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281A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 w:rsidRPr="00281AD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74FDE" w:rsidRPr="00281AD3" w14:paraId="69C53064" w14:textId="77777777" w:rsidTr="00281AD3">
        <w:trPr>
          <w:cantSplit/>
          <w:trHeight w:val="144"/>
        </w:trPr>
        <w:tc>
          <w:tcPr>
            <w:tcW w:w="3865" w:type="dxa"/>
          </w:tcPr>
          <w:p w14:paraId="20E87832" w14:textId="77777777" w:rsidR="00574FDE" w:rsidRPr="00281AD3" w:rsidRDefault="00574FDE" w:rsidP="00FC725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166" w:type="dxa"/>
            <w:gridSpan w:val="4"/>
          </w:tcPr>
          <w:p w14:paraId="1157E36B" w14:textId="77777777" w:rsidR="00574FDE" w:rsidRPr="00281AD3" w:rsidRDefault="00574FDE" w:rsidP="00FC72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73BC3DC2" w14:textId="77777777" w:rsidR="00574FDE" w:rsidRPr="00281AD3" w:rsidRDefault="00574FDE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9A3D08" w14:textId="77777777" w:rsidR="00574FDE" w:rsidRPr="00281AD3" w:rsidRDefault="00574FDE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2411A2" w14:textId="77777777" w:rsidR="00574FDE" w:rsidRPr="00281AD3" w:rsidRDefault="00574FDE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EE7" w:rsidRPr="00281AD3" w14:paraId="393C0E38" w14:textId="77777777" w:rsidTr="00363C67">
        <w:trPr>
          <w:cantSplit/>
          <w:trHeight w:val="191"/>
        </w:trPr>
        <w:tc>
          <w:tcPr>
            <w:tcW w:w="3865" w:type="dxa"/>
          </w:tcPr>
          <w:p w14:paraId="4CDE638A" w14:textId="77777777" w:rsidR="00244EE7" w:rsidRPr="00281AD3" w:rsidRDefault="00244EE7" w:rsidP="00FC7258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281AD3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281AD3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3" w:type="dxa"/>
          </w:tcPr>
          <w:p w14:paraId="0A9D7E9A" w14:textId="77777777" w:rsidR="00244EE7" w:rsidRPr="00281AD3" w:rsidRDefault="00244EE7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70E88C6" w14:textId="77777777" w:rsidR="00244EE7" w:rsidRPr="00281AD3" w:rsidRDefault="00244EE7" w:rsidP="00FC7258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14:paraId="63A201EC" w14:textId="77777777" w:rsidR="00244EE7" w:rsidRPr="00281AD3" w:rsidRDefault="00244EE7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30AD73" w14:textId="77777777" w:rsidR="00244EE7" w:rsidRPr="00281AD3" w:rsidRDefault="00244EE7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3B7AF223" w14:textId="2E0F626F" w:rsidR="00244EE7" w:rsidRPr="00281AD3" w:rsidRDefault="00651B2A" w:rsidP="00FC7258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067B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073</w:t>
            </w:r>
          </w:p>
        </w:tc>
        <w:tc>
          <w:tcPr>
            <w:tcW w:w="180" w:type="dxa"/>
            <w:shd w:val="clear" w:color="auto" w:fill="auto"/>
          </w:tcPr>
          <w:p w14:paraId="76A80EFD" w14:textId="77777777" w:rsidR="00244EE7" w:rsidRPr="00281AD3" w:rsidRDefault="00244EE7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853FDCB" w14:textId="0C8BC9E1" w:rsidR="00244EE7" w:rsidRPr="00281AD3" w:rsidRDefault="00651B2A" w:rsidP="00FC7258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67B3D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</w:p>
        </w:tc>
      </w:tr>
      <w:tr w:rsidR="00244EE7" w:rsidRPr="00281AD3" w14:paraId="3033168B" w14:textId="77777777" w:rsidTr="00363C67">
        <w:trPr>
          <w:cantSplit/>
          <w:trHeight w:val="144"/>
        </w:trPr>
        <w:tc>
          <w:tcPr>
            <w:tcW w:w="3865" w:type="dxa"/>
          </w:tcPr>
          <w:p w14:paraId="4FFA3A08" w14:textId="77777777" w:rsidR="00244EE7" w:rsidRPr="00281AD3" w:rsidRDefault="00244EE7" w:rsidP="00FC7258">
            <w:pPr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281AD3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3" w:type="dxa"/>
          </w:tcPr>
          <w:p w14:paraId="4D912DE1" w14:textId="77777777" w:rsidR="00244EE7" w:rsidRPr="00281AD3" w:rsidRDefault="00244EE7" w:rsidP="00FC72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99FCEF" w14:textId="77777777" w:rsidR="00244EE7" w:rsidRPr="00281AD3" w:rsidRDefault="00244EE7" w:rsidP="00FC725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14:paraId="0F8941C2" w14:textId="77777777" w:rsidR="00244EE7" w:rsidRPr="00281AD3" w:rsidRDefault="00244EE7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AC564B" w14:textId="77777777" w:rsidR="00244EE7" w:rsidRPr="00281AD3" w:rsidRDefault="00244EE7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3177322B" w14:textId="76DBCF3B" w:rsidR="00244EE7" w:rsidRPr="00067B3D" w:rsidRDefault="00651B2A" w:rsidP="00FC7258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067B3D" w:rsidRPr="00067B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024</w:t>
            </w:r>
          </w:p>
        </w:tc>
        <w:tc>
          <w:tcPr>
            <w:tcW w:w="180" w:type="dxa"/>
            <w:shd w:val="clear" w:color="auto" w:fill="auto"/>
          </w:tcPr>
          <w:p w14:paraId="44CC7AEE" w14:textId="77777777" w:rsidR="00244EE7" w:rsidRPr="00281AD3" w:rsidRDefault="00244EE7" w:rsidP="00FC72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94D818" w14:textId="3A8F4A96" w:rsidR="00244EE7" w:rsidRPr="00281AD3" w:rsidRDefault="00651B2A" w:rsidP="00FC7258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067B3D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473</w:t>
            </w:r>
          </w:p>
        </w:tc>
      </w:tr>
    </w:tbl>
    <w:p w14:paraId="21012543" w14:textId="77777777" w:rsidR="00244EE7" w:rsidRPr="00D36ED5" w:rsidRDefault="00244EE7" w:rsidP="004C4FFA">
      <w:pPr>
        <w:pStyle w:val="Bo-Blankline"/>
        <w:rPr>
          <w:shd w:val="clear" w:color="auto" w:fill="D9D9D9"/>
        </w:rPr>
      </w:pPr>
    </w:p>
    <w:p w14:paraId="43FF3A48" w14:textId="408C7477" w:rsidR="00244EE7" w:rsidRPr="00281AD3" w:rsidRDefault="00244EE7" w:rsidP="00244EE7">
      <w:pPr>
        <w:pStyle w:val="Bo-Blankline"/>
        <w:rPr>
          <w:sz w:val="30"/>
          <w:szCs w:val="30"/>
        </w:rPr>
      </w:pPr>
      <w:r w:rsidRPr="00281AD3">
        <w:rPr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943473">
        <w:rPr>
          <w:rFonts w:hint="cs"/>
          <w:sz w:val="30"/>
          <w:szCs w:val="30"/>
          <w:cs/>
        </w:rPr>
        <w:t>เ</w:t>
      </w:r>
      <w:r w:rsidR="009B7A7C">
        <w:rPr>
          <w:rFonts w:hint="cs"/>
          <w:sz w:val="30"/>
          <w:szCs w:val="30"/>
          <w:cs/>
        </w:rPr>
        <w:t>ก</w:t>
      </w:r>
      <w:r w:rsidR="00943473">
        <w:rPr>
          <w:rFonts w:hint="cs"/>
          <w:sz w:val="30"/>
          <w:szCs w:val="30"/>
          <w:cs/>
        </w:rPr>
        <w:t>้า</w:t>
      </w:r>
      <w:r w:rsidRPr="00281AD3">
        <w:rPr>
          <w:sz w:val="30"/>
          <w:szCs w:val="30"/>
          <w:cs/>
        </w:rPr>
        <w:t xml:space="preserve">เดือนสิ้นสุดวันที่ </w:t>
      </w:r>
      <w:r w:rsidR="00651B2A" w:rsidRPr="00651B2A">
        <w:rPr>
          <w:sz w:val="30"/>
          <w:szCs w:val="30"/>
          <w:lang w:val="en-US"/>
        </w:rPr>
        <w:t>30</w:t>
      </w:r>
      <w:r w:rsidR="00871905">
        <w:rPr>
          <w:rFonts w:hint="cs"/>
          <w:sz w:val="30"/>
          <w:szCs w:val="30"/>
          <w:cs/>
        </w:rPr>
        <w:t xml:space="preserve"> </w:t>
      </w:r>
      <w:r w:rsidR="00943473">
        <w:rPr>
          <w:rFonts w:hint="cs"/>
          <w:sz w:val="30"/>
          <w:szCs w:val="30"/>
          <w:cs/>
        </w:rPr>
        <w:t>กันยา</w:t>
      </w:r>
      <w:r w:rsidR="00871905">
        <w:rPr>
          <w:rFonts w:hint="cs"/>
          <w:sz w:val="30"/>
          <w:szCs w:val="30"/>
          <w:cs/>
        </w:rPr>
        <w:t>ยน</w:t>
      </w:r>
      <w:r w:rsidRPr="00281AD3">
        <w:rPr>
          <w:sz w:val="30"/>
          <w:szCs w:val="30"/>
          <w:cs/>
        </w:rPr>
        <w:t xml:space="preserve"> </w:t>
      </w:r>
      <w:r w:rsidR="00651B2A" w:rsidRPr="00651B2A">
        <w:rPr>
          <w:sz w:val="30"/>
          <w:szCs w:val="30"/>
          <w:lang w:val="en-US"/>
        </w:rPr>
        <w:t>2563</w:t>
      </w:r>
      <w:r w:rsidRPr="00281AD3">
        <w:rPr>
          <w:sz w:val="30"/>
          <w:szCs w:val="30"/>
          <w:cs/>
        </w:rPr>
        <w:t xml:space="preserve"> มี</w:t>
      </w:r>
      <w:r w:rsidRPr="001F2747">
        <w:rPr>
          <w:sz w:val="30"/>
          <w:szCs w:val="30"/>
          <w:cs/>
        </w:rPr>
        <w:t xml:space="preserve">จำนวน </w:t>
      </w:r>
      <w:r w:rsidR="00651B2A" w:rsidRPr="00651B2A">
        <w:rPr>
          <w:sz w:val="30"/>
          <w:szCs w:val="30"/>
          <w:lang w:val="en-US"/>
        </w:rPr>
        <w:t>1</w:t>
      </w:r>
      <w:r w:rsidR="00401B76">
        <w:rPr>
          <w:sz w:val="30"/>
          <w:szCs w:val="30"/>
          <w:lang w:val="en-US"/>
        </w:rPr>
        <w:t>86</w:t>
      </w:r>
      <w:r w:rsidR="00A10B85">
        <w:rPr>
          <w:sz w:val="30"/>
          <w:szCs w:val="30"/>
          <w:lang w:val="en-US"/>
        </w:rPr>
        <w:t>.</w:t>
      </w:r>
      <w:r w:rsidR="00401B76">
        <w:rPr>
          <w:sz w:val="30"/>
          <w:szCs w:val="30"/>
          <w:lang w:val="en-US"/>
        </w:rPr>
        <w:t>88</w:t>
      </w:r>
      <w:r w:rsidR="006A3671">
        <w:rPr>
          <w:sz w:val="30"/>
          <w:szCs w:val="30"/>
          <w:lang w:val="en-US"/>
        </w:rPr>
        <w:t xml:space="preserve"> </w:t>
      </w:r>
      <w:r w:rsidRPr="00281AD3">
        <w:rPr>
          <w:sz w:val="30"/>
          <w:szCs w:val="30"/>
          <w:cs/>
        </w:rPr>
        <w:t xml:space="preserve">ล้านบาท และ </w:t>
      </w:r>
      <w:r w:rsidR="00651B2A" w:rsidRPr="00651B2A">
        <w:rPr>
          <w:sz w:val="30"/>
          <w:szCs w:val="30"/>
          <w:lang w:val="en-US"/>
        </w:rPr>
        <w:t>122</w:t>
      </w:r>
      <w:r w:rsidR="00A10B85">
        <w:rPr>
          <w:sz w:val="30"/>
          <w:szCs w:val="30"/>
          <w:lang w:val="en-US"/>
        </w:rPr>
        <w:t>.13</w:t>
      </w:r>
      <w:r w:rsidRPr="00281AD3">
        <w:rPr>
          <w:sz w:val="30"/>
          <w:szCs w:val="30"/>
        </w:rPr>
        <w:t xml:space="preserve"> </w:t>
      </w:r>
      <w:r w:rsidRPr="00281AD3">
        <w:rPr>
          <w:sz w:val="30"/>
          <w:szCs w:val="30"/>
          <w:cs/>
        </w:rPr>
        <w:t>ล้านบาท ตามลำดับ</w:t>
      </w:r>
    </w:p>
    <w:p w14:paraId="316BA5D0" w14:textId="77777777" w:rsidR="00244EE7" w:rsidRPr="00244EE7" w:rsidRDefault="00244EE7" w:rsidP="004C4FFA">
      <w:pPr>
        <w:pStyle w:val="Bo-Blankline"/>
        <w:rPr>
          <w:shd w:val="clear" w:color="auto" w:fill="D9D9D9"/>
        </w:rPr>
      </w:pPr>
    </w:p>
    <w:p w14:paraId="09C4E53F" w14:textId="77777777" w:rsidR="00B52DD8" w:rsidRDefault="00B52DD8" w:rsidP="00AE4109">
      <w:pPr>
        <w:pStyle w:val="Caption"/>
        <w:ind w:hanging="900"/>
      </w:pPr>
      <w:r>
        <w:rPr>
          <w:rFonts w:hint="cs"/>
          <w:cs/>
        </w:rPr>
        <w:t>ภาษีเงินได้</w:t>
      </w:r>
    </w:p>
    <w:p w14:paraId="619B5CB4" w14:textId="77777777" w:rsidR="00607335" w:rsidRPr="00F14B6C" w:rsidRDefault="00607335" w:rsidP="00F14B6C">
      <w:pPr>
        <w:pStyle w:val="Bo-Blankline"/>
      </w:pPr>
    </w:p>
    <w:p w14:paraId="16CC49DD" w14:textId="6DB908BB" w:rsidR="004C4FFA" w:rsidRDefault="00522E88" w:rsidP="004C4FF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22E8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</w:t>
      </w:r>
      <w:r w:rsidRPr="002D4FBE">
        <w:rPr>
          <w:rFonts w:ascii="Angsana New" w:hAnsi="Angsana New"/>
          <w:sz w:val="30"/>
          <w:szCs w:val="30"/>
          <w:cs/>
        </w:rPr>
        <w:t>ของกลุ่มบริษัท</w:t>
      </w:r>
      <w:r w:rsidR="002D4FBE" w:rsidRPr="002D4FBE">
        <w:rPr>
          <w:rFonts w:ascii="Angsana New" w:hAnsi="Angsana New" w:hint="cs"/>
          <w:sz w:val="30"/>
          <w:szCs w:val="30"/>
          <w:cs/>
        </w:rPr>
        <w:t>และ</w:t>
      </w:r>
      <w:r w:rsidRPr="002D4FBE">
        <w:rPr>
          <w:rFonts w:ascii="Angsana New" w:hAnsi="Angsana New"/>
          <w:sz w:val="30"/>
          <w:szCs w:val="30"/>
          <w:cs/>
        </w:rPr>
        <w:t>บริษัทในการ</w:t>
      </w:r>
      <w:r w:rsidRPr="00522E88">
        <w:rPr>
          <w:rFonts w:ascii="Angsana New" w:hAnsi="Angsana New"/>
          <w:sz w:val="30"/>
          <w:szCs w:val="30"/>
          <w:cs/>
        </w:rPr>
        <w:t>ดำเนินงานต่อเนื่องเป็นระยะเวลา</w:t>
      </w:r>
      <w:r w:rsidR="00943473">
        <w:rPr>
          <w:rFonts w:ascii="Angsana New" w:hAnsi="Angsana New" w:hint="cs"/>
          <w:sz w:val="30"/>
          <w:szCs w:val="30"/>
          <w:cs/>
        </w:rPr>
        <w:t>เ</w:t>
      </w:r>
      <w:r w:rsidR="00590E91">
        <w:rPr>
          <w:rFonts w:ascii="Angsana New" w:hAnsi="Angsana New" w:hint="cs"/>
          <w:sz w:val="30"/>
          <w:szCs w:val="30"/>
          <w:cs/>
        </w:rPr>
        <w:t>ก</w:t>
      </w:r>
      <w:r w:rsidR="00943473">
        <w:rPr>
          <w:rFonts w:ascii="Angsana New" w:hAnsi="Angsana New" w:hint="cs"/>
          <w:sz w:val="30"/>
          <w:szCs w:val="30"/>
          <w:cs/>
        </w:rPr>
        <w:t>้า</w:t>
      </w:r>
      <w:r w:rsidRPr="00522E8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30</w:t>
      </w:r>
      <w:r w:rsidR="0087190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43473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871905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522E88">
        <w:rPr>
          <w:rFonts w:ascii="Angsana New" w:hAnsi="Angsana New"/>
          <w:sz w:val="30"/>
          <w:szCs w:val="30"/>
          <w:cs/>
        </w:rPr>
        <w:t xml:space="preserve">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2563</w:t>
      </w:r>
      <w:r w:rsidRPr="00522E88">
        <w:rPr>
          <w:rFonts w:ascii="Angsana New" w:hAnsi="Angsana New"/>
          <w:sz w:val="30"/>
          <w:szCs w:val="30"/>
          <w:cs/>
        </w:rPr>
        <w:t xml:space="preserve"> คือร้อย</w:t>
      </w:r>
      <w:r w:rsidRPr="00717C56">
        <w:rPr>
          <w:rFonts w:ascii="Angsana New" w:hAnsi="Angsana New"/>
          <w:sz w:val="30"/>
          <w:szCs w:val="30"/>
          <w:cs/>
        </w:rPr>
        <w:t xml:space="preserve">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="00DA2660" w:rsidRPr="00DA2660">
        <w:rPr>
          <w:rFonts w:ascii="Angsana New" w:hAnsi="Angsana New"/>
          <w:sz w:val="30"/>
          <w:szCs w:val="30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33</w:t>
      </w:r>
      <w:r w:rsidR="002D4FBE" w:rsidRPr="00717C56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D4FBE">
        <w:rPr>
          <w:rFonts w:ascii="Angsana New" w:hAnsi="Angsana New"/>
          <w:sz w:val="30"/>
          <w:szCs w:val="30"/>
          <w:cs/>
        </w:rPr>
        <w:t xml:space="preserve"> ร้อยละ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</w:t>
      </w:r>
      <w:r w:rsidR="00D17BEE" w:rsidRPr="00D17BEE">
        <w:rPr>
          <w:rFonts w:ascii="Angsana New" w:hAnsi="Angsana New"/>
          <w:sz w:val="30"/>
          <w:szCs w:val="30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09</w:t>
      </w:r>
      <w:r w:rsidR="002D4FBE" w:rsidRPr="002D4FB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22E88">
        <w:rPr>
          <w:rFonts w:ascii="Angsana New" w:hAnsi="Angsana New"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</w:rPr>
        <w:t>(</w:t>
      </w:r>
      <w:r w:rsidR="00651B2A" w:rsidRPr="00651B2A">
        <w:rPr>
          <w:rFonts w:ascii="Angsana New" w:hAnsi="Angsana New"/>
          <w:i/>
          <w:iCs/>
          <w:sz w:val="30"/>
          <w:szCs w:val="30"/>
          <w:lang w:val="en-US"/>
        </w:rPr>
        <w:t>30</w:t>
      </w:r>
      <w:r w:rsidR="00943473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43473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กันยา</w:t>
      </w:r>
      <w:r w:rsidR="00590E91">
        <w:rPr>
          <w:rFonts w:ascii="Angsana New" w:hAnsi="Angsana New" w:hint="cs"/>
          <w:i/>
          <w:iCs/>
          <w:sz w:val="30"/>
          <w:szCs w:val="30"/>
          <w:cs/>
        </w:rPr>
        <w:t>ยน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51B2A" w:rsidRPr="00651B2A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: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590E91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651B2A" w:rsidRPr="00651B2A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943473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651B2A" w:rsidRPr="00651B2A">
        <w:rPr>
          <w:rFonts w:ascii="Angsana New" w:hAnsi="Angsana New"/>
          <w:i/>
          <w:iCs/>
          <w:sz w:val="30"/>
          <w:szCs w:val="30"/>
          <w:lang w:val="en-US"/>
        </w:rPr>
        <w:t>44</w:t>
      </w:r>
      <w:r w:rsidR="00590E91">
        <w:rPr>
          <w:rFonts w:ascii="Angsana New" w:hAnsi="Angsana New"/>
          <w:i/>
          <w:iCs/>
          <w:sz w:val="30"/>
          <w:szCs w:val="30"/>
          <w:lang w:val="en-US"/>
        </w:rPr>
        <w:t xml:space="preserve">) 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943473">
        <w:rPr>
          <w:rFonts w:ascii="Angsana New" w:hAnsi="Angsana New"/>
          <w:i/>
          <w:iCs/>
          <w:sz w:val="30"/>
          <w:szCs w:val="30"/>
        </w:rPr>
        <w:t>(</w:t>
      </w:r>
      <w:r w:rsidR="00651B2A" w:rsidRPr="00651B2A">
        <w:rPr>
          <w:rFonts w:ascii="Angsana New" w:hAnsi="Angsana New"/>
          <w:i/>
          <w:iCs/>
          <w:sz w:val="30"/>
          <w:szCs w:val="30"/>
          <w:lang w:val="en-US"/>
        </w:rPr>
        <w:t>133</w:t>
      </w:r>
      <w:r w:rsidR="00943473">
        <w:rPr>
          <w:rFonts w:ascii="Angsana New" w:hAnsi="Angsana New"/>
          <w:i/>
          <w:iCs/>
          <w:sz w:val="30"/>
          <w:szCs w:val="30"/>
        </w:rPr>
        <w:t>.</w:t>
      </w:r>
      <w:r w:rsidR="00651B2A" w:rsidRPr="00651B2A">
        <w:rPr>
          <w:rFonts w:ascii="Angsana New" w:hAnsi="Angsana New"/>
          <w:i/>
          <w:iCs/>
          <w:sz w:val="30"/>
          <w:szCs w:val="30"/>
          <w:lang w:val="en-US"/>
        </w:rPr>
        <w:t>90</w:t>
      </w:r>
      <w:r w:rsidR="00943473">
        <w:rPr>
          <w:rFonts w:ascii="Angsana New" w:hAnsi="Angsana New"/>
          <w:i/>
          <w:iCs/>
          <w:sz w:val="30"/>
          <w:szCs w:val="30"/>
        </w:rPr>
        <w:t xml:space="preserve">)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="002D4FBE" w:rsidRPr="002D4FBE">
        <w:rPr>
          <w:rFonts w:ascii="Angsana New" w:hAnsi="Angsana New"/>
          <w:sz w:val="30"/>
          <w:szCs w:val="30"/>
          <w:cs/>
        </w:rPr>
        <w:t xml:space="preserve"> </w:t>
      </w:r>
      <w:r w:rsidRPr="00522E88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  <w:r w:rsidR="004F4524">
        <w:rPr>
          <w:rFonts w:ascii="Angsana New" w:hAnsi="Angsana New"/>
          <w:sz w:val="30"/>
          <w:szCs w:val="30"/>
        </w:rPr>
        <w:tab/>
      </w:r>
    </w:p>
    <w:p w14:paraId="64F3E7CC" w14:textId="77777777" w:rsidR="00EF4EA2" w:rsidRPr="00F14B6C" w:rsidRDefault="00EF4EA2" w:rsidP="00F14B6C">
      <w:pPr>
        <w:pStyle w:val="Bo-Blankline"/>
      </w:pPr>
    </w:p>
    <w:p w14:paraId="0125C640" w14:textId="5451C015" w:rsidR="004C4FFA" w:rsidRDefault="004C4FFA" w:rsidP="004C4FFA">
      <w:pPr>
        <w:numPr>
          <w:ilvl w:val="0"/>
          <w:numId w:val="9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724C5">
        <w:rPr>
          <w:rFonts w:ascii="Angsana New" w:hAnsi="Angsana New"/>
          <w:spacing w:val="-4"/>
          <w:sz w:val="30"/>
          <w:szCs w:val="30"/>
          <w:cs/>
        </w:rPr>
        <w:t>การเพิ่มขึ้นอย่างเป็นสาระสำคัญของกำไรจากธุรกรรมที่ได้รับการส่งเสริมการลงทุนที่ไม่ต้องนำมาเสียภาษีเงินได้</w:t>
      </w:r>
      <w:r w:rsidRPr="00340641">
        <w:rPr>
          <w:rFonts w:ascii="Angsana New" w:hAnsi="Angsana New"/>
          <w:sz w:val="30"/>
          <w:szCs w:val="30"/>
          <w:cs/>
        </w:rPr>
        <w:t>ของบริษัทย่อยแห่งหนึ่ง</w:t>
      </w:r>
    </w:p>
    <w:p w14:paraId="5F42B9FF" w14:textId="77777777" w:rsidR="004C4FFA" w:rsidRPr="00F14B6C" w:rsidRDefault="004C4FFA" w:rsidP="00F14B6C">
      <w:pPr>
        <w:pStyle w:val="Bo-Blankline"/>
      </w:pPr>
    </w:p>
    <w:p w14:paraId="6E42EC40" w14:textId="629845C1" w:rsidR="004C4FFA" w:rsidRDefault="004C4FFA" w:rsidP="004C4FFA">
      <w:pPr>
        <w:pStyle w:val="Ang15"/>
        <w:numPr>
          <w:ilvl w:val="0"/>
          <w:numId w:val="9"/>
        </w:numPr>
        <w:ind w:left="900"/>
      </w:pPr>
      <w:r>
        <w:rPr>
          <w:rFonts w:hint="cs"/>
          <w:cs/>
        </w:rPr>
        <w:t>บริษัทไม่ได้รับรู้ภาษีเงินได้รอการตัดบัญชีจากขาดทุนทางภาษี</w:t>
      </w:r>
    </w:p>
    <w:p w14:paraId="471337F1" w14:textId="77777777" w:rsidR="001E7817" w:rsidRPr="00F14B6C" w:rsidRDefault="001E7817" w:rsidP="00F14B6C">
      <w:pPr>
        <w:pStyle w:val="Bo-Blankline"/>
      </w:pPr>
    </w:p>
    <w:p w14:paraId="288AE04A" w14:textId="575FD316" w:rsidR="004F4524" w:rsidRDefault="001E7817" w:rsidP="004F4524">
      <w:pPr>
        <w:pStyle w:val="Ang15"/>
        <w:numPr>
          <w:ilvl w:val="0"/>
          <w:numId w:val="9"/>
        </w:numPr>
        <w:ind w:left="900"/>
      </w:pPr>
      <w:r>
        <w:rPr>
          <w:rFonts w:hint="cs"/>
          <w:cs/>
        </w:rPr>
        <w:t>ความแตกต่างระหว่างการรับรู้รายได้</w:t>
      </w:r>
      <w:r w:rsidR="00DA2660">
        <w:rPr>
          <w:rFonts w:hint="cs"/>
          <w:cs/>
        </w:rPr>
        <w:t>และค่าใช้จ่าย</w:t>
      </w:r>
      <w:r>
        <w:rPr>
          <w:rFonts w:hint="cs"/>
          <w:cs/>
        </w:rPr>
        <w:t>ทางบัญชี</w:t>
      </w:r>
      <w:r w:rsidR="00DA2660">
        <w:rPr>
          <w:rFonts w:hint="cs"/>
          <w:cs/>
        </w:rPr>
        <w:t>กับ</w:t>
      </w:r>
      <w:r>
        <w:rPr>
          <w:rFonts w:hint="cs"/>
          <w:cs/>
        </w:rPr>
        <w:t>รายได้</w:t>
      </w:r>
      <w:r w:rsidR="00DA2660">
        <w:rPr>
          <w:rFonts w:hint="cs"/>
          <w:cs/>
        </w:rPr>
        <w:t>และค่าใช้จ่าย</w:t>
      </w:r>
      <w:r>
        <w:rPr>
          <w:rFonts w:hint="cs"/>
          <w:cs/>
        </w:rPr>
        <w:t>ทางภาษีบางรายการโดยเฉพาะอย่างยิ่งในเรื่องเกี่ยวกับ</w:t>
      </w:r>
      <w:r w:rsidR="00DA2660" w:rsidRPr="00DA2660">
        <w:rPr>
          <w:cs/>
        </w:rPr>
        <w:t>รายได้เงินปันผล</w:t>
      </w:r>
      <w:r>
        <w:rPr>
          <w:rFonts w:hint="cs"/>
          <w:cs/>
        </w:rPr>
        <w:t>จากบริษัทย่อย</w:t>
      </w:r>
      <w:r w:rsidR="00855EB1">
        <w:rPr>
          <w:rFonts w:hint="cs"/>
          <w:cs/>
        </w:rPr>
        <w:t>ในงบการเงินเฉพาะกิจการ</w:t>
      </w:r>
      <w:r w:rsidR="00DA2660">
        <w:rPr>
          <w:rFonts w:hint="cs"/>
          <w:cs/>
        </w:rPr>
        <w:t>และประมาณการหนี้สินไม่หมุนเวียนสำหรับผลประโยชน์พนักงาน</w:t>
      </w:r>
      <w:r w:rsidR="009B7A7C">
        <w:rPr>
          <w:cs/>
        </w:rPr>
        <w:br w:type="page"/>
      </w:r>
    </w:p>
    <w:p w14:paraId="33C301CC" w14:textId="011A9C13" w:rsidR="004F4524" w:rsidRDefault="004F4524" w:rsidP="004F4524">
      <w:pPr>
        <w:pStyle w:val="Bo-Blankline"/>
        <w:jc w:val="thaiDistribute"/>
        <w:rPr>
          <w:i/>
          <w:iCs/>
          <w:spacing w:val="4"/>
          <w:sz w:val="30"/>
          <w:szCs w:val="30"/>
        </w:rPr>
      </w:pPr>
      <w:r w:rsidRPr="004F4524">
        <w:rPr>
          <w:rFonts w:hint="cs"/>
          <w:i/>
          <w:iCs/>
          <w:spacing w:val="4"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74E23DEB" w14:textId="77777777" w:rsidR="00440D3F" w:rsidRPr="004F4524" w:rsidRDefault="00440D3F" w:rsidP="00F14B6C">
      <w:pPr>
        <w:pStyle w:val="Bo-Blankline"/>
      </w:pPr>
    </w:p>
    <w:p w14:paraId="10B4CDFF" w14:textId="05AE0C4D" w:rsidR="004F4524" w:rsidRPr="004F4524" w:rsidRDefault="00440D3F" w:rsidP="004F4524">
      <w:pPr>
        <w:pStyle w:val="Bo-Blankline"/>
        <w:jc w:val="thaiDistribute"/>
        <w:rPr>
          <w:spacing w:val="4"/>
          <w:sz w:val="30"/>
          <w:szCs w:val="30"/>
        </w:rPr>
      </w:pPr>
      <w:r w:rsidRPr="00440D3F">
        <w:rPr>
          <w:spacing w:val="4"/>
          <w:sz w:val="30"/>
          <w:szCs w:val="30"/>
          <w:cs/>
        </w:rPr>
        <w:t xml:space="preserve">ณ วันที่ </w:t>
      </w:r>
      <w:r w:rsidRPr="00440D3F">
        <w:rPr>
          <w:spacing w:val="4"/>
          <w:sz w:val="30"/>
          <w:szCs w:val="30"/>
        </w:rPr>
        <w:t xml:space="preserve">30 </w:t>
      </w:r>
      <w:r w:rsidRPr="00440D3F">
        <w:rPr>
          <w:spacing w:val="4"/>
          <w:sz w:val="30"/>
          <w:szCs w:val="30"/>
          <w:cs/>
        </w:rPr>
        <w:t xml:space="preserve">กันยายน </w:t>
      </w:r>
      <w:r w:rsidRPr="00440D3F">
        <w:rPr>
          <w:spacing w:val="4"/>
          <w:sz w:val="30"/>
          <w:szCs w:val="30"/>
        </w:rPr>
        <w:t xml:space="preserve">2563 </w:t>
      </w:r>
      <w:r w:rsidRPr="00440D3F">
        <w:rPr>
          <w:spacing w:val="4"/>
          <w:sz w:val="30"/>
          <w:szCs w:val="30"/>
          <w:cs/>
        </w:rPr>
        <w:t xml:space="preserve">กลุ่มบริษัทและบริษัทมีสินทรัพย์ภาษีเงินได้รอการตัดบัญชีที่เกิดจากผลขาดทุนยกไปจำนวน </w:t>
      </w:r>
      <w:r w:rsidRPr="00440D3F">
        <w:rPr>
          <w:spacing w:val="4"/>
          <w:sz w:val="30"/>
          <w:szCs w:val="30"/>
        </w:rPr>
        <w:t xml:space="preserve">738.88 </w:t>
      </w:r>
      <w:r w:rsidRPr="00440D3F">
        <w:rPr>
          <w:spacing w:val="4"/>
          <w:sz w:val="30"/>
          <w:szCs w:val="30"/>
          <w:cs/>
        </w:rPr>
        <w:t xml:space="preserve">ล้านบาท และ </w:t>
      </w:r>
      <w:r w:rsidRPr="00440D3F">
        <w:rPr>
          <w:spacing w:val="4"/>
          <w:sz w:val="30"/>
          <w:szCs w:val="30"/>
        </w:rPr>
        <w:t xml:space="preserve">707.43 </w:t>
      </w:r>
      <w:r w:rsidRPr="00440D3F">
        <w:rPr>
          <w:spacing w:val="4"/>
          <w:sz w:val="30"/>
          <w:szCs w:val="30"/>
          <w:cs/>
        </w:rPr>
        <w:t xml:space="preserve">ล้านบาท ตามลำดับ </w:t>
      </w:r>
      <w:r w:rsidRPr="00DF4D46">
        <w:rPr>
          <w:i/>
          <w:iCs/>
          <w:spacing w:val="4"/>
          <w:sz w:val="30"/>
          <w:szCs w:val="30"/>
          <w:cs/>
        </w:rPr>
        <w:t>(</w:t>
      </w:r>
      <w:r w:rsidRPr="00DF4D46">
        <w:rPr>
          <w:i/>
          <w:iCs/>
          <w:spacing w:val="4"/>
          <w:sz w:val="30"/>
          <w:szCs w:val="30"/>
        </w:rPr>
        <w:t xml:space="preserve">31 </w:t>
      </w:r>
      <w:r w:rsidRPr="00DF4D46">
        <w:rPr>
          <w:i/>
          <w:iCs/>
          <w:spacing w:val="4"/>
          <w:sz w:val="30"/>
          <w:szCs w:val="30"/>
          <w:cs/>
        </w:rPr>
        <w:t xml:space="preserve">ธันวาคม </w:t>
      </w:r>
      <w:r w:rsidRPr="00DF4D46">
        <w:rPr>
          <w:i/>
          <w:iCs/>
          <w:spacing w:val="4"/>
          <w:sz w:val="30"/>
          <w:szCs w:val="30"/>
        </w:rPr>
        <w:t xml:space="preserve">2562: 788.52 </w:t>
      </w:r>
      <w:r w:rsidRPr="00DF4D46">
        <w:rPr>
          <w:i/>
          <w:iCs/>
          <w:spacing w:val="4"/>
          <w:sz w:val="30"/>
          <w:szCs w:val="30"/>
          <w:cs/>
        </w:rPr>
        <w:t xml:space="preserve">ล้านบาท และ </w:t>
      </w:r>
      <w:r w:rsidRPr="00DF4D46">
        <w:rPr>
          <w:i/>
          <w:iCs/>
          <w:spacing w:val="4"/>
          <w:sz w:val="30"/>
          <w:szCs w:val="30"/>
        </w:rPr>
        <w:t xml:space="preserve">707.43 </w:t>
      </w:r>
      <w:r w:rsidRPr="00DF4D46">
        <w:rPr>
          <w:i/>
          <w:iCs/>
          <w:spacing w:val="4"/>
          <w:sz w:val="30"/>
          <w:szCs w:val="30"/>
          <w:cs/>
        </w:rPr>
        <w:t>ล้านบาท ตามลำดับ)</w:t>
      </w:r>
      <w:r w:rsidRPr="00440D3F">
        <w:rPr>
          <w:spacing w:val="4"/>
          <w:sz w:val="30"/>
          <w:szCs w:val="30"/>
          <w:cs/>
        </w:rPr>
        <w:t xml:space="preserve"> สินทรัพย์ภาษีเงินได้รอการตัดบัญชีจากยอดขาดทุนยกไปดังกล่าวจะสิ้นอายุในปี </w:t>
      </w:r>
      <w:r w:rsidRPr="00440D3F">
        <w:rPr>
          <w:spacing w:val="4"/>
          <w:sz w:val="30"/>
          <w:szCs w:val="30"/>
        </w:rPr>
        <w:t xml:space="preserve">2563 </w:t>
      </w:r>
      <w:r w:rsidRPr="00440D3F">
        <w:rPr>
          <w:spacing w:val="4"/>
          <w:sz w:val="30"/>
          <w:szCs w:val="30"/>
          <w:cs/>
        </w:rPr>
        <w:t xml:space="preserve">จำนวน </w:t>
      </w:r>
      <w:r w:rsidRPr="00440D3F">
        <w:rPr>
          <w:spacing w:val="4"/>
          <w:sz w:val="30"/>
          <w:szCs w:val="30"/>
        </w:rPr>
        <w:t xml:space="preserve">38.31 </w:t>
      </w:r>
      <w:r w:rsidRPr="00440D3F">
        <w:rPr>
          <w:spacing w:val="4"/>
          <w:sz w:val="30"/>
          <w:szCs w:val="30"/>
          <w:cs/>
        </w:rPr>
        <w:t xml:space="preserve">ล้านบาท ปี </w:t>
      </w:r>
      <w:r w:rsidRPr="00440D3F">
        <w:rPr>
          <w:spacing w:val="4"/>
          <w:sz w:val="30"/>
          <w:szCs w:val="30"/>
        </w:rPr>
        <w:t xml:space="preserve">2564 </w:t>
      </w:r>
      <w:r w:rsidRPr="00440D3F">
        <w:rPr>
          <w:spacing w:val="4"/>
          <w:sz w:val="30"/>
          <w:szCs w:val="30"/>
          <w:cs/>
        </w:rPr>
        <w:t xml:space="preserve">จำนวน </w:t>
      </w:r>
      <w:r w:rsidRPr="00440D3F">
        <w:rPr>
          <w:spacing w:val="4"/>
          <w:sz w:val="30"/>
          <w:szCs w:val="30"/>
        </w:rPr>
        <w:t xml:space="preserve">340.25 </w:t>
      </w:r>
      <w:r w:rsidRPr="00440D3F">
        <w:rPr>
          <w:spacing w:val="4"/>
          <w:sz w:val="30"/>
          <w:szCs w:val="30"/>
          <w:cs/>
        </w:rPr>
        <w:t xml:space="preserve">ล้านบาท และปี </w:t>
      </w:r>
      <w:r w:rsidRPr="00440D3F">
        <w:rPr>
          <w:spacing w:val="4"/>
          <w:sz w:val="30"/>
          <w:szCs w:val="30"/>
        </w:rPr>
        <w:t xml:space="preserve">2565 </w:t>
      </w:r>
      <w:r w:rsidRPr="00440D3F">
        <w:rPr>
          <w:spacing w:val="4"/>
          <w:sz w:val="30"/>
          <w:szCs w:val="30"/>
          <w:cs/>
        </w:rPr>
        <w:t xml:space="preserve">จำนวน </w:t>
      </w:r>
      <w:r w:rsidRPr="00440D3F">
        <w:rPr>
          <w:spacing w:val="4"/>
          <w:sz w:val="30"/>
          <w:szCs w:val="30"/>
        </w:rPr>
        <w:t xml:space="preserve">360.32 </w:t>
      </w:r>
      <w:r w:rsidRPr="00440D3F">
        <w:rPr>
          <w:spacing w:val="4"/>
          <w:sz w:val="30"/>
          <w:szCs w:val="30"/>
          <w:cs/>
        </w:rPr>
        <w:t xml:space="preserve">ล้านบาทในงบการเงินรวม และจะสิ้นอายุในปี </w:t>
      </w:r>
      <w:r w:rsidRPr="00440D3F">
        <w:rPr>
          <w:spacing w:val="4"/>
          <w:sz w:val="30"/>
          <w:szCs w:val="30"/>
        </w:rPr>
        <w:t xml:space="preserve">2563 </w:t>
      </w:r>
      <w:r w:rsidRPr="00440D3F">
        <w:rPr>
          <w:spacing w:val="4"/>
          <w:sz w:val="30"/>
          <w:szCs w:val="30"/>
          <w:cs/>
        </w:rPr>
        <w:t xml:space="preserve">จำนวน </w:t>
      </w:r>
      <w:r w:rsidRPr="00440D3F">
        <w:rPr>
          <w:spacing w:val="4"/>
          <w:sz w:val="30"/>
          <w:szCs w:val="30"/>
        </w:rPr>
        <w:t xml:space="preserve">38.31 </w:t>
      </w:r>
      <w:r w:rsidRPr="00440D3F">
        <w:rPr>
          <w:spacing w:val="4"/>
          <w:sz w:val="30"/>
          <w:szCs w:val="30"/>
          <w:cs/>
        </w:rPr>
        <w:t xml:space="preserve">ล้านบาท ปี </w:t>
      </w:r>
      <w:r w:rsidRPr="00440D3F">
        <w:rPr>
          <w:spacing w:val="4"/>
          <w:sz w:val="30"/>
          <w:szCs w:val="30"/>
        </w:rPr>
        <w:t xml:space="preserve">2564 </w:t>
      </w:r>
      <w:r w:rsidRPr="00440D3F">
        <w:rPr>
          <w:spacing w:val="4"/>
          <w:sz w:val="30"/>
          <w:szCs w:val="30"/>
          <w:cs/>
        </w:rPr>
        <w:t xml:space="preserve">จำนวน </w:t>
      </w:r>
      <w:r w:rsidRPr="00440D3F">
        <w:rPr>
          <w:spacing w:val="4"/>
          <w:sz w:val="30"/>
          <w:szCs w:val="30"/>
        </w:rPr>
        <w:t xml:space="preserve">330.94 </w:t>
      </w:r>
      <w:r w:rsidRPr="00440D3F">
        <w:rPr>
          <w:spacing w:val="4"/>
          <w:sz w:val="30"/>
          <w:szCs w:val="30"/>
          <w:cs/>
        </w:rPr>
        <w:t xml:space="preserve">ล้านบาท และปี </w:t>
      </w:r>
      <w:r w:rsidRPr="00440D3F">
        <w:rPr>
          <w:spacing w:val="4"/>
          <w:sz w:val="30"/>
          <w:szCs w:val="30"/>
        </w:rPr>
        <w:t xml:space="preserve">2565 </w:t>
      </w:r>
      <w:r w:rsidRPr="00440D3F">
        <w:rPr>
          <w:spacing w:val="4"/>
          <w:sz w:val="30"/>
          <w:szCs w:val="30"/>
          <w:cs/>
        </w:rPr>
        <w:t xml:space="preserve">จำนวน </w:t>
      </w:r>
      <w:r w:rsidRPr="00440D3F">
        <w:rPr>
          <w:spacing w:val="4"/>
          <w:sz w:val="30"/>
          <w:szCs w:val="30"/>
        </w:rPr>
        <w:t xml:space="preserve">338.18 </w:t>
      </w:r>
      <w:r w:rsidRPr="00440D3F">
        <w:rPr>
          <w:spacing w:val="4"/>
          <w:sz w:val="30"/>
          <w:szCs w:val="30"/>
          <w:cs/>
        </w:rPr>
        <w:t>ล้านบาทในงบการเงินเฉพาะกิจการ</w:t>
      </w:r>
    </w:p>
    <w:p w14:paraId="4574AFD9" w14:textId="77777777" w:rsidR="004F4524" w:rsidRPr="004C4FFA" w:rsidRDefault="004F4524" w:rsidP="004746FE">
      <w:pPr>
        <w:pStyle w:val="Bo-Blankline"/>
        <w:rPr>
          <w:cs/>
        </w:rPr>
      </w:pPr>
    </w:p>
    <w:p w14:paraId="7D388ECD" w14:textId="1E47E016" w:rsidR="009B7A7C" w:rsidRDefault="009B7A7C" w:rsidP="009B7A7C">
      <w:pPr>
        <w:pStyle w:val="Caption"/>
        <w:ind w:hanging="900"/>
      </w:pPr>
      <w:r>
        <w:rPr>
          <w:rFonts w:hint="cs"/>
          <w:cs/>
        </w:rPr>
        <w:t>เงินปันผล</w:t>
      </w:r>
    </w:p>
    <w:p w14:paraId="3F392786" w14:textId="77777777" w:rsidR="00741B23" w:rsidRPr="00F529D2" w:rsidRDefault="00741B23" w:rsidP="004746FE">
      <w:pPr>
        <w:pStyle w:val="Bo-Blankline"/>
      </w:pPr>
    </w:p>
    <w:p w14:paraId="490B685E" w14:textId="6C7A597E" w:rsidR="00AF5A2E" w:rsidRPr="00AF5A2E" w:rsidRDefault="00EF55A3" w:rsidP="00BE5C0D">
      <w:pPr>
        <w:pStyle w:val="Bo-Blankline"/>
        <w:jc w:val="thaiDistribute"/>
        <w:rPr>
          <w:spacing w:val="-2"/>
          <w:sz w:val="30"/>
          <w:szCs w:val="30"/>
        </w:rPr>
      </w:pPr>
      <w:r w:rsidRPr="00AF5A2E">
        <w:rPr>
          <w:rFonts w:hint="cs"/>
          <w:spacing w:val="4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651B2A" w:rsidRPr="00651B2A">
        <w:rPr>
          <w:spacing w:val="4"/>
          <w:sz w:val="30"/>
          <w:szCs w:val="30"/>
          <w:lang w:val="en-US"/>
        </w:rPr>
        <w:t>29</w:t>
      </w:r>
      <w:r w:rsidRPr="00AF5A2E">
        <w:rPr>
          <w:rFonts w:hint="cs"/>
          <w:spacing w:val="4"/>
          <w:sz w:val="30"/>
          <w:szCs w:val="30"/>
          <w:cs/>
        </w:rPr>
        <w:t xml:space="preserve"> เมษายน </w:t>
      </w:r>
      <w:r w:rsidR="00651B2A" w:rsidRPr="00651B2A">
        <w:rPr>
          <w:spacing w:val="4"/>
          <w:sz w:val="30"/>
          <w:szCs w:val="30"/>
          <w:lang w:val="en-US"/>
        </w:rPr>
        <w:t>2562</w:t>
      </w:r>
      <w:r w:rsidRPr="00AF5A2E">
        <w:rPr>
          <w:rFonts w:hint="cs"/>
          <w:spacing w:val="4"/>
          <w:sz w:val="30"/>
          <w:szCs w:val="30"/>
          <w:cs/>
        </w:rPr>
        <w:t xml:space="preserve"> ผู้ถือหุ้นมีมติอนุมัติการจ่าย</w:t>
      </w:r>
      <w:r w:rsidR="00FB60D7" w:rsidRPr="00AF5A2E">
        <w:rPr>
          <w:spacing w:val="-2"/>
          <w:sz w:val="30"/>
          <w:szCs w:val="30"/>
          <w:cs/>
        </w:rPr>
        <w:br/>
      </w:r>
      <w:r w:rsidRPr="00AF5A2E">
        <w:rPr>
          <w:rFonts w:hint="cs"/>
          <w:spacing w:val="-2"/>
          <w:sz w:val="30"/>
          <w:szCs w:val="30"/>
          <w:cs/>
        </w:rPr>
        <w:t xml:space="preserve">เงินปันผลจากกำไรสะสมของบริษัท ในอัตราหุ้นละ </w:t>
      </w:r>
      <w:r w:rsidR="00651B2A" w:rsidRPr="00651B2A">
        <w:rPr>
          <w:spacing w:val="-2"/>
          <w:sz w:val="30"/>
          <w:szCs w:val="30"/>
          <w:lang w:val="en-US"/>
        </w:rPr>
        <w:t>0</w:t>
      </w:r>
      <w:r w:rsidR="00FB219D" w:rsidRPr="00AF5A2E">
        <w:rPr>
          <w:spacing w:val="-2"/>
          <w:sz w:val="30"/>
          <w:szCs w:val="30"/>
        </w:rPr>
        <w:t>.</w:t>
      </w:r>
      <w:r w:rsidR="00651B2A" w:rsidRPr="00651B2A">
        <w:rPr>
          <w:spacing w:val="-2"/>
          <w:sz w:val="30"/>
          <w:szCs w:val="30"/>
          <w:lang w:val="en-US"/>
        </w:rPr>
        <w:t>02</w:t>
      </w:r>
      <w:r w:rsidRPr="00AF5A2E">
        <w:rPr>
          <w:rFonts w:hint="cs"/>
          <w:spacing w:val="-2"/>
          <w:sz w:val="30"/>
          <w:szCs w:val="30"/>
          <w:cs/>
        </w:rPr>
        <w:t xml:space="preserve"> บาทเป็นจำนวนเงินรวม </w:t>
      </w:r>
      <w:r w:rsidR="00651B2A" w:rsidRPr="00651B2A">
        <w:rPr>
          <w:spacing w:val="-2"/>
          <w:sz w:val="30"/>
          <w:szCs w:val="30"/>
          <w:lang w:val="en-US"/>
        </w:rPr>
        <w:t>383</w:t>
      </w:r>
      <w:r w:rsidR="00FB219D" w:rsidRPr="00AF5A2E">
        <w:rPr>
          <w:spacing w:val="-2"/>
          <w:sz w:val="30"/>
          <w:szCs w:val="30"/>
        </w:rPr>
        <w:t>.</w:t>
      </w:r>
      <w:r w:rsidR="00651B2A" w:rsidRPr="00651B2A">
        <w:rPr>
          <w:spacing w:val="-2"/>
          <w:sz w:val="30"/>
          <w:szCs w:val="30"/>
          <w:lang w:val="en-US"/>
        </w:rPr>
        <w:t>61</w:t>
      </w:r>
      <w:r w:rsidRPr="00AF5A2E">
        <w:rPr>
          <w:rFonts w:hint="cs"/>
          <w:spacing w:val="-2"/>
          <w:sz w:val="30"/>
          <w:szCs w:val="30"/>
          <w:cs/>
        </w:rPr>
        <w:t xml:space="preserve"> ล้านบาท</w:t>
      </w:r>
      <w:r w:rsidRPr="00AF5A2E">
        <w:rPr>
          <w:rFonts w:hint="cs"/>
          <w:spacing w:val="-2"/>
          <w:sz w:val="30"/>
          <w:szCs w:val="30"/>
        </w:rPr>
        <w:t xml:space="preserve"> </w:t>
      </w:r>
      <w:r w:rsidRPr="00AF5A2E">
        <w:rPr>
          <w:rFonts w:hint="cs"/>
          <w:spacing w:val="-2"/>
          <w:sz w:val="30"/>
          <w:szCs w:val="30"/>
          <w:cs/>
        </w:rPr>
        <w:t>เงินปันผลดังกล่า</w:t>
      </w:r>
      <w:r w:rsidR="00AF5A2E">
        <w:rPr>
          <w:rFonts w:hint="cs"/>
          <w:spacing w:val="-2"/>
          <w:sz w:val="30"/>
          <w:szCs w:val="30"/>
          <w:cs/>
        </w:rPr>
        <w:t>ว</w:t>
      </w:r>
      <w:r w:rsidRPr="00AF5A2E">
        <w:rPr>
          <w:rFonts w:hint="cs"/>
          <w:spacing w:val="-2"/>
          <w:sz w:val="30"/>
          <w:szCs w:val="30"/>
          <w:cs/>
        </w:rPr>
        <w:t xml:space="preserve">ได้จ่ายให้แก่ผู้ถือหุ้นในเดือนพฤษภาคม </w:t>
      </w:r>
      <w:r w:rsidR="00651B2A" w:rsidRPr="00651B2A">
        <w:rPr>
          <w:rFonts w:hint="cs"/>
          <w:spacing w:val="-2"/>
          <w:sz w:val="30"/>
          <w:szCs w:val="30"/>
          <w:lang w:val="en-US"/>
        </w:rPr>
        <w:t>2562</w:t>
      </w:r>
    </w:p>
    <w:p w14:paraId="51A53169" w14:textId="77777777" w:rsidR="00AF5A2E" w:rsidRDefault="00AF5A2E" w:rsidP="004746FE">
      <w:pPr>
        <w:pStyle w:val="Bo-Blankline"/>
      </w:pPr>
    </w:p>
    <w:p w14:paraId="18A8114F" w14:textId="178D4B05" w:rsidR="008645F6" w:rsidRDefault="008645F6" w:rsidP="008645F6">
      <w:pPr>
        <w:pStyle w:val="Bo-Blankline"/>
        <w:jc w:val="thaiDistribute"/>
        <w:rPr>
          <w:spacing w:val="-2"/>
          <w:sz w:val="30"/>
          <w:szCs w:val="30"/>
        </w:rPr>
      </w:pPr>
      <w:r w:rsidRPr="00C45A0D">
        <w:rPr>
          <w:spacing w:val="-2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651B2A" w:rsidRPr="00651B2A">
        <w:rPr>
          <w:spacing w:val="-2"/>
          <w:sz w:val="30"/>
          <w:szCs w:val="30"/>
          <w:lang w:val="en-US"/>
        </w:rPr>
        <w:t>4</w:t>
      </w:r>
      <w:r w:rsidRPr="00C45A0D">
        <w:rPr>
          <w:spacing w:val="-2"/>
          <w:sz w:val="30"/>
          <w:szCs w:val="30"/>
          <w:cs/>
        </w:rPr>
        <w:t xml:space="preserve"> สิงหาคม </w:t>
      </w:r>
      <w:r w:rsidR="00651B2A" w:rsidRPr="00651B2A">
        <w:rPr>
          <w:spacing w:val="-2"/>
          <w:sz w:val="30"/>
          <w:szCs w:val="30"/>
          <w:lang w:val="en-US"/>
        </w:rPr>
        <w:t>2563</w:t>
      </w:r>
      <w:r w:rsidRPr="00C45A0D">
        <w:rPr>
          <w:spacing w:val="-2"/>
          <w:sz w:val="30"/>
          <w:szCs w:val="30"/>
          <w:cs/>
        </w:rPr>
        <w:t xml:space="preserve"> ที่ประชุมได้รับทราบการจ่ายเงินปันผลระหว่างกาลสำหรับปี </w:t>
      </w:r>
      <w:r w:rsidR="00651B2A" w:rsidRPr="00651B2A">
        <w:rPr>
          <w:spacing w:val="-2"/>
          <w:sz w:val="30"/>
          <w:szCs w:val="30"/>
          <w:lang w:val="en-US"/>
        </w:rPr>
        <w:t>2562</w:t>
      </w:r>
      <w:r w:rsidRPr="00C45A0D">
        <w:rPr>
          <w:spacing w:val="-2"/>
          <w:sz w:val="30"/>
          <w:szCs w:val="30"/>
          <w:cs/>
        </w:rPr>
        <w:t xml:space="preserve"> ในอัตราหุ้นละ </w:t>
      </w:r>
      <w:r w:rsidR="00651B2A" w:rsidRPr="00651B2A">
        <w:rPr>
          <w:spacing w:val="-2"/>
          <w:sz w:val="30"/>
          <w:szCs w:val="30"/>
          <w:lang w:val="en-US"/>
        </w:rPr>
        <w:t>0</w:t>
      </w:r>
      <w:r>
        <w:rPr>
          <w:spacing w:val="-2"/>
          <w:sz w:val="30"/>
          <w:szCs w:val="30"/>
        </w:rPr>
        <w:t>.</w:t>
      </w:r>
      <w:r w:rsidR="00651B2A" w:rsidRPr="00651B2A">
        <w:rPr>
          <w:spacing w:val="-2"/>
          <w:sz w:val="30"/>
          <w:szCs w:val="30"/>
          <w:lang w:val="en-US"/>
        </w:rPr>
        <w:t>06</w:t>
      </w:r>
      <w:r w:rsidRPr="00C45A0D">
        <w:rPr>
          <w:spacing w:val="-2"/>
          <w:sz w:val="30"/>
          <w:szCs w:val="30"/>
          <w:cs/>
        </w:rPr>
        <w:t xml:space="preserve"> บาท เป็นจำนวนเงิน </w:t>
      </w:r>
      <w:r w:rsidR="00651B2A" w:rsidRPr="00651B2A">
        <w:rPr>
          <w:spacing w:val="-2"/>
          <w:sz w:val="30"/>
          <w:szCs w:val="30"/>
          <w:lang w:val="en-US"/>
        </w:rPr>
        <w:t>1</w:t>
      </w:r>
      <w:r>
        <w:rPr>
          <w:spacing w:val="-2"/>
          <w:sz w:val="30"/>
          <w:szCs w:val="30"/>
        </w:rPr>
        <w:t>,</w:t>
      </w:r>
      <w:r w:rsidR="00651B2A" w:rsidRPr="00651B2A">
        <w:rPr>
          <w:spacing w:val="-2"/>
          <w:sz w:val="30"/>
          <w:szCs w:val="30"/>
          <w:lang w:val="en-US"/>
        </w:rPr>
        <w:t>149</w:t>
      </w:r>
      <w:r>
        <w:rPr>
          <w:spacing w:val="-2"/>
          <w:sz w:val="30"/>
          <w:szCs w:val="30"/>
        </w:rPr>
        <w:t>.</w:t>
      </w:r>
      <w:r w:rsidR="00651B2A" w:rsidRPr="00651B2A">
        <w:rPr>
          <w:spacing w:val="-2"/>
          <w:sz w:val="30"/>
          <w:szCs w:val="30"/>
          <w:lang w:val="en-US"/>
        </w:rPr>
        <w:t>20</w:t>
      </w:r>
      <w:r w:rsidRPr="00C45A0D">
        <w:rPr>
          <w:spacing w:val="-2"/>
          <w:sz w:val="30"/>
          <w:szCs w:val="30"/>
          <w:cs/>
        </w:rPr>
        <w:t xml:space="preserve"> ล้านบาท เงินปันผลระหว่างกาลดังกล่าวได้รวมเงินปันผลระหว่างกาลในอัตราหุ้นละ </w:t>
      </w:r>
      <w:r w:rsidR="00651B2A" w:rsidRPr="00651B2A">
        <w:rPr>
          <w:spacing w:val="-2"/>
          <w:sz w:val="30"/>
          <w:szCs w:val="30"/>
          <w:lang w:val="en-US"/>
        </w:rPr>
        <w:t>0</w:t>
      </w:r>
      <w:r>
        <w:rPr>
          <w:spacing w:val="-2"/>
          <w:sz w:val="30"/>
          <w:szCs w:val="30"/>
        </w:rPr>
        <w:t>.</w:t>
      </w:r>
      <w:r w:rsidR="00651B2A" w:rsidRPr="00651B2A">
        <w:rPr>
          <w:spacing w:val="-2"/>
          <w:sz w:val="30"/>
          <w:szCs w:val="30"/>
          <w:lang w:val="en-US"/>
        </w:rPr>
        <w:t>03</w:t>
      </w:r>
      <w:r w:rsidRPr="00C45A0D">
        <w:rPr>
          <w:spacing w:val="-2"/>
          <w:sz w:val="30"/>
          <w:szCs w:val="30"/>
          <w:cs/>
        </w:rPr>
        <w:t xml:space="preserve"> บาท ซึ่งบริษัทได้จ่ายให้กับผู้ถือหุ้นของบริษัทแล้วในระหว่างปี </w:t>
      </w:r>
      <w:r w:rsidR="00651B2A" w:rsidRPr="00651B2A">
        <w:rPr>
          <w:spacing w:val="-2"/>
          <w:sz w:val="30"/>
          <w:szCs w:val="30"/>
          <w:lang w:val="en-US"/>
        </w:rPr>
        <w:t>2562</w:t>
      </w:r>
      <w:r w:rsidRPr="00C45A0D">
        <w:rPr>
          <w:spacing w:val="-2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 w:rsidR="00651B2A" w:rsidRPr="00651B2A">
        <w:rPr>
          <w:spacing w:val="-2"/>
          <w:sz w:val="30"/>
          <w:szCs w:val="30"/>
          <w:lang w:val="en-US"/>
        </w:rPr>
        <w:t>0</w:t>
      </w:r>
      <w:r>
        <w:rPr>
          <w:spacing w:val="-2"/>
          <w:sz w:val="30"/>
          <w:szCs w:val="30"/>
        </w:rPr>
        <w:t>.</w:t>
      </w:r>
      <w:r w:rsidR="00651B2A" w:rsidRPr="00651B2A">
        <w:rPr>
          <w:spacing w:val="-2"/>
          <w:sz w:val="30"/>
          <w:szCs w:val="30"/>
          <w:lang w:val="en-US"/>
        </w:rPr>
        <w:t>03</w:t>
      </w:r>
      <w:r w:rsidRPr="00C45A0D">
        <w:rPr>
          <w:spacing w:val="-2"/>
          <w:sz w:val="30"/>
          <w:szCs w:val="30"/>
          <w:cs/>
        </w:rPr>
        <w:t xml:space="preserve"> บาท คิดเป็นจำนวนเงินรวม </w:t>
      </w:r>
      <w:r w:rsidR="00651B2A" w:rsidRPr="00651B2A">
        <w:rPr>
          <w:spacing w:val="-2"/>
          <w:sz w:val="30"/>
          <w:szCs w:val="30"/>
          <w:lang w:val="en-US"/>
        </w:rPr>
        <w:t>573</w:t>
      </w:r>
      <w:r>
        <w:rPr>
          <w:spacing w:val="-2"/>
          <w:sz w:val="30"/>
          <w:szCs w:val="30"/>
        </w:rPr>
        <w:t>.</w:t>
      </w:r>
      <w:r w:rsidR="00651B2A" w:rsidRPr="00651B2A">
        <w:rPr>
          <w:spacing w:val="-2"/>
          <w:sz w:val="30"/>
          <w:szCs w:val="30"/>
          <w:lang w:val="en-US"/>
        </w:rPr>
        <w:t>78</w:t>
      </w:r>
      <w:r w:rsidRPr="00C45A0D">
        <w:rPr>
          <w:spacing w:val="-2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เงินปันผลดังกล่าวได้จ่ายให้แก่ผู้ถือหุ้นในเดือนพฤษภาคม </w:t>
      </w:r>
      <w:r w:rsidR="00651B2A" w:rsidRPr="00651B2A">
        <w:rPr>
          <w:spacing w:val="-2"/>
          <w:sz w:val="30"/>
          <w:szCs w:val="30"/>
          <w:lang w:val="en-US"/>
        </w:rPr>
        <w:t>2563</w:t>
      </w:r>
      <w:r w:rsidRPr="00C45A0D">
        <w:rPr>
          <w:spacing w:val="-2"/>
          <w:sz w:val="30"/>
          <w:szCs w:val="30"/>
          <w:cs/>
        </w:rPr>
        <w:t xml:space="preserve"> และไม่เสนอจ่ายเงินปันผลประจำปี </w:t>
      </w:r>
      <w:r w:rsidR="00651B2A" w:rsidRPr="00651B2A">
        <w:rPr>
          <w:spacing w:val="-2"/>
          <w:sz w:val="30"/>
          <w:szCs w:val="30"/>
          <w:lang w:val="en-US"/>
        </w:rPr>
        <w:t>2562</w:t>
      </w:r>
      <w:r w:rsidRPr="00C45A0D">
        <w:rPr>
          <w:spacing w:val="-2"/>
          <w:sz w:val="30"/>
          <w:szCs w:val="30"/>
          <w:cs/>
        </w:rPr>
        <w:t xml:space="preserve"> อีก</w:t>
      </w:r>
    </w:p>
    <w:p w14:paraId="3154942D" w14:textId="14C54A6E" w:rsidR="005C5510" w:rsidRPr="00F529D2" w:rsidRDefault="005C5510" w:rsidP="004746FE">
      <w:pPr>
        <w:pStyle w:val="Bo-Blankline"/>
      </w:pPr>
    </w:p>
    <w:p w14:paraId="6735DE8F" w14:textId="55CD1B3D" w:rsidR="004F4524" w:rsidRDefault="005C5510" w:rsidP="005C5510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  <w:spacing w:val="4"/>
        </w:rPr>
      </w:pPr>
      <w:r w:rsidRPr="00EF55A3">
        <w:rPr>
          <w:rFonts w:hint="cs"/>
          <w:b w:val="0"/>
          <w:bCs w:val="0"/>
          <w:spacing w:val="4"/>
          <w:cs/>
          <w:lang w:val="en-GB"/>
        </w:rPr>
        <w:t>ในการประชุม</w:t>
      </w:r>
      <w:r w:rsidR="00C02565">
        <w:rPr>
          <w:rFonts w:hint="cs"/>
          <w:b w:val="0"/>
          <w:bCs w:val="0"/>
          <w:spacing w:val="4"/>
          <w:cs/>
          <w:lang w:val="en-GB"/>
        </w:rPr>
        <w:t>คณะกรรมการ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บริษัทเมื่อวันที่ </w:t>
      </w:r>
      <w:r w:rsidR="00651B2A" w:rsidRPr="00651B2A">
        <w:rPr>
          <w:b w:val="0"/>
          <w:bCs w:val="0"/>
          <w:spacing w:val="4"/>
        </w:rPr>
        <w:t>27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 </w:t>
      </w:r>
      <w:r>
        <w:rPr>
          <w:rFonts w:hint="cs"/>
          <w:b w:val="0"/>
          <w:bCs w:val="0"/>
          <w:spacing w:val="4"/>
          <w:cs/>
          <w:lang w:val="en-GB"/>
        </w:rPr>
        <w:t>สิงหาคม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 </w:t>
      </w:r>
      <w:r w:rsidR="00651B2A" w:rsidRPr="00651B2A">
        <w:rPr>
          <w:b w:val="0"/>
          <w:bCs w:val="0"/>
          <w:spacing w:val="4"/>
        </w:rPr>
        <w:t>2563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 </w:t>
      </w:r>
      <w:r w:rsidR="00C02565">
        <w:rPr>
          <w:rFonts w:hint="cs"/>
          <w:b w:val="0"/>
          <w:bCs w:val="0"/>
          <w:spacing w:val="4"/>
          <w:cs/>
          <w:lang w:val="en-GB"/>
        </w:rPr>
        <w:t>คณะกรรมการ</w:t>
      </w:r>
      <w:r w:rsidRPr="00EF55A3">
        <w:rPr>
          <w:rFonts w:hint="cs"/>
          <w:b w:val="0"/>
          <w:bCs w:val="0"/>
          <w:spacing w:val="4"/>
          <w:cs/>
          <w:lang w:val="en-GB"/>
        </w:rPr>
        <w:t>มีมติอนุมัติการจ่ายเงินปันผล</w:t>
      </w:r>
      <w:r w:rsidR="00C02565">
        <w:rPr>
          <w:rFonts w:hint="cs"/>
          <w:b w:val="0"/>
          <w:bCs w:val="0"/>
          <w:spacing w:val="4"/>
          <w:cs/>
          <w:lang w:val="en-GB"/>
        </w:rPr>
        <w:t>ระหว่างกาล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จากกำไรสะสมของบริษัท ในอัตราหุ้นละ </w:t>
      </w:r>
      <w:r w:rsidR="00651B2A" w:rsidRPr="00651B2A">
        <w:rPr>
          <w:b w:val="0"/>
          <w:bCs w:val="0"/>
          <w:spacing w:val="4"/>
        </w:rPr>
        <w:t>0</w:t>
      </w:r>
      <w:r>
        <w:rPr>
          <w:b w:val="0"/>
          <w:bCs w:val="0"/>
          <w:spacing w:val="4"/>
          <w:lang w:val="en-GB"/>
        </w:rPr>
        <w:t>.</w:t>
      </w:r>
      <w:r w:rsidR="00651B2A" w:rsidRPr="00651B2A">
        <w:rPr>
          <w:b w:val="0"/>
          <w:bCs w:val="0"/>
          <w:spacing w:val="4"/>
        </w:rPr>
        <w:t>03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 บาทเป็นจำนวนเงินรวม </w:t>
      </w:r>
      <w:r w:rsidR="00651B2A" w:rsidRPr="00651B2A">
        <w:rPr>
          <w:b w:val="0"/>
          <w:bCs w:val="0"/>
          <w:spacing w:val="4"/>
        </w:rPr>
        <w:t>563</w:t>
      </w:r>
      <w:r>
        <w:rPr>
          <w:b w:val="0"/>
          <w:bCs w:val="0"/>
          <w:spacing w:val="4"/>
        </w:rPr>
        <w:t>.</w:t>
      </w:r>
      <w:r w:rsidR="00651B2A" w:rsidRPr="00651B2A">
        <w:rPr>
          <w:b w:val="0"/>
          <w:bCs w:val="0"/>
          <w:spacing w:val="4"/>
        </w:rPr>
        <w:t>91</w:t>
      </w:r>
      <w:r w:rsidRPr="00EF55A3">
        <w:rPr>
          <w:rFonts w:hint="cs"/>
          <w:b w:val="0"/>
          <w:bCs w:val="0"/>
          <w:spacing w:val="4"/>
          <w:cs/>
          <w:lang w:val="en-GB"/>
        </w:rPr>
        <w:t xml:space="preserve"> ล้านบาท</w:t>
      </w:r>
      <w:r w:rsidRPr="00EF55A3">
        <w:rPr>
          <w:rFonts w:hint="cs"/>
          <w:b w:val="0"/>
          <w:bCs w:val="0"/>
          <w:spacing w:val="4"/>
          <w:lang w:val="en-GB"/>
        </w:rPr>
        <w:t xml:space="preserve"> </w:t>
      </w:r>
      <w:r w:rsidRPr="00EF55A3">
        <w:rPr>
          <w:rFonts w:hint="cs"/>
          <w:b w:val="0"/>
          <w:bCs w:val="0"/>
          <w:spacing w:val="4"/>
          <w:cs/>
          <w:lang w:val="en-GB"/>
        </w:rPr>
        <w:t>เงินปันผลดังกล่าวได้จ่ายให้แก่ผู้ถือหุ้นในเดือ</w:t>
      </w:r>
      <w:r>
        <w:rPr>
          <w:rFonts w:hint="cs"/>
          <w:b w:val="0"/>
          <w:bCs w:val="0"/>
          <w:spacing w:val="4"/>
          <w:cs/>
          <w:lang w:val="en-GB"/>
        </w:rPr>
        <w:t xml:space="preserve">นกันยายน </w:t>
      </w:r>
      <w:r w:rsidR="00651B2A" w:rsidRPr="00651B2A">
        <w:rPr>
          <w:b w:val="0"/>
          <w:bCs w:val="0"/>
          <w:spacing w:val="4"/>
        </w:rPr>
        <w:t>2563</w:t>
      </w:r>
    </w:p>
    <w:p w14:paraId="4A46D9A3" w14:textId="760AEE1A" w:rsidR="009B7A7C" w:rsidRPr="004F4524" w:rsidRDefault="004F4524" w:rsidP="004F4524">
      <w:pPr>
        <w:spacing w:line="240" w:lineRule="auto"/>
        <w:rPr>
          <w:rFonts w:ascii="Angsana New" w:hAnsi="Angsana New"/>
          <w:spacing w:val="4"/>
          <w:sz w:val="30"/>
          <w:szCs w:val="30"/>
          <w:lang w:val="en-US"/>
        </w:rPr>
      </w:pPr>
      <w:r>
        <w:rPr>
          <w:b/>
          <w:bCs/>
          <w:spacing w:val="4"/>
        </w:rPr>
        <w:br w:type="page"/>
      </w:r>
    </w:p>
    <w:p w14:paraId="24A6E440" w14:textId="013E06CB" w:rsidR="00F90B1F" w:rsidRPr="00964878" w:rsidRDefault="007B2482" w:rsidP="00DB700D">
      <w:pPr>
        <w:pStyle w:val="Caption"/>
        <w:ind w:hanging="900"/>
      </w:pPr>
      <w:r w:rsidRPr="00964878">
        <w:rPr>
          <w:cs/>
        </w:rPr>
        <w:lastRenderedPageBreak/>
        <w:t>กำไรต่อหุ้น</w:t>
      </w:r>
      <w:r w:rsidR="00C9729C" w:rsidRPr="00964878">
        <w:rPr>
          <w:rFonts w:hint="cs"/>
          <w:cs/>
        </w:rPr>
        <w:t>ขั้นพื้นฐาน</w:t>
      </w:r>
    </w:p>
    <w:p w14:paraId="318F416B" w14:textId="77777777" w:rsidR="00F90B1F" w:rsidRPr="004746FE" w:rsidRDefault="00F90B1F" w:rsidP="004746FE">
      <w:pPr>
        <w:pStyle w:val="Bo-Blankline"/>
      </w:pPr>
    </w:p>
    <w:p w14:paraId="5FCD7B5D" w14:textId="220CBE64" w:rsidR="00BE5C0D" w:rsidRDefault="00552196" w:rsidP="00552196">
      <w:pPr>
        <w:pStyle w:val="Bo-C1Content"/>
        <w:rPr>
          <w:spacing w:val="4"/>
          <w:cs/>
        </w:rPr>
      </w:pPr>
      <w:r w:rsidRPr="00964878">
        <w:rPr>
          <w:spacing w:val="4"/>
          <w:cs/>
        </w:rPr>
        <w:t>กำไรต่อหุ้นขั้นพื้นฐานสำหรับ</w:t>
      </w:r>
      <w:r w:rsidRPr="00964878">
        <w:rPr>
          <w:rFonts w:hint="cs"/>
          <w:spacing w:val="4"/>
          <w:cs/>
        </w:rPr>
        <w:t>งวดสามเดือน</w:t>
      </w:r>
      <w:r w:rsidR="00871905">
        <w:rPr>
          <w:rFonts w:hint="cs"/>
          <w:spacing w:val="4"/>
          <w:cs/>
        </w:rPr>
        <w:t>และ</w:t>
      </w:r>
      <w:r w:rsidR="00943473">
        <w:rPr>
          <w:rFonts w:hint="cs"/>
          <w:spacing w:val="4"/>
          <w:cs/>
        </w:rPr>
        <w:t>เ</w:t>
      </w:r>
      <w:r w:rsidR="00871905">
        <w:rPr>
          <w:rFonts w:hint="cs"/>
          <w:spacing w:val="4"/>
          <w:cs/>
        </w:rPr>
        <w:t>ก</w:t>
      </w:r>
      <w:r w:rsidR="00943473">
        <w:rPr>
          <w:rFonts w:hint="cs"/>
          <w:spacing w:val="4"/>
          <w:cs/>
        </w:rPr>
        <w:t>้า</w:t>
      </w:r>
      <w:r w:rsidR="00871905">
        <w:rPr>
          <w:rFonts w:hint="cs"/>
          <w:spacing w:val="4"/>
          <w:cs/>
        </w:rPr>
        <w:t>เดือน</w:t>
      </w:r>
      <w:r w:rsidRPr="00964878">
        <w:rPr>
          <w:spacing w:val="4"/>
          <w:cs/>
        </w:rPr>
        <w:t xml:space="preserve">สิ้นสุดวันที่ </w:t>
      </w:r>
      <w:r w:rsidR="00651B2A" w:rsidRPr="00651B2A">
        <w:rPr>
          <w:spacing w:val="4"/>
          <w:lang w:val="en-US"/>
        </w:rPr>
        <w:t>30</w:t>
      </w:r>
      <w:r w:rsidR="00871905">
        <w:rPr>
          <w:spacing w:val="4"/>
        </w:rPr>
        <w:t xml:space="preserve"> </w:t>
      </w:r>
      <w:r w:rsidR="00943473">
        <w:rPr>
          <w:rFonts w:hint="cs"/>
          <w:spacing w:val="4"/>
          <w:cs/>
        </w:rPr>
        <w:t>กันยา</w:t>
      </w:r>
      <w:r w:rsidR="00871905">
        <w:rPr>
          <w:rFonts w:hint="cs"/>
          <w:spacing w:val="4"/>
          <w:cs/>
        </w:rPr>
        <w:t>ยน</w:t>
      </w:r>
      <w:r w:rsidRPr="00964878">
        <w:rPr>
          <w:rFonts w:hint="cs"/>
          <w:spacing w:val="4"/>
          <w:cs/>
        </w:rPr>
        <w:t xml:space="preserve"> </w:t>
      </w:r>
      <w:r w:rsidR="00651B2A" w:rsidRPr="00651B2A">
        <w:rPr>
          <w:spacing w:val="4"/>
          <w:lang w:val="en-US"/>
        </w:rPr>
        <w:t>2563</w:t>
      </w:r>
      <w:r w:rsidRPr="00964878">
        <w:rPr>
          <w:spacing w:val="4"/>
          <w:lang w:val="en-US"/>
        </w:rPr>
        <w:t xml:space="preserve"> </w:t>
      </w:r>
      <w:r w:rsidRPr="00964878">
        <w:rPr>
          <w:rFonts w:hint="cs"/>
          <w:spacing w:val="4"/>
          <w:cs/>
          <w:lang w:val="en-US"/>
        </w:rPr>
        <w:t xml:space="preserve">และ </w:t>
      </w:r>
      <w:r w:rsidR="00651B2A" w:rsidRPr="00651B2A">
        <w:rPr>
          <w:spacing w:val="4"/>
          <w:lang w:val="en-US"/>
        </w:rPr>
        <w:t>2562</w:t>
      </w:r>
      <w:r w:rsidRPr="00964878">
        <w:rPr>
          <w:spacing w:val="4"/>
          <w:lang w:val="en-US"/>
        </w:rPr>
        <w:t xml:space="preserve"> </w:t>
      </w:r>
      <w:r w:rsidRPr="00964878">
        <w:rPr>
          <w:spacing w:val="4"/>
          <w:cs/>
        </w:rPr>
        <w:t>คำนวณจากกำไรสำหรับ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  <w:cs/>
        </w:rPr>
        <w:t>ที่เป็นส่วนของผู้ถือหุ้นสามัญของบริษัท</w:t>
      </w:r>
      <w:r w:rsidR="004963D7">
        <w:rPr>
          <w:rFonts w:hint="cs"/>
          <w:spacing w:val="4"/>
          <w:cs/>
        </w:rPr>
        <w:t>ใหญ่</w:t>
      </w:r>
      <w:r w:rsidRPr="00964878">
        <w:rPr>
          <w:spacing w:val="4"/>
          <w:cs/>
        </w:rPr>
        <w:t>และจำนวนหุ้นสามัญที่ออกจำหน่ายแล้วระหว่าง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โดยได้ปรับกระทบจำนวน</w:t>
      </w:r>
      <w:r w:rsidR="00522E88">
        <w:rPr>
          <w:rFonts w:hint="cs"/>
          <w:spacing w:val="4"/>
          <w:cs/>
        </w:rPr>
        <w:t>หุ้นทุนซื้อคืน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</w:t>
      </w:r>
      <w:r w:rsidRPr="00964878">
        <w:rPr>
          <w:spacing w:val="4"/>
          <w:cs/>
        </w:rPr>
        <w:t>แสดงการคำนวณดังนี้</w:t>
      </w:r>
    </w:p>
    <w:p w14:paraId="7BDD87CC" w14:textId="1C5D610C" w:rsidR="00B6457B" w:rsidRPr="00BE5C0D" w:rsidRDefault="00B6457B" w:rsidP="004746FE">
      <w:pPr>
        <w:pStyle w:val="Bo-Blankline"/>
      </w:pPr>
    </w:p>
    <w:tbl>
      <w:tblPr>
        <w:tblW w:w="9174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3864"/>
        <w:gridCol w:w="1164"/>
        <w:gridCol w:w="270"/>
        <w:gridCol w:w="1176"/>
        <w:gridCol w:w="257"/>
        <w:gridCol w:w="1093"/>
        <w:gridCol w:w="260"/>
        <w:gridCol w:w="1090"/>
      </w:tblGrid>
      <w:tr w:rsidR="00B6457B" w:rsidRPr="000E584E" w14:paraId="0EEA0296" w14:textId="77777777" w:rsidTr="006D150B">
        <w:tc>
          <w:tcPr>
            <w:tcW w:w="3864" w:type="dxa"/>
            <w:shd w:val="clear" w:color="auto" w:fill="auto"/>
          </w:tcPr>
          <w:p w14:paraId="4FC9198C" w14:textId="77777777" w:rsidR="00B6457B" w:rsidRPr="000E584E" w:rsidRDefault="00B6457B" w:rsidP="00B6457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br w:type="page"/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70E5DD68" w14:textId="77777777" w:rsidR="00B6457B" w:rsidRPr="000E584E" w:rsidRDefault="00B6457B" w:rsidP="00B6457B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  <w:shd w:val="clear" w:color="auto" w:fill="auto"/>
          </w:tcPr>
          <w:p w14:paraId="3D6BDEE9" w14:textId="77777777" w:rsidR="00B6457B" w:rsidRPr="000E584E" w:rsidRDefault="00B6457B" w:rsidP="00B6457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shd w:val="clear" w:color="auto" w:fill="auto"/>
          </w:tcPr>
          <w:p w14:paraId="6E535B7F" w14:textId="77777777" w:rsidR="00B6457B" w:rsidRPr="000E584E" w:rsidRDefault="00B6457B" w:rsidP="00B6457B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D150B" w:rsidRPr="000E584E" w14:paraId="3929EE10" w14:textId="77777777" w:rsidTr="006D150B">
        <w:tc>
          <w:tcPr>
            <w:tcW w:w="3864" w:type="dxa"/>
            <w:shd w:val="clear" w:color="auto" w:fill="auto"/>
          </w:tcPr>
          <w:p w14:paraId="4271FA40" w14:textId="1CFFC902" w:rsidR="006D150B" w:rsidRPr="006D150B" w:rsidRDefault="006D150B" w:rsidP="006D150B">
            <w:pPr>
              <w:tabs>
                <w:tab w:val="left" w:pos="336"/>
              </w:tabs>
              <w:spacing w:line="380" w:lineRule="exact"/>
              <w:ind w:left="-114" w:right="-18" w:firstLine="90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6D150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6D150B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Pr="006D150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6D150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30</w:t>
            </w:r>
            <w:r w:rsidRPr="006D150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6D150B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4" w:type="dxa"/>
            <w:shd w:val="clear" w:color="auto" w:fill="auto"/>
          </w:tcPr>
          <w:p w14:paraId="299A4736" w14:textId="7924B2DB" w:rsidR="006D150B" w:rsidRPr="000E584E" w:rsidRDefault="006D150B" w:rsidP="006D150B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EAAB3EB" w14:textId="77777777" w:rsidR="006D150B" w:rsidRPr="000E584E" w:rsidRDefault="006D150B" w:rsidP="006D15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15C4F4EC" w14:textId="4859F8D4" w:rsidR="006D150B" w:rsidRPr="000E584E" w:rsidRDefault="006D150B" w:rsidP="006D150B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57" w:type="dxa"/>
            <w:shd w:val="clear" w:color="auto" w:fill="auto"/>
          </w:tcPr>
          <w:p w14:paraId="3FF4BE34" w14:textId="77777777" w:rsidR="006D150B" w:rsidRPr="000E584E" w:rsidRDefault="006D150B" w:rsidP="006D15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2B319AC6" w14:textId="5DF45152" w:rsidR="006D150B" w:rsidRPr="000E584E" w:rsidRDefault="006D150B" w:rsidP="006D150B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0" w:type="dxa"/>
            <w:shd w:val="clear" w:color="auto" w:fill="auto"/>
          </w:tcPr>
          <w:p w14:paraId="290B5527" w14:textId="77777777" w:rsidR="006D150B" w:rsidRPr="000E584E" w:rsidRDefault="006D150B" w:rsidP="006D15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32CE8DFD" w14:textId="468E6ED1" w:rsidR="006D150B" w:rsidRPr="000E584E" w:rsidRDefault="006D150B" w:rsidP="006D150B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B6457B" w:rsidRPr="000E584E" w14:paraId="0D47C39D" w14:textId="77777777" w:rsidTr="006D150B">
        <w:tc>
          <w:tcPr>
            <w:tcW w:w="3864" w:type="dxa"/>
            <w:shd w:val="clear" w:color="auto" w:fill="auto"/>
          </w:tcPr>
          <w:p w14:paraId="189EBCC6" w14:textId="77777777" w:rsidR="00B6457B" w:rsidRPr="000E584E" w:rsidRDefault="00B6457B" w:rsidP="00B6457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1CBCAD0E" w14:textId="77777777" w:rsidR="00B6457B" w:rsidRPr="000E584E" w:rsidRDefault="00B6457B" w:rsidP="00B6457B">
            <w:pPr>
              <w:spacing w:line="380" w:lineRule="exac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584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58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0E584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 w:rsidRPr="000E584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0E584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6457B" w:rsidRPr="000E584E" w14:paraId="38E2F6A1" w14:textId="77777777" w:rsidTr="006D150B">
        <w:tc>
          <w:tcPr>
            <w:tcW w:w="3864" w:type="dxa"/>
            <w:shd w:val="clear" w:color="auto" w:fill="auto"/>
          </w:tcPr>
          <w:p w14:paraId="15280321" w14:textId="74982A31" w:rsidR="00B6457B" w:rsidRPr="000E584E" w:rsidRDefault="00B6457B" w:rsidP="00B6457B">
            <w:pPr>
              <w:tabs>
                <w:tab w:val="left" w:pos="275"/>
              </w:tabs>
              <w:spacing w:line="380" w:lineRule="exac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8645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</w:t>
            </w: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ที่เป็นของผู้ถือหุ้นสามัญของบริษัท</w:t>
            </w:r>
            <w:r w:rsidR="00FD4C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  <w:r w:rsidRPr="000E58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0CB918" w14:textId="785838C3" w:rsidR="00B6457B" w:rsidRPr="00BA029A" w:rsidRDefault="00651B2A" w:rsidP="00B6457B">
            <w:pPr>
              <w:tabs>
                <w:tab w:val="decimal" w:pos="97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665</w:t>
            </w:r>
            <w:r w:rsidR="00480C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2598B8" w14:textId="77777777" w:rsidR="00B6457B" w:rsidRPr="000E584E" w:rsidRDefault="00B6457B" w:rsidP="00B6457B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60C43B" w14:textId="4D074CB9" w:rsidR="00B6457B" w:rsidRPr="00021A24" w:rsidRDefault="00651B2A" w:rsidP="006D150B">
            <w:pPr>
              <w:tabs>
                <w:tab w:val="decimal" w:pos="925"/>
              </w:tabs>
              <w:spacing w:line="240" w:lineRule="atLeast"/>
              <w:ind w:left="-119" w:right="-18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389</w:t>
            </w:r>
            <w:r w:rsidR="00B6457B" w:rsidRPr="00021A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378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654C8CD" w14:textId="77777777" w:rsidR="00B6457B" w:rsidRPr="000E584E" w:rsidRDefault="00B6457B" w:rsidP="00B6457B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A8313F" w14:textId="2A9B4F0B" w:rsidR="00B6457B" w:rsidRPr="00021A24" w:rsidRDefault="00651B2A" w:rsidP="006D150B">
            <w:pPr>
              <w:tabs>
                <w:tab w:val="decimal" w:pos="876"/>
              </w:tabs>
              <w:spacing w:line="240" w:lineRule="atLeast"/>
              <w:ind w:left="-119" w:right="-18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350</w:t>
            </w:r>
            <w:r w:rsidR="00C472E7" w:rsidRPr="00021A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8761061" w14:textId="77777777" w:rsidR="00B6457B" w:rsidRPr="000E584E" w:rsidRDefault="00B6457B" w:rsidP="00B6457B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5F58EA" w14:textId="132F319C" w:rsidR="00B6457B" w:rsidRPr="000E584E" w:rsidRDefault="00651B2A" w:rsidP="00E62388">
            <w:pPr>
              <w:tabs>
                <w:tab w:val="decimal" w:pos="893"/>
              </w:tabs>
              <w:spacing w:line="240" w:lineRule="atLeast"/>
              <w:ind w:left="-119" w:right="-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</w:t>
            </w:r>
            <w:r w:rsidR="00B645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495</w:t>
            </w:r>
          </w:p>
        </w:tc>
      </w:tr>
      <w:tr w:rsidR="00B6457B" w:rsidRPr="000E584E" w14:paraId="546A8E4B" w14:textId="77777777" w:rsidTr="006D150B">
        <w:tc>
          <w:tcPr>
            <w:tcW w:w="3864" w:type="dxa"/>
            <w:shd w:val="clear" w:color="auto" w:fill="auto"/>
          </w:tcPr>
          <w:p w14:paraId="761C4E5C" w14:textId="77777777" w:rsidR="00B6457B" w:rsidRPr="004746FE" w:rsidRDefault="00B6457B" w:rsidP="00B6457B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shd w:val="clear" w:color="auto" w:fill="auto"/>
          </w:tcPr>
          <w:p w14:paraId="36F71164" w14:textId="77777777" w:rsidR="00B6457B" w:rsidRPr="004746FE" w:rsidRDefault="00B6457B" w:rsidP="00B6457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F62E772" w14:textId="77777777" w:rsidR="00B6457B" w:rsidRPr="004746FE" w:rsidRDefault="00B6457B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14:paraId="5055CA25" w14:textId="77777777" w:rsidR="00B6457B" w:rsidRPr="004746FE" w:rsidRDefault="00B6457B" w:rsidP="006D150B">
            <w:pPr>
              <w:tabs>
                <w:tab w:val="decimal" w:pos="918"/>
              </w:tabs>
              <w:spacing w:line="240" w:lineRule="atLeast"/>
              <w:ind w:left="-119" w:right="-184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7" w:type="dxa"/>
            <w:shd w:val="clear" w:color="auto" w:fill="auto"/>
          </w:tcPr>
          <w:p w14:paraId="0638BD18" w14:textId="77777777" w:rsidR="00B6457B" w:rsidRPr="004746FE" w:rsidRDefault="00B6457B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14:paraId="49BAF86B" w14:textId="77777777" w:rsidR="00B6457B" w:rsidRPr="004746FE" w:rsidRDefault="00B6457B" w:rsidP="006D150B">
            <w:pPr>
              <w:tabs>
                <w:tab w:val="decimal" w:pos="876"/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</w:tcPr>
          <w:p w14:paraId="24D8EB47" w14:textId="77777777" w:rsidR="00B6457B" w:rsidRPr="004746FE" w:rsidRDefault="00B6457B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0" w:type="dxa"/>
            <w:shd w:val="clear" w:color="auto" w:fill="auto"/>
          </w:tcPr>
          <w:p w14:paraId="30C6C46E" w14:textId="77777777" w:rsidR="00B6457B" w:rsidRPr="004746FE" w:rsidRDefault="00B6457B" w:rsidP="00B6457B">
            <w:pPr>
              <w:tabs>
                <w:tab w:val="decimal" w:pos="892"/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D386C" w:rsidRPr="00021A24" w14:paraId="684EAC30" w14:textId="77777777" w:rsidTr="006D150B">
        <w:tc>
          <w:tcPr>
            <w:tcW w:w="3864" w:type="dxa"/>
            <w:shd w:val="clear" w:color="auto" w:fill="auto"/>
          </w:tcPr>
          <w:p w14:paraId="16E1C763" w14:textId="1CCE356A" w:rsidR="002D386C" w:rsidRPr="00BB0C57" w:rsidRDefault="002D386C" w:rsidP="002D386C">
            <w:pPr>
              <w:tabs>
                <w:tab w:val="left" w:pos="275"/>
              </w:tabs>
              <w:spacing w:line="380" w:lineRule="exact"/>
              <w:ind w:right="-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B0C57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จำนวนหุ้นสามัญที่ออก ณ วันที่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651B2A" w:rsidRPr="00651B2A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1</w:t>
            </w:r>
            <w:r w:rsidRPr="00BB0C5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64" w:type="dxa"/>
            <w:shd w:val="clear" w:color="auto" w:fill="auto"/>
          </w:tcPr>
          <w:p w14:paraId="6EAAE945" w14:textId="47B6A81B" w:rsidR="002D386C" w:rsidRPr="00607335" w:rsidRDefault="00651B2A" w:rsidP="002D386C">
            <w:pPr>
              <w:tabs>
                <w:tab w:val="decimal" w:pos="975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480CEF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480CEF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2DC3E0C5" w14:textId="77777777" w:rsidR="002D386C" w:rsidRPr="000E584E" w:rsidRDefault="002D386C" w:rsidP="002D386C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E92C433" w14:textId="7498D560" w:rsidR="002D386C" w:rsidRPr="006D150B" w:rsidRDefault="00651B2A" w:rsidP="006D150B">
            <w:pPr>
              <w:tabs>
                <w:tab w:val="decimal" w:pos="925"/>
              </w:tabs>
              <w:spacing w:line="240" w:lineRule="atLeast"/>
              <w:ind w:left="-119" w:right="-18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150B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2D386C" w:rsidRPr="006D150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D150B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  <w:r w:rsidR="002D386C" w:rsidRPr="006D150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D150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57" w:type="dxa"/>
            <w:shd w:val="clear" w:color="auto" w:fill="auto"/>
          </w:tcPr>
          <w:p w14:paraId="6F7DC22C" w14:textId="77777777" w:rsidR="002D386C" w:rsidRPr="000E584E" w:rsidRDefault="002D386C" w:rsidP="002D386C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468F1688" w14:textId="513CE1B4" w:rsidR="002D386C" w:rsidRPr="000E584E" w:rsidRDefault="00651B2A" w:rsidP="006D150B">
            <w:pPr>
              <w:tabs>
                <w:tab w:val="decimal" w:pos="876"/>
              </w:tabs>
              <w:spacing w:line="240" w:lineRule="atLeast"/>
              <w:ind w:left="-119" w:right="-18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2D386C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2D386C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0" w:type="dxa"/>
            <w:shd w:val="clear" w:color="auto" w:fill="auto"/>
          </w:tcPr>
          <w:p w14:paraId="7A6045AE" w14:textId="77777777" w:rsidR="002D386C" w:rsidRPr="001D3910" w:rsidRDefault="002D386C" w:rsidP="002D386C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5A5E2217" w14:textId="7D86850E" w:rsidR="002D386C" w:rsidRPr="001D3910" w:rsidRDefault="00651B2A" w:rsidP="00762A09">
            <w:pPr>
              <w:tabs>
                <w:tab w:val="decimal" w:pos="918"/>
              </w:tabs>
              <w:spacing w:line="240" w:lineRule="atLeast"/>
              <w:ind w:left="-119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2D386C" w:rsidRPr="001D391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  <w:r w:rsidR="002D386C" w:rsidRPr="001D391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2D386C" w:rsidRPr="000E584E" w14:paraId="347FC3CB" w14:textId="77777777" w:rsidTr="006D150B">
        <w:tc>
          <w:tcPr>
            <w:tcW w:w="3864" w:type="dxa"/>
            <w:shd w:val="clear" w:color="auto" w:fill="auto"/>
          </w:tcPr>
          <w:p w14:paraId="7BAF0C09" w14:textId="77777777" w:rsidR="002D386C" w:rsidRPr="000E584E" w:rsidRDefault="002D386C" w:rsidP="002D386C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ุนซื้อคืน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056DAF55" w14:textId="5285DCE8" w:rsidR="002D386C" w:rsidRPr="00480CEF" w:rsidRDefault="00480CEF" w:rsidP="002D386C">
            <w:pPr>
              <w:tabs>
                <w:tab w:val="decimal" w:pos="975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EBFF4F" w14:textId="77777777" w:rsidR="002D386C" w:rsidRPr="000E584E" w:rsidRDefault="002D386C" w:rsidP="002D386C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7AE52B8" w14:textId="490AB42E" w:rsidR="002D386C" w:rsidRPr="006D150B" w:rsidRDefault="002D386C" w:rsidP="006D150B">
            <w:pPr>
              <w:tabs>
                <w:tab w:val="decimal" w:pos="925"/>
              </w:tabs>
              <w:spacing w:line="240" w:lineRule="atLeast"/>
              <w:ind w:left="-119" w:right="-18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150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1B2A" w:rsidRPr="006D1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D150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D150B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  <w:r w:rsidRPr="006D150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1B2A" w:rsidRPr="006D150B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Pr="006D150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5A8083A" w14:textId="77777777" w:rsidR="002D386C" w:rsidRPr="000E584E" w:rsidRDefault="002D386C" w:rsidP="002D386C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5A50796D" w14:textId="514042F3" w:rsidR="002D386C" w:rsidRPr="000E584E" w:rsidRDefault="002D386C" w:rsidP="006D150B">
            <w:pPr>
              <w:tabs>
                <w:tab w:val="decimal" w:pos="876"/>
              </w:tabs>
              <w:spacing w:line="240" w:lineRule="atLeast"/>
              <w:ind w:left="-119" w:right="-18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5C4F3B10" w14:textId="77777777" w:rsidR="002D386C" w:rsidRPr="000E584E" w:rsidRDefault="002D386C" w:rsidP="002D386C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6699C74D" w14:textId="6E20521F" w:rsidR="002D386C" w:rsidRPr="000E584E" w:rsidRDefault="002D386C" w:rsidP="00015026">
            <w:pPr>
              <w:tabs>
                <w:tab w:val="left" w:pos="798"/>
              </w:tabs>
              <w:spacing w:line="380" w:lineRule="exact"/>
              <w:ind w:left="-119"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D386C" w:rsidRPr="000E584E" w14:paraId="4799D55A" w14:textId="77777777" w:rsidTr="006D150B">
        <w:tc>
          <w:tcPr>
            <w:tcW w:w="3864" w:type="dxa"/>
            <w:shd w:val="clear" w:color="auto" w:fill="auto"/>
            <w:vAlign w:val="bottom"/>
          </w:tcPr>
          <w:p w14:paraId="24870F06" w14:textId="77777777" w:rsidR="002D386C" w:rsidRPr="000E584E" w:rsidRDefault="002D386C" w:rsidP="002D386C">
            <w:pPr>
              <w:tabs>
                <w:tab w:val="left" w:pos="275"/>
              </w:tabs>
              <w:spacing w:line="380" w:lineRule="exac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582F92" w14:textId="2264972D" w:rsidR="002D386C" w:rsidRPr="002C251C" w:rsidRDefault="00651B2A" w:rsidP="002D386C">
            <w:pPr>
              <w:tabs>
                <w:tab w:val="decimal" w:pos="97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480C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796</w:t>
            </w:r>
            <w:r w:rsidR="00480C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25DE71" w14:textId="77777777" w:rsidR="002D386C" w:rsidRPr="000E584E" w:rsidRDefault="002D386C" w:rsidP="002D386C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D345D4" w14:textId="4324590E" w:rsidR="002D386C" w:rsidRPr="001D3910" w:rsidRDefault="00651B2A" w:rsidP="006D150B">
            <w:pPr>
              <w:tabs>
                <w:tab w:val="decimal" w:pos="925"/>
              </w:tabs>
              <w:spacing w:line="240" w:lineRule="atLeast"/>
              <w:ind w:left="-119" w:right="-18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2D386C" w:rsidRPr="001D39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</w:t>
            </w:r>
            <w:r w:rsidR="002D386C" w:rsidRPr="001D39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D2AB960" w14:textId="77777777" w:rsidR="002D386C" w:rsidRPr="000E584E" w:rsidRDefault="002D386C" w:rsidP="002D386C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1645CF" w14:textId="5364F967" w:rsidR="002D386C" w:rsidRPr="002D386C" w:rsidRDefault="00651B2A" w:rsidP="006D150B">
            <w:pPr>
              <w:tabs>
                <w:tab w:val="decimal" w:pos="87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2D386C" w:rsidRPr="002D38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796</w:t>
            </w:r>
            <w:r w:rsidR="002D386C" w:rsidRPr="002D38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890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080D6F0" w14:textId="77777777" w:rsidR="002D386C" w:rsidRPr="000E584E" w:rsidRDefault="002D386C" w:rsidP="002D386C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C28CA1" w14:textId="76F33D41" w:rsidR="002D386C" w:rsidRPr="000E584E" w:rsidRDefault="00651B2A" w:rsidP="002D386C">
            <w:pPr>
              <w:tabs>
                <w:tab w:val="decimal" w:pos="902"/>
              </w:tabs>
              <w:spacing w:line="240" w:lineRule="atLeast"/>
              <w:ind w:left="-119" w:right="-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2D38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</w:t>
            </w:r>
            <w:r w:rsidR="002D38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  <w:tr w:rsidR="00B6457B" w:rsidRPr="000E584E" w14:paraId="4383339B" w14:textId="77777777" w:rsidTr="006D150B">
        <w:tc>
          <w:tcPr>
            <w:tcW w:w="3864" w:type="dxa"/>
            <w:shd w:val="clear" w:color="auto" w:fill="auto"/>
          </w:tcPr>
          <w:p w14:paraId="739AC7DE" w14:textId="77777777" w:rsidR="00B6457B" w:rsidRPr="004746FE" w:rsidRDefault="00B6457B" w:rsidP="00B6457B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</w:tcPr>
          <w:p w14:paraId="13F27840" w14:textId="77777777" w:rsidR="00B6457B" w:rsidRPr="004746FE" w:rsidRDefault="00B6457B" w:rsidP="00B6457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7FBF89B" w14:textId="77777777" w:rsidR="00B6457B" w:rsidRPr="004746FE" w:rsidRDefault="00B6457B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14:paraId="787D257A" w14:textId="77777777" w:rsidR="00B6457B" w:rsidRPr="004746FE" w:rsidRDefault="00B6457B" w:rsidP="006D150B">
            <w:pPr>
              <w:tabs>
                <w:tab w:val="decimal" w:pos="925"/>
              </w:tabs>
              <w:spacing w:line="240" w:lineRule="atLeast"/>
              <w:ind w:left="-119" w:right="-184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7" w:type="dxa"/>
            <w:shd w:val="clear" w:color="auto" w:fill="auto"/>
          </w:tcPr>
          <w:p w14:paraId="7413AAFC" w14:textId="77777777" w:rsidR="00B6457B" w:rsidRPr="004746FE" w:rsidRDefault="00B6457B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shd w:val="clear" w:color="auto" w:fill="auto"/>
          </w:tcPr>
          <w:p w14:paraId="31937484" w14:textId="77777777" w:rsidR="00B6457B" w:rsidRPr="004746FE" w:rsidRDefault="00B6457B" w:rsidP="00B6457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</w:tcPr>
          <w:p w14:paraId="00E9C63F" w14:textId="77777777" w:rsidR="00B6457B" w:rsidRPr="004746FE" w:rsidRDefault="00B6457B" w:rsidP="00B6457B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</w:tcPr>
          <w:p w14:paraId="23670DA5" w14:textId="77777777" w:rsidR="00B6457B" w:rsidRPr="004746FE" w:rsidRDefault="00B6457B" w:rsidP="00B6457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457B" w:rsidRPr="000E584E" w14:paraId="2B192640" w14:textId="77777777" w:rsidTr="006D150B">
        <w:tc>
          <w:tcPr>
            <w:tcW w:w="3864" w:type="dxa"/>
            <w:shd w:val="clear" w:color="auto" w:fill="auto"/>
          </w:tcPr>
          <w:p w14:paraId="1B5F9D49" w14:textId="77777777" w:rsidR="00B6457B" w:rsidRPr="000E584E" w:rsidRDefault="00B6457B" w:rsidP="00B6457B">
            <w:pPr>
              <w:tabs>
                <w:tab w:val="left" w:pos="275"/>
              </w:tabs>
              <w:spacing w:line="380" w:lineRule="exact"/>
              <w:ind w:right="-12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45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กำไรต่อหุ้น (ขั้นพื้นฐาน)</w:t>
            </w: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0E5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64" w:type="dxa"/>
            <w:shd w:val="clear" w:color="auto" w:fill="auto"/>
          </w:tcPr>
          <w:p w14:paraId="3E21BEC1" w14:textId="7002586F" w:rsidR="00B6457B" w:rsidRPr="000E584E" w:rsidRDefault="00B6457B" w:rsidP="00B6457B">
            <w:pPr>
              <w:spacing w:line="240" w:lineRule="atLeast"/>
              <w:ind w:left="-119"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9FC5A9" w14:textId="77777777" w:rsidR="00B6457B" w:rsidRPr="000E584E" w:rsidRDefault="00B6457B" w:rsidP="00B6457B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1F6EAC2E" w14:textId="14EAD677" w:rsidR="00B6457B" w:rsidRPr="006D150B" w:rsidRDefault="00B6457B" w:rsidP="006D150B">
            <w:pPr>
              <w:tabs>
                <w:tab w:val="decimal" w:pos="925"/>
              </w:tabs>
              <w:spacing w:line="240" w:lineRule="atLeast"/>
              <w:ind w:left="-119" w:right="-18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  <w:shd w:val="clear" w:color="auto" w:fill="auto"/>
          </w:tcPr>
          <w:p w14:paraId="73D014A2" w14:textId="77777777" w:rsidR="00B6457B" w:rsidRPr="000E584E" w:rsidRDefault="00B6457B" w:rsidP="00B6457B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0B48656" w14:textId="49B9C235" w:rsidR="00B6457B" w:rsidRPr="000E584E" w:rsidRDefault="00B6457B" w:rsidP="00B6457B">
            <w:pPr>
              <w:spacing w:line="240" w:lineRule="atLeast"/>
              <w:ind w:left="-119" w:right="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789251E7" w14:textId="77777777" w:rsidR="00B6457B" w:rsidRPr="000E584E" w:rsidRDefault="00B6457B" w:rsidP="00B6457B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205D01C2" w14:textId="5507523D" w:rsidR="00B6457B" w:rsidRPr="000E584E" w:rsidRDefault="00B6457B" w:rsidP="00B6457B">
            <w:pPr>
              <w:spacing w:line="240" w:lineRule="atLeast"/>
              <w:ind w:left="-119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D4CDB" w:rsidRPr="000E584E" w14:paraId="4F40BB84" w14:textId="77777777" w:rsidTr="006D150B">
        <w:tc>
          <w:tcPr>
            <w:tcW w:w="3864" w:type="dxa"/>
            <w:shd w:val="clear" w:color="auto" w:fill="auto"/>
          </w:tcPr>
          <w:p w14:paraId="399B6F8F" w14:textId="07544C7E" w:rsidR="00FD4CDB" w:rsidRPr="000E584E" w:rsidRDefault="00FD4CDB" w:rsidP="00FD4CDB">
            <w:pPr>
              <w:tabs>
                <w:tab w:val="left" w:pos="275"/>
                <w:tab w:val="left" w:pos="3126"/>
              </w:tabs>
              <w:spacing w:line="380" w:lineRule="exact"/>
              <w:ind w:right="-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E62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ส่วนที่เป็นของ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ผู้ถือหุ้น</w:t>
            </w:r>
            <w:r w:rsidRPr="00E62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</w:tcPr>
          <w:p w14:paraId="1B13A20F" w14:textId="34948D4E" w:rsidR="00FD4CDB" w:rsidRPr="000E584E" w:rsidRDefault="00651B2A" w:rsidP="007B4504">
            <w:pPr>
              <w:spacing w:line="240" w:lineRule="atLeast"/>
              <w:ind w:left="-119"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480CE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035</w:t>
            </w:r>
          </w:p>
        </w:tc>
        <w:tc>
          <w:tcPr>
            <w:tcW w:w="270" w:type="dxa"/>
            <w:shd w:val="clear" w:color="auto" w:fill="auto"/>
          </w:tcPr>
          <w:p w14:paraId="5B3CDC82" w14:textId="77777777" w:rsidR="00FD4CDB" w:rsidRPr="000E584E" w:rsidRDefault="00FD4CDB" w:rsidP="00FD4CDB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14:paraId="48E456DF" w14:textId="10FDA586" w:rsidR="00FD4CDB" w:rsidRPr="001D3910" w:rsidRDefault="00651B2A" w:rsidP="007B4504">
            <w:pPr>
              <w:tabs>
                <w:tab w:val="decimal" w:pos="612"/>
              </w:tabs>
              <w:spacing w:line="240" w:lineRule="atLeast"/>
              <w:ind w:left="-119" w:right="7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FD4CDB" w:rsidRPr="001D39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020</w:t>
            </w:r>
          </w:p>
        </w:tc>
        <w:tc>
          <w:tcPr>
            <w:tcW w:w="257" w:type="dxa"/>
            <w:shd w:val="clear" w:color="auto" w:fill="auto"/>
          </w:tcPr>
          <w:p w14:paraId="7AE57536" w14:textId="77777777" w:rsidR="00FD4CDB" w:rsidRPr="000E584E" w:rsidRDefault="00FD4CDB" w:rsidP="00FD4CDB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shd w:val="clear" w:color="auto" w:fill="auto"/>
          </w:tcPr>
          <w:p w14:paraId="4FCE8E67" w14:textId="4D08228A" w:rsidR="00FD4CDB" w:rsidRPr="000E584E" w:rsidRDefault="00651B2A" w:rsidP="006D150B">
            <w:pPr>
              <w:spacing w:line="240" w:lineRule="atLeast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1D391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019</w:t>
            </w:r>
          </w:p>
        </w:tc>
        <w:tc>
          <w:tcPr>
            <w:tcW w:w="260" w:type="dxa"/>
            <w:shd w:val="clear" w:color="auto" w:fill="auto"/>
          </w:tcPr>
          <w:p w14:paraId="4239F3F0" w14:textId="77777777" w:rsidR="00FD4CDB" w:rsidRPr="000E584E" w:rsidRDefault="00FD4CDB" w:rsidP="00FD4CDB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</w:tcPr>
          <w:p w14:paraId="445014F4" w14:textId="686556D1" w:rsidR="00FD4CDB" w:rsidRDefault="00651B2A" w:rsidP="00015026">
            <w:pPr>
              <w:spacing w:line="240" w:lineRule="atLeast"/>
              <w:ind w:left="-119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FD4CD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011</w:t>
            </w:r>
          </w:p>
        </w:tc>
      </w:tr>
    </w:tbl>
    <w:p w14:paraId="731A2D0B" w14:textId="31B9EC43" w:rsidR="00E62388" w:rsidRDefault="00E62388" w:rsidP="004746FE">
      <w:pPr>
        <w:pStyle w:val="Bo-Blankline"/>
      </w:pPr>
    </w:p>
    <w:tbl>
      <w:tblPr>
        <w:tblW w:w="9180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3864"/>
        <w:gridCol w:w="1170"/>
        <w:gridCol w:w="270"/>
        <w:gridCol w:w="1170"/>
        <w:gridCol w:w="270"/>
        <w:gridCol w:w="1080"/>
        <w:gridCol w:w="270"/>
        <w:gridCol w:w="1086"/>
      </w:tblGrid>
      <w:tr w:rsidR="00B6457B" w:rsidRPr="000E584E" w14:paraId="114F0913" w14:textId="77777777" w:rsidTr="002025AD">
        <w:tc>
          <w:tcPr>
            <w:tcW w:w="3864" w:type="dxa"/>
            <w:shd w:val="clear" w:color="auto" w:fill="auto"/>
          </w:tcPr>
          <w:p w14:paraId="078555A5" w14:textId="56CC3500" w:rsidR="00B6457B" w:rsidRPr="000E584E" w:rsidRDefault="00B6457B" w:rsidP="00B6457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br w:type="page"/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2133535D" w14:textId="77777777" w:rsidR="00B6457B" w:rsidRPr="000E584E" w:rsidRDefault="00B6457B" w:rsidP="00B6457B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911E802" w14:textId="77777777" w:rsidR="00B6457B" w:rsidRPr="000E584E" w:rsidRDefault="00B6457B" w:rsidP="00B6457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6" w:type="dxa"/>
            <w:gridSpan w:val="3"/>
            <w:shd w:val="clear" w:color="auto" w:fill="auto"/>
          </w:tcPr>
          <w:p w14:paraId="4EFE6AAB" w14:textId="77777777" w:rsidR="00B6457B" w:rsidRPr="000E584E" w:rsidRDefault="00B6457B" w:rsidP="00B6457B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457B" w:rsidRPr="000E584E" w14:paraId="1C9C32FE" w14:textId="77777777" w:rsidTr="00B343C3">
        <w:tc>
          <w:tcPr>
            <w:tcW w:w="3864" w:type="dxa"/>
            <w:shd w:val="clear" w:color="auto" w:fill="auto"/>
          </w:tcPr>
          <w:p w14:paraId="201BE769" w14:textId="6E561996" w:rsidR="00B6457B" w:rsidRPr="000E584E" w:rsidRDefault="00B6457B" w:rsidP="00B6457B">
            <w:pPr>
              <w:spacing w:line="380" w:lineRule="exact"/>
              <w:ind w:right="-18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5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E58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E5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E5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E58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14:paraId="698961E3" w14:textId="26092836" w:rsidR="00B6457B" w:rsidRPr="000E584E" w:rsidRDefault="00651B2A" w:rsidP="00B6457B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67D2AE3" w14:textId="77777777" w:rsidR="00B6457B" w:rsidRPr="000E584E" w:rsidRDefault="00B6457B" w:rsidP="00B6457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E3361C" w14:textId="04D0D3D6" w:rsidR="00B6457B" w:rsidRPr="000E584E" w:rsidRDefault="00651B2A" w:rsidP="00B6457B">
            <w:pPr>
              <w:spacing w:line="380" w:lineRule="exact"/>
              <w:ind w:left="-52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99F9C60" w14:textId="77777777" w:rsidR="00B6457B" w:rsidRPr="000E584E" w:rsidRDefault="00B6457B" w:rsidP="00B6457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3EDE4D" w14:textId="7F7EBB95" w:rsidR="00B6457B" w:rsidRPr="000E584E" w:rsidRDefault="00651B2A" w:rsidP="00B6457B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5E2F821" w14:textId="77777777" w:rsidR="00B6457B" w:rsidRPr="000E584E" w:rsidRDefault="00B6457B" w:rsidP="00B6457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7F55E0C0" w14:textId="649AE9C3" w:rsidR="00B6457B" w:rsidRPr="000E584E" w:rsidRDefault="00651B2A" w:rsidP="00B6457B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B6457B" w:rsidRPr="000E584E" w14:paraId="4721868A" w14:textId="77777777" w:rsidTr="002025AD">
        <w:tc>
          <w:tcPr>
            <w:tcW w:w="3864" w:type="dxa"/>
            <w:shd w:val="clear" w:color="auto" w:fill="auto"/>
          </w:tcPr>
          <w:p w14:paraId="2F5CFCE3" w14:textId="77777777" w:rsidR="00B6457B" w:rsidRPr="000E584E" w:rsidRDefault="00B6457B" w:rsidP="00B6457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6" w:type="dxa"/>
            <w:gridSpan w:val="7"/>
            <w:shd w:val="clear" w:color="auto" w:fill="auto"/>
          </w:tcPr>
          <w:p w14:paraId="1D5E564D" w14:textId="77777777" w:rsidR="00B6457B" w:rsidRPr="000E584E" w:rsidRDefault="00B6457B" w:rsidP="00B6457B">
            <w:pPr>
              <w:spacing w:line="380" w:lineRule="exac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584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58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0E584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 w:rsidRPr="000E584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0E584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62388" w:rsidRPr="000E584E" w14:paraId="7CEB4832" w14:textId="77777777" w:rsidTr="00B343C3">
        <w:tc>
          <w:tcPr>
            <w:tcW w:w="3864" w:type="dxa"/>
            <w:shd w:val="clear" w:color="auto" w:fill="auto"/>
          </w:tcPr>
          <w:p w14:paraId="6C33294E" w14:textId="1FEB7438" w:rsidR="00E62388" w:rsidRPr="000E584E" w:rsidRDefault="00E62388" w:rsidP="00E62388">
            <w:pPr>
              <w:tabs>
                <w:tab w:val="left" w:pos="275"/>
              </w:tabs>
              <w:spacing w:line="380" w:lineRule="exac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4D30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</w:t>
            </w: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ที่เป็นของผู้ถือหุ้นสามัญของบริษัท</w:t>
            </w:r>
            <w:r w:rsidR="004D30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  <w:r w:rsidRPr="000E58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C498FD" w14:textId="21C86885" w:rsidR="00E62388" w:rsidRPr="000E584E" w:rsidRDefault="00651B2A" w:rsidP="00E62388">
            <w:pPr>
              <w:tabs>
                <w:tab w:val="decimal" w:pos="962"/>
              </w:tabs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80C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731</w:t>
            </w:r>
            <w:r w:rsidR="00480C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DDAEE" w14:textId="77777777" w:rsidR="00E62388" w:rsidRPr="000E584E" w:rsidRDefault="00E62388" w:rsidP="00E62388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34BF11" w14:textId="4B42DAFD" w:rsidR="00E62388" w:rsidRPr="000E584E" w:rsidRDefault="00651B2A" w:rsidP="00F91130">
            <w:pPr>
              <w:tabs>
                <w:tab w:val="decimal" w:pos="882"/>
              </w:tabs>
              <w:spacing w:line="240" w:lineRule="atLeast"/>
              <w:ind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623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</w:t>
            </w:r>
            <w:r w:rsidR="00E623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92E198" w14:textId="77777777" w:rsidR="00E62388" w:rsidRPr="000E584E" w:rsidRDefault="00E62388" w:rsidP="00E62388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E545C8" w14:textId="17B36188" w:rsidR="00E62388" w:rsidRPr="00607335" w:rsidRDefault="00651B2A" w:rsidP="007B4504">
            <w:pPr>
              <w:tabs>
                <w:tab w:val="decimal" w:pos="882"/>
              </w:tabs>
              <w:spacing w:line="240" w:lineRule="atLeast"/>
              <w:ind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</w:t>
            </w:r>
            <w:r w:rsidR="001D39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B2E106" w14:textId="77777777" w:rsidR="00E62388" w:rsidRPr="000E584E" w:rsidRDefault="00E62388" w:rsidP="00E62388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6F7515" w14:textId="4CE92B5F" w:rsidR="00E62388" w:rsidRPr="000E584E" w:rsidRDefault="00651B2A" w:rsidP="00762A09">
            <w:pPr>
              <w:tabs>
                <w:tab w:val="decimal" w:pos="882"/>
              </w:tabs>
              <w:spacing w:line="240" w:lineRule="atLeast"/>
              <w:ind w:right="-3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</w:t>
            </w:r>
            <w:r w:rsidR="00E623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684</w:t>
            </w:r>
          </w:p>
        </w:tc>
      </w:tr>
      <w:tr w:rsidR="00E62388" w:rsidRPr="000E584E" w14:paraId="429AA8F9" w14:textId="77777777" w:rsidTr="00B343C3">
        <w:tc>
          <w:tcPr>
            <w:tcW w:w="3864" w:type="dxa"/>
            <w:shd w:val="clear" w:color="auto" w:fill="auto"/>
          </w:tcPr>
          <w:p w14:paraId="693D8E63" w14:textId="77777777" w:rsidR="00E62388" w:rsidRPr="004746FE" w:rsidRDefault="00E62388" w:rsidP="00E62388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98C5F47" w14:textId="77777777" w:rsidR="00E62388" w:rsidRPr="004746FE" w:rsidRDefault="00E62388" w:rsidP="00E6238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930158A" w14:textId="77777777" w:rsidR="00E62388" w:rsidRPr="004746FE" w:rsidRDefault="00E62388" w:rsidP="00E623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4B71497" w14:textId="77777777" w:rsidR="00E62388" w:rsidRPr="004746FE" w:rsidRDefault="00E62388" w:rsidP="00E6238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E9DCD4E" w14:textId="77777777" w:rsidR="00E62388" w:rsidRPr="004746FE" w:rsidRDefault="00E62388" w:rsidP="00E623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6DA0B1E" w14:textId="77777777" w:rsidR="00E62388" w:rsidRPr="004746FE" w:rsidRDefault="00E62388" w:rsidP="00E6238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5E9594F" w14:textId="77777777" w:rsidR="00E62388" w:rsidRPr="004746FE" w:rsidRDefault="00E62388" w:rsidP="00E623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shd w:val="clear" w:color="auto" w:fill="auto"/>
          </w:tcPr>
          <w:p w14:paraId="74141C9D" w14:textId="77777777" w:rsidR="00E62388" w:rsidRPr="004746FE" w:rsidRDefault="00E62388" w:rsidP="00E6238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33D9" w:rsidRPr="000E584E" w14:paraId="47D8C021" w14:textId="77777777" w:rsidTr="00B343C3">
        <w:tc>
          <w:tcPr>
            <w:tcW w:w="3864" w:type="dxa"/>
            <w:shd w:val="clear" w:color="auto" w:fill="auto"/>
          </w:tcPr>
          <w:p w14:paraId="42512EB3" w14:textId="6E7311D5" w:rsidR="00B533D9" w:rsidRPr="000E584E" w:rsidRDefault="00B533D9" w:rsidP="00B533D9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E5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584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3F79657D" w14:textId="15C21279" w:rsidR="00B533D9" w:rsidRPr="000E584E" w:rsidRDefault="00651B2A" w:rsidP="00B533D9">
            <w:pPr>
              <w:tabs>
                <w:tab w:val="decimal" w:pos="977"/>
              </w:tabs>
              <w:spacing w:line="240" w:lineRule="atLeast"/>
              <w:ind w:left="-119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480CEF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480CEF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2F374BCC" w14:textId="77777777" w:rsidR="00B533D9" w:rsidRPr="000E584E" w:rsidRDefault="00B533D9" w:rsidP="00B533D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638D59" w14:textId="56DA917E" w:rsidR="00B533D9" w:rsidRPr="0008784B" w:rsidRDefault="00651B2A" w:rsidP="00F91130">
            <w:pPr>
              <w:tabs>
                <w:tab w:val="decimal" w:pos="882"/>
              </w:tabs>
              <w:spacing w:line="240" w:lineRule="atLeas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B533D9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  <w:r w:rsidR="00B533D9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1329108" w14:textId="77777777" w:rsidR="00B533D9" w:rsidRPr="000E584E" w:rsidRDefault="00B533D9" w:rsidP="00B533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F2C9EE" w14:textId="6824AB91" w:rsidR="00B533D9" w:rsidRPr="000E584E" w:rsidRDefault="00651B2A" w:rsidP="007B4504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B533D9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B533D9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3C398A20" w14:textId="77777777" w:rsidR="00B533D9" w:rsidRPr="000E584E" w:rsidRDefault="00B533D9" w:rsidP="00B533D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0674BF3A" w14:textId="0A829DA3" w:rsidR="00B533D9" w:rsidRPr="000E584E" w:rsidRDefault="00651B2A" w:rsidP="00762A09">
            <w:pPr>
              <w:tabs>
                <w:tab w:val="decimal" w:pos="88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B533D9" w:rsidRPr="000E584E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  <w:r w:rsidR="00B533D9" w:rsidRPr="000E584E"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B533D9" w:rsidRPr="000E584E" w14:paraId="2F6A72F7" w14:textId="77777777" w:rsidTr="00B343C3">
        <w:tc>
          <w:tcPr>
            <w:tcW w:w="3864" w:type="dxa"/>
            <w:shd w:val="clear" w:color="auto" w:fill="auto"/>
          </w:tcPr>
          <w:p w14:paraId="6E82058A" w14:textId="77777777" w:rsidR="00B533D9" w:rsidRPr="000E584E" w:rsidRDefault="00B533D9" w:rsidP="00B533D9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ุนซื้อคืน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1B6C62" w14:textId="7CC0753F" w:rsidR="00B533D9" w:rsidRPr="000E584E" w:rsidRDefault="00480CEF" w:rsidP="00B533D9">
            <w:pPr>
              <w:tabs>
                <w:tab w:val="decimal" w:pos="962"/>
              </w:tabs>
              <w:spacing w:line="240" w:lineRule="atLeast"/>
              <w:ind w:left="-119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217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1998C8" w14:textId="77777777" w:rsidR="00B533D9" w:rsidRPr="000E584E" w:rsidRDefault="00B533D9" w:rsidP="00B533D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071ECE" w14:textId="1D267AC3" w:rsidR="00B533D9" w:rsidRPr="0008784B" w:rsidRDefault="00B533D9" w:rsidP="00F91130">
            <w:pPr>
              <w:spacing w:line="240" w:lineRule="atLeast"/>
              <w:ind w:right="-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007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867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3578EA" w14:textId="77777777" w:rsidR="00B533D9" w:rsidRPr="000E584E" w:rsidRDefault="00B533D9" w:rsidP="00B533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C65B4" w14:textId="038C7C23" w:rsidR="00B533D9" w:rsidRPr="001D3910" w:rsidRDefault="001D3910" w:rsidP="007B4504">
            <w:pPr>
              <w:tabs>
                <w:tab w:val="decimal" w:pos="882"/>
              </w:tabs>
              <w:spacing w:line="240" w:lineRule="atLeast"/>
              <w:ind w:right="-143"/>
              <w:rPr>
                <w:rFonts w:ascii="Angsana New" w:hAnsi="Angsana New"/>
                <w:sz w:val="30"/>
                <w:szCs w:val="30"/>
              </w:rPr>
            </w:pPr>
            <w:r w:rsidRPr="001D3910">
              <w:rPr>
                <w:rFonts w:ascii="Angsana New" w:hAnsi="Angsana New"/>
                <w:sz w:val="30"/>
                <w:szCs w:val="30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  <w:r w:rsidRPr="001D3910">
              <w:rPr>
                <w:rFonts w:ascii="Angsana New" w:hAnsi="Angsana New"/>
                <w:sz w:val="30"/>
                <w:szCs w:val="30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217</w:t>
            </w:r>
            <w:r w:rsidRPr="001D39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8662CF" w14:textId="77777777" w:rsidR="00B533D9" w:rsidRPr="000E584E" w:rsidRDefault="00B533D9" w:rsidP="00B533D9">
            <w:pPr>
              <w:spacing w:line="38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E8996C8" w14:textId="1E7E3990" w:rsidR="00B533D9" w:rsidRPr="000E584E" w:rsidRDefault="00B533D9" w:rsidP="00015026">
            <w:pPr>
              <w:spacing w:line="380" w:lineRule="exact"/>
              <w:ind w:left="-119"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007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867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33D9" w:rsidRPr="000E584E" w14:paraId="17D85B2D" w14:textId="77777777" w:rsidTr="00B343C3">
        <w:tc>
          <w:tcPr>
            <w:tcW w:w="3864" w:type="dxa"/>
            <w:shd w:val="clear" w:color="auto" w:fill="auto"/>
            <w:vAlign w:val="bottom"/>
          </w:tcPr>
          <w:p w14:paraId="21C92E65" w14:textId="77777777" w:rsidR="00B533D9" w:rsidRPr="000E584E" w:rsidRDefault="00B533D9" w:rsidP="00B533D9">
            <w:pPr>
              <w:tabs>
                <w:tab w:val="left" w:pos="275"/>
              </w:tabs>
              <w:spacing w:line="240" w:lineRule="atLeast"/>
              <w:ind w:left="270" w:right="-73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E584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05A92A" w14:textId="4DD42636" w:rsidR="00B533D9" w:rsidRPr="000E584E" w:rsidRDefault="00651B2A" w:rsidP="00B533D9">
            <w:pPr>
              <w:tabs>
                <w:tab w:val="decimal" w:pos="96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480C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932</w:t>
            </w:r>
            <w:r w:rsidR="00480C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378D3E" w14:textId="77777777" w:rsidR="00B533D9" w:rsidRPr="000E584E" w:rsidRDefault="00B533D9" w:rsidP="00B533D9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326D53" w14:textId="239877BF" w:rsidR="00B533D9" w:rsidRPr="000E584E" w:rsidRDefault="00651B2A" w:rsidP="00F91130">
            <w:pPr>
              <w:tabs>
                <w:tab w:val="decimal" w:pos="88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B533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182</w:t>
            </w:r>
            <w:r w:rsidR="00B533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8CEE9" w14:textId="77777777" w:rsidR="00B533D9" w:rsidRPr="000E584E" w:rsidRDefault="00B533D9" w:rsidP="00B533D9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469E9B" w14:textId="69AA8966" w:rsidR="00B533D9" w:rsidRPr="001D3910" w:rsidRDefault="00651B2A" w:rsidP="007B4504">
            <w:pPr>
              <w:tabs>
                <w:tab w:val="decimal" w:pos="522"/>
              </w:tabs>
              <w:spacing w:line="240" w:lineRule="atLeast"/>
              <w:ind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1D3910" w:rsidRPr="001D39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932</w:t>
            </w:r>
            <w:r w:rsidR="001D3910" w:rsidRPr="001D39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3F719A" w14:textId="77777777" w:rsidR="00B533D9" w:rsidRPr="000E584E" w:rsidRDefault="00B533D9" w:rsidP="00B533D9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F62438" w14:textId="3AF61A64" w:rsidR="00B533D9" w:rsidRPr="000E584E" w:rsidRDefault="00651B2A" w:rsidP="00015026">
            <w:pPr>
              <w:tabs>
                <w:tab w:val="decimal" w:pos="87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B533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182</w:t>
            </w:r>
            <w:r w:rsidR="00B533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</w:t>
            </w:r>
          </w:p>
        </w:tc>
      </w:tr>
      <w:tr w:rsidR="00E62388" w:rsidRPr="000E584E" w14:paraId="657FC1E4" w14:textId="77777777" w:rsidTr="00B343C3">
        <w:tc>
          <w:tcPr>
            <w:tcW w:w="3864" w:type="dxa"/>
            <w:shd w:val="clear" w:color="auto" w:fill="auto"/>
          </w:tcPr>
          <w:p w14:paraId="622E973A" w14:textId="77777777" w:rsidR="00E62388" w:rsidRPr="004746FE" w:rsidRDefault="00E62388" w:rsidP="00E62388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06C69A8" w14:textId="77777777" w:rsidR="00E62388" w:rsidRPr="004746FE" w:rsidRDefault="00E62388" w:rsidP="00E6238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A1E26DA" w14:textId="77777777" w:rsidR="00E62388" w:rsidRPr="004746FE" w:rsidRDefault="00E62388" w:rsidP="00E623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1C5445A" w14:textId="77777777" w:rsidR="00E62388" w:rsidRPr="004746FE" w:rsidRDefault="00E62388" w:rsidP="00E6238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7DBEB4B" w14:textId="77777777" w:rsidR="00E62388" w:rsidRPr="004746FE" w:rsidRDefault="00E62388" w:rsidP="00E623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ADE5160" w14:textId="77777777" w:rsidR="00E62388" w:rsidRPr="004746FE" w:rsidRDefault="00E62388" w:rsidP="00E6238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DE49207" w14:textId="77777777" w:rsidR="00E62388" w:rsidRPr="004746FE" w:rsidRDefault="00E62388" w:rsidP="00E623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shd w:val="clear" w:color="auto" w:fill="auto"/>
          </w:tcPr>
          <w:p w14:paraId="24C2F00C" w14:textId="77777777" w:rsidR="00E62388" w:rsidRPr="004746FE" w:rsidRDefault="00E62388" w:rsidP="00E6238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F1CD6" w:rsidRPr="000E584E" w14:paraId="4DCE10AE" w14:textId="77777777" w:rsidTr="00B343C3">
        <w:tc>
          <w:tcPr>
            <w:tcW w:w="3864" w:type="dxa"/>
            <w:shd w:val="clear" w:color="auto" w:fill="auto"/>
          </w:tcPr>
          <w:p w14:paraId="52491E99" w14:textId="4BE655A1" w:rsidR="005F1CD6" w:rsidRPr="000E584E" w:rsidRDefault="005F1CD6" w:rsidP="005F1CD6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กำไรต่อหุ้น (ขั้นพื้นฐาน) </w:t>
            </w:r>
            <w:r w:rsidRPr="000E5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70" w:type="dxa"/>
            <w:shd w:val="clear" w:color="auto" w:fill="auto"/>
          </w:tcPr>
          <w:p w14:paraId="5A27C253" w14:textId="77777777" w:rsidR="005F1CD6" w:rsidRPr="000E584E" w:rsidRDefault="005F1CD6" w:rsidP="005F1CD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256D5D3" w14:textId="77777777" w:rsidR="005F1CD6" w:rsidRPr="000E584E" w:rsidRDefault="005F1CD6" w:rsidP="005F1CD6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855DA2B" w14:textId="77777777" w:rsidR="005F1CD6" w:rsidRPr="000E584E" w:rsidRDefault="005F1CD6" w:rsidP="005F1CD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09F6748" w14:textId="77777777" w:rsidR="005F1CD6" w:rsidRPr="000E584E" w:rsidRDefault="005F1CD6" w:rsidP="005F1CD6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E4A0FD1" w14:textId="77777777" w:rsidR="005F1CD6" w:rsidRPr="000E584E" w:rsidRDefault="005F1CD6" w:rsidP="005F1CD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A4DBCE3" w14:textId="77777777" w:rsidR="005F1CD6" w:rsidRPr="000E584E" w:rsidRDefault="005F1CD6" w:rsidP="005F1CD6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</w:tcPr>
          <w:p w14:paraId="035422F7" w14:textId="77777777" w:rsidR="005F1CD6" w:rsidRPr="000E584E" w:rsidRDefault="005F1CD6" w:rsidP="005F1CD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F1CD6" w:rsidRPr="000E584E" w14:paraId="1151EBDA" w14:textId="77777777" w:rsidTr="00B343C3">
        <w:tc>
          <w:tcPr>
            <w:tcW w:w="3864" w:type="dxa"/>
            <w:shd w:val="clear" w:color="auto" w:fill="auto"/>
          </w:tcPr>
          <w:p w14:paraId="713E373E" w14:textId="2C60AB5A" w:rsidR="005F1CD6" w:rsidRPr="000E584E" w:rsidRDefault="005F1CD6" w:rsidP="005F1CD6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E62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ส่วนที่เป็นของ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ผู้ถือหุ้น</w:t>
            </w:r>
            <w:r w:rsidRPr="00E62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ADA498B" w14:textId="79B95BC5" w:rsidR="005F1CD6" w:rsidRPr="000E584E" w:rsidRDefault="00651B2A" w:rsidP="007B4504">
            <w:pPr>
              <w:spacing w:line="240" w:lineRule="atLeast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480CE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091</w:t>
            </w:r>
          </w:p>
        </w:tc>
        <w:tc>
          <w:tcPr>
            <w:tcW w:w="270" w:type="dxa"/>
            <w:shd w:val="clear" w:color="auto" w:fill="auto"/>
          </w:tcPr>
          <w:p w14:paraId="23445BCC" w14:textId="77777777" w:rsidR="005F1CD6" w:rsidRPr="000E584E" w:rsidRDefault="005F1CD6" w:rsidP="005F1CD6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0827628" w14:textId="19A1D4D9" w:rsidR="005F1CD6" w:rsidRPr="000E584E" w:rsidRDefault="00651B2A" w:rsidP="005F1CD6">
            <w:pPr>
              <w:spacing w:line="240" w:lineRule="atLeast"/>
              <w:ind w:left="-119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5F1CD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059</w:t>
            </w:r>
          </w:p>
        </w:tc>
        <w:tc>
          <w:tcPr>
            <w:tcW w:w="270" w:type="dxa"/>
            <w:shd w:val="clear" w:color="auto" w:fill="auto"/>
          </w:tcPr>
          <w:p w14:paraId="77FB9639" w14:textId="77777777" w:rsidR="005F1CD6" w:rsidRPr="000E584E" w:rsidRDefault="005F1CD6" w:rsidP="005F1CD6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BF03AB" w14:textId="3910C54C" w:rsidR="005F1CD6" w:rsidRPr="001D3910" w:rsidRDefault="00651B2A" w:rsidP="00762A09">
            <w:pPr>
              <w:spacing w:line="240" w:lineRule="atLeast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1D3910" w:rsidRPr="001D39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048</w:t>
            </w:r>
          </w:p>
        </w:tc>
        <w:tc>
          <w:tcPr>
            <w:tcW w:w="270" w:type="dxa"/>
            <w:shd w:val="clear" w:color="auto" w:fill="auto"/>
          </w:tcPr>
          <w:p w14:paraId="7FFC6D71" w14:textId="77777777" w:rsidR="005F1CD6" w:rsidRPr="000E584E" w:rsidRDefault="005F1CD6" w:rsidP="005F1CD6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shd w:val="clear" w:color="auto" w:fill="auto"/>
          </w:tcPr>
          <w:p w14:paraId="11FF7C58" w14:textId="7ECC4991" w:rsidR="005F1CD6" w:rsidRPr="000E584E" w:rsidRDefault="00651B2A" w:rsidP="00762A09">
            <w:pPr>
              <w:spacing w:line="240" w:lineRule="atLeast"/>
              <w:ind w:left="-119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5F1CD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015</w:t>
            </w:r>
          </w:p>
        </w:tc>
      </w:tr>
    </w:tbl>
    <w:p w14:paraId="6423F81A" w14:textId="69D18239" w:rsidR="00B6457B" w:rsidRPr="00BE5C0D" w:rsidRDefault="00BE5C0D" w:rsidP="00BE5C0D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cs/>
        </w:rPr>
        <w:br w:type="page"/>
      </w:r>
    </w:p>
    <w:p w14:paraId="658B2A8C" w14:textId="77777777" w:rsidR="004D44D9" w:rsidRDefault="004D44D9" w:rsidP="004D44D9">
      <w:pPr>
        <w:pStyle w:val="Caption"/>
        <w:ind w:hanging="900"/>
      </w:pPr>
      <w:r>
        <w:rPr>
          <w:rFonts w:hint="cs"/>
          <w:cs/>
        </w:rPr>
        <w:lastRenderedPageBreak/>
        <w:t>เครื่องมือทางการเงิน</w:t>
      </w:r>
    </w:p>
    <w:p w14:paraId="26EC27C9" w14:textId="77777777" w:rsidR="004D44D9" w:rsidRPr="00C53CD8" w:rsidRDefault="004D44D9" w:rsidP="004746FE">
      <w:pPr>
        <w:pStyle w:val="Bo-Blankline"/>
        <w:rPr>
          <w:lang w:val="en-US"/>
        </w:rPr>
      </w:pPr>
    </w:p>
    <w:p w14:paraId="4CBF0536" w14:textId="77777777" w:rsidR="00CF58AB" w:rsidRPr="00592D43" w:rsidRDefault="00CF58AB" w:rsidP="00CF58AB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592D43">
        <w:rPr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BE5C0D" w:rsidRDefault="00CF58AB" w:rsidP="004746FE">
      <w:pPr>
        <w:pStyle w:val="Bo-Blankline"/>
      </w:pPr>
    </w:p>
    <w:p w14:paraId="1405F354" w14:textId="77777777" w:rsidR="00DA36BA" w:rsidRDefault="0006694B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>
        <w:rPr>
          <w:rFonts w:asciiTheme="majorBidi" w:hAnsiTheme="majorBidi"/>
          <w:sz w:val="30"/>
          <w:szCs w:val="30"/>
        </w:rPr>
        <w:t xml:space="preserve"> </w:t>
      </w:r>
    </w:p>
    <w:p w14:paraId="4354ABF7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</w:p>
    <w:p w14:paraId="22560364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cs/>
        </w:rPr>
        <w:sectPr w:rsidR="00B321BA" w:rsidSect="005274FF">
          <w:footerReference w:type="default" r:id="rId23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381B9D" w:rsidRPr="00522E88" w14:paraId="2792CE79" w14:textId="77777777" w:rsidTr="00576A6C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58CCD2F1" w14:textId="77777777" w:rsidR="00381B9D" w:rsidRPr="00E51247" w:rsidRDefault="00381B9D" w:rsidP="00143EAD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val="en-US" w:bidi="ar-SA"/>
              </w:rPr>
            </w:pPr>
          </w:p>
        </w:tc>
        <w:tc>
          <w:tcPr>
            <w:tcW w:w="808" w:type="dxa"/>
            <w:vAlign w:val="bottom"/>
          </w:tcPr>
          <w:p w14:paraId="44C5498F" w14:textId="77777777" w:rsidR="00381B9D" w:rsidRPr="00522E88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5FA3BCE7" w14:textId="77777777" w:rsidR="00381B9D" w:rsidRPr="00522E88" w:rsidRDefault="00381B9D" w:rsidP="004675C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90E91" w:rsidRPr="00522E88" w14:paraId="48DAB752" w14:textId="77777777" w:rsidTr="00601946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4424B253" w14:textId="079885F3" w:rsidR="00590E91" w:rsidRPr="00522E88" w:rsidRDefault="00590E91" w:rsidP="00143EA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4ED9EE85" w14:textId="4E0A98E6" w:rsidR="00590E91" w:rsidRPr="00522E88" w:rsidRDefault="00590E9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59A443DB" w14:textId="5B22DC87" w:rsidR="00590E91" w:rsidRPr="00522E88" w:rsidRDefault="00590E91" w:rsidP="004675C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DCBFFEE" w14:textId="77777777" w:rsidR="00590E91" w:rsidRPr="00522E88" w:rsidRDefault="00590E9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4C648F4F" w14:textId="6EC71E15" w:rsidR="00590E91" w:rsidRPr="00522E88" w:rsidRDefault="00590E91" w:rsidP="004675C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90E91" w:rsidRPr="00522E88" w14:paraId="599CC87A" w14:textId="77777777" w:rsidTr="00601946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772D057B" w14:textId="703703C3" w:rsidR="00590E91" w:rsidRPr="00522E88" w:rsidRDefault="00590E91" w:rsidP="0060194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  <w:r w:rsidR="004A3FB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ยน</w:t>
            </w: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808" w:type="dxa"/>
            <w:vAlign w:val="bottom"/>
          </w:tcPr>
          <w:p w14:paraId="15382D4E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272ED949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B529817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3AA18AA4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5078B6" w14:textId="77777777" w:rsidR="00590E91" w:rsidRPr="00522E88" w:rsidRDefault="00590E91" w:rsidP="0060194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433D4BB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22E88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22E88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4D205" w14:textId="77777777" w:rsidR="00590E91" w:rsidRPr="00522E88" w:rsidRDefault="00590E91" w:rsidP="0060194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3A9B341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204E8940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FF41E68" w14:textId="03905EAC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33F8AE5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7C04AA2" w14:textId="3DCF7CDE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6FC01B8" w14:textId="77777777" w:rsidR="00590E91" w:rsidRPr="00522E88" w:rsidRDefault="00590E91" w:rsidP="0060194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7CDAB3A7" w14:textId="54896239" w:rsidR="00590E91" w:rsidRPr="00522E88" w:rsidRDefault="00590E91" w:rsidP="0060194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6D2AF644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4367E6C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22E88" w:rsidRPr="00522E88" w14:paraId="0EBE71C8" w14:textId="77777777" w:rsidTr="00576A6C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09B794AB" w14:textId="77777777" w:rsidR="00522E88" w:rsidRPr="00522E88" w:rsidRDefault="00522E88" w:rsidP="00143EA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62CF095C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3BA6F2D4" w14:textId="77777777" w:rsidR="00522E88" w:rsidRPr="00522E88" w:rsidRDefault="00522E88" w:rsidP="004675C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522E88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22E88" w:rsidRPr="00522E88" w14:paraId="064A737E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3B1FB310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A254980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381816E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4F08D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7512FC90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70260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D70F022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B9045F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4E976F3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84F1D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63F7DDC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CC1AD8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2E939A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E1718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9CE4309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EE59B4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AF43963" w14:textId="77777777" w:rsidR="00522E88" w:rsidRPr="00522E88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132A989E" w14:textId="77777777" w:rsidTr="00134FE8">
        <w:trPr>
          <w:trHeight w:val="261"/>
        </w:trPr>
        <w:tc>
          <w:tcPr>
            <w:tcW w:w="2696" w:type="dxa"/>
            <w:shd w:val="clear" w:color="auto" w:fill="auto"/>
          </w:tcPr>
          <w:p w14:paraId="713D6B3B" w14:textId="77777777" w:rsidR="00522E88" w:rsidRPr="00522E88" w:rsidRDefault="00522E88" w:rsidP="00143EAD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C47BB0E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46DFF568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8D6712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75BF7486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CE641F3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87CD820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7C1D17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C74D08D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87178DA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43635E9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EBF0902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1C951A4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4DD818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C67F08D" w14:textId="77777777" w:rsidR="00522E88" w:rsidRPr="00522E88" w:rsidRDefault="00522E88" w:rsidP="00793A08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84374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D496167" w14:textId="77777777" w:rsidR="00522E88" w:rsidRPr="00522E88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6FE21F3C" w14:textId="77777777" w:rsidTr="00E51247">
        <w:trPr>
          <w:trHeight w:val="261"/>
        </w:trPr>
        <w:tc>
          <w:tcPr>
            <w:tcW w:w="2696" w:type="dxa"/>
            <w:shd w:val="clear" w:color="auto" w:fill="auto"/>
          </w:tcPr>
          <w:p w14:paraId="642DA3F6" w14:textId="77777777" w:rsidR="00522E88" w:rsidRPr="00522E88" w:rsidRDefault="00522E88" w:rsidP="00143EAD">
            <w:pPr>
              <w:ind w:left="166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8" w:type="dxa"/>
          </w:tcPr>
          <w:p w14:paraId="45F807E8" w14:textId="21B9DFB3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57542C91" w14:textId="4BD62AFD" w:rsidR="00522E88" w:rsidRPr="00522E88" w:rsidRDefault="00B71778" w:rsidP="00793A0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3E95F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30CC030" w14:textId="7EC2A1AF" w:rsidR="00522E88" w:rsidRPr="00A93BEB" w:rsidRDefault="00651B2A" w:rsidP="00576A6C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236" w:type="dxa"/>
            <w:shd w:val="clear" w:color="auto" w:fill="auto"/>
          </w:tcPr>
          <w:p w14:paraId="3B35AA89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4DC0CFC" w14:textId="12B91AB4" w:rsidR="00522E88" w:rsidRPr="00522E88" w:rsidRDefault="00B71778" w:rsidP="00793A08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EAD066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49C361" w14:textId="20FB2890" w:rsidR="00522E88" w:rsidRPr="00522E88" w:rsidRDefault="00651B2A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236" w:type="dxa"/>
            <w:shd w:val="clear" w:color="auto" w:fill="auto"/>
          </w:tcPr>
          <w:p w14:paraId="7FD93068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A23139F" w14:textId="39924B26" w:rsidR="00522E88" w:rsidRPr="00522E88" w:rsidRDefault="00651B2A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236" w:type="dxa"/>
            <w:shd w:val="clear" w:color="auto" w:fill="auto"/>
          </w:tcPr>
          <w:p w14:paraId="3EB48EC2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FD573B5" w14:textId="06F81F1C" w:rsidR="00522E88" w:rsidRPr="00522E88" w:rsidRDefault="00B71778" w:rsidP="002B51F4">
            <w:pPr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C4A851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557A02CB" w14:textId="77CE26FF" w:rsidR="00522E88" w:rsidRPr="00522E88" w:rsidRDefault="00B71778" w:rsidP="00E27FA1">
            <w:pPr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C9F7A5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32E3CE0" w14:textId="57CEFB01" w:rsidR="00522E88" w:rsidRPr="00522E88" w:rsidRDefault="00651B2A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117</w:t>
            </w:r>
          </w:p>
        </w:tc>
      </w:tr>
      <w:tr w:rsidR="00522E88" w:rsidRPr="00522E88" w14:paraId="273339A5" w14:textId="77777777" w:rsidTr="00E51247">
        <w:trPr>
          <w:trHeight w:val="261"/>
        </w:trPr>
        <w:tc>
          <w:tcPr>
            <w:tcW w:w="2696" w:type="dxa"/>
            <w:shd w:val="clear" w:color="auto" w:fill="auto"/>
          </w:tcPr>
          <w:p w14:paraId="50D53409" w14:textId="77777777" w:rsidR="00522E88" w:rsidRPr="00522E88" w:rsidRDefault="00522E88" w:rsidP="00143EAD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8" w:type="dxa"/>
          </w:tcPr>
          <w:p w14:paraId="1E3A2533" w14:textId="72C7A5D3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7B1C688" w14:textId="669C21A6" w:rsidR="00522E88" w:rsidRPr="00522E88" w:rsidRDefault="00651B2A" w:rsidP="00576A6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  <w:r w:rsidR="00B71778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027</w:t>
            </w:r>
          </w:p>
        </w:tc>
        <w:tc>
          <w:tcPr>
            <w:tcW w:w="236" w:type="dxa"/>
            <w:shd w:val="clear" w:color="auto" w:fill="auto"/>
          </w:tcPr>
          <w:p w14:paraId="3A1A214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77C7545" w14:textId="2EB8E57C" w:rsidR="00522E88" w:rsidRPr="00522E88" w:rsidRDefault="00651B2A" w:rsidP="002B51F4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8641F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204</w:t>
            </w:r>
          </w:p>
        </w:tc>
        <w:tc>
          <w:tcPr>
            <w:tcW w:w="236" w:type="dxa"/>
            <w:shd w:val="clear" w:color="auto" w:fill="auto"/>
          </w:tcPr>
          <w:p w14:paraId="1CAB99EE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E3D0C55" w14:textId="0A3DFF9A" w:rsidR="00522E88" w:rsidRPr="00522E88" w:rsidRDefault="00651B2A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127</w:t>
            </w:r>
            <w:r w:rsidR="00E5124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525</w:t>
            </w:r>
          </w:p>
        </w:tc>
        <w:tc>
          <w:tcPr>
            <w:tcW w:w="236" w:type="dxa"/>
            <w:shd w:val="clear" w:color="auto" w:fill="auto"/>
          </w:tcPr>
          <w:p w14:paraId="070F2706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B58B452" w14:textId="39C1E460" w:rsidR="00522E88" w:rsidRPr="00522E88" w:rsidRDefault="00651B2A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171</w:t>
            </w:r>
            <w:r w:rsidR="00E5124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236" w:type="dxa"/>
            <w:shd w:val="clear" w:color="auto" w:fill="auto"/>
          </w:tcPr>
          <w:p w14:paraId="450A8EE5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118D09E" w14:textId="39F284C9" w:rsidR="00522E88" w:rsidRPr="00522E88" w:rsidRDefault="0008641F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0806A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EF50D69" w14:textId="358D6F59" w:rsidR="00522E88" w:rsidRPr="00522E88" w:rsidRDefault="00651B2A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173</w:t>
            </w:r>
            <w:r w:rsidR="00E5124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787</w:t>
            </w:r>
          </w:p>
        </w:tc>
        <w:tc>
          <w:tcPr>
            <w:tcW w:w="236" w:type="dxa"/>
            <w:shd w:val="clear" w:color="auto" w:fill="auto"/>
          </w:tcPr>
          <w:p w14:paraId="1A106B02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02E5FAEE" w14:textId="37DA7F41" w:rsidR="00522E88" w:rsidRPr="00522E88" w:rsidRDefault="0008641F" w:rsidP="00E27FA1">
            <w:pPr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D82FB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FAB3C40" w14:textId="1DF84932" w:rsidR="00522E88" w:rsidRPr="00522E88" w:rsidRDefault="00651B2A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173</w:t>
            </w:r>
            <w:r w:rsidR="00E5124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787</w:t>
            </w:r>
          </w:p>
        </w:tc>
      </w:tr>
      <w:tr w:rsidR="00762ADC" w:rsidRPr="00522E88" w14:paraId="5EB2B8AD" w14:textId="77777777" w:rsidTr="00E51247">
        <w:trPr>
          <w:trHeight w:val="261"/>
        </w:trPr>
        <w:tc>
          <w:tcPr>
            <w:tcW w:w="2696" w:type="dxa"/>
            <w:shd w:val="clear" w:color="auto" w:fill="auto"/>
          </w:tcPr>
          <w:p w14:paraId="3853F317" w14:textId="35B8EE20" w:rsidR="00762ADC" w:rsidRPr="00522E88" w:rsidRDefault="00762ADC" w:rsidP="00143EAD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07A18A5B" w14:textId="77777777" w:rsidR="00762ADC" w:rsidRPr="00522E88" w:rsidRDefault="00762ADC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5B458618" w14:textId="34F9C6D7" w:rsidR="00762ADC" w:rsidRPr="00522E88" w:rsidRDefault="00B71778" w:rsidP="00645BF0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363A09" w14:textId="77777777" w:rsidR="00762ADC" w:rsidRPr="00522E88" w:rsidRDefault="00762ADC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C5D33A6" w14:textId="7EDF040F" w:rsidR="00762ADC" w:rsidRPr="00522E88" w:rsidRDefault="0008641F" w:rsidP="00645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9352F9" w14:textId="77777777" w:rsidR="00762ADC" w:rsidRPr="00522E88" w:rsidRDefault="00762ADC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4E31B55" w14:textId="1D832406" w:rsidR="00762ADC" w:rsidRPr="00522E88" w:rsidRDefault="00651B2A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898</w:t>
            </w:r>
            <w:r w:rsidR="0008641F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435</w:t>
            </w:r>
          </w:p>
        </w:tc>
        <w:tc>
          <w:tcPr>
            <w:tcW w:w="236" w:type="dxa"/>
            <w:shd w:val="clear" w:color="auto" w:fill="auto"/>
          </w:tcPr>
          <w:p w14:paraId="479C75E7" w14:textId="77777777" w:rsidR="00762ADC" w:rsidRPr="00522E88" w:rsidRDefault="00762ADC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863F9A8" w14:textId="4E494CD7" w:rsidR="00762ADC" w:rsidRPr="00522E88" w:rsidRDefault="00651B2A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898</w:t>
            </w:r>
            <w:r w:rsidR="0008641F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435</w:t>
            </w:r>
          </w:p>
        </w:tc>
        <w:tc>
          <w:tcPr>
            <w:tcW w:w="236" w:type="dxa"/>
            <w:shd w:val="clear" w:color="auto" w:fill="auto"/>
          </w:tcPr>
          <w:p w14:paraId="0E6D7A9A" w14:textId="77777777" w:rsidR="00762ADC" w:rsidRPr="00522E88" w:rsidRDefault="00762ADC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9050DE3" w14:textId="1601A905" w:rsidR="00762ADC" w:rsidRPr="00522E88" w:rsidRDefault="0008641F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F269D2" w14:textId="77777777" w:rsidR="00762ADC" w:rsidRPr="00522E88" w:rsidRDefault="00762ADC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BD28B81" w14:textId="738B30E9" w:rsidR="00762ADC" w:rsidRPr="00522E88" w:rsidRDefault="00651B2A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898</w:t>
            </w:r>
            <w:r w:rsidR="0008641F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424</w:t>
            </w:r>
          </w:p>
        </w:tc>
        <w:tc>
          <w:tcPr>
            <w:tcW w:w="236" w:type="dxa"/>
            <w:shd w:val="clear" w:color="auto" w:fill="auto"/>
          </w:tcPr>
          <w:p w14:paraId="573EDB8F" w14:textId="77777777" w:rsidR="00762ADC" w:rsidRPr="00522E88" w:rsidRDefault="00762ADC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2179D4FE" w14:textId="2AECD031" w:rsidR="00762ADC" w:rsidRPr="00522E88" w:rsidRDefault="0008641F" w:rsidP="00E27FA1">
            <w:pPr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ECD828" w14:textId="77777777" w:rsidR="00762ADC" w:rsidRPr="00522E88" w:rsidRDefault="00762ADC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E2D6619" w14:textId="62970DC0" w:rsidR="00762ADC" w:rsidRPr="00522E88" w:rsidRDefault="00651B2A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898</w:t>
            </w:r>
            <w:r w:rsidR="0008641F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424</w:t>
            </w:r>
          </w:p>
        </w:tc>
      </w:tr>
      <w:tr w:rsidR="00522E88" w:rsidRPr="00522E88" w14:paraId="16EF129D" w14:textId="77777777" w:rsidTr="00E51247">
        <w:trPr>
          <w:trHeight w:val="261"/>
        </w:trPr>
        <w:tc>
          <w:tcPr>
            <w:tcW w:w="2696" w:type="dxa"/>
            <w:shd w:val="clear" w:color="auto" w:fill="auto"/>
          </w:tcPr>
          <w:p w14:paraId="733732F9" w14:textId="3DBD2B7E" w:rsidR="00522E88" w:rsidRPr="00522E88" w:rsidRDefault="00522E88" w:rsidP="00143EAD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27AB77F7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5FBCB" w14:textId="7111E96F" w:rsidR="00522E88" w:rsidRPr="00B162D9" w:rsidRDefault="00651B2A" w:rsidP="00576A6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43</w:t>
            </w:r>
            <w:r w:rsidR="00E5124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027</w:t>
            </w:r>
          </w:p>
        </w:tc>
        <w:tc>
          <w:tcPr>
            <w:tcW w:w="236" w:type="dxa"/>
            <w:shd w:val="clear" w:color="auto" w:fill="auto"/>
          </w:tcPr>
          <w:p w14:paraId="64399C5F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0CBA5" w14:textId="11DD63C7" w:rsidR="00522E88" w:rsidRPr="00522E88" w:rsidRDefault="00651B2A" w:rsidP="00576A6C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CE1D3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321</w:t>
            </w:r>
          </w:p>
        </w:tc>
        <w:tc>
          <w:tcPr>
            <w:tcW w:w="236" w:type="dxa"/>
            <w:shd w:val="clear" w:color="auto" w:fill="auto"/>
          </w:tcPr>
          <w:p w14:paraId="18013855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AE1FC" w14:textId="49BD6B9E" w:rsidR="00522E88" w:rsidRPr="00522E88" w:rsidRDefault="00651B2A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E5124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025</w:t>
            </w:r>
            <w:r w:rsidR="00E5124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960</w:t>
            </w:r>
          </w:p>
        </w:tc>
        <w:tc>
          <w:tcPr>
            <w:tcW w:w="236" w:type="dxa"/>
            <w:shd w:val="clear" w:color="auto" w:fill="auto"/>
          </w:tcPr>
          <w:p w14:paraId="451C3080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D81EE" w14:textId="35B15E5B" w:rsidR="00522E88" w:rsidRPr="00522E88" w:rsidRDefault="00651B2A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CE1D3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070</w:t>
            </w:r>
            <w:r w:rsidR="00E5124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308</w:t>
            </w:r>
          </w:p>
        </w:tc>
        <w:tc>
          <w:tcPr>
            <w:tcW w:w="236" w:type="dxa"/>
            <w:shd w:val="clear" w:color="auto" w:fill="auto"/>
          </w:tcPr>
          <w:p w14:paraId="1AEE79BB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9C0AE7C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F2A3AF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A7E6C35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09FC00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D158888" w14:textId="77777777" w:rsidR="00522E88" w:rsidRPr="00522E88" w:rsidRDefault="00522E88" w:rsidP="00793A08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239F0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79980CD" w14:textId="77777777" w:rsidR="00522E88" w:rsidRPr="00522E88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5375DB7B" w14:textId="77777777" w:rsidTr="00E51247">
        <w:trPr>
          <w:trHeight w:val="261"/>
        </w:trPr>
        <w:tc>
          <w:tcPr>
            <w:tcW w:w="2696" w:type="dxa"/>
            <w:shd w:val="clear" w:color="auto" w:fill="auto"/>
          </w:tcPr>
          <w:p w14:paraId="6CA9D837" w14:textId="77777777" w:rsidR="00522E88" w:rsidRPr="004746FE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08" w:type="dxa"/>
          </w:tcPr>
          <w:p w14:paraId="4AD8A540" w14:textId="77777777" w:rsidR="00522E88" w:rsidRPr="004746FE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7448580C" w14:textId="77777777" w:rsidR="00522E88" w:rsidRPr="004746FE" w:rsidRDefault="00522E88" w:rsidP="004B541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666AF5C" w14:textId="77777777" w:rsidR="00522E88" w:rsidRPr="004746FE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7C621E95" w14:textId="77777777" w:rsidR="00522E88" w:rsidRPr="004746FE" w:rsidRDefault="00522E88" w:rsidP="004B5416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B3C22E1" w14:textId="77777777" w:rsidR="00522E88" w:rsidRPr="004746FE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D12E92E" w14:textId="77777777" w:rsidR="00522E88" w:rsidRPr="004746FE" w:rsidRDefault="00522E88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9886293" w14:textId="77777777" w:rsidR="00522E88" w:rsidRPr="004746FE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03A8B94" w14:textId="77777777" w:rsidR="00522E88" w:rsidRPr="004746FE" w:rsidRDefault="00522E88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1096F01" w14:textId="77777777" w:rsidR="00522E88" w:rsidRPr="004746FE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51F442B8" w14:textId="77777777" w:rsidR="00522E88" w:rsidRPr="004746FE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2B06004" w14:textId="77777777" w:rsidR="00522E88" w:rsidRPr="004746FE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636044C1" w14:textId="77777777" w:rsidR="00522E88" w:rsidRPr="004746FE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F3A8F01" w14:textId="77777777" w:rsidR="00522E88" w:rsidRPr="004746FE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</w:tcPr>
          <w:p w14:paraId="048D12FA" w14:textId="77777777" w:rsidR="00522E88" w:rsidRPr="004746FE" w:rsidRDefault="00522E88" w:rsidP="00793A08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31DACCE" w14:textId="77777777" w:rsidR="00522E88" w:rsidRPr="004746FE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auto"/>
          </w:tcPr>
          <w:p w14:paraId="147B2637" w14:textId="77777777" w:rsidR="00522E88" w:rsidRPr="004746FE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22E88" w:rsidRPr="00522E88" w14:paraId="73F61B9F" w14:textId="77777777" w:rsidTr="00E51247">
        <w:trPr>
          <w:trHeight w:val="261"/>
        </w:trPr>
        <w:tc>
          <w:tcPr>
            <w:tcW w:w="2696" w:type="dxa"/>
            <w:shd w:val="clear" w:color="auto" w:fill="auto"/>
          </w:tcPr>
          <w:p w14:paraId="6B71CCCE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07CAF3D9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FF98CCC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9B3417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42A4939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47D4B8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FB8557C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DB44A31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88F12F8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D76D6A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A8D53A0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ACDEBFA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8E2C145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1D39AD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23A71DF" w14:textId="77777777" w:rsidR="00522E88" w:rsidRPr="00522E88" w:rsidRDefault="00522E88" w:rsidP="00793A08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2F518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D586A62" w14:textId="77777777" w:rsidR="00522E88" w:rsidRPr="00522E88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34C6" w:rsidRPr="00522E88" w14:paraId="61DA3554" w14:textId="77777777" w:rsidTr="00E51247">
        <w:trPr>
          <w:trHeight w:val="261"/>
        </w:trPr>
        <w:tc>
          <w:tcPr>
            <w:tcW w:w="2696" w:type="dxa"/>
            <w:shd w:val="clear" w:color="auto" w:fill="auto"/>
          </w:tcPr>
          <w:p w14:paraId="6018E3DB" w14:textId="08B2FA15" w:rsidR="005634C6" w:rsidRPr="00522E88" w:rsidRDefault="005634C6" w:rsidP="00434C44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35EA30B6" w14:textId="4055D262" w:rsidR="005634C6" w:rsidRPr="00522E88" w:rsidRDefault="00651B2A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10</w:t>
            </w:r>
          </w:p>
        </w:tc>
        <w:tc>
          <w:tcPr>
            <w:tcW w:w="1443" w:type="dxa"/>
            <w:shd w:val="clear" w:color="auto" w:fill="auto"/>
          </w:tcPr>
          <w:p w14:paraId="745B7C06" w14:textId="31170236" w:rsidR="005634C6" w:rsidRPr="00522E88" w:rsidRDefault="00134FE8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B1DE13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66A16E52" w14:textId="63F09608" w:rsidR="005634C6" w:rsidRPr="00522E88" w:rsidRDefault="004E2830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16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121D86" w14:textId="77777777" w:rsidR="005634C6" w:rsidRPr="00522E88" w:rsidRDefault="005634C6" w:rsidP="005634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4038070" w14:textId="77EBCF02" w:rsidR="005634C6" w:rsidRPr="00522E88" w:rsidRDefault="00651B2A" w:rsidP="005634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E2830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633</w:t>
            </w:r>
            <w:r w:rsidR="004E2830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579</w:t>
            </w:r>
          </w:p>
        </w:tc>
        <w:tc>
          <w:tcPr>
            <w:tcW w:w="236" w:type="dxa"/>
            <w:shd w:val="clear" w:color="auto" w:fill="auto"/>
          </w:tcPr>
          <w:p w14:paraId="15630B9A" w14:textId="77777777" w:rsidR="005634C6" w:rsidRPr="00522E88" w:rsidRDefault="005634C6" w:rsidP="005634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3C0CE4B" w14:textId="17826A85" w:rsidR="005634C6" w:rsidRPr="00522E88" w:rsidRDefault="00651B2A" w:rsidP="005634C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E2830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633</w:t>
            </w:r>
            <w:r w:rsidR="004E2830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579</w:t>
            </w:r>
          </w:p>
        </w:tc>
        <w:tc>
          <w:tcPr>
            <w:tcW w:w="236" w:type="dxa"/>
            <w:shd w:val="clear" w:color="auto" w:fill="auto"/>
          </w:tcPr>
          <w:p w14:paraId="66B6C153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C238232" w14:textId="239C6248" w:rsidR="005634C6" w:rsidRPr="00522E88" w:rsidRDefault="004E2830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466100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C04169E" w14:textId="206AE1BE" w:rsidR="005634C6" w:rsidRPr="00522E88" w:rsidRDefault="00651B2A" w:rsidP="005634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E2830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633</w:t>
            </w:r>
            <w:r w:rsidR="004E2830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962</w:t>
            </w:r>
          </w:p>
        </w:tc>
        <w:tc>
          <w:tcPr>
            <w:tcW w:w="236" w:type="dxa"/>
            <w:shd w:val="clear" w:color="auto" w:fill="auto"/>
          </w:tcPr>
          <w:p w14:paraId="33E4682B" w14:textId="77777777" w:rsidR="005634C6" w:rsidRPr="00522E88" w:rsidRDefault="005634C6" w:rsidP="005634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5C7CF902" w14:textId="7D13113B" w:rsidR="005634C6" w:rsidRPr="00522E88" w:rsidRDefault="004E2830" w:rsidP="007A069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69B531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F58EF1F" w14:textId="50F24D2E" w:rsidR="005634C6" w:rsidRPr="00522E88" w:rsidRDefault="00651B2A" w:rsidP="005634C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E2830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633</w:t>
            </w:r>
            <w:r w:rsidR="004E2830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962</w:t>
            </w:r>
          </w:p>
        </w:tc>
      </w:tr>
      <w:tr w:rsidR="005634C6" w:rsidRPr="00522E88" w14:paraId="2B8C1E0D" w14:textId="77777777" w:rsidTr="00E51247">
        <w:trPr>
          <w:trHeight w:val="261"/>
        </w:trPr>
        <w:tc>
          <w:tcPr>
            <w:tcW w:w="2696" w:type="dxa"/>
            <w:shd w:val="clear" w:color="auto" w:fill="auto"/>
          </w:tcPr>
          <w:p w14:paraId="438EA3DD" w14:textId="77777777" w:rsidR="005634C6" w:rsidRPr="00522E88" w:rsidRDefault="005634C6" w:rsidP="00434C44">
            <w:pPr>
              <w:ind w:left="-20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52312DED" w14:textId="1DF91310" w:rsidR="005634C6" w:rsidRPr="00522E88" w:rsidRDefault="00651B2A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11</w:t>
            </w:r>
          </w:p>
        </w:tc>
        <w:tc>
          <w:tcPr>
            <w:tcW w:w="1443" w:type="dxa"/>
            <w:shd w:val="clear" w:color="auto" w:fill="auto"/>
          </w:tcPr>
          <w:p w14:paraId="43BBB25E" w14:textId="5ABCAF93" w:rsidR="005634C6" w:rsidRPr="00522E88" w:rsidRDefault="00134FE8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B68EC0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008F23FC" w14:textId="1FB88A39" w:rsidR="005634C6" w:rsidRPr="00522E88" w:rsidRDefault="004E2830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16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6431EC" w14:textId="77777777" w:rsidR="005634C6" w:rsidRPr="00522E88" w:rsidRDefault="005634C6" w:rsidP="005634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4DBE721" w14:textId="27A7458C" w:rsidR="005634C6" w:rsidRPr="00522E88" w:rsidRDefault="00651B2A" w:rsidP="005634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  <w:r w:rsidR="004E2830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037</w:t>
            </w:r>
            <w:r w:rsidR="004E2830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33EAB66" w14:textId="77777777" w:rsidR="005634C6" w:rsidRPr="00522E88" w:rsidRDefault="005634C6" w:rsidP="005634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6425869" w14:textId="15050EA9" w:rsidR="005634C6" w:rsidRPr="00522E88" w:rsidRDefault="00651B2A" w:rsidP="005634C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  <w:r w:rsidR="004E2830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037</w:t>
            </w:r>
            <w:r w:rsidR="004E2830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A468909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F0416C0" w14:textId="41732FD6" w:rsidR="005634C6" w:rsidRPr="00522E88" w:rsidRDefault="004E2830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E9C6F3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5823437" w14:textId="464E2EBA" w:rsidR="005634C6" w:rsidRPr="00522E88" w:rsidRDefault="00651B2A" w:rsidP="005634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  <w:r w:rsidR="004E2830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353</w:t>
            </w:r>
            <w:r w:rsidR="000B199A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692</w:t>
            </w:r>
          </w:p>
        </w:tc>
        <w:tc>
          <w:tcPr>
            <w:tcW w:w="236" w:type="dxa"/>
            <w:shd w:val="clear" w:color="auto" w:fill="auto"/>
          </w:tcPr>
          <w:p w14:paraId="7F19F6F2" w14:textId="77777777" w:rsidR="005634C6" w:rsidRPr="00522E88" w:rsidRDefault="005634C6" w:rsidP="005634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2223A15F" w14:textId="5F88F533" w:rsidR="005634C6" w:rsidRPr="00522E88" w:rsidRDefault="004E2830" w:rsidP="005634C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F26BF0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E23B965" w14:textId="424B5A17" w:rsidR="005634C6" w:rsidRPr="00522E88" w:rsidRDefault="00651B2A" w:rsidP="005634C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  <w:r w:rsidR="004E2830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353</w:t>
            </w:r>
            <w:r w:rsidR="000B199A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692</w:t>
            </w:r>
          </w:p>
        </w:tc>
      </w:tr>
      <w:tr w:rsidR="005634C6" w:rsidRPr="002D3F7F" w14:paraId="36AB48CE" w14:textId="77777777" w:rsidTr="00E51247">
        <w:trPr>
          <w:trHeight w:val="261"/>
        </w:trPr>
        <w:tc>
          <w:tcPr>
            <w:tcW w:w="2696" w:type="dxa"/>
            <w:shd w:val="clear" w:color="auto" w:fill="auto"/>
          </w:tcPr>
          <w:p w14:paraId="3969A1B4" w14:textId="43FFA498" w:rsidR="005634C6" w:rsidRPr="00522E88" w:rsidRDefault="005634C6" w:rsidP="005634C6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46D4D16" w14:textId="77777777" w:rsidR="005634C6" w:rsidRPr="00522E88" w:rsidRDefault="005634C6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2FE8A" w14:textId="13A89211" w:rsidR="005634C6" w:rsidRPr="00522E88" w:rsidRDefault="00134FE8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5BBACB" w14:textId="77777777" w:rsidR="005634C6" w:rsidRPr="00522E88" w:rsidRDefault="005634C6" w:rsidP="005634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9BC3C" w14:textId="059B73F8" w:rsidR="005634C6" w:rsidRPr="00522E88" w:rsidRDefault="004E2830" w:rsidP="005634C6">
            <w:pPr>
              <w:pStyle w:val="acctfourfigures"/>
              <w:tabs>
                <w:tab w:val="clear" w:pos="765"/>
              </w:tabs>
              <w:spacing w:line="240" w:lineRule="atLeast"/>
              <w:ind w:left="-16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7365E" w14:textId="77777777" w:rsidR="005634C6" w:rsidRPr="00522E88" w:rsidRDefault="005634C6" w:rsidP="005634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D958D" w14:textId="3233BB32" w:rsidR="005634C6" w:rsidRPr="00B162D9" w:rsidRDefault="00651B2A" w:rsidP="005634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52</w:t>
            </w:r>
            <w:r w:rsidR="000B199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670</w:t>
            </w:r>
            <w:r w:rsidR="000B199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579</w:t>
            </w:r>
          </w:p>
        </w:tc>
        <w:tc>
          <w:tcPr>
            <w:tcW w:w="236" w:type="dxa"/>
            <w:shd w:val="clear" w:color="auto" w:fill="auto"/>
          </w:tcPr>
          <w:p w14:paraId="0CEF4786" w14:textId="77777777" w:rsidR="005634C6" w:rsidRPr="00522E88" w:rsidRDefault="005634C6" w:rsidP="005634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7988D" w14:textId="165ECC59" w:rsidR="005634C6" w:rsidRPr="00B162D9" w:rsidRDefault="00651B2A" w:rsidP="005634C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52</w:t>
            </w:r>
            <w:r w:rsidR="004E283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670</w:t>
            </w:r>
            <w:r w:rsidR="000B199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579</w:t>
            </w:r>
          </w:p>
        </w:tc>
        <w:tc>
          <w:tcPr>
            <w:tcW w:w="236" w:type="dxa"/>
            <w:shd w:val="clear" w:color="auto" w:fill="auto"/>
          </w:tcPr>
          <w:p w14:paraId="1CC42DE5" w14:textId="77777777" w:rsidR="005634C6" w:rsidRPr="002D3F7F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D216769" w14:textId="77777777" w:rsidR="005634C6" w:rsidRPr="002D3F7F" w:rsidRDefault="005634C6" w:rsidP="005634C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88E9FA" w14:textId="77777777" w:rsidR="005634C6" w:rsidRPr="002D3F7F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0851CED" w14:textId="77777777" w:rsidR="005634C6" w:rsidRPr="002D3F7F" w:rsidRDefault="005634C6" w:rsidP="005634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B36260" w14:textId="77777777" w:rsidR="005634C6" w:rsidRPr="002D3F7F" w:rsidRDefault="005634C6" w:rsidP="005634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55D1D224" w14:textId="77777777" w:rsidR="005634C6" w:rsidRPr="002D3F7F" w:rsidRDefault="005634C6" w:rsidP="005634C6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77A40A" w14:textId="77777777" w:rsidR="005634C6" w:rsidRPr="002D3F7F" w:rsidRDefault="005634C6" w:rsidP="005634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1DD023B" w14:textId="77777777" w:rsidR="005634C6" w:rsidRPr="002D3F7F" w:rsidRDefault="005634C6" w:rsidP="005634C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6414E997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</w:rPr>
      </w:pPr>
    </w:p>
    <w:p w14:paraId="11522F22" w14:textId="77777777" w:rsidR="00522E88" w:rsidRDefault="00522E88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6E2DA4" w:rsidRPr="00522E88" w14:paraId="23CE1B2F" w14:textId="77777777" w:rsidTr="00522E88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18E6E6B3" w14:textId="77777777" w:rsidR="006E2DA4" w:rsidRPr="00522E88" w:rsidRDefault="006E2DA4" w:rsidP="00143EAD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6D2D0F1B" w14:textId="77777777" w:rsidR="006E2DA4" w:rsidRPr="00522E88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74A973D8" w14:textId="77777777" w:rsidR="006E2DA4" w:rsidRPr="00522E88" w:rsidRDefault="006E2DA4" w:rsidP="00590E91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="00923DC7" w:rsidRPr="00522E8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90E91" w:rsidRPr="00522E88" w14:paraId="623FB087" w14:textId="77777777" w:rsidTr="00601946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7FB8770" w14:textId="46D23DB2" w:rsidR="00590E91" w:rsidRPr="00522E88" w:rsidRDefault="00590E91" w:rsidP="00143EA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478796D3" w14:textId="7BCB719B" w:rsidR="00590E91" w:rsidRPr="00522E88" w:rsidRDefault="00590E9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219066C8" w14:textId="5E3897D1" w:rsidR="00590E91" w:rsidRPr="00522E88" w:rsidRDefault="00590E9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BC3D1A9" w14:textId="77777777" w:rsidR="00590E91" w:rsidRPr="00522E88" w:rsidRDefault="00590E9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29EF73F1" w14:textId="4CE61BC1" w:rsidR="00590E91" w:rsidRPr="00522E88" w:rsidRDefault="00590E9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90E91" w:rsidRPr="00522E88" w14:paraId="54183313" w14:textId="77777777" w:rsidTr="00601946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52D0EF5" w14:textId="053FB011" w:rsidR="00590E91" w:rsidRPr="00522E88" w:rsidRDefault="00590E91" w:rsidP="0060194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4A3FB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808" w:type="dxa"/>
            <w:vAlign w:val="bottom"/>
          </w:tcPr>
          <w:p w14:paraId="1CA3AC04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4E0AD537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0A28EED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4751DBCF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6A7981" w14:textId="77777777" w:rsidR="00590E91" w:rsidRPr="00522E88" w:rsidRDefault="00590E91" w:rsidP="0060194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1C41384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22E88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22E88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2D9DFF" w14:textId="77777777" w:rsidR="00590E91" w:rsidRPr="00522E88" w:rsidRDefault="00590E91" w:rsidP="0060194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31320D1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3FDEE252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649D28F2" w14:textId="55ED5483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C38BEDA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7FEA376" w14:textId="0DD5F314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ED1BFDB" w14:textId="77777777" w:rsidR="00590E91" w:rsidRPr="00522E88" w:rsidRDefault="00590E91" w:rsidP="0060194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7FBA142A" w14:textId="6FAACC37" w:rsidR="00590E91" w:rsidRPr="00522E88" w:rsidRDefault="00590E91" w:rsidP="00601946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51B2A" w:rsidRPr="00651B2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20A486C5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2D3029D" w14:textId="77777777" w:rsidR="00590E91" w:rsidRPr="00522E88" w:rsidRDefault="00590E91" w:rsidP="006019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22E88" w:rsidRPr="00522E88" w14:paraId="103D5714" w14:textId="77777777" w:rsidTr="00522E88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40640BED" w14:textId="77777777" w:rsidR="00522E88" w:rsidRPr="00522E88" w:rsidRDefault="00522E88" w:rsidP="00143EA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592A579E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48701E0B" w14:textId="77777777" w:rsidR="00522E88" w:rsidRPr="00522E88" w:rsidRDefault="00522E88" w:rsidP="00590E91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522E88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22E88" w:rsidRPr="00522E88" w14:paraId="36053BB5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1C424DE5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36B30370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0C97B0D7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67D0B8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3BEE78D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C5FBB7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F56801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7D89D8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F1DC483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08B367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CD739C8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D06C72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1DD337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0D600F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2AFFE1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A7522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C085082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013A96DE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01D0563D" w14:textId="77777777" w:rsidR="00522E88" w:rsidRPr="00522E88" w:rsidRDefault="00522E88" w:rsidP="00143EAD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30892094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7B38D03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355BE5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401335AF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BFF5E14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EC9077F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317200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0EF1BD4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0B65D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4EAA12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DF3A85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2D4F32F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821703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FB985C3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4D621A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62B97E99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296C1184" w14:textId="77777777" w:rsidTr="008E48EE">
        <w:trPr>
          <w:trHeight w:val="261"/>
        </w:trPr>
        <w:tc>
          <w:tcPr>
            <w:tcW w:w="2696" w:type="dxa"/>
            <w:shd w:val="clear" w:color="auto" w:fill="auto"/>
          </w:tcPr>
          <w:p w14:paraId="3FBA699D" w14:textId="77777777" w:rsidR="00522E88" w:rsidRPr="00522E88" w:rsidRDefault="00522E88" w:rsidP="00143EAD">
            <w:pPr>
              <w:ind w:left="166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8" w:type="dxa"/>
          </w:tcPr>
          <w:p w14:paraId="6D7270E5" w14:textId="56C7D531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5A61E3B9" w14:textId="16D8A15E" w:rsidR="00522E88" w:rsidRPr="00522E88" w:rsidRDefault="002C25C1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6A04A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6414958" w14:textId="53D73DE9" w:rsidR="00522E88" w:rsidRPr="00522E88" w:rsidRDefault="00651B2A" w:rsidP="00576A6C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236" w:type="dxa"/>
            <w:shd w:val="clear" w:color="auto" w:fill="auto"/>
          </w:tcPr>
          <w:p w14:paraId="61A78451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28BFEF9" w14:textId="28A2F750" w:rsidR="00522E88" w:rsidRPr="00522E88" w:rsidRDefault="00C9406C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C197B4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0E5E155" w14:textId="546DDF21" w:rsidR="00522E88" w:rsidRPr="00522E88" w:rsidRDefault="00651B2A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236" w:type="dxa"/>
            <w:shd w:val="clear" w:color="auto" w:fill="auto"/>
          </w:tcPr>
          <w:p w14:paraId="4E0246FB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869E180" w14:textId="5D33B21E" w:rsidR="00522E88" w:rsidRPr="00522E88" w:rsidRDefault="00651B2A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236" w:type="dxa"/>
            <w:shd w:val="clear" w:color="auto" w:fill="auto"/>
          </w:tcPr>
          <w:p w14:paraId="20FCCEEF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D9B5BBA" w14:textId="79C541FE" w:rsidR="00522E88" w:rsidRPr="00522E88" w:rsidRDefault="00C65E37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16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1AAB2F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6262841" w14:textId="5BB0B110" w:rsidR="00522E88" w:rsidRPr="00522E88" w:rsidRDefault="00C65E37" w:rsidP="00E27FA1">
            <w:pPr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E31AF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38DFE92" w14:textId="2C66BD3A" w:rsidR="00522E88" w:rsidRPr="00522E88" w:rsidRDefault="00651B2A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117</w:t>
            </w:r>
          </w:p>
        </w:tc>
      </w:tr>
      <w:tr w:rsidR="00522E88" w:rsidRPr="00522E88" w14:paraId="547D847E" w14:textId="77777777" w:rsidTr="008E48EE">
        <w:trPr>
          <w:trHeight w:val="261"/>
        </w:trPr>
        <w:tc>
          <w:tcPr>
            <w:tcW w:w="2696" w:type="dxa"/>
            <w:shd w:val="clear" w:color="auto" w:fill="auto"/>
          </w:tcPr>
          <w:p w14:paraId="31E8ACC7" w14:textId="77777777" w:rsidR="00522E88" w:rsidRPr="00522E88" w:rsidRDefault="00522E88" w:rsidP="00143EAD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8" w:type="dxa"/>
          </w:tcPr>
          <w:p w14:paraId="46390E22" w14:textId="4B4A9483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5DFFEE7" w14:textId="0FB34ECB" w:rsidR="00522E88" w:rsidRPr="00522E88" w:rsidRDefault="002C25C1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2A182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03ADDE8" w14:textId="6F5B8CE6" w:rsidR="00522E88" w:rsidRPr="00522E88" w:rsidRDefault="002C25C1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5FD36A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03E63F3" w14:textId="1628D806" w:rsidR="00522E88" w:rsidRPr="00522E88" w:rsidRDefault="00651B2A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C9406C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739</w:t>
            </w:r>
          </w:p>
        </w:tc>
        <w:tc>
          <w:tcPr>
            <w:tcW w:w="236" w:type="dxa"/>
            <w:shd w:val="clear" w:color="auto" w:fill="auto"/>
          </w:tcPr>
          <w:p w14:paraId="148D1DF9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4C391E2" w14:textId="2ABA9BAB" w:rsidR="00522E88" w:rsidRPr="00522E88" w:rsidRDefault="00651B2A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C65E37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739</w:t>
            </w:r>
          </w:p>
        </w:tc>
        <w:tc>
          <w:tcPr>
            <w:tcW w:w="236" w:type="dxa"/>
            <w:shd w:val="clear" w:color="auto" w:fill="auto"/>
          </w:tcPr>
          <w:p w14:paraId="5DC035F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1E2F450" w14:textId="4D77BDD1" w:rsidR="00522E88" w:rsidRPr="00522E88" w:rsidRDefault="00C65E37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C361A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4860D2C" w14:textId="1CA8DCB5" w:rsidR="00522E88" w:rsidRPr="00522E88" w:rsidRDefault="00651B2A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="00C65E37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811</w:t>
            </w:r>
          </w:p>
        </w:tc>
        <w:tc>
          <w:tcPr>
            <w:tcW w:w="236" w:type="dxa"/>
            <w:shd w:val="clear" w:color="auto" w:fill="auto"/>
          </w:tcPr>
          <w:p w14:paraId="05B43218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CF285C7" w14:textId="248590D9" w:rsidR="00522E88" w:rsidRPr="00522E88" w:rsidRDefault="00C65E37" w:rsidP="00E27FA1">
            <w:pPr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0312F0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3FA4D8B" w14:textId="31C04205" w:rsidR="00522E88" w:rsidRPr="00522E88" w:rsidRDefault="00651B2A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="00C65E37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811</w:t>
            </w:r>
          </w:p>
        </w:tc>
      </w:tr>
      <w:tr w:rsidR="00522E88" w:rsidRPr="00522E88" w14:paraId="0E4BC9E0" w14:textId="77777777" w:rsidTr="008E48EE">
        <w:trPr>
          <w:trHeight w:val="261"/>
        </w:trPr>
        <w:tc>
          <w:tcPr>
            <w:tcW w:w="2696" w:type="dxa"/>
            <w:shd w:val="clear" w:color="auto" w:fill="auto"/>
          </w:tcPr>
          <w:p w14:paraId="6E50BC0C" w14:textId="2E202FE6" w:rsidR="00522E88" w:rsidRPr="00522E88" w:rsidRDefault="00522E88" w:rsidP="00143EAD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2A4B163E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101FF" w14:textId="6CE28BB3" w:rsidR="00522E88" w:rsidRPr="00522E88" w:rsidRDefault="002C25C1" w:rsidP="008A60BC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D65353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78020" w14:textId="3D9EA64D" w:rsidR="00522E88" w:rsidRPr="00522E88" w:rsidRDefault="00651B2A" w:rsidP="00576A6C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117</w:t>
            </w:r>
          </w:p>
        </w:tc>
        <w:tc>
          <w:tcPr>
            <w:tcW w:w="236" w:type="dxa"/>
            <w:shd w:val="clear" w:color="auto" w:fill="auto"/>
          </w:tcPr>
          <w:p w14:paraId="6B0B37D2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95838" w14:textId="222BAD07" w:rsidR="00522E88" w:rsidRPr="00522E88" w:rsidRDefault="00651B2A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</w:t>
            </w:r>
            <w:r w:rsidR="00C9406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739</w:t>
            </w:r>
          </w:p>
        </w:tc>
        <w:tc>
          <w:tcPr>
            <w:tcW w:w="236" w:type="dxa"/>
            <w:shd w:val="clear" w:color="auto" w:fill="auto"/>
          </w:tcPr>
          <w:p w14:paraId="6C6A2998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A9079" w14:textId="303B7F92" w:rsidR="00522E88" w:rsidRPr="00522E88" w:rsidRDefault="00651B2A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</w:t>
            </w:r>
            <w:r w:rsidR="00C65E3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856</w:t>
            </w:r>
          </w:p>
        </w:tc>
        <w:tc>
          <w:tcPr>
            <w:tcW w:w="236" w:type="dxa"/>
            <w:shd w:val="clear" w:color="auto" w:fill="auto"/>
          </w:tcPr>
          <w:p w14:paraId="59154D4B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1432032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36F1D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1E95AA5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047179F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2622AFE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B18495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DC233D9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66594556" w14:textId="77777777" w:rsidTr="008E48EE">
        <w:trPr>
          <w:trHeight w:val="261"/>
        </w:trPr>
        <w:tc>
          <w:tcPr>
            <w:tcW w:w="2696" w:type="dxa"/>
            <w:shd w:val="clear" w:color="auto" w:fill="auto"/>
          </w:tcPr>
          <w:p w14:paraId="0C8C5924" w14:textId="77777777" w:rsidR="00522E88" w:rsidRPr="004746FE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08" w:type="dxa"/>
          </w:tcPr>
          <w:p w14:paraId="7F44677B" w14:textId="77777777" w:rsidR="00522E88" w:rsidRPr="004746FE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7E42DCBB" w14:textId="77777777" w:rsidR="00522E88" w:rsidRPr="004746FE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61AE64C" w14:textId="77777777" w:rsidR="00522E88" w:rsidRPr="004746FE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3101CEE5" w14:textId="77777777" w:rsidR="00522E88" w:rsidRPr="004746FE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D6B0680" w14:textId="77777777" w:rsidR="00522E88" w:rsidRPr="004746FE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DE53822" w14:textId="77777777" w:rsidR="00522E88" w:rsidRPr="004746FE" w:rsidRDefault="00522E88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DA7762C" w14:textId="77777777" w:rsidR="00522E88" w:rsidRPr="004746FE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7C6D5FB4" w14:textId="77777777" w:rsidR="00522E88" w:rsidRPr="004746FE" w:rsidRDefault="00522E88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AFD87E9" w14:textId="77777777" w:rsidR="00522E88" w:rsidRPr="004746FE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3B53B183" w14:textId="77777777" w:rsidR="00522E88" w:rsidRPr="004746FE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4CDCD74" w14:textId="77777777" w:rsidR="00522E88" w:rsidRPr="004746FE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364F8CF8" w14:textId="77777777" w:rsidR="00522E88" w:rsidRPr="004746FE" w:rsidRDefault="00522E88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4DFD7EB" w14:textId="77777777" w:rsidR="00522E88" w:rsidRPr="004746FE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3A6B1356" w14:textId="77777777" w:rsidR="00522E88" w:rsidRPr="004746FE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8D1903A" w14:textId="77777777" w:rsidR="00522E88" w:rsidRPr="004746FE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5A96CD92" w14:textId="77777777" w:rsidR="00522E88" w:rsidRPr="004746FE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22E88" w:rsidRPr="00522E88" w14:paraId="50EE756A" w14:textId="77777777" w:rsidTr="008E48EE">
        <w:trPr>
          <w:trHeight w:val="261"/>
        </w:trPr>
        <w:tc>
          <w:tcPr>
            <w:tcW w:w="2696" w:type="dxa"/>
            <w:shd w:val="clear" w:color="auto" w:fill="auto"/>
          </w:tcPr>
          <w:p w14:paraId="09C5D248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0520C610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555B063D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0B355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690B1D81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A77CD34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10840F3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B063D4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DF25C4E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5CC278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41638F2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9364E5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8927BE2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6A76D02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00DD2BF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5ACE3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FA6E6BB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6A6E" w:rsidRPr="00522E88" w14:paraId="67277244" w14:textId="77777777" w:rsidTr="008E48EE">
        <w:trPr>
          <w:trHeight w:val="261"/>
        </w:trPr>
        <w:tc>
          <w:tcPr>
            <w:tcW w:w="2696" w:type="dxa"/>
            <w:shd w:val="clear" w:color="auto" w:fill="auto"/>
          </w:tcPr>
          <w:p w14:paraId="5347317B" w14:textId="6688B74B" w:rsidR="00716A6E" w:rsidRPr="00522E88" w:rsidRDefault="00716A6E" w:rsidP="00434C4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6D422FE5" w14:textId="460AC828" w:rsidR="00716A6E" w:rsidRPr="00522E88" w:rsidRDefault="00651B2A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10</w:t>
            </w:r>
          </w:p>
        </w:tc>
        <w:tc>
          <w:tcPr>
            <w:tcW w:w="1443" w:type="dxa"/>
            <w:shd w:val="clear" w:color="auto" w:fill="auto"/>
          </w:tcPr>
          <w:p w14:paraId="1F3459D5" w14:textId="4A163695" w:rsidR="00716A6E" w:rsidRPr="00522E88" w:rsidRDefault="002C25C1" w:rsidP="008B18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66FAC0" w14:textId="77777777" w:rsidR="00716A6E" w:rsidRPr="00522E88" w:rsidRDefault="00716A6E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7AE5E56" w14:textId="19C2FF06" w:rsidR="00716A6E" w:rsidRPr="00522E88" w:rsidRDefault="002C25C1" w:rsidP="008B18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65C0C3" w14:textId="77777777" w:rsidR="00716A6E" w:rsidRPr="00522E88" w:rsidRDefault="00716A6E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5A0E988" w14:textId="210015F0" w:rsidR="00716A6E" w:rsidRPr="00522E88" w:rsidRDefault="00651B2A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9406C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290</w:t>
            </w:r>
            <w:r w:rsidR="00C9406C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328</w:t>
            </w:r>
          </w:p>
        </w:tc>
        <w:tc>
          <w:tcPr>
            <w:tcW w:w="236" w:type="dxa"/>
            <w:shd w:val="clear" w:color="auto" w:fill="auto"/>
          </w:tcPr>
          <w:p w14:paraId="492BE770" w14:textId="77777777" w:rsidR="00716A6E" w:rsidRPr="00522E88" w:rsidRDefault="00716A6E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45A9625" w14:textId="5A004627" w:rsidR="00716A6E" w:rsidRPr="00522E88" w:rsidRDefault="00651B2A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65E37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290</w:t>
            </w:r>
            <w:r w:rsidR="00C65E37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328</w:t>
            </w:r>
          </w:p>
        </w:tc>
        <w:tc>
          <w:tcPr>
            <w:tcW w:w="236" w:type="dxa"/>
            <w:shd w:val="clear" w:color="auto" w:fill="auto"/>
          </w:tcPr>
          <w:p w14:paraId="123ED6D8" w14:textId="77777777" w:rsidR="00716A6E" w:rsidRPr="00522E88" w:rsidRDefault="00716A6E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FC4E84D" w14:textId="05B9CBB4" w:rsidR="00716A6E" w:rsidRPr="00B2078A" w:rsidRDefault="00C65E37" w:rsidP="00B207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107E8F" w14:textId="77777777" w:rsidR="00716A6E" w:rsidRPr="00522E88" w:rsidRDefault="00716A6E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3D3EA58" w14:textId="50AE3CE9" w:rsidR="00716A6E" w:rsidRPr="00522E88" w:rsidRDefault="00651B2A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65E37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290</w:t>
            </w:r>
            <w:r w:rsidR="00C65E37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648</w:t>
            </w:r>
          </w:p>
        </w:tc>
        <w:tc>
          <w:tcPr>
            <w:tcW w:w="236" w:type="dxa"/>
            <w:shd w:val="clear" w:color="auto" w:fill="auto"/>
          </w:tcPr>
          <w:p w14:paraId="53D22D3A" w14:textId="77777777" w:rsidR="00716A6E" w:rsidRPr="00522E88" w:rsidRDefault="00716A6E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11DDC31" w14:textId="3312AD19" w:rsidR="00716A6E" w:rsidRPr="00522E88" w:rsidRDefault="00C65E37" w:rsidP="00DF34D0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9520A3" w14:textId="77777777" w:rsidR="00716A6E" w:rsidRPr="00522E88" w:rsidRDefault="00716A6E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111E914" w14:textId="54AD140F" w:rsidR="00716A6E" w:rsidRPr="00522E88" w:rsidRDefault="00651B2A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65E37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290</w:t>
            </w:r>
            <w:r w:rsidR="00C65E37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648</w:t>
            </w:r>
          </w:p>
        </w:tc>
      </w:tr>
      <w:tr w:rsidR="00522E88" w:rsidRPr="00522E88" w14:paraId="1960B026" w14:textId="77777777" w:rsidTr="008E48EE">
        <w:trPr>
          <w:trHeight w:val="261"/>
        </w:trPr>
        <w:tc>
          <w:tcPr>
            <w:tcW w:w="2696" w:type="dxa"/>
            <w:shd w:val="clear" w:color="auto" w:fill="auto"/>
          </w:tcPr>
          <w:p w14:paraId="671B4969" w14:textId="77777777" w:rsidR="00522E88" w:rsidRPr="00522E88" w:rsidRDefault="00522E88" w:rsidP="00434C44">
            <w:pPr>
              <w:ind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1CDC1C2F" w14:textId="1DF06CCA" w:rsidR="00522E88" w:rsidRPr="00522E88" w:rsidRDefault="00651B2A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 w:rsidRPr="00651B2A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11</w:t>
            </w:r>
          </w:p>
        </w:tc>
        <w:tc>
          <w:tcPr>
            <w:tcW w:w="1443" w:type="dxa"/>
            <w:shd w:val="clear" w:color="auto" w:fill="auto"/>
          </w:tcPr>
          <w:p w14:paraId="43320526" w14:textId="5138C2FA" w:rsidR="00522E88" w:rsidRPr="00522E88" w:rsidRDefault="002C25C1" w:rsidP="005A72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FC66FB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E07A5C5" w14:textId="68BE45F2" w:rsidR="00522E88" w:rsidRPr="00522E88" w:rsidRDefault="002C25C1" w:rsidP="005A72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6F3057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29E2ECF" w14:textId="5E17E45D" w:rsidR="00522E88" w:rsidRPr="00522E88" w:rsidRDefault="00651B2A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  <w:r w:rsidR="00C9406C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275</w:t>
            </w:r>
            <w:r w:rsidR="00C9406C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9766D53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F4CF6D9" w14:textId="0DF9D2BB" w:rsidR="00522E88" w:rsidRPr="00522E88" w:rsidRDefault="00651B2A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  <w:r w:rsidR="00C65E37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275</w:t>
            </w:r>
            <w:r w:rsidR="00C65E37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6A6B9A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52DE955" w14:textId="43C86486" w:rsidR="00522E88" w:rsidRPr="00522E88" w:rsidRDefault="00C65E37" w:rsidP="005A72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5D204B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8ACC2DA" w14:textId="1D1A52F9" w:rsidR="00522E88" w:rsidRPr="00522E88" w:rsidRDefault="00651B2A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  <w:r w:rsidR="00C65E37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575</w:t>
            </w:r>
            <w:r w:rsidR="00C65E37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308</w:t>
            </w:r>
          </w:p>
        </w:tc>
        <w:tc>
          <w:tcPr>
            <w:tcW w:w="236" w:type="dxa"/>
            <w:shd w:val="clear" w:color="auto" w:fill="auto"/>
          </w:tcPr>
          <w:p w14:paraId="56BBE45C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1347BFC" w14:textId="6E8770DF" w:rsidR="00522E88" w:rsidRPr="00522E88" w:rsidRDefault="00C65E37" w:rsidP="005A723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852ED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163B697" w14:textId="5FF390A2" w:rsidR="00522E88" w:rsidRPr="00522E88" w:rsidRDefault="00651B2A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  <w:r w:rsidR="00C65E37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575</w:t>
            </w:r>
            <w:r w:rsidR="00C65E37">
              <w:rPr>
                <w:rFonts w:ascii="Angsana New" w:hAnsi="Angsana New"/>
                <w:sz w:val="24"/>
                <w:szCs w:val="24"/>
              </w:rPr>
              <w:t>,</w:t>
            </w:r>
            <w:r w:rsidRPr="00651B2A">
              <w:rPr>
                <w:rFonts w:ascii="Angsana New" w:hAnsi="Angsana New"/>
                <w:sz w:val="24"/>
                <w:szCs w:val="24"/>
                <w:lang w:val="en-US"/>
              </w:rPr>
              <w:t>308</w:t>
            </w:r>
          </w:p>
        </w:tc>
      </w:tr>
      <w:tr w:rsidR="00522E88" w:rsidRPr="002D3F7F" w14:paraId="023C5917" w14:textId="77777777" w:rsidTr="008E48EE">
        <w:trPr>
          <w:trHeight w:val="261"/>
        </w:trPr>
        <w:tc>
          <w:tcPr>
            <w:tcW w:w="2696" w:type="dxa"/>
            <w:shd w:val="clear" w:color="auto" w:fill="auto"/>
          </w:tcPr>
          <w:p w14:paraId="2D526DDC" w14:textId="39D91384" w:rsidR="00522E88" w:rsidRPr="00522E88" w:rsidRDefault="00522E88" w:rsidP="00143EAD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</w:t>
            </w:r>
            <w:r w:rsidR="005C01D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น</w:t>
            </w:r>
          </w:p>
        </w:tc>
        <w:tc>
          <w:tcPr>
            <w:tcW w:w="808" w:type="dxa"/>
          </w:tcPr>
          <w:p w14:paraId="4E4D5269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F568C" w14:textId="099CCA4A" w:rsidR="00522E88" w:rsidRPr="00B162D9" w:rsidRDefault="002C25C1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87E883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FD782" w14:textId="668E3AAA" w:rsidR="00522E88" w:rsidRPr="00522E88" w:rsidRDefault="002C25C1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2B820C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EECF" w14:textId="1AB8470D" w:rsidR="00522E88" w:rsidRPr="00B162D9" w:rsidRDefault="00651B2A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40</w:t>
            </w:r>
            <w:r w:rsidR="009C368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565</w:t>
            </w:r>
            <w:r w:rsidR="009C368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328</w:t>
            </w:r>
          </w:p>
        </w:tc>
        <w:tc>
          <w:tcPr>
            <w:tcW w:w="236" w:type="dxa"/>
            <w:shd w:val="clear" w:color="auto" w:fill="auto"/>
          </w:tcPr>
          <w:p w14:paraId="405E5CFB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1E498" w14:textId="1C1A03B8" w:rsidR="00522E88" w:rsidRPr="002D3F7F" w:rsidRDefault="00651B2A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40</w:t>
            </w:r>
            <w:r w:rsidR="009C368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565</w:t>
            </w:r>
            <w:r w:rsidR="009C368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328</w:t>
            </w:r>
          </w:p>
        </w:tc>
        <w:tc>
          <w:tcPr>
            <w:tcW w:w="236" w:type="dxa"/>
            <w:shd w:val="clear" w:color="auto" w:fill="auto"/>
          </w:tcPr>
          <w:p w14:paraId="524B8C23" w14:textId="77777777" w:rsidR="00522E88" w:rsidRPr="002D3F7F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74BEA5D" w14:textId="77777777" w:rsidR="00522E88" w:rsidRPr="002D3F7F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6ACED8" w14:textId="77777777" w:rsidR="00522E88" w:rsidRPr="002D3F7F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A8E253C" w14:textId="77777777" w:rsidR="00522E88" w:rsidRPr="002D3F7F" w:rsidRDefault="00522E88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A3756DF" w14:textId="77777777" w:rsidR="00522E88" w:rsidRPr="002D3F7F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80C8E63" w14:textId="77777777" w:rsidR="00522E88" w:rsidRPr="002D3F7F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BF62F4" w14:textId="77777777" w:rsidR="00522E88" w:rsidRPr="002D3F7F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D43EF34" w14:textId="77777777" w:rsidR="00522E88" w:rsidRPr="002D3F7F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60326780" w14:textId="77777777" w:rsidR="006E2DA4" w:rsidRDefault="006E2DA4" w:rsidP="006E2DA4">
      <w:pPr>
        <w:spacing w:line="240" w:lineRule="auto"/>
        <w:rPr>
          <w:rFonts w:ascii="Angsana New" w:hAnsi="Angsana New"/>
          <w:sz w:val="20"/>
          <w:szCs w:val="20"/>
        </w:rPr>
      </w:pPr>
    </w:p>
    <w:p w14:paraId="08B9706C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</w:rPr>
      </w:pPr>
    </w:p>
    <w:p w14:paraId="4D1A9E53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  <w:cs/>
        </w:rPr>
        <w:sectPr w:rsidR="00B321BA" w:rsidSect="00381B9D">
          <w:pgSz w:w="16834" w:h="11909" w:orient="landscape" w:code="9"/>
          <w:pgMar w:top="1152" w:right="691" w:bottom="1152" w:left="1080" w:header="706" w:footer="706" w:gutter="0"/>
          <w:cols w:space="737"/>
          <w:docGrid w:linePitch="360"/>
        </w:sect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11"/>
        <w:gridCol w:w="1181"/>
        <w:gridCol w:w="918"/>
        <w:gridCol w:w="236"/>
        <w:gridCol w:w="1171"/>
        <w:gridCol w:w="236"/>
        <w:gridCol w:w="877"/>
        <w:gridCol w:w="236"/>
        <w:gridCol w:w="1114"/>
      </w:tblGrid>
      <w:tr w:rsidR="00C53CD8" w:rsidRPr="00522E88" w14:paraId="0D86D896" w14:textId="77777777" w:rsidTr="00983C12">
        <w:tc>
          <w:tcPr>
            <w:tcW w:w="3211" w:type="dxa"/>
            <w:vAlign w:val="bottom"/>
          </w:tcPr>
          <w:p w14:paraId="1138ADBF" w14:textId="77777777" w:rsidR="00C53CD8" w:rsidRPr="00522E88" w:rsidRDefault="00C53CD8" w:rsidP="00DB4670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br w:type="page"/>
            </w: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522E88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5969" w:type="dxa"/>
            <w:gridSpan w:val="8"/>
            <w:vAlign w:val="bottom"/>
          </w:tcPr>
          <w:p w14:paraId="466E38D3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3CD8" w:rsidRPr="00522E88" w14:paraId="53E2136A" w14:textId="77777777" w:rsidTr="00983C12">
        <w:tc>
          <w:tcPr>
            <w:tcW w:w="3211" w:type="dxa"/>
            <w:vAlign w:val="bottom"/>
          </w:tcPr>
          <w:p w14:paraId="092FB57B" w14:textId="77777777" w:rsidR="00C53CD8" w:rsidRPr="00522E88" w:rsidRDefault="00C53CD8" w:rsidP="00DB467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0651F200" w14:textId="77777777" w:rsidR="00C53CD8" w:rsidRPr="00522E88" w:rsidRDefault="00C53CD8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  <w:vAlign w:val="bottom"/>
          </w:tcPr>
          <w:p w14:paraId="10BD93F7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53CD8" w:rsidRPr="00522E88" w14:paraId="2CA3ECB1" w14:textId="77777777" w:rsidTr="00983C12">
        <w:tc>
          <w:tcPr>
            <w:tcW w:w="3211" w:type="dxa"/>
            <w:vAlign w:val="bottom"/>
          </w:tcPr>
          <w:p w14:paraId="230FBB8D" w14:textId="77777777" w:rsidR="00C53CD8" w:rsidRPr="00522E88" w:rsidRDefault="00C53CD8" w:rsidP="00DB467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2D9AD53C" w14:textId="77777777" w:rsidR="00C53CD8" w:rsidRPr="00522E88" w:rsidRDefault="00C53CD8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27F31D70" w14:textId="72BE2F33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651B2A"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4BD25D5" w14:textId="77777777" w:rsidR="00C53CD8" w:rsidRPr="00522E88" w:rsidRDefault="00C53CD8" w:rsidP="00DB467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5761358B" w14:textId="422A79EE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522E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651B2A"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74FF52E" w14:textId="77777777" w:rsidR="00C53CD8" w:rsidRPr="00522E88" w:rsidRDefault="00C53CD8" w:rsidP="00DB467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17DBDD3" w14:textId="6180E4AC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522E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651B2A"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FE838DF" w14:textId="77777777" w:rsidR="00C53CD8" w:rsidRPr="00522E88" w:rsidRDefault="00C53CD8" w:rsidP="00DB467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ADA8818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53CD8" w:rsidRPr="00522E88" w14:paraId="1C67735B" w14:textId="77777777" w:rsidTr="00983C12">
        <w:trPr>
          <w:trHeight w:val="144"/>
        </w:trPr>
        <w:tc>
          <w:tcPr>
            <w:tcW w:w="3211" w:type="dxa"/>
            <w:vAlign w:val="bottom"/>
          </w:tcPr>
          <w:p w14:paraId="27BC1267" w14:textId="77777777" w:rsidR="00C53CD8" w:rsidRPr="00522E88" w:rsidRDefault="00C53CD8" w:rsidP="00DB467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9" w:type="dxa"/>
            <w:gridSpan w:val="8"/>
            <w:vAlign w:val="bottom"/>
          </w:tcPr>
          <w:p w14:paraId="751AB38F" w14:textId="77777777" w:rsidR="00C53CD8" w:rsidRPr="00522E88" w:rsidRDefault="00C53CD8" w:rsidP="00DB4670">
            <w:pPr>
              <w:spacing w:line="20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53CD8" w:rsidRPr="00522E88" w14:paraId="1E79D12A" w14:textId="77777777" w:rsidTr="00983C12">
        <w:tc>
          <w:tcPr>
            <w:tcW w:w="3211" w:type="dxa"/>
            <w:vAlign w:val="bottom"/>
          </w:tcPr>
          <w:p w14:paraId="47C12E05" w14:textId="699E276D" w:rsidR="00C53CD8" w:rsidRPr="00522E88" w:rsidRDefault="00651B2A" w:rsidP="00DB4670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1B2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C53CD8" w:rsidRPr="00522E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51B2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81" w:type="dxa"/>
            <w:vAlign w:val="bottom"/>
          </w:tcPr>
          <w:p w14:paraId="590F45FD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39FCE263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85C3E3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7B89FB9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D46841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5FB05C9A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DD7BBB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AE06B1B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B73" w:rsidRPr="00522E88" w14:paraId="714D94F2" w14:textId="77777777" w:rsidTr="00983C12">
        <w:tc>
          <w:tcPr>
            <w:tcW w:w="3211" w:type="dxa"/>
            <w:vAlign w:val="bottom"/>
          </w:tcPr>
          <w:p w14:paraId="4259F061" w14:textId="77777777" w:rsidR="009A2B73" w:rsidRPr="00522E88" w:rsidRDefault="009A2B73" w:rsidP="009A2B73">
            <w:pPr>
              <w:spacing w:line="240" w:lineRule="atLeast"/>
              <w:ind w:left="151" w:right="-17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81" w:type="dxa"/>
            <w:vAlign w:val="bottom"/>
          </w:tcPr>
          <w:p w14:paraId="0F6794F4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13CA14B5" w14:textId="77777777" w:rsidR="009A2B73" w:rsidRPr="00522E88" w:rsidRDefault="009A2B73" w:rsidP="009A2B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8922D8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A0A9010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457640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4DD6572E" w14:textId="77777777" w:rsidR="009A2B73" w:rsidRPr="00522E88" w:rsidRDefault="009A2B73" w:rsidP="009A2B73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DB6910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65A4D20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3CD8" w:rsidRPr="00522E88" w14:paraId="469C5CD8" w14:textId="77777777" w:rsidTr="00983C12">
        <w:tc>
          <w:tcPr>
            <w:tcW w:w="3211" w:type="dxa"/>
            <w:shd w:val="clear" w:color="auto" w:fill="auto"/>
            <w:vAlign w:val="bottom"/>
          </w:tcPr>
          <w:p w14:paraId="4857FD54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ตราสารทุน/ตราสารหนี้ถือไว้เพื่อค้า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29E4B44" w14:textId="36BF1369" w:rsidR="00C53CD8" w:rsidRPr="00522E88" w:rsidRDefault="00651B2A" w:rsidP="00D33B51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329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349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DBA620B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502108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70FEC00" w14:textId="63BE82B7" w:rsidR="00C53CD8" w:rsidRPr="00D33B51" w:rsidRDefault="00651B2A" w:rsidP="00D33B51">
            <w:pPr>
              <w:tabs>
                <w:tab w:val="decimal" w:pos="94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329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DD8967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5ED003E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2F43D6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04A1F37" w14:textId="467A5211" w:rsidR="00C53CD8" w:rsidRPr="00522E88" w:rsidRDefault="00651B2A" w:rsidP="00DB4670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C53CD8"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329</w:t>
            </w:r>
            <w:r w:rsidR="00C53CD8"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349</w:t>
            </w:r>
          </w:p>
        </w:tc>
      </w:tr>
      <w:tr w:rsidR="00C53CD8" w:rsidRPr="00522E88" w14:paraId="2686BD45" w14:textId="77777777" w:rsidTr="00983C12">
        <w:tc>
          <w:tcPr>
            <w:tcW w:w="3211" w:type="dxa"/>
            <w:shd w:val="clear" w:color="auto" w:fill="auto"/>
            <w:vAlign w:val="bottom"/>
          </w:tcPr>
          <w:p w14:paraId="77A29877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  <w:r w:rsidRPr="00522E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33C010CE" w14:textId="77777777" w:rsidR="00C53CD8" w:rsidRPr="00522E88" w:rsidRDefault="00C53CD8" w:rsidP="00DB4670">
            <w:pPr>
              <w:spacing w:line="240" w:lineRule="atLeast"/>
              <w:ind w:left="270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A51872D" w14:textId="799871DB" w:rsidR="00C53CD8" w:rsidRPr="00522E88" w:rsidRDefault="00651B2A" w:rsidP="00D33B51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321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347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4BBA91B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534FE5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D2CCAED" w14:textId="1CA79CEE" w:rsidR="00C53CD8" w:rsidRPr="00D33B51" w:rsidRDefault="00651B2A" w:rsidP="00D33B51">
            <w:pPr>
              <w:tabs>
                <w:tab w:val="decimal" w:pos="94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321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71AB8E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5CF4F09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17EE0E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144422" w14:textId="502CF61F" w:rsidR="00C53CD8" w:rsidRPr="00522E88" w:rsidRDefault="00651B2A" w:rsidP="00DB4670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C53CD8"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321</w:t>
            </w:r>
            <w:r w:rsidR="00C53CD8"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347</w:t>
            </w:r>
          </w:p>
        </w:tc>
      </w:tr>
      <w:tr w:rsidR="00C53CD8" w:rsidRPr="00522E88" w14:paraId="5AC95E07" w14:textId="77777777" w:rsidTr="00983C12">
        <w:tc>
          <w:tcPr>
            <w:tcW w:w="3211" w:type="dxa"/>
            <w:shd w:val="clear" w:color="auto" w:fill="auto"/>
            <w:vAlign w:val="bottom"/>
          </w:tcPr>
          <w:p w14:paraId="1A17CFA5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ตราสารทุน/ตราสารหนี้ที่เป็นหลักทรัพย์เผื่อขาย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E859CAC" w14:textId="4D3A6512" w:rsidR="00C53CD8" w:rsidRPr="00522E88" w:rsidRDefault="00651B2A" w:rsidP="00D33B51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422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6D84103" w14:textId="07027429" w:rsidR="00C53CD8" w:rsidRPr="00A52F90" w:rsidRDefault="00651B2A" w:rsidP="00A52F90">
            <w:pPr>
              <w:tabs>
                <w:tab w:val="decimal" w:pos="69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2D15B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B664B8D" w14:textId="00E9384B" w:rsidR="00C53CD8" w:rsidRPr="00D33B51" w:rsidRDefault="00651B2A" w:rsidP="00D33B51">
            <w:pPr>
              <w:tabs>
                <w:tab w:val="decimal" w:pos="94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6D429A" w14:textId="77777777" w:rsidR="00C53CD8" w:rsidRPr="00D33B51" w:rsidRDefault="00C53CD8" w:rsidP="00D33B51">
            <w:pPr>
              <w:tabs>
                <w:tab w:val="decimal" w:pos="94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0A0FAD1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C2FAD8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51DFEEB" w14:textId="5B82E66C" w:rsidR="00C53CD8" w:rsidRPr="00522E88" w:rsidRDefault="00651B2A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C53CD8" w:rsidRPr="00522E8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422</w:t>
            </w:r>
          </w:p>
        </w:tc>
      </w:tr>
      <w:tr w:rsidR="00C53CD8" w:rsidRPr="00522E88" w14:paraId="1FB61BD7" w14:textId="77777777" w:rsidTr="00983C12">
        <w:trPr>
          <w:trHeight w:val="80"/>
        </w:trPr>
        <w:tc>
          <w:tcPr>
            <w:tcW w:w="3211" w:type="dxa"/>
            <w:shd w:val="clear" w:color="auto" w:fill="auto"/>
            <w:vAlign w:val="bottom"/>
          </w:tcPr>
          <w:p w14:paraId="7A291884" w14:textId="77777777" w:rsidR="00C53CD8" w:rsidRPr="004746FE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59E8853" w14:textId="77777777" w:rsidR="00C53CD8" w:rsidRPr="004746FE" w:rsidRDefault="00C53CD8" w:rsidP="00DB4670">
            <w:pPr>
              <w:tabs>
                <w:tab w:val="decimal" w:pos="536"/>
                <w:tab w:val="decimal" w:pos="800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DE0A21A" w14:textId="77777777" w:rsidR="00C53CD8" w:rsidRPr="004746FE" w:rsidRDefault="00C53CD8" w:rsidP="00DB4670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B7CA5D" w14:textId="77777777" w:rsidR="00C53CD8" w:rsidRPr="004746FE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DB22A1" w14:textId="77777777" w:rsidR="00C53CD8" w:rsidRPr="004746FE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CC7A51" w14:textId="77777777" w:rsidR="00C53CD8" w:rsidRPr="004746FE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A7D4AC5" w14:textId="77777777" w:rsidR="00C53CD8" w:rsidRPr="004746FE" w:rsidRDefault="00C53CD8" w:rsidP="00DB4670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AA3D22" w14:textId="77777777" w:rsidR="00C53CD8" w:rsidRPr="004746FE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4F82BD3" w14:textId="77777777" w:rsidR="00C53CD8" w:rsidRPr="004746FE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3CD8" w:rsidRPr="00522E88" w14:paraId="1D11B1E0" w14:textId="77777777" w:rsidTr="00983C12">
        <w:tc>
          <w:tcPr>
            <w:tcW w:w="3211" w:type="dxa"/>
            <w:shd w:val="clear" w:color="auto" w:fill="auto"/>
            <w:vAlign w:val="bottom"/>
          </w:tcPr>
          <w:p w14:paraId="2856C6F2" w14:textId="77777777" w:rsidR="00C53CD8" w:rsidRPr="00522E88" w:rsidRDefault="00C53CD8" w:rsidP="00DB4670">
            <w:pPr>
              <w:spacing w:line="240" w:lineRule="atLeast"/>
              <w:ind w:left="151" w:right="-87" w:hanging="15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41B0277" w14:textId="77777777" w:rsidR="00C53CD8" w:rsidRPr="00522E88" w:rsidRDefault="00C53CD8" w:rsidP="00DB4670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B3A4CD2" w14:textId="77777777" w:rsidR="00C53CD8" w:rsidRPr="00522E88" w:rsidRDefault="00C53CD8" w:rsidP="00DB4670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A1F9F7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EFF653A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DB3C82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3AD2A49" w14:textId="77777777" w:rsidR="00C53CD8" w:rsidRPr="00522E88" w:rsidRDefault="00C53CD8" w:rsidP="00DB4670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3BEAF0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B0F0C7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3CD8" w:rsidRPr="00522E88" w14:paraId="61FAC351" w14:textId="77777777" w:rsidTr="00983C12">
        <w:tc>
          <w:tcPr>
            <w:tcW w:w="3211" w:type="dxa"/>
            <w:shd w:val="clear" w:color="auto" w:fill="auto"/>
          </w:tcPr>
          <w:p w14:paraId="4AE19EF6" w14:textId="77777777" w:rsidR="00C53CD8" w:rsidRPr="00522E88" w:rsidRDefault="00C53CD8" w:rsidP="00DB4670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4C9C333C" w14:textId="3667F4AE" w:rsidR="00C53CD8" w:rsidRPr="00D33B51" w:rsidRDefault="00651B2A" w:rsidP="00D33B51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27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132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F6665E8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603858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45E5140" w14:textId="772908C8" w:rsidR="00C53CD8" w:rsidRPr="00D33B51" w:rsidRDefault="00651B2A" w:rsidP="00D33B51">
            <w:pPr>
              <w:tabs>
                <w:tab w:val="decimal" w:pos="94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FD074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3CCC190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A9FD5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428526" w14:textId="2CB929AC" w:rsidR="00C53CD8" w:rsidRPr="00522E88" w:rsidRDefault="00651B2A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C53CD8" w:rsidRPr="00522E8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308</w:t>
            </w:r>
          </w:p>
        </w:tc>
      </w:tr>
      <w:tr w:rsidR="00C53CD8" w:rsidRPr="00522E88" w14:paraId="5A382674" w14:textId="77777777" w:rsidTr="00983C12">
        <w:tc>
          <w:tcPr>
            <w:tcW w:w="3211" w:type="dxa"/>
            <w:shd w:val="clear" w:color="auto" w:fill="auto"/>
            <w:vAlign w:val="bottom"/>
          </w:tcPr>
          <w:p w14:paraId="6C23E353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7D4CC62" w14:textId="42880CDE" w:rsidR="00C53CD8" w:rsidRPr="00D33B51" w:rsidRDefault="00651B2A" w:rsidP="00D33B51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205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9B18E5C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AF598E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10B796D" w14:textId="16C4C9A9" w:rsidR="00C53CD8" w:rsidRPr="00D33B51" w:rsidRDefault="00651B2A" w:rsidP="00D33B51">
            <w:pPr>
              <w:tabs>
                <w:tab w:val="decimal" w:pos="94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242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E0019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5968D15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AF4758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50BB8E" w14:textId="3FDCD840" w:rsidR="00C53CD8" w:rsidRPr="00522E88" w:rsidRDefault="00651B2A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  <w:r w:rsidR="00C53CD8" w:rsidRPr="00522E8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242</w:t>
            </w:r>
            <w:r w:rsidR="00C53CD8" w:rsidRPr="00522E8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318</w:t>
            </w:r>
          </w:p>
        </w:tc>
      </w:tr>
      <w:tr w:rsidR="00C53CD8" w:rsidRPr="00522E88" w14:paraId="45EC9638" w14:textId="77777777" w:rsidTr="00983C12">
        <w:tc>
          <w:tcPr>
            <w:tcW w:w="3211" w:type="dxa"/>
            <w:shd w:val="clear" w:color="auto" w:fill="auto"/>
            <w:vAlign w:val="bottom"/>
          </w:tcPr>
          <w:p w14:paraId="37281140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72A8750" w14:textId="2AB3D821" w:rsidR="00C53CD8" w:rsidRPr="00D33B51" w:rsidRDefault="00651B2A" w:rsidP="00D33B51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38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495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595D157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8CE92B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BDA0C69" w14:textId="11878669" w:rsidR="00C53CD8" w:rsidRPr="00D33B51" w:rsidRDefault="00651B2A" w:rsidP="00D33B51">
            <w:pPr>
              <w:tabs>
                <w:tab w:val="decimal" w:pos="94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39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161</w:t>
            </w:r>
            <w:r w:rsidR="00C53CD8" w:rsidRPr="00D33B5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AE04D" w14:textId="77777777" w:rsidR="00C53CD8" w:rsidRPr="00D33B51" w:rsidRDefault="00C53CD8" w:rsidP="00D33B51">
            <w:pPr>
              <w:tabs>
                <w:tab w:val="decimal" w:pos="94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D1BC0BD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BDF989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F1AE5BE" w14:textId="79ACB454" w:rsidR="00C53CD8" w:rsidRPr="00522E88" w:rsidRDefault="00651B2A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39</w:t>
            </w:r>
            <w:r w:rsidR="00C53CD8" w:rsidRPr="00522E8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161</w:t>
            </w:r>
            <w:r w:rsidR="00C53CD8" w:rsidRPr="00522E8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51B2A">
              <w:rPr>
                <w:rFonts w:ascii="Angsana New" w:hAnsi="Angsana New" w:hint="cs"/>
                <w:sz w:val="28"/>
                <w:szCs w:val="28"/>
                <w:lang w:val="en-US"/>
              </w:rPr>
              <w:t>359</w:t>
            </w:r>
          </w:p>
        </w:tc>
      </w:tr>
    </w:tbl>
    <w:p w14:paraId="204BC746" w14:textId="77777777" w:rsidR="00C53CD8" w:rsidRDefault="00C53CD8" w:rsidP="00522E88">
      <w:pPr>
        <w:pStyle w:val="Bo-Blankline"/>
      </w:pPr>
    </w:p>
    <w:tbl>
      <w:tblPr>
        <w:tblW w:w="92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11"/>
        <w:gridCol w:w="1134"/>
        <w:gridCol w:w="965"/>
        <w:gridCol w:w="236"/>
        <w:gridCol w:w="1167"/>
        <w:gridCol w:w="236"/>
        <w:gridCol w:w="881"/>
        <w:gridCol w:w="236"/>
        <w:gridCol w:w="1135"/>
      </w:tblGrid>
      <w:tr w:rsidR="00FF36D8" w:rsidRPr="00522E88" w14:paraId="5987FE87" w14:textId="77777777" w:rsidTr="00983C12">
        <w:tc>
          <w:tcPr>
            <w:tcW w:w="3211" w:type="dxa"/>
            <w:vAlign w:val="bottom"/>
          </w:tcPr>
          <w:p w14:paraId="1628959C" w14:textId="77777777" w:rsidR="00FF36D8" w:rsidRPr="00522E88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sz w:val="28"/>
                <w:szCs w:val="28"/>
                <w:cs/>
              </w:rPr>
              <w:br w:type="page"/>
            </w:r>
            <w:r w:rsidRPr="00522E88">
              <w:rPr>
                <w:sz w:val="28"/>
                <w:szCs w:val="28"/>
                <w:cs/>
              </w:rPr>
              <w:br w:type="page"/>
            </w:r>
            <w:r w:rsidRPr="00522E88">
              <w:rPr>
                <w:sz w:val="28"/>
                <w:szCs w:val="28"/>
                <w:cs/>
              </w:rPr>
              <w:br w:type="page"/>
            </w:r>
            <w:r w:rsidRPr="00522E88">
              <w:rPr>
                <w:sz w:val="28"/>
                <w:szCs w:val="28"/>
              </w:rPr>
              <w:br w:type="page"/>
            </w:r>
            <w:r w:rsidRPr="00522E88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5988" w:type="dxa"/>
            <w:gridSpan w:val="8"/>
            <w:vAlign w:val="bottom"/>
          </w:tcPr>
          <w:p w14:paraId="2E003899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2E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522E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F36D8" w:rsidRPr="00522E88" w14:paraId="62C916E1" w14:textId="77777777" w:rsidTr="00983C12">
        <w:tc>
          <w:tcPr>
            <w:tcW w:w="3211" w:type="dxa"/>
            <w:vAlign w:val="bottom"/>
          </w:tcPr>
          <w:p w14:paraId="513C5CAE" w14:textId="77777777" w:rsidR="00FF36D8" w:rsidRPr="00522E88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3BC5EAC" w14:textId="77777777" w:rsidR="00FF36D8" w:rsidRPr="00522E88" w:rsidRDefault="00FF36D8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854" w:type="dxa"/>
            <w:gridSpan w:val="7"/>
            <w:tcBorders>
              <w:bottom w:val="single" w:sz="4" w:space="0" w:color="auto"/>
            </w:tcBorders>
            <w:vAlign w:val="bottom"/>
          </w:tcPr>
          <w:p w14:paraId="3C88AFB2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F36D8" w:rsidRPr="00522E88" w14:paraId="322D726C" w14:textId="77777777" w:rsidTr="00983C12">
        <w:tc>
          <w:tcPr>
            <w:tcW w:w="3211" w:type="dxa"/>
            <w:shd w:val="clear" w:color="auto" w:fill="auto"/>
            <w:vAlign w:val="bottom"/>
          </w:tcPr>
          <w:p w14:paraId="577FA00F" w14:textId="77777777" w:rsidR="00FF36D8" w:rsidRPr="00522E88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2C55FC" w14:textId="77777777" w:rsidR="00FF36D8" w:rsidRPr="00522E88" w:rsidRDefault="00FF36D8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B8C05" w14:textId="19517BE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651B2A" w:rsidRPr="00651B2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79619" w14:textId="77777777" w:rsidR="00FF36D8" w:rsidRPr="00522E88" w:rsidRDefault="00FF36D8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627B5" w14:textId="46A0A6EC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522E8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51B2A" w:rsidRPr="00651B2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E106F" w14:textId="77777777" w:rsidR="00FF36D8" w:rsidRPr="00522E88" w:rsidRDefault="00FF36D8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96FAE" w14:textId="5E7FA500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522E8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51B2A" w:rsidRPr="00651B2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E3BB4" w14:textId="77777777" w:rsidR="00FF36D8" w:rsidRPr="00522E88" w:rsidRDefault="00FF36D8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54BE5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F36D8" w:rsidRPr="00522E88" w14:paraId="01E1A478" w14:textId="77777777" w:rsidTr="00983C12">
        <w:tc>
          <w:tcPr>
            <w:tcW w:w="3211" w:type="dxa"/>
            <w:shd w:val="clear" w:color="auto" w:fill="auto"/>
            <w:vAlign w:val="bottom"/>
          </w:tcPr>
          <w:p w14:paraId="148B7819" w14:textId="77777777" w:rsidR="00FF36D8" w:rsidRPr="00522E88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88" w:type="dxa"/>
            <w:gridSpan w:val="8"/>
            <w:shd w:val="clear" w:color="auto" w:fill="auto"/>
            <w:vAlign w:val="bottom"/>
          </w:tcPr>
          <w:p w14:paraId="458B08E9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A4C79" w:rsidRPr="00522E88" w14:paraId="07E2E96F" w14:textId="77777777" w:rsidTr="00983C12">
        <w:tc>
          <w:tcPr>
            <w:tcW w:w="3211" w:type="dxa"/>
            <w:shd w:val="clear" w:color="auto" w:fill="auto"/>
            <w:vAlign w:val="bottom"/>
          </w:tcPr>
          <w:p w14:paraId="486F508E" w14:textId="0D781E67" w:rsidR="00DA4C79" w:rsidRPr="00522E88" w:rsidRDefault="00651B2A" w:rsidP="00DA4C79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A4C79" w:rsidRPr="00522E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A4C79" w:rsidRPr="00522E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="00DA4C79" w:rsidRPr="00522E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51B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7243EF" w14:textId="77777777" w:rsidR="00DA4C79" w:rsidRPr="00522E88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7A50B54" w14:textId="77777777" w:rsidR="00DA4C79" w:rsidRPr="00522E88" w:rsidRDefault="00DA4C79" w:rsidP="00DA4C7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B077C0" w14:textId="77777777" w:rsidR="00DA4C79" w:rsidRPr="00522E88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9EEB940" w14:textId="77777777" w:rsidR="00DA4C79" w:rsidRPr="00522E88" w:rsidRDefault="00DA4C79" w:rsidP="00DA4C79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457E14" w14:textId="77777777" w:rsidR="00DA4C79" w:rsidRPr="00522E88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3029716" w14:textId="77777777" w:rsidR="00DA4C79" w:rsidRPr="00522E88" w:rsidRDefault="00DA4C79" w:rsidP="00DA4C7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6B0E52" w14:textId="77777777" w:rsidR="00DA4C79" w:rsidRPr="00522E88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71125C6" w14:textId="77777777" w:rsidR="00DA4C79" w:rsidRPr="00522E88" w:rsidRDefault="00DA4C79" w:rsidP="00DA4C79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B73" w:rsidRPr="00522E88" w14:paraId="7BC87152" w14:textId="77777777" w:rsidTr="00983C12">
        <w:tc>
          <w:tcPr>
            <w:tcW w:w="3211" w:type="dxa"/>
            <w:shd w:val="clear" w:color="auto" w:fill="auto"/>
            <w:vAlign w:val="bottom"/>
          </w:tcPr>
          <w:p w14:paraId="27220C43" w14:textId="77777777" w:rsidR="009A2B73" w:rsidRPr="00522E88" w:rsidRDefault="009A2B73" w:rsidP="009A2B73">
            <w:pPr>
              <w:spacing w:line="240" w:lineRule="atLeast"/>
              <w:ind w:left="151" w:right="-17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3D1E03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3B5315C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3348D8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F7E900A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6895FD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84EFA41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E36675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6DE5DFC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B73" w:rsidRPr="00522E88" w14:paraId="46160557" w14:textId="77777777" w:rsidTr="00983C12">
        <w:tc>
          <w:tcPr>
            <w:tcW w:w="3211" w:type="dxa"/>
            <w:shd w:val="clear" w:color="auto" w:fill="auto"/>
            <w:vAlign w:val="bottom"/>
          </w:tcPr>
          <w:p w14:paraId="53B062C1" w14:textId="77777777" w:rsidR="009A2B73" w:rsidRPr="00522E88" w:rsidRDefault="009A2B73" w:rsidP="009A2B73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C96BA4" w14:textId="369C6A9C" w:rsidR="009A2B73" w:rsidRPr="00522E88" w:rsidRDefault="00651B2A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A335123" w14:textId="4A7DADAC" w:rsidR="009A2B73" w:rsidRPr="00522E88" w:rsidRDefault="00651B2A" w:rsidP="00983C12">
            <w:pPr>
              <w:tabs>
                <w:tab w:val="decimal" w:pos="7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BC8E65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5AF9B00" w14:textId="77777777" w:rsidR="009A2B73" w:rsidRPr="00522E88" w:rsidRDefault="00522E88" w:rsidP="00522E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DA0E76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469BF4D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DCBF2B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A9EB86D" w14:textId="0E74DDBD" w:rsidR="009A2B73" w:rsidRPr="00522E88" w:rsidRDefault="00651B2A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</w:tr>
      <w:tr w:rsidR="00174385" w:rsidRPr="00522E88" w14:paraId="1742B703" w14:textId="77777777" w:rsidTr="00983C12">
        <w:tc>
          <w:tcPr>
            <w:tcW w:w="3211" w:type="dxa"/>
            <w:shd w:val="clear" w:color="auto" w:fill="auto"/>
            <w:vAlign w:val="bottom"/>
          </w:tcPr>
          <w:p w14:paraId="55D7A8FB" w14:textId="77777777" w:rsidR="00174385" w:rsidRPr="004746FE" w:rsidRDefault="00174385" w:rsidP="00174385">
            <w:pPr>
              <w:spacing w:line="240" w:lineRule="atLeast"/>
              <w:ind w:left="270" w:hanging="2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7A7EDF" w14:textId="77777777" w:rsidR="00174385" w:rsidRPr="004746FE" w:rsidRDefault="00174385" w:rsidP="00174385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F621B1C" w14:textId="77777777" w:rsidR="00174385" w:rsidRPr="004746FE" w:rsidRDefault="00174385" w:rsidP="0017438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B6E2CE" w14:textId="77777777" w:rsidR="00174385" w:rsidRPr="004746FE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027C664" w14:textId="77777777" w:rsidR="00174385" w:rsidRPr="004746FE" w:rsidRDefault="00174385" w:rsidP="0017438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F29DBB" w14:textId="77777777" w:rsidR="00174385" w:rsidRPr="004746FE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699D9A3" w14:textId="77777777" w:rsidR="00174385" w:rsidRPr="004746FE" w:rsidRDefault="00174385" w:rsidP="0017438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3F2E18" w14:textId="77777777" w:rsidR="00174385" w:rsidRPr="004746FE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DD81FA4" w14:textId="77777777" w:rsidR="00174385" w:rsidRPr="004746FE" w:rsidRDefault="00174385" w:rsidP="0017438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A2B73" w:rsidRPr="00522E88" w14:paraId="1FB1B6BE" w14:textId="77777777" w:rsidTr="00983C12">
        <w:tc>
          <w:tcPr>
            <w:tcW w:w="3211" w:type="dxa"/>
            <w:shd w:val="clear" w:color="auto" w:fill="auto"/>
            <w:vAlign w:val="bottom"/>
          </w:tcPr>
          <w:p w14:paraId="7573BF3C" w14:textId="77777777" w:rsidR="009A2B73" w:rsidRPr="00522E88" w:rsidRDefault="009A2B73" w:rsidP="009A2B73">
            <w:pPr>
              <w:spacing w:line="240" w:lineRule="atLeast"/>
              <w:ind w:left="151" w:right="-8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</w:t>
            </w:r>
            <w:r w:rsidRPr="00522E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7C5622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1014192" w14:textId="77777777" w:rsidR="009A2B73" w:rsidRPr="00522E88" w:rsidRDefault="009A2B73" w:rsidP="009A2B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3D7B8C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9B966DA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AB8D7E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85FDB84" w14:textId="77777777" w:rsidR="009A2B73" w:rsidRPr="00522E88" w:rsidRDefault="009A2B73" w:rsidP="009A2B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750808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4C1F3C6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B73" w:rsidRPr="00522E88" w14:paraId="4B137BE9" w14:textId="77777777" w:rsidTr="00983C12">
        <w:tc>
          <w:tcPr>
            <w:tcW w:w="3211" w:type="dxa"/>
            <w:shd w:val="clear" w:color="auto" w:fill="auto"/>
          </w:tcPr>
          <w:p w14:paraId="7FBC5942" w14:textId="77777777" w:rsidR="009A2B73" w:rsidRPr="00522E88" w:rsidRDefault="009A2B73" w:rsidP="009A2B73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B928B1" w14:textId="28C07507" w:rsidR="009A2B73" w:rsidRPr="00522E88" w:rsidRDefault="00651B2A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A2B73" w:rsidRPr="00522E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55B07EA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4B47FD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315A6A7" w14:textId="4630BC1F" w:rsidR="009A2B73" w:rsidRPr="00D33B51" w:rsidRDefault="00651B2A" w:rsidP="00D33B51">
            <w:pPr>
              <w:tabs>
                <w:tab w:val="decimal" w:pos="94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9A2B73" w:rsidRPr="00D33B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A7242B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72354C0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76F608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BC97829" w14:textId="62DA0730" w:rsidR="009A2B73" w:rsidRPr="00522E88" w:rsidRDefault="00651B2A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9A2B73" w:rsidRPr="00522E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</w:p>
        </w:tc>
      </w:tr>
      <w:tr w:rsidR="009A2B73" w:rsidRPr="00522E88" w14:paraId="2E1EED88" w14:textId="77777777" w:rsidTr="00983C12">
        <w:tc>
          <w:tcPr>
            <w:tcW w:w="3211" w:type="dxa"/>
            <w:shd w:val="clear" w:color="auto" w:fill="auto"/>
            <w:vAlign w:val="bottom"/>
          </w:tcPr>
          <w:p w14:paraId="45856A44" w14:textId="77777777" w:rsidR="009A2B73" w:rsidRPr="00522E88" w:rsidRDefault="009A2B73" w:rsidP="009A2B73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A9DA1" w14:textId="5B0EC2B8" w:rsidR="009A2B73" w:rsidRPr="00522E88" w:rsidRDefault="00651B2A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A2B73" w:rsidRPr="00522E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  <w:r w:rsidR="009A2B73" w:rsidRPr="00522E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0B8DE4AF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8AD415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1F7008C" w14:textId="3E2952D2" w:rsidR="009A2B73" w:rsidRPr="00D33B51" w:rsidRDefault="00651B2A" w:rsidP="00D33B51">
            <w:pPr>
              <w:tabs>
                <w:tab w:val="decimal" w:pos="94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A2B73" w:rsidRPr="00D33B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9A2B73" w:rsidRPr="00D33B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CC94F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023BC5C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DD530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5E85C05" w14:textId="09CF0CA2" w:rsidR="009A2B73" w:rsidRPr="00522E88" w:rsidRDefault="00651B2A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A2B73" w:rsidRPr="00522E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9A2B73" w:rsidRPr="00522E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</w:tr>
      <w:tr w:rsidR="009A2B73" w:rsidRPr="00522E88" w14:paraId="29F4CDB1" w14:textId="77777777" w:rsidTr="00983C12">
        <w:tc>
          <w:tcPr>
            <w:tcW w:w="3211" w:type="dxa"/>
            <w:shd w:val="clear" w:color="auto" w:fill="auto"/>
            <w:vAlign w:val="bottom"/>
          </w:tcPr>
          <w:p w14:paraId="738B3958" w14:textId="77777777" w:rsidR="009A2B73" w:rsidRPr="00522E88" w:rsidRDefault="009A2B73" w:rsidP="009A2B73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23D4FD" w14:textId="478CC8BA" w:rsidR="009A2B73" w:rsidRPr="00522E88" w:rsidRDefault="00651B2A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9A2B73" w:rsidRPr="00522E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  <w:r w:rsidR="009A2B73" w:rsidRPr="00522E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CAEB6AA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A27FE9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611D38E" w14:textId="754E5332" w:rsidR="009A2B73" w:rsidRPr="00522E88" w:rsidRDefault="00651B2A" w:rsidP="00D33B51">
            <w:pPr>
              <w:tabs>
                <w:tab w:val="decimal" w:pos="94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A2B73" w:rsidRPr="00522E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  <w:r w:rsidR="009A2B73" w:rsidRPr="00522E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EDB41E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E23D252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484B17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37566C7" w14:textId="5973F295" w:rsidR="009A2B73" w:rsidRPr="00522E88" w:rsidRDefault="00651B2A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A2B73" w:rsidRPr="00522E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  <w:r w:rsidR="009A2B73" w:rsidRPr="00522E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B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</w:tr>
    </w:tbl>
    <w:p w14:paraId="2F83BA45" w14:textId="02676FAB" w:rsidR="004746FE" w:rsidRDefault="004746FE" w:rsidP="00CF58AB">
      <w:pPr>
        <w:ind w:left="540"/>
        <w:rPr>
          <w:rFonts w:ascii="Angsana New" w:hAnsi="Angsana New"/>
          <w:sz w:val="20"/>
          <w:szCs w:val="20"/>
          <w:lang w:val="en-US"/>
        </w:rPr>
      </w:pPr>
    </w:p>
    <w:p w14:paraId="3196D49E" w14:textId="3937B102" w:rsidR="00FF36D8" w:rsidRPr="00CC3943" w:rsidRDefault="004746FE" w:rsidP="004746FE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p w14:paraId="38333330" w14:textId="77777777" w:rsidR="00972DE7" w:rsidRPr="00400EFE" w:rsidRDefault="00400EFE" w:rsidP="001B71E6">
      <w:pPr>
        <w:pStyle w:val="Bo-Blanklin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</w:t>
      </w:r>
      <w:r w:rsidR="00E575FD" w:rsidRPr="00400EFE">
        <w:rPr>
          <w:b/>
          <w:bCs/>
          <w:sz w:val="30"/>
          <w:szCs w:val="30"/>
          <w:cs/>
        </w:rPr>
        <w:t>มูลค่ายุติธรรม</w:t>
      </w:r>
    </w:p>
    <w:p w14:paraId="1F3F85D7" w14:textId="77777777" w:rsidR="00E575FD" w:rsidRPr="004746FE" w:rsidRDefault="00E575FD" w:rsidP="004746FE">
      <w:pPr>
        <w:pStyle w:val="Bo-Blankline"/>
      </w:pPr>
    </w:p>
    <w:p w14:paraId="62FE54EE" w14:textId="142C2037" w:rsidR="00CF58AB" w:rsidRPr="00C122C1" w:rsidRDefault="00CF58AB" w:rsidP="001B71E6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b w:val="0"/>
          <w:bCs w:val="0"/>
        </w:rPr>
      </w:pPr>
      <w:r w:rsidRPr="00026E6A">
        <w:rPr>
          <w:b w:val="0"/>
          <w:bCs w:val="0"/>
          <w:spacing w:val="-6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651B2A" w:rsidRPr="00651B2A">
        <w:rPr>
          <w:b w:val="0"/>
          <w:bCs w:val="0"/>
          <w:spacing w:val="-6"/>
        </w:rPr>
        <w:t>2</w:t>
      </w:r>
      <w:r w:rsidR="001B71E6" w:rsidRPr="00026E6A">
        <w:rPr>
          <w:b w:val="0"/>
          <w:bCs w:val="0"/>
          <w:spacing w:val="-6"/>
        </w:rPr>
        <w:t xml:space="preserve"> </w:t>
      </w:r>
    </w:p>
    <w:p w14:paraId="520D27C5" w14:textId="77777777" w:rsidR="00CF58AB" w:rsidRPr="004746FE" w:rsidRDefault="00CF58AB" w:rsidP="004746FE">
      <w:pPr>
        <w:pStyle w:val="Bo-Blankline"/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880"/>
        <w:gridCol w:w="270"/>
        <w:gridCol w:w="6120"/>
      </w:tblGrid>
      <w:tr w:rsidR="00B1351D" w:rsidRPr="00744476" w14:paraId="2350678B" w14:textId="77777777" w:rsidTr="007D7094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5DBB8D5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7B95224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44476" w14:paraId="38B84824" w14:textId="77777777" w:rsidTr="007D7094">
        <w:tc>
          <w:tcPr>
            <w:tcW w:w="2880" w:type="dxa"/>
            <w:shd w:val="clear" w:color="auto" w:fill="auto"/>
          </w:tcPr>
          <w:p w14:paraId="5EA0F511" w14:textId="77777777" w:rsidR="00B1351D" w:rsidRPr="00A62F34" w:rsidRDefault="00B1351D" w:rsidP="002E40CF">
            <w:pPr>
              <w:ind w:left="250" w:right="-163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6032C7">
              <w:rPr>
                <w:rFonts w:ascii="Angsana New" w:hAnsi="Angsana New"/>
                <w:sz w:val="30"/>
                <w:szCs w:val="30"/>
                <w:cs/>
              </w:rPr>
              <w:t>หนี้</w:t>
            </w:r>
            <w:r w:rsidR="00304E07" w:rsidRPr="006032C7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304E07" w:rsidRPr="006032C7">
              <w:rPr>
                <w:rFonts w:ascii="Angsana New" w:hAnsi="Angsana New"/>
                <w:sz w:val="30"/>
                <w:szCs w:val="30"/>
                <w:cs/>
              </w:rPr>
              <w:t>เงินลงทุนในพันธบัตรรัฐบาลที่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shd w:val="clear" w:color="auto" w:fill="auto"/>
          </w:tcPr>
          <w:p w14:paraId="2A0FBC51" w14:textId="77777777" w:rsidR="00B1351D" w:rsidRPr="00B2627C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2F34">
              <w:rPr>
                <w:rFonts w:ascii="Angsana New" w:hAnsi="Angsana New"/>
                <w:sz w:val="30"/>
                <w:szCs w:val="30"/>
                <w:lang w:val="en-US"/>
              </w:rPr>
              <w:t>Thai Bond Market Association Government Bond Yield Curve)</w:t>
            </w:r>
            <w:r w:rsidRPr="00A62F3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A7461E" w:rsidRPr="00744476" w14:paraId="5B55DCC1" w14:textId="77777777" w:rsidTr="007D7094">
        <w:tc>
          <w:tcPr>
            <w:tcW w:w="2880" w:type="dxa"/>
            <w:shd w:val="clear" w:color="auto" w:fill="auto"/>
          </w:tcPr>
          <w:p w14:paraId="10B46951" w14:textId="77777777" w:rsidR="00A7461E" w:rsidRPr="00A62F34" w:rsidRDefault="00A7461E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EF3D22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31BB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14:paraId="743912E7" w14:textId="77777777" w:rsidR="00A7461E" w:rsidRPr="00A62F34" w:rsidRDefault="00A7461E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shd w:val="clear" w:color="auto" w:fill="auto"/>
          </w:tcPr>
          <w:p w14:paraId="4C9716E3" w14:textId="57D934A3" w:rsidR="00A7461E" w:rsidRPr="00876F89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EF3D22">
              <w:rPr>
                <w:rFonts w:ascii="Angsana New" w:hAnsi="Angsana New"/>
                <w:sz w:val="30"/>
                <w:szCs w:val="30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EF3D22">
              <w:rPr>
                <w:rFonts w:ascii="Angsana New" w:hAnsi="Angsana New"/>
                <w:sz w:val="30"/>
                <w:szCs w:val="30"/>
              </w:rPr>
              <w:t>(</w:t>
            </w:r>
            <w:r w:rsidR="00651B2A" w:rsidRPr="00651B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EF3D22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</w:rPr>
              <w:t>illiquidity factor</w:t>
            </w:r>
          </w:p>
        </w:tc>
      </w:tr>
      <w:tr w:rsidR="00A7461E" w:rsidRPr="00744476" w14:paraId="65959897" w14:textId="77777777" w:rsidTr="007D7094">
        <w:tc>
          <w:tcPr>
            <w:tcW w:w="2880" w:type="dxa"/>
            <w:shd w:val="clear" w:color="auto" w:fill="auto"/>
          </w:tcPr>
          <w:p w14:paraId="0802AD3C" w14:textId="77777777" w:rsidR="00A7461E" w:rsidRPr="00E50529" w:rsidRDefault="00A7461E" w:rsidP="00A7461E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6C66AD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shd w:val="clear" w:color="auto" w:fill="auto"/>
          </w:tcPr>
          <w:p w14:paraId="030B5A58" w14:textId="77777777" w:rsidR="00A7461E" w:rsidRPr="00E50529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 w:rsidR="00C22E9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370BC2A8" w14:textId="77777777" w:rsidR="004E2430" w:rsidRDefault="004E2430" w:rsidP="004E2430">
      <w:pPr>
        <w:pStyle w:val="Bo-Blankline"/>
      </w:pPr>
    </w:p>
    <w:p w14:paraId="593783CB" w14:textId="5C1A848B" w:rsidR="003F1BAC" w:rsidRPr="00E575FD" w:rsidRDefault="00B95F75" w:rsidP="003F1BAC">
      <w:pPr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41C7D7A4" w14:textId="77777777" w:rsidR="003F1BAC" w:rsidRPr="00E575FD" w:rsidRDefault="003F1BAC" w:rsidP="004E2430">
      <w:pPr>
        <w:pStyle w:val="Bo-Blankline"/>
      </w:pPr>
    </w:p>
    <w:p w14:paraId="2AA880B3" w14:textId="22E334CF" w:rsidR="00D574FB" w:rsidRPr="00E575FD" w:rsidRDefault="00D574FB" w:rsidP="00D574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575FD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651B2A" w:rsidRPr="00651B2A">
        <w:rPr>
          <w:rFonts w:asciiTheme="majorBidi" w:hAnsiTheme="majorBidi" w:cstheme="majorBidi"/>
          <w:sz w:val="30"/>
          <w:szCs w:val="30"/>
        </w:rPr>
        <w:t>12</w:t>
      </w:r>
      <w:r w:rsidRPr="00E575FD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</w:t>
      </w:r>
      <w:r w:rsidR="007666E7" w:rsidRPr="00E575F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575FD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E575FD">
        <w:rPr>
          <w:rFonts w:asciiTheme="majorBidi" w:hAnsiTheme="majorBidi" w:cstheme="majorBidi"/>
          <w:sz w:val="30"/>
          <w:szCs w:val="30"/>
        </w:rPr>
        <w:t xml:space="preserve"> </w:t>
      </w:r>
    </w:p>
    <w:p w14:paraId="1D5E2FDE" w14:textId="77777777" w:rsidR="00D574FB" w:rsidRPr="00E575FD" w:rsidRDefault="00D574FB" w:rsidP="004746FE">
      <w:pPr>
        <w:pStyle w:val="Bo-Blankline"/>
      </w:pPr>
    </w:p>
    <w:p w14:paraId="415F0D26" w14:textId="77777777" w:rsidR="00866A2C" w:rsidRDefault="00D574FB" w:rsidP="00D574FB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E575FD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E575F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575FD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E575FD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575FD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</w:t>
      </w:r>
      <w:r w:rsidRPr="006F39B4">
        <w:rPr>
          <w:rFonts w:asciiTheme="majorBidi" w:hAnsiTheme="majorBidi" w:cstheme="majorBidi" w:hint="cs"/>
          <w:sz w:val="30"/>
          <w:szCs w:val="30"/>
          <w:cs/>
        </w:rPr>
        <w:t>คาดการณ์ว่าจะเกิดขึ้นในอนาคต</w:t>
      </w:r>
    </w:p>
    <w:p w14:paraId="768838CD" w14:textId="77777777" w:rsidR="0054692C" w:rsidRDefault="0054692C">
      <w:pPr>
        <w:spacing w:line="240" w:lineRule="auto"/>
        <w:rPr>
          <w:rFonts w:ascii="Angsana New" w:hAnsi="Angsana New"/>
          <w:sz w:val="20"/>
          <w:szCs w:val="20"/>
          <w:highlight w:val="yellow"/>
        </w:rPr>
      </w:pPr>
      <w:r>
        <w:rPr>
          <w:highlight w:val="yellow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270"/>
        <w:gridCol w:w="1350"/>
      </w:tblGrid>
      <w:tr w:rsidR="00E76E4E" w:rsidRPr="00E76E4E" w14:paraId="5E5CCF47" w14:textId="77777777" w:rsidTr="005B34D6">
        <w:trPr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7E7F18DE" w14:textId="0E59946E" w:rsidR="00E76E4E" w:rsidRPr="00E76E4E" w:rsidRDefault="00482F4A" w:rsidP="00E7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36150781"/>
            <w:r w:rsidRPr="00E76E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651B2A" w:rsidRPr="00651B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8719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316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8719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51B2A" w:rsidRPr="00651B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E9E8C4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93AB99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2B0B4A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76E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bookmarkEnd w:id="1"/>
      <w:tr w:rsidR="00E76E4E" w:rsidRPr="00E76E4E" w14:paraId="1944D914" w14:textId="77777777" w:rsidTr="005B34D6">
        <w:trPr>
          <w:trHeight w:val="20"/>
        </w:trPr>
        <w:tc>
          <w:tcPr>
            <w:tcW w:w="6030" w:type="dxa"/>
            <w:shd w:val="clear" w:color="auto" w:fill="auto"/>
            <w:vAlign w:val="bottom"/>
          </w:tcPr>
          <w:p w14:paraId="19594F08" w14:textId="77777777" w:rsidR="00E76E4E" w:rsidRPr="00E76E4E" w:rsidRDefault="00E76E4E" w:rsidP="00E76E4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9C1C238" w14:textId="4DA8277A" w:rsidR="00E76E4E" w:rsidRPr="00E76E4E" w:rsidRDefault="00E76E4E" w:rsidP="00E76E4E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76E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76E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76E4E" w:rsidRPr="00E76E4E" w14:paraId="4EF736D0" w14:textId="77777777" w:rsidTr="005B34D6">
        <w:trPr>
          <w:trHeight w:val="20"/>
        </w:trPr>
        <w:tc>
          <w:tcPr>
            <w:tcW w:w="6030" w:type="dxa"/>
            <w:shd w:val="clear" w:color="auto" w:fill="auto"/>
            <w:vAlign w:val="bottom"/>
          </w:tcPr>
          <w:p w14:paraId="735D5B45" w14:textId="363C1DD4" w:rsidR="00E76E4E" w:rsidRPr="00E76E4E" w:rsidRDefault="00482F4A" w:rsidP="00E76E4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- 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กิจการที่เกี่ยวข้องกั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</w:p>
        </w:tc>
        <w:tc>
          <w:tcPr>
            <w:tcW w:w="3150" w:type="dxa"/>
            <w:gridSpan w:val="3"/>
            <w:vAlign w:val="bottom"/>
          </w:tcPr>
          <w:p w14:paraId="5F836644" w14:textId="77777777" w:rsidR="00E76E4E" w:rsidRPr="00E76E4E" w:rsidRDefault="00E76E4E" w:rsidP="00E76E4E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76E4E" w:rsidRPr="00E76E4E" w14:paraId="2543276C" w14:textId="77777777" w:rsidTr="008E48EE">
        <w:trPr>
          <w:trHeight w:val="20"/>
        </w:trPr>
        <w:tc>
          <w:tcPr>
            <w:tcW w:w="6030" w:type="dxa"/>
          </w:tcPr>
          <w:p w14:paraId="389D48F6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  <w:shd w:val="clear" w:color="auto" w:fill="auto"/>
          </w:tcPr>
          <w:p w14:paraId="0504EA86" w14:textId="0AD37C2A" w:rsidR="00E76E4E" w:rsidRPr="00E76E4E" w:rsidRDefault="00651B2A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116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</w:p>
        </w:tc>
        <w:tc>
          <w:tcPr>
            <w:tcW w:w="270" w:type="dxa"/>
          </w:tcPr>
          <w:p w14:paraId="24594E41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1BE4C4" w14:textId="321F1571" w:rsidR="00E76E4E" w:rsidRPr="00E76E4E" w:rsidRDefault="00651B2A" w:rsidP="0031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126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 w:rsidR="003126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</w:p>
        </w:tc>
      </w:tr>
      <w:tr w:rsidR="00E76E4E" w:rsidRPr="00E76E4E" w14:paraId="41BD71B6" w14:textId="77777777" w:rsidTr="008E48EE">
        <w:trPr>
          <w:trHeight w:val="20"/>
        </w:trPr>
        <w:tc>
          <w:tcPr>
            <w:tcW w:w="6030" w:type="dxa"/>
          </w:tcPr>
          <w:p w14:paraId="1C4C1F7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shd w:val="clear" w:color="auto" w:fill="auto"/>
          </w:tcPr>
          <w:p w14:paraId="2F601224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15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71CBD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363F52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6E4E" w:rsidRPr="00E76E4E" w14:paraId="14A30B6B" w14:textId="77777777" w:rsidTr="008E48EE">
        <w:trPr>
          <w:trHeight w:val="20"/>
        </w:trPr>
        <w:tc>
          <w:tcPr>
            <w:tcW w:w="6030" w:type="dxa"/>
          </w:tcPr>
          <w:p w14:paraId="1BC03700" w14:textId="25E4E394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D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</w:tcPr>
          <w:p w14:paraId="380AB359" w14:textId="404C537A" w:rsidR="00E76E4E" w:rsidRPr="00E76E4E" w:rsidRDefault="00651B2A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</w:tcPr>
          <w:p w14:paraId="23A0512A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568548" w14:textId="16492A2E" w:rsidR="00E76E4E" w:rsidRPr="00E76E4E" w:rsidRDefault="00651B2A" w:rsidP="0031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  <w:r w:rsidR="003126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</w:p>
        </w:tc>
      </w:tr>
      <w:tr w:rsidR="00E76E4E" w:rsidRPr="00E76E4E" w14:paraId="37B64F20" w14:textId="77777777" w:rsidTr="008E48EE">
        <w:trPr>
          <w:trHeight w:val="20"/>
        </w:trPr>
        <w:tc>
          <w:tcPr>
            <w:tcW w:w="6030" w:type="dxa"/>
          </w:tcPr>
          <w:p w14:paraId="4DF9C816" w14:textId="1AC9B2B1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D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</w:tcPr>
          <w:p w14:paraId="027DC106" w14:textId="32673E6C" w:rsidR="00E76E4E" w:rsidRPr="00E76E4E" w:rsidRDefault="00651B2A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270" w:type="dxa"/>
          </w:tcPr>
          <w:p w14:paraId="1A062D1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FCA8CA" w14:textId="502F6FF0" w:rsidR="00E76E4E" w:rsidRPr="00E76E4E" w:rsidRDefault="00651B2A" w:rsidP="0031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  <w:r w:rsidR="003126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</w:tr>
      <w:tr w:rsidR="00E76E4E" w:rsidRPr="00E76E4E" w14:paraId="4AF8AD40" w14:textId="77777777" w:rsidTr="008E48EE">
        <w:trPr>
          <w:trHeight w:val="20"/>
        </w:trPr>
        <w:tc>
          <w:tcPr>
            <w:tcW w:w="6030" w:type="dxa"/>
          </w:tcPr>
          <w:p w14:paraId="68065FE1" w14:textId="0765622F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D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</w:tcPr>
          <w:p w14:paraId="57993219" w14:textId="14A32F2D" w:rsidR="00E76E4E" w:rsidRPr="00E76E4E" w:rsidRDefault="00651B2A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</w:tcPr>
          <w:p w14:paraId="1DADB262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A11EE9" w14:textId="238D40E2" w:rsidR="00E76E4E" w:rsidRPr="00E76E4E" w:rsidRDefault="00651B2A" w:rsidP="0031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  <w:r w:rsidR="003126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</w:tr>
      <w:tr w:rsidR="00E76E4E" w:rsidRPr="00E76E4E" w14:paraId="070DB5DF" w14:textId="77777777" w:rsidTr="008E48EE">
        <w:trPr>
          <w:trHeight w:val="20"/>
        </w:trPr>
        <w:tc>
          <w:tcPr>
            <w:tcW w:w="6030" w:type="dxa"/>
          </w:tcPr>
          <w:p w14:paraId="411B41D9" w14:textId="582ADBE2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DB9F441" w14:textId="494AB68B" w:rsidR="00E76E4E" w:rsidRPr="00E76E4E" w:rsidRDefault="00651B2A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FAE8209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BF7055" w14:textId="455F6F87" w:rsidR="00E76E4E" w:rsidRPr="00E76E4E" w:rsidRDefault="00651B2A" w:rsidP="0031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  <w:r w:rsidR="003126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</w:tr>
      <w:tr w:rsidR="00E76E4E" w:rsidRPr="00E76E4E" w14:paraId="75F74496" w14:textId="77777777" w:rsidTr="008E48EE">
        <w:trPr>
          <w:trHeight w:val="20"/>
        </w:trPr>
        <w:tc>
          <w:tcPr>
            <w:tcW w:w="6030" w:type="dxa"/>
          </w:tcPr>
          <w:p w14:paraId="3406D36D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4E9C4E8" w14:textId="2E0CCD30" w:rsidR="00E76E4E" w:rsidRPr="00851458" w:rsidRDefault="00651B2A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11656" w:rsidRPr="00851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943</w:t>
            </w:r>
          </w:p>
        </w:tc>
        <w:tc>
          <w:tcPr>
            <w:tcW w:w="270" w:type="dxa"/>
          </w:tcPr>
          <w:p w14:paraId="18D49C5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F7E93CB" w14:textId="75387085" w:rsidR="00E76E4E" w:rsidRPr="00851458" w:rsidRDefault="00651B2A" w:rsidP="000B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B199A" w:rsidRPr="00851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</w:t>
            </w:r>
            <w:r w:rsidR="000B199A" w:rsidRPr="00851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</w:t>
            </w:r>
          </w:p>
        </w:tc>
      </w:tr>
      <w:tr w:rsidR="00E76E4E" w:rsidRPr="00E76E4E" w14:paraId="15793ADD" w14:textId="77777777" w:rsidTr="008E48EE">
        <w:trPr>
          <w:trHeight w:val="20"/>
        </w:trPr>
        <w:tc>
          <w:tcPr>
            <w:tcW w:w="6030" w:type="dxa"/>
          </w:tcPr>
          <w:p w14:paraId="2A0F142C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F85A232" w14:textId="0876A1C3" w:rsidR="00E76E4E" w:rsidRPr="00E76E4E" w:rsidRDefault="00511656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A58B99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BE93A48" w14:textId="500907B0" w:rsidR="00E76E4E" w:rsidRPr="00E76E4E" w:rsidRDefault="003126DC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76E4E" w:rsidRPr="00E76E4E" w14:paraId="034A64D0" w14:textId="77777777" w:rsidTr="008E48EE">
        <w:trPr>
          <w:trHeight w:val="20"/>
        </w:trPr>
        <w:tc>
          <w:tcPr>
            <w:tcW w:w="6030" w:type="dxa"/>
          </w:tcPr>
          <w:p w14:paraId="66D3F717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B2025" w14:textId="77847F30" w:rsidR="00E76E4E" w:rsidRPr="00851458" w:rsidRDefault="00651B2A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11656" w:rsidRPr="00851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943</w:t>
            </w:r>
          </w:p>
        </w:tc>
        <w:tc>
          <w:tcPr>
            <w:tcW w:w="270" w:type="dxa"/>
          </w:tcPr>
          <w:p w14:paraId="23F0A2F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8DC48" w14:textId="1DE9A060" w:rsidR="00E76E4E" w:rsidRPr="003126DC" w:rsidRDefault="00651B2A" w:rsidP="0031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3126DC" w:rsidRPr="00312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</w:t>
            </w:r>
            <w:r w:rsidR="003126DC" w:rsidRPr="00312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</w:t>
            </w:r>
          </w:p>
        </w:tc>
      </w:tr>
      <w:tr w:rsidR="00E76E4E" w:rsidRPr="00E76E4E" w14:paraId="390BEE42" w14:textId="77777777" w:rsidTr="008E48EE">
        <w:trPr>
          <w:trHeight w:val="20"/>
        </w:trPr>
        <w:tc>
          <w:tcPr>
            <w:tcW w:w="6030" w:type="dxa"/>
          </w:tcPr>
          <w:p w14:paraId="2A1EC177" w14:textId="77777777" w:rsidR="00E76E4E" w:rsidRPr="004746FE" w:rsidRDefault="00E76E4E" w:rsidP="00E76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8F0BCB5" w14:textId="77777777" w:rsidR="00E76E4E" w:rsidRPr="004746FE" w:rsidRDefault="00E76E4E" w:rsidP="00E76E4E">
            <w:pPr>
              <w:tabs>
                <w:tab w:val="decimal" w:pos="15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6845AB9" w14:textId="77777777" w:rsidR="00E76E4E" w:rsidRPr="004746FE" w:rsidRDefault="00E76E4E" w:rsidP="00E76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E99457E" w14:textId="77777777" w:rsidR="00E76E4E" w:rsidRPr="004746FE" w:rsidRDefault="00E76E4E" w:rsidP="00E76E4E">
            <w:pPr>
              <w:tabs>
                <w:tab w:val="decimal" w:pos="156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76E4E" w:rsidRPr="00E76E4E" w14:paraId="61EC5E72" w14:textId="77777777" w:rsidTr="005B34D6">
        <w:trPr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0611B688" w14:textId="48194432" w:rsidR="00E76E4E" w:rsidRPr="00E76E4E" w:rsidRDefault="00E76E4E" w:rsidP="00E76E4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- </w:t>
            </w:r>
            <w:r w:rsidRPr="00DA12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943102" w14:textId="77777777" w:rsidR="00E76E4E" w:rsidRPr="00E76E4E" w:rsidRDefault="00E76E4E" w:rsidP="00E76E4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A7D4D2" w14:textId="77777777" w:rsidR="00E76E4E" w:rsidRPr="00E76E4E" w:rsidRDefault="00E76E4E" w:rsidP="00E76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9C3741" w14:textId="77777777" w:rsidR="00E76E4E" w:rsidRPr="00E76E4E" w:rsidRDefault="00E76E4E" w:rsidP="00E76E4E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6E4E" w:rsidRPr="00E76E4E" w14:paraId="0350E632" w14:textId="77777777" w:rsidTr="008E48EE">
        <w:trPr>
          <w:trHeight w:val="20"/>
        </w:trPr>
        <w:tc>
          <w:tcPr>
            <w:tcW w:w="6030" w:type="dxa"/>
            <w:shd w:val="clear" w:color="auto" w:fill="auto"/>
          </w:tcPr>
          <w:p w14:paraId="38AAC713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  <w:shd w:val="clear" w:color="auto" w:fill="auto"/>
          </w:tcPr>
          <w:p w14:paraId="0AA3FF65" w14:textId="2A6F1058" w:rsidR="00E76E4E" w:rsidRPr="008E48EE" w:rsidRDefault="00651B2A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116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  <w:r w:rsidR="005116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7DC684C5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E06AEF" w14:textId="2A50B097" w:rsidR="00E76E4E" w:rsidRPr="00E76E4E" w:rsidRDefault="00651B2A" w:rsidP="0031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  <w:r w:rsidR="003126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</w:tr>
      <w:tr w:rsidR="00E76E4E" w:rsidRPr="00E76E4E" w14:paraId="66D79EC8" w14:textId="77777777" w:rsidTr="005B34D6">
        <w:trPr>
          <w:trHeight w:val="20"/>
        </w:trPr>
        <w:tc>
          <w:tcPr>
            <w:tcW w:w="6030" w:type="dxa"/>
            <w:shd w:val="clear" w:color="auto" w:fill="auto"/>
          </w:tcPr>
          <w:p w14:paraId="519BB8AC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shd w:val="clear" w:color="auto" w:fill="auto"/>
          </w:tcPr>
          <w:p w14:paraId="5E087447" w14:textId="77777777" w:rsidR="00E76E4E" w:rsidRPr="00E76E4E" w:rsidRDefault="00E76E4E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197EB4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1EAFC8" w14:textId="77777777" w:rsidR="00E76E4E" w:rsidRPr="00E76E4E" w:rsidRDefault="00E76E4E" w:rsidP="0031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6E4E" w:rsidRPr="00E76E4E" w14:paraId="1652617A" w14:textId="77777777" w:rsidTr="008E48EE">
        <w:trPr>
          <w:trHeight w:val="20"/>
        </w:trPr>
        <w:tc>
          <w:tcPr>
            <w:tcW w:w="6030" w:type="dxa"/>
            <w:shd w:val="clear" w:color="auto" w:fill="auto"/>
          </w:tcPr>
          <w:p w14:paraId="78F35EEE" w14:textId="21A69F93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</w:tcPr>
          <w:p w14:paraId="2B8DCF77" w14:textId="10EC4C85" w:rsidR="00E76E4E" w:rsidRPr="00E76E4E" w:rsidRDefault="00651B2A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  <w:r w:rsidR="005116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289685B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94A987" w14:textId="4294BAA2" w:rsidR="00E76E4E" w:rsidRPr="00E76E4E" w:rsidRDefault="00651B2A" w:rsidP="0031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3126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</w:t>
            </w:r>
          </w:p>
        </w:tc>
      </w:tr>
      <w:tr w:rsidR="00E76E4E" w:rsidRPr="00E76E4E" w14:paraId="7967451C" w14:textId="77777777" w:rsidTr="008E48EE">
        <w:trPr>
          <w:trHeight w:val="20"/>
        </w:trPr>
        <w:tc>
          <w:tcPr>
            <w:tcW w:w="6030" w:type="dxa"/>
            <w:shd w:val="clear" w:color="auto" w:fill="auto"/>
          </w:tcPr>
          <w:p w14:paraId="7172454E" w14:textId="03569492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</w:tcPr>
          <w:p w14:paraId="47D9C62F" w14:textId="6D18F7CA" w:rsidR="00E76E4E" w:rsidRPr="00E76E4E" w:rsidRDefault="00651B2A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8E48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1421A9C3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A7A4F71" w14:textId="4384A977" w:rsidR="00E76E4E" w:rsidRPr="00E76E4E" w:rsidRDefault="00651B2A" w:rsidP="0031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3126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</w:p>
        </w:tc>
      </w:tr>
      <w:tr w:rsidR="00E76E4E" w:rsidRPr="00E76E4E" w14:paraId="79D3471F" w14:textId="77777777" w:rsidTr="008E48EE">
        <w:trPr>
          <w:trHeight w:val="20"/>
        </w:trPr>
        <w:tc>
          <w:tcPr>
            <w:tcW w:w="6030" w:type="dxa"/>
            <w:shd w:val="clear" w:color="auto" w:fill="auto"/>
          </w:tcPr>
          <w:p w14:paraId="09D3409B" w14:textId="53A74B8B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</w:tcPr>
          <w:p w14:paraId="0862307C" w14:textId="10B1EA78" w:rsidR="00E76E4E" w:rsidRPr="00E76E4E" w:rsidRDefault="00651B2A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116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14:paraId="53436FD3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D25D814" w14:textId="6FA61A92" w:rsidR="00E76E4E" w:rsidRPr="00E76E4E" w:rsidRDefault="00651B2A" w:rsidP="0031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126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</w:p>
        </w:tc>
      </w:tr>
      <w:tr w:rsidR="00E76E4E" w:rsidRPr="00E76E4E" w14:paraId="14B1865B" w14:textId="77777777" w:rsidTr="008E48EE">
        <w:trPr>
          <w:trHeight w:val="20"/>
        </w:trPr>
        <w:tc>
          <w:tcPr>
            <w:tcW w:w="6030" w:type="dxa"/>
            <w:shd w:val="clear" w:color="auto" w:fill="auto"/>
          </w:tcPr>
          <w:p w14:paraId="395C788F" w14:textId="1B86D20E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B89C903" w14:textId="4ACA7589" w:rsidR="00E76E4E" w:rsidRPr="00E76E4E" w:rsidRDefault="00651B2A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5116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</w:p>
        </w:tc>
        <w:tc>
          <w:tcPr>
            <w:tcW w:w="270" w:type="dxa"/>
            <w:shd w:val="clear" w:color="auto" w:fill="auto"/>
          </w:tcPr>
          <w:p w14:paraId="67932CE7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2E8871" w14:textId="696E3068" w:rsidR="00E76E4E" w:rsidRPr="00E76E4E" w:rsidRDefault="00651B2A" w:rsidP="0031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3126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</w:t>
            </w:r>
          </w:p>
        </w:tc>
      </w:tr>
      <w:tr w:rsidR="00E76E4E" w:rsidRPr="00E76E4E" w14:paraId="10D02851" w14:textId="77777777" w:rsidTr="008E48EE">
        <w:trPr>
          <w:trHeight w:val="20"/>
        </w:trPr>
        <w:tc>
          <w:tcPr>
            <w:tcW w:w="6030" w:type="dxa"/>
            <w:shd w:val="clear" w:color="auto" w:fill="auto"/>
          </w:tcPr>
          <w:p w14:paraId="797C0FEC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77BB9C9" w14:textId="782207CA" w:rsidR="00E76E4E" w:rsidRPr="00E76E4E" w:rsidRDefault="00651B2A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116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213</w:t>
            </w:r>
            <w:r w:rsidR="005116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981</w:t>
            </w:r>
          </w:p>
        </w:tc>
        <w:tc>
          <w:tcPr>
            <w:tcW w:w="270" w:type="dxa"/>
            <w:shd w:val="clear" w:color="auto" w:fill="auto"/>
          </w:tcPr>
          <w:p w14:paraId="2E13D56A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9EF1E05" w14:textId="1F17C338" w:rsidR="00E76E4E" w:rsidRPr="003126DC" w:rsidRDefault="00651B2A" w:rsidP="0031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853</w:t>
            </w:r>
            <w:r w:rsidR="003126DC" w:rsidRPr="00312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270</w:t>
            </w:r>
          </w:p>
        </w:tc>
      </w:tr>
      <w:tr w:rsidR="00E76E4E" w:rsidRPr="00E76E4E" w14:paraId="029E59EA" w14:textId="77777777" w:rsidTr="008E48EE">
        <w:trPr>
          <w:trHeight w:val="20"/>
        </w:trPr>
        <w:tc>
          <w:tcPr>
            <w:tcW w:w="6030" w:type="dxa"/>
            <w:shd w:val="clear" w:color="auto" w:fill="auto"/>
          </w:tcPr>
          <w:p w14:paraId="1CA7657F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CED8A35" w14:textId="4BB5DE26" w:rsidR="00E76E4E" w:rsidRPr="00E76E4E" w:rsidRDefault="00511656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D1C2C3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92974A0" w14:textId="0C96BD33" w:rsidR="00E76E4E" w:rsidRPr="00E76E4E" w:rsidRDefault="003126DC" w:rsidP="0031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6E4E" w:rsidRPr="00E76E4E" w14:paraId="43EDE56C" w14:textId="77777777" w:rsidTr="008E48EE">
        <w:trPr>
          <w:trHeight w:val="20"/>
        </w:trPr>
        <w:tc>
          <w:tcPr>
            <w:tcW w:w="6030" w:type="dxa"/>
            <w:shd w:val="clear" w:color="auto" w:fill="auto"/>
          </w:tcPr>
          <w:p w14:paraId="0FEC1D4F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D151F" w14:textId="4C4EFBD0" w:rsidR="00E76E4E" w:rsidRPr="00E76E4E" w:rsidRDefault="00651B2A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116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141</w:t>
            </w:r>
            <w:r w:rsidR="005116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929</w:t>
            </w:r>
          </w:p>
        </w:tc>
        <w:tc>
          <w:tcPr>
            <w:tcW w:w="270" w:type="dxa"/>
            <w:shd w:val="clear" w:color="auto" w:fill="auto"/>
          </w:tcPr>
          <w:p w14:paraId="3C54C50E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8892C" w14:textId="75A12189" w:rsidR="00E76E4E" w:rsidRPr="003126DC" w:rsidRDefault="00651B2A" w:rsidP="0031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816</w:t>
            </w:r>
            <w:r w:rsidR="000B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028</w:t>
            </w:r>
          </w:p>
        </w:tc>
      </w:tr>
      <w:tr w:rsidR="00DF34D0" w:rsidRPr="00E76E4E" w14:paraId="2DA2CC53" w14:textId="77777777" w:rsidTr="00DF34D0">
        <w:trPr>
          <w:trHeight w:val="20"/>
        </w:trPr>
        <w:tc>
          <w:tcPr>
            <w:tcW w:w="6030" w:type="dxa"/>
            <w:shd w:val="clear" w:color="auto" w:fill="auto"/>
          </w:tcPr>
          <w:p w14:paraId="25477721" w14:textId="77777777" w:rsidR="00DF34D0" w:rsidRPr="004746FE" w:rsidRDefault="00DF34D0" w:rsidP="00E76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1B2064E" w14:textId="77777777" w:rsidR="00DF34D0" w:rsidRPr="004746FE" w:rsidRDefault="00DF34D0" w:rsidP="00E76E4E">
            <w:pPr>
              <w:tabs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5A8A597" w14:textId="77777777" w:rsidR="00DF34D0" w:rsidRPr="004746FE" w:rsidRDefault="00DF34D0" w:rsidP="00E76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1E58818" w14:textId="77777777" w:rsidR="00DF34D0" w:rsidRPr="004746FE" w:rsidRDefault="00DF34D0" w:rsidP="00E76E4E">
            <w:pPr>
              <w:tabs>
                <w:tab w:val="decimal" w:pos="106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F34D0" w:rsidRPr="00E76E4E" w14:paraId="2B018707" w14:textId="77777777" w:rsidTr="008E48EE">
        <w:trPr>
          <w:trHeight w:val="20"/>
        </w:trPr>
        <w:tc>
          <w:tcPr>
            <w:tcW w:w="6030" w:type="dxa"/>
            <w:shd w:val="clear" w:color="auto" w:fill="auto"/>
          </w:tcPr>
          <w:p w14:paraId="42F53524" w14:textId="23968D98" w:rsidR="00DF34D0" w:rsidRPr="00E76E4E" w:rsidRDefault="00B52A40" w:rsidP="00E76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4047B6C" w14:textId="5C450480" w:rsidR="00DF34D0" w:rsidRPr="00E76E4E" w:rsidRDefault="00651B2A" w:rsidP="0085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851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  <w:r w:rsidR="00851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872</w:t>
            </w:r>
          </w:p>
        </w:tc>
        <w:tc>
          <w:tcPr>
            <w:tcW w:w="270" w:type="dxa"/>
            <w:shd w:val="clear" w:color="auto" w:fill="auto"/>
          </w:tcPr>
          <w:p w14:paraId="4AFFB3CD" w14:textId="77777777" w:rsidR="00DF34D0" w:rsidRPr="00E76E4E" w:rsidRDefault="00DF34D0" w:rsidP="00E76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EA1A9F2" w14:textId="6BE0B8C8" w:rsidR="00DF34D0" w:rsidRPr="00284C26" w:rsidRDefault="00651B2A" w:rsidP="0028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4C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3126DC" w:rsidRPr="00284C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4C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  <w:r w:rsidR="003126DC" w:rsidRPr="00284C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4C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</w:p>
        </w:tc>
      </w:tr>
    </w:tbl>
    <w:p w14:paraId="1887422B" w14:textId="77777777" w:rsidR="00E575FD" w:rsidRDefault="00E575FD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600"/>
        <w:gridCol w:w="1200"/>
        <w:gridCol w:w="235"/>
        <w:gridCol w:w="742"/>
        <w:gridCol w:w="236"/>
        <w:gridCol w:w="1436"/>
        <w:gridCol w:w="236"/>
        <w:gridCol w:w="1513"/>
      </w:tblGrid>
      <w:tr w:rsidR="00AC5585" w:rsidRPr="006B4E09" w14:paraId="2CD734EF" w14:textId="77777777" w:rsidTr="007B7D13">
        <w:trPr>
          <w:tblHeader/>
        </w:trPr>
        <w:tc>
          <w:tcPr>
            <w:tcW w:w="3600" w:type="dxa"/>
            <w:vAlign w:val="bottom"/>
          </w:tcPr>
          <w:p w14:paraId="18022E9C" w14:textId="57698BA6" w:rsidR="00AC5585" w:rsidRPr="00DA12B6" w:rsidRDefault="00482F4A" w:rsidP="00DA12B6">
            <w:pPr>
              <w:spacing w:line="240" w:lineRule="atLeast"/>
              <w:ind w:right="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 xml:space="preserve">ณ </w:t>
            </w:r>
            <w:r w:rsidRPr="006B4E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="00651B2A" w:rsidRPr="00651B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B4E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6B4E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651B2A" w:rsidRPr="00651B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12" w:type="dxa"/>
            <w:gridSpan w:val="4"/>
          </w:tcPr>
          <w:p w14:paraId="26C2D8FC" w14:textId="77777777" w:rsidR="00AC5585" w:rsidRPr="006B4E09" w:rsidRDefault="00AC5585" w:rsidP="00143E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1C0B0BDF" w14:textId="77777777" w:rsidR="00AC5585" w:rsidRPr="006B4E09" w:rsidRDefault="00AC5585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D3390F" w14:textId="77777777" w:rsidR="00AC5585" w:rsidRPr="006B4E09" w:rsidRDefault="00AC5585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3840E67E" w14:textId="77777777" w:rsidR="00AC5585" w:rsidRPr="006B4E09" w:rsidRDefault="00AC5585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1E5C" w:rsidRPr="006B4E09" w14:paraId="6F6D6107" w14:textId="77777777" w:rsidTr="007B7D13">
        <w:trPr>
          <w:tblHeader/>
        </w:trPr>
        <w:tc>
          <w:tcPr>
            <w:tcW w:w="3600" w:type="dxa"/>
          </w:tcPr>
          <w:p w14:paraId="57168166" w14:textId="77777777" w:rsidR="001D1E5C" w:rsidRPr="006B4E09" w:rsidRDefault="001D1E5C" w:rsidP="00143E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2" w:type="dxa"/>
            <w:gridSpan w:val="4"/>
          </w:tcPr>
          <w:p w14:paraId="156F1853" w14:textId="77777777" w:rsidR="001D1E5C" w:rsidRPr="006B4E09" w:rsidRDefault="001D1E5C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85" w:type="dxa"/>
            <w:gridSpan w:val="3"/>
          </w:tcPr>
          <w:p w14:paraId="6204DBB4" w14:textId="77777777" w:rsidR="001D1E5C" w:rsidRPr="006B4E09" w:rsidRDefault="001D1E5C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4E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B4E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C5585" w:rsidRPr="006B4E09" w14:paraId="7A869BBD" w14:textId="77777777" w:rsidTr="007B7D13">
        <w:trPr>
          <w:tblHeader/>
        </w:trPr>
        <w:tc>
          <w:tcPr>
            <w:tcW w:w="3600" w:type="dxa"/>
          </w:tcPr>
          <w:p w14:paraId="5230452D" w14:textId="0BC07C9C" w:rsidR="00AC5585" w:rsidRPr="006B4E09" w:rsidRDefault="00482F4A" w:rsidP="00143E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- </w:t>
            </w:r>
            <w:r w:rsidRPr="00DA12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12" w:type="dxa"/>
            <w:gridSpan w:val="4"/>
          </w:tcPr>
          <w:p w14:paraId="20DA9E19" w14:textId="77777777" w:rsidR="00AC5585" w:rsidRPr="006B4E09" w:rsidRDefault="00AC5585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85" w:type="dxa"/>
            <w:gridSpan w:val="3"/>
          </w:tcPr>
          <w:p w14:paraId="7DEFFB3F" w14:textId="77777777" w:rsidR="00AC5585" w:rsidRPr="006B4E09" w:rsidRDefault="00AC5585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1E5C" w:rsidRPr="006B4E09" w14:paraId="3AA7514C" w14:textId="77777777" w:rsidTr="007B7D13">
        <w:tc>
          <w:tcPr>
            <w:tcW w:w="3600" w:type="dxa"/>
          </w:tcPr>
          <w:p w14:paraId="1911AB9B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</w:tcPr>
          <w:p w14:paraId="55F11C38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DD4720D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7A28312A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F30D4B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7151EBF5" w14:textId="3BBCF66F" w:rsidR="001D1E5C" w:rsidRPr="006A1D50" w:rsidRDefault="00651B2A" w:rsidP="006A1D50">
            <w:pPr>
              <w:tabs>
                <w:tab w:val="decimal" w:pos="12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D1E5C" w:rsidRPr="006A1D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236" w:type="dxa"/>
          </w:tcPr>
          <w:p w14:paraId="6ED5FDA1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226FEB6C" w14:textId="13AB3264" w:rsidR="001D1E5C" w:rsidRPr="006B4E09" w:rsidRDefault="00651B2A" w:rsidP="003262C3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D1E5C"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  <w:r w:rsidR="001D1E5C"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</w:tr>
      <w:tr w:rsidR="001D1E5C" w:rsidRPr="006B4E09" w14:paraId="64B59D6D" w14:textId="77777777" w:rsidTr="007B7D13">
        <w:tc>
          <w:tcPr>
            <w:tcW w:w="3600" w:type="dxa"/>
          </w:tcPr>
          <w:p w14:paraId="3FE699E4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</w:tcPr>
          <w:p w14:paraId="0CAA8C09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5CADE56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52C02B09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3FCF0A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77F67325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AC3B5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E6D5DD6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1E5C" w:rsidRPr="006B4E09" w14:paraId="54E92A87" w14:textId="77777777" w:rsidTr="007B7D13">
        <w:tc>
          <w:tcPr>
            <w:tcW w:w="3600" w:type="dxa"/>
          </w:tcPr>
          <w:p w14:paraId="266551C4" w14:textId="536EB15A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="00651B2A" w:rsidRPr="00651B2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14:paraId="17FE86A6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A805BDC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4950BA5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08CCDB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21A7CB12" w14:textId="16EBD090" w:rsidR="001D1E5C" w:rsidRPr="006B4E09" w:rsidRDefault="00651B2A" w:rsidP="006A1D50">
            <w:pPr>
              <w:tabs>
                <w:tab w:val="decimal" w:pos="12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  <w:tc>
          <w:tcPr>
            <w:tcW w:w="236" w:type="dxa"/>
          </w:tcPr>
          <w:p w14:paraId="3D263F64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7F5AAE99" w14:textId="4F0C7EEC" w:rsidR="001D1E5C" w:rsidRPr="006B4E09" w:rsidRDefault="00651B2A" w:rsidP="003262C3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D1E5C"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  <w:r w:rsidR="001D1E5C"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</w:tr>
      <w:tr w:rsidR="001D1E5C" w:rsidRPr="006B4E09" w14:paraId="6639EE67" w14:textId="77777777" w:rsidTr="007B7D13">
        <w:tc>
          <w:tcPr>
            <w:tcW w:w="3600" w:type="dxa"/>
          </w:tcPr>
          <w:p w14:paraId="10115C21" w14:textId="096336AA" w:rsidR="001D1E5C" w:rsidRPr="006B4E09" w:rsidRDefault="00651B2A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="001D1E5C"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Pr="00651B2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  <w:r w:rsidR="001D1E5C"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1D1E5C"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14:paraId="050824B9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47592AB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4D886C35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AC0F0A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34C9A7AF" w14:textId="7D86E225" w:rsidR="001D1E5C" w:rsidRPr="006A1D50" w:rsidRDefault="00651B2A" w:rsidP="006A1D50">
            <w:pPr>
              <w:tabs>
                <w:tab w:val="decimal" w:pos="12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36" w:type="dxa"/>
          </w:tcPr>
          <w:p w14:paraId="3732AF21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2E755490" w14:textId="347FBA63" w:rsidR="001D1E5C" w:rsidRPr="006B4E09" w:rsidRDefault="00651B2A" w:rsidP="003262C3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</w:t>
            </w:r>
            <w:r w:rsidR="001D1E5C"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</w:tr>
      <w:tr w:rsidR="001D1E5C" w:rsidRPr="006B4E09" w14:paraId="332FC9F3" w14:textId="77777777" w:rsidTr="007B7D13">
        <w:tc>
          <w:tcPr>
            <w:tcW w:w="3600" w:type="dxa"/>
            <w:vAlign w:val="center"/>
          </w:tcPr>
          <w:p w14:paraId="577BDA4E" w14:textId="79C70834" w:rsidR="001D1E5C" w:rsidRPr="006B4E09" w:rsidRDefault="00651B2A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  <w:r w:rsidR="001D1E5C"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Pr="00651B2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12</w:t>
            </w:r>
            <w:r w:rsidR="001D1E5C"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1D1E5C"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14:paraId="4572C9F6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FBAC439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1B06A117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EB5C9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1470D656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DB4D73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4337150F" w14:textId="0F0724CB" w:rsidR="001D1E5C" w:rsidRPr="006B4E09" w:rsidRDefault="00651B2A" w:rsidP="003262C3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1D1E5C"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</w:t>
            </w:r>
          </w:p>
        </w:tc>
      </w:tr>
      <w:tr w:rsidR="001D1E5C" w:rsidRPr="006B4E09" w14:paraId="7C282A2B" w14:textId="77777777" w:rsidTr="007B7D13">
        <w:tc>
          <w:tcPr>
            <w:tcW w:w="3600" w:type="dxa"/>
            <w:vAlign w:val="center"/>
          </w:tcPr>
          <w:p w14:paraId="4B633F86" w14:textId="458CF704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651B2A" w:rsidRPr="00651B2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12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14:paraId="3988E620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3F1296C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65CEFF3B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2262F5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2F3B39C1" w14:textId="5FD8B1D8" w:rsidR="001D1E5C" w:rsidRPr="006A1D50" w:rsidRDefault="00651B2A" w:rsidP="006A1D50">
            <w:pPr>
              <w:tabs>
                <w:tab w:val="decimal" w:pos="12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0E237868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01CEF8B7" w14:textId="19DD7F83" w:rsidR="001D1E5C" w:rsidRPr="006B4E09" w:rsidRDefault="00651B2A" w:rsidP="003262C3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1D1E5C"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</w:p>
        </w:tc>
      </w:tr>
      <w:tr w:rsidR="001D1E5C" w:rsidRPr="006B4E09" w14:paraId="2AC40B84" w14:textId="77777777" w:rsidTr="007B7D13">
        <w:tc>
          <w:tcPr>
            <w:tcW w:w="3600" w:type="dxa"/>
          </w:tcPr>
          <w:p w14:paraId="2BE69B7A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48E7586F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E386E3E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</w:tcPr>
          <w:p w14:paraId="05EA2B26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861691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4A1C7046" w14:textId="4D3D9D9C" w:rsidR="001D1E5C" w:rsidRPr="006A1D50" w:rsidRDefault="00651B2A" w:rsidP="006A1D50">
            <w:pPr>
              <w:tabs>
                <w:tab w:val="decimal" w:pos="12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1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D1E5C" w:rsidRPr="006A1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A1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  <w:tc>
          <w:tcPr>
            <w:tcW w:w="236" w:type="dxa"/>
          </w:tcPr>
          <w:p w14:paraId="400BFEBA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2738027C" w14:textId="71A5BD73" w:rsidR="001D1E5C" w:rsidRPr="006B4E09" w:rsidRDefault="00651B2A" w:rsidP="003262C3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1D1E5C"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217</w:t>
            </w:r>
            <w:r w:rsidR="001D1E5C"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</w:t>
            </w:r>
          </w:p>
        </w:tc>
      </w:tr>
      <w:tr w:rsidR="001D1E5C" w:rsidRPr="006B4E09" w14:paraId="169CF928" w14:textId="77777777" w:rsidTr="007B7D13">
        <w:tc>
          <w:tcPr>
            <w:tcW w:w="3600" w:type="dxa"/>
            <w:vAlign w:val="center"/>
          </w:tcPr>
          <w:p w14:paraId="3DFA90D5" w14:textId="77777777" w:rsidR="001D1E5C" w:rsidRPr="006B4E09" w:rsidRDefault="001D1E5C" w:rsidP="001D1E5C">
            <w:pPr>
              <w:tabs>
                <w:tab w:val="left" w:pos="45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00" w:type="dxa"/>
          </w:tcPr>
          <w:p w14:paraId="509318F7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3631908D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26833C61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3B00FD6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645C39DD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124CB2C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3B932270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D1E5C" w:rsidRPr="006B4E09" w14:paraId="6F1FD933" w14:textId="77777777" w:rsidTr="007B7D13">
        <w:tc>
          <w:tcPr>
            <w:tcW w:w="3600" w:type="dxa"/>
          </w:tcPr>
          <w:p w14:paraId="1F0F3E89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6DEE0CB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F62891D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</w:tcPr>
          <w:p w14:paraId="1232EE50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D1F32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29A7B" w14:textId="7AF715FF" w:rsidR="001D1E5C" w:rsidRPr="006A1D50" w:rsidRDefault="00651B2A" w:rsidP="006A1D50">
            <w:pPr>
              <w:tabs>
                <w:tab w:val="decimal" w:pos="12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D1E5C" w:rsidRPr="006A1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  <w:tc>
          <w:tcPr>
            <w:tcW w:w="236" w:type="dxa"/>
          </w:tcPr>
          <w:p w14:paraId="577D27F0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7772186C" w14:textId="6DDDC212" w:rsidR="001D1E5C" w:rsidRPr="006B4E09" w:rsidRDefault="00651B2A" w:rsidP="003262C3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1D1E5C"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217</w:t>
            </w:r>
            <w:r w:rsidR="001D1E5C"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</w:t>
            </w:r>
          </w:p>
        </w:tc>
      </w:tr>
      <w:tr w:rsidR="001D1E5C" w:rsidRPr="006B4E09" w14:paraId="24D87E21" w14:textId="77777777" w:rsidTr="007B7D13">
        <w:tc>
          <w:tcPr>
            <w:tcW w:w="3600" w:type="dxa"/>
          </w:tcPr>
          <w:p w14:paraId="33DC5E02" w14:textId="77777777" w:rsidR="001D1E5C" w:rsidRPr="004746FE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</w:tcPr>
          <w:p w14:paraId="280F3C88" w14:textId="77777777" w:rsidR="001D1E5C" w:rsidRPr="004746FE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6B920405" w14:textId="77777777" w:rsidR="001D1E5C" w:rsidRPr="004746FE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</w:tcPr>
          <w:p w14:paraId="5BB1331E" w14:textId="77777777" w:rsidR="001D1E5C" w:rsidRPr="004746FE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3802F71E" w14:textId="77777777" w:rsidR="001D1E5C" w:rsidRPr="004746FE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64CEFEFB" w14:textId="77777777" w:rsidR="001D1E5C" w:rsidRPr="004746FE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418CF27" w14:textId="77777777" w:rsidR="001D1E5C" w:rsidRPr="004746FE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76D0018D" w14:textId="77777777" w:rsidR="001D1E5C" w:rsidRPr="004746FE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1D1E5C" w:rsidRPr="006B4E09" w14:paraId="36D435E4" w14:textId="77777777" w:rsidTr="007B7D13">
        <w:tc>
          <w:tcPr>
            <w:tcW w:w="3600" w:type="dxa"/>
            <w:vAlign w:val="center"/>
          </w:tcPr>
          <w:p w14:paraId="206B6DDD" w14:textId="77777777" w:rsidR="001D1E5C" w:rsidRPr="00DA12B6" w:rsidRDefault="00DA12B6" w:rsidP="001D1E5C">
            <w:pPr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- </w:t>
            </w:r>
            <w:r w:rsidR="001D1E5C" w:rsidRPr="00DA12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00" w:type="dxa"/>
          </w:tcPr>
          <w:p w14:paraId="546281C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21904CF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74DA5369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BED7A8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12643342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0F1BC2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43A89E78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1E5C" w:rsidRPr="006B4E09" w14:paraId="7825FE0F" w14:textId="77777777" w:rsidTr="007B7D13">
        <w:tc>
          <w:tcPr>
            <w:tcW w:w="3600" w:type="dxa"/>
            <w:vAlign w:val="center"/>
          </w:tcPr>
          <w:p w14:paraId="06242C92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14:paraId="34CE8E1E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732EEDC3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6A643C0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5F27C4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37855A87" w14:textId="471B3B37" w:rsidR="001D1E5C" w:rsidRPr="006B4E09" w:rsidRDefault="00651B2A" w:rsidP="006A1D50">
            <w:pPr>
              <w:tabs>
                <w:tab w:val="decimal" w:pos="12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D1E5C"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  <w:r w:rsidR="001D1E5C"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</w:p>
        </w:tc>
        <w:tc>
          <w:tcPr>
            <w:tcW w:w="236" w:type="dxa"/>
          </w:tcPr>
          <w:p w14:paraId="11EEBC18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0EB2B066" w14:textId="084C8B29" w:rsidR="001D1E5C" w:rsidRPr="006B4E09" w:rsidRDefault="00651B2A" w:rsidP="003262C3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  <w:r w:rsidR="001D1E5C"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</w:tr>
      <w:tr w:rsidR="001D1E5C" w:rsidRPr="006B4E09" w14:paraId="6A1DC416" w14:textId="77777777" w:rsidTr="007B7D13">
        <w:tc>
          <w:tcPr>
            <w:tcW w:w="3600" w:type="dxa"/>
            <w:vAlign w:val="center"/>
          </w:tcPr>
          <w:p w14:paraId="649090D0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14:paraId="1910761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78E69B5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1D79FE14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4F704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7B5545AB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5E9CA5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75AC3297" w14:textId="77777777" w:rsidR="001D1E5C" w:rsidRPr="006B4E09" w:rsidRDefault="001D1E5C" w:rsidP="003262C3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1E5C" w:rsidRPr="006B4E09" w14:paraId="3500E662" w14:textId="77777777" w:rsidTr="007B7D13">
        <w:tc>
          <w:tcPr>
            <w:tcW w:w="3600" w:type="dxa"/>
            <w:vAlign w:val="center"/>
          </w:tcPr>
          <w:p w14:paraId="12F87C4D" w14:textId="5A821C5D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="00651B2A" w:rsidRPr="00651B2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14:paraId="61C5568F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center"/>
          </w:tcPr>
          <w:p w14:paraId="6A969BD1" w14:textId="77777777" w:rsidR="001D1E5C" w:rsidRPr="006B4E09" w:rsidRDefault="001D1E5C" w:rsidP="001D1E5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2EE48209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F5D5655" w14:textId="77777777" w:rsidR="001D1E5C" w:rsidRPr="006B4E09" w:rsidRDefault="001D1E5C" w:rsidP="001D1E5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0AC5C42A" w14:textId="523A98D4" w:rsidR="001D1E5C" w:rsidRPr="006A1D50" w:rsidRDefault="00651B2A" w:rsidP="006A1D50">
            <w:pPr>
              <w:tabs>
                <w:tab w:val="decimal" w:pos="12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  <w:r w:rsidR="001D1E5C" w:rsidRPr="006A1D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  <w:tc>
          <w:tcPr>
            <w:tcW w:w="236" w:type="dxa"/>
          </w:tcPr>
          <w:p w14:paraId="60032518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73B2FF81" w14:textId="1199E3D0" w:rsidR="001D1E5C" w:rsidRPr="006B4E09" w:rsidRDefault="00651B2A" w:rsidP="003262C3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1D1E5C"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</w:tr>
      <w:tr w:rsidR="001D1E5C" w:rsidRPr="006B4E09" w14:paraId="69A8B5CA" w14:textId="77777777" w:rsidTr="007B7D13">
        <w:tc>
          <w:tcPr>
            <w:tcW w:w="3600" w:type="dxa"/>
            <w:vAlign w:val="center"/>
          </w:tcPr>
          <w:p w14:paraId="7E931471" w14:textId="655238FE" w:rsidR="001D1E5C" w:rsidRPr="006B4E09" w:rsidRDefault="00651B2A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="001D1E5C"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Pr="00651B2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  <w:r w:rsidR="001D1E5C"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1D1E5C"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14:paraId="6B8420E5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center"/>
          </w:tcPr>
          <w:p w14:paraId="46EED61F" w14:textId="77777777" w:rsidR="001D1E5C" w:rsidRPr="006B4E09" w:rsidRDefault="001D1E5C" w:rsidP="001D1E5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5399308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6E6F5D8" w14:textId="77777777" w:rsidR="001D1E5C" w:rsidRPr="006B4E09" w:rsidRDefault="001D1E5C" w:rsidP="001D1E5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55723AA8" w14:textId="2B8E2D70" w:rsidR="001D1E5C" w:rsidRPr="006A1D50" w:rsidRDefault="00651B2A" w:rsidP="006A1D50">
            <w:pPr>
              <w:tabs>
                <w:tab w:val="decimal" w:pos="12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1D1E5C" w:rsidRPr="006A1D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236" w:type="dxa"/>
          </w:tcPr>
          <w:p w14:paraId="1A411B0C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4EB750EF" w14:textId="12A996D2" w:rsidR="001D1E5C" w:rsidRPr="006B4E09" w:rsidRDefault="00651B2A" w:rsidP="003262C3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1D1E5C"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062</w:t>
            </w:r>
          </w:p>
        </w:tc>
      </w:tr>
      <w:tr w:rsidR="001D1E5C" w:rsidRPr="006B4E09" w14:paraId="00BBC1B1" w14:textId="77777777" w:rsidTr="007B7D13">
        <w:tc>
          <w:tcPr>
            <w:tcW w:w="3600" w:type="dxa"/>
            <w:vAlign w:val="center"/>
          </w:tcPr>
          <w:p w14:paraId="085305D7" w14:textId="667CF7EA" w:rsidR="001D1E5C" w:rsidRPr="006B4E09" w:rsidRDefault="00651B2A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  <w:r w:rsidR="001D1E5C"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Pr="00651B2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12</w:t>
            </w:r>
            <w:r w:rsidR="001D1E5C"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1D1E5C"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14:paraId="7413BB74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40B53BE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31986A94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3D7F5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354B02B3" w14:textId="4DF27092" w:rsidR="001D1E5C" w:rsidRPr="006A1D50" w:rsidRDefault="00651B2A" w:rsidP="006A1D50">
            <w:pPr>
              <w:tabs>
                <w:tab w:val="decimal" w:pos="12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D1E5C" w:rsidRPr="006A1D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</w:p>
        </w:tc>
        <w:tc>
          <w:tcPr>
            <w:tcW w:w="236" w:type="dxa"/>
          </w:tcPr>
          <w:p w14:paraId="19B35B8E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0CC17DA" w14:textId="4C46A8FA" w:rsidR="001D1E5C" w:rsidRPr="006B4E09" w:rsidRDefault="00651B2A" w:rsidP="003262C3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D1E5C"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</w:tr>
      <w:tr w:rsidR="001D1E5C" w:rsidRPr="006B4E09" w14:paraId="76DD1775" w14:textId="77777777" w:rsidTr="007B7D13">
        <w:tc>
          <w:tcPr>
            <w:tcW w:w="3600" w:type="dxa"/>
            <w:vAlign w:val="center"/>
          </w:tcPr>
          <w:p w14:paraId="3E025F52" w14:textId="68188CAB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651B2A" w:rsidRPr="00651B2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12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14:paraId="7C0F9338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C8FCD1E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33BCE8D1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3C6992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5AB0977" w14:textId="086947A5" w:rsidR="001D1E5C" w:rsidRPr="006A1D50" w:rsidRDefault="00651B2A" w:rsidP="006A1D50">
            <w:pPr>
              <w:tabs>
                <w:tab w:val="decimal" w:pos="12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1D1E5C" w:rsidRPr="006A1D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</w:p>
        </w:tc>
        <w:tc>
          <w:tcPr>
            <w:tcW w:w="236" w:type="dxa"/>
          </w:tcPr>
          <w:p w14:paraId="7D96E4C8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20D3C298" w14:textId="50DDAABA" w:rsidR="001D1E5C" w:rsidRPr="006B4E09" w:rsidRDefault="00651B2A" w:rsidP="003262C3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1D1E5C"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</w:tr>
      <w:tr w:rsidR="001D1E5C" w:rsidRPr="006B4E09" w14:paraId="1739DFEC" w14:textId="77777777" w:rsidTr="007B7D13">
        <w:tc>
          <w:tcPr>
            <w:tcW w:w="3600" w:type="dxa"/>
            <w:vAlign w:val="center"/>
          </w:tcPr>
          <w:p w14:paraId="1AD9E655" w14:textId="77777777" w:rsidR="001D1E5C" w:rsidRPr="006B4E09" w:rsidRDefault="001D1E5C" w:rsidP="001D1E5C">
            <w:pPr>
              <w:tabs>
                <w:tab w:val="left" w:pos="28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200" w:type="dxa"/>
            <w:shd w:val="clear" w:color="auto" w:fill="auto"/>
          </w:tcPr>
          <w:p w14:paraId="3466040D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8B630E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107EE104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8B1AC9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698F8408" w14:textId="61CD84BD" w:rsidR="001D1E5C" w:rsidRPr="006A1D50" w:rsidRDefault="00651B2A" w:rsidP="006A1D50">
            <w:pPr>
              <w:tabs>
                <w:tab w:val="decimal" w:pos="12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1D1E5C" w:rsidRPr="006A1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543</w:t>
            </w:r>
            <w:r w:rsidR="001D1E5C" w:rsidRPr="006A1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294</w:t>
            </w:r>
          </w:p>
        </w:tc>
        <w:tc>
          <w:tcPr>
            <w:tcW w:w="236" w:type="dxa"/>
          </w:tcPr>
          <w:p w14:paraId="41C9203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</w:tcPr>
          <w:p w14:paraId="5BE5BABE" w14:textId="1B6CC6A0" w:rsidR="001D1E5C" w:rsidRPr="006B4E09" w:rsidRDefault="00651B2A" w:rsidP="003262C3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913</w:t>
            </w:r>
            <w:r w:rsidR="001D1E5C"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637</w:t>
            </w:r>
          </w:p>
        </w:tc>
      </w:tr>
      <w:tr w:rsidR="001D1E5C" w:rsidRPr="006B4E09" w14:paraId="6E3FBB6D" w14:textId="77777777" w:rsidTr="007B7D13">
        <w:tc>
          <w:tcPr>
            <w:tcW w:w="3600" w:type="dxa"/>
            <w:vAlign w:val="center"/>
          </w:tcPr>
          <w:p w14:paraId="22500C7F" w14:textId="77777777" w:rsidR="001D1E5C" w:rsidRPr="006B4E09" w:rsidRDefault="001D1E5C" w:rsidP="001D1E5C">
            <w:pPr>
              <w:tabs>
                <w:tab w:val="left" w:pos="45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00" w:type="dxa"/>
            <w:shd w:val="clear" w:color="auto" w:fill="auto"/>
          </w:tcPr>
          <w:p w14:paraId="73FC1A9B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995AE89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6E558BEB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E5A184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1E723B91" w14:textId="615BE48F" w:rsidR="001D1E5C" w:rsidRPr="006B4E09" w:rsidRDefault="001D1E5C" w:rsidP="006A1D50">
            <w:pPr>
              <w:spacing w:line="240" w:lineRule="atLeast"/>
              <w:ind w:left="-115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Pr="006B4E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  <w:r w:rsidRPr="006B4E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F63F1C2" w14:textId="77777777" w:rsidR="001D1E5C" w:rsidRPr="006B4E09" w:rsidRDefault="001D1E5C" w:rsidP="006A1D50">
            <w:pPr>
              <w:tabs>
                <w:tab w:val="decimal" w:pos="714"/>
              </w:tabs>
              <w:spacing w:line="240" w:lineRule="atLeast"/>
              <w:ind w:left="-115" w:right="-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583E6F46" w14:textId="71F0828F" w:rsidR="001D1E5C" w:rsidRPr="003262C3" w:rsidRDefault="001D1E5C" w:rsidP="00936E1F">
            <w:pPr>
              <w:tabs>
                <w:tab w:val="left" w:pos="396"/>
              </w:tabs>
              <w:spacing w:line="240" w:lineRule="atLeast"/>
              <w:ind w:left="-115" w:right="-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62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3262C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3262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3262C3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Pr="003262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1E5C" w:rsidRPr="006B4E09" w14:paraId="28172C61" w14:textId="77777777" w:rsidTr="007B7D13">
        <w:tc>
          <w:tcPr>
            <w:tcW w:w="3600" w:type="dxa"/>
            <w:vAlign w:val="center"/>
          </w:tcPr>
          <w:p w14:paraId="1E062D20" w14:textId="77777777" w:rsidR="001D1E5C" w:rsidRPr="006B4E09" w:rsidRDefault="001D1E5C" w:rsidP="001D1E5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DFDE715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0971541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7F172591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092C6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947A8" w14:textId="7ACB4854" w:rsidR="001D1E5C" w:rsidRPr="006A1D50" w:rsidRDefault="00651B2A" w:rsidP="006A1D50">
            <w:pPr>
              <w:tabs>
                <w:tab w:val="decimal" w:pos="12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1D1E5C" w:rsidRPr="006A1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469</w:t>
            </w:r>
            <w:r w:rsidR="001D1E5C" w:rsidRPr="006A1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684</w:t>
            </w:r>
          </w:p>
        </w:tc>
        <w:tc>
          <w:tcPr>
            <w:tcW w:w="236" w:type="dxa"/>
          </w:tcPr>
          <w:p w14:paraId="2E3EC283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38B8E432" w14:textId="743C58DE" w:rsidR="001D1E5C" w:rsidRPr="006B4E09" w:rsidRDefault="00651B2A" w:rsidP="003262C3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876</w:t>
            </w:r>
            <w:r w:rsidR="001D1E5C"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395</w:t>
            </w:r>
          </w:p>
        </w:tc>
      </w:tr>
      <w:tr w:rsidR="001D1E5C" w:rsidRPr="006B4E09" w14:paraId="1D0BAA86" w14:textId="77777777" w:rsidTr="007B7D13">
        <w:tc>
          <w:tcPr>
            <w:tcW w:w="3600" w:type="dxa"/>
            <w:vAlign w:val="center"/>
          </w:tcPr>
          <w:p w14:paraId="1C0E5364" w14:textId="77777777" w:rsidR="001D1E5C" w:rsidRPr="004746FE" w:rsidRDefault="001D1E5C" w:rsidP="001D1E5C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</w:tcPr>
          <w:p w14:paraId="6CA1E81C" w14:textId="77777777" w:rsidR="001D1E5C" w:rsidRPr="004746FE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1A5270A3" w14:textId="77777777" w:rsidR="001D1E5C" w:rsidRPr="004746FE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</w:tcPr>
          <w:p w14:paraId="67B7D76F" w14:textId="77777777" w:rsidR="001D1E5C" w:rsidRPr="004746FE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2D09C56" w14:textId="77777777" w:rsidR="001D1E5C" w:rsidRPr="004746FE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shd w:val="clear" w:color="auto" w:fill="auto"/>
          </w:tcPr>
          <w:p w14:paraId="680A4F01" w14:textId="77777777" w:rsidR="001D1E5C" w:rsidRPr="004746FE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E85C94E" w14:textId="77777777" w:rsidR="001D1E5C" w:rsidRPr="004746FE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</w:tcPr>
          <w:p w14:paraId="1D889D6A" w14:textId="77777777" w:rsidR="001D1E5C" w:rsidRPr="004746FE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1D1E5C" w:rsidRPr="006B4E09" w14:paraId="033D96F1" w14:textId="77777777" w:rsidTr="007B7D13">
        <w:tc>
          <w:tcPr>
            <w:tcW w:w="3600" w:type="dxa"/>
            <w:vAlign w:val="center"/>
          </w:tcPr>
          <w:p w14:paraId="6399A74D" w14:textId="77777777" w:rsidR="001D1E5C" w:rsidRPr="006B4E09" w:rsidRDefault="001D1E5C" w:rsidP="001D1E5C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</w:tcPr>
          <w:p w14:paraId="18B41FE6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13875BF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7E0A0D41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AB73E4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  <w:shd w:val="clear" w:color="auto" w:fill="auto"/>
          </w:tcPr>
          <w:p w14:paraId="6689E6A4" w14:textId="001F157E" w:rsidR="001D1E5C" w:rsidRPr="006A1D50" w:rsidRDefault="00651B2A" w:rsidP="006A1D50">
            <w:pPr>
              <w:tabs>
                <w:tab w:val="decimal" w:pos="12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1D1E5C" w:rsidRPr="006A1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472</w:t>
            </w:r>
            <w:r w:rsidR="001D1E5C" w:rsidRPr="006A1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456</w:t>
            </w:r>
          </w:p>
        </w:tc>
        <w:tc>
          <w:tcPr>
            <w:tcW w:w="236" w:type="dxa"/>
          </w:tcPr>
          <w:p w14:paraId="5362023C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14:paraId="71FC9DC6" w14:textId="50EBEED6" w:rsidR="001D1E5C" w:rsidRPr="006B4E09" w:rsidRDefault="00651B2A" w:rsidP="003262C3">
            <w:pPr>
              <w:tabs>
                <w:tab w:val="decimal" w:pos="129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1D1E5C"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093</w:t>
            </w:r>
            <w:r w:rsidR="001D1E5C"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</w:t>
            </w:r>
          </w:p>
        </w:tc>
      </w:tr>
    </w:tbl>
    <w:p w14:paraId="6CD43F24" w14:textId="77777777" w:rsidR="0076008B" w:rsidRPr="004746FE" w:rsidRDefault="0076008B" w:rsidP="004746FE">
      <w:pPr>
        <w:pStyle w:val="Bo-Blankline"/>
      </w:pPr>
    </w:p>
    <w:p w14:paraId="25872CA3" w14:textId="77777777" w:rsidR="0076008B" w:rsidRPr="006B4E09" w:rsidRDefault="0076008B" w:rsidP="0076008B">
      <w:pPr>
        <w:pStyle w:val="Bo-C1Content"/>
        <w:rPr>
          <w:lang w:val="en-US"/>
        </w:rPr>
      </w:pPr>
      <w:r w:rsidRPr="006B4E09">
        <w:rPr>
          <w:rFonts w:hint="cs"/>
          <w:cs/>
          <w:lang w:val="en-US"/>
        </w:rPr>
        <w:t>กลุ่ม</w:t>
      </w:r>
      <w:r w:rsidRPr="006B4E09">
        <w:rPr>
          <w:cs/>
          <w:lang w:val="en-US"/>
        </w:rPr>
        <w:t>บริษัท</w:t>
      </w:r>
      <w:r w:rsidRPr="006B4E09">
        <w:rPr>
          <w:rFonts w:hint="cs"/>
          <w:cs/>
          <w:lang w:val="en-US"/>
        </w:rPr>
        <w:t>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14:paraId="4DC82AA0" w14:textId="77777777" w:rsidR="0076008B" w:rsidRPr="003E607B" w:rsidRDefault="0076008B" w:rsidP="004746FE">
      <w:pPr>
        <w:pStyle w:val="Bo-Blankline"/>
      </w:pPr>
    </w:p>
    <w:p w14:paraId="13182BEC" w14:textId="6E359B99" w:rsidR="0076008B" w:rsidRPr="009275A9" w:rsidRDefault="0076008B" w:rsidP="0076008B">
      <w:pPr>
        <w:pStyle w:val="Bo-C1Content"/>
      </w:pPr>
      <w:r w:rsidRPr="006B4E09">
        <w:rPr>
          <w:cs/>
        </w:rPr>
        <w:t>โดยปกติระยะเวลาการให้สินเชื่อแก่ลูกค้าของกลุ่มบริษัท</w:t>
      </w:r>
      <w:r w:rsidRPr="006B4E09">
        <w:rPr>
          <w:rFonts w:hint="cs"/>
          <w:cs/>
        </w:rPr>
        <w:t>มีระยะเวลาตั้งแต่</w:t>
      </w:r>
      <w:r w:rsidRPr="006B4E09">
        <w:rPr>
          <w:cs/>
        </w:rPr>
        <w:t xml:space="preserve"> </w:t>
      </w:r>
      <w:r w:rsidR="00651B2A" w:rsidRPr="00651B2A">
        <w:rPr>
          <w:lang w:val="en-US"/>
        </w:rPr>
        <w:t>30</w:t>
      </w:r>
      <w:r w:rsidRPr="006B4E09">
        <w:t xml:space="preserve"> </w:t>
      </w:r>
      <w:r w:rsidRPr="006B4E09">
        <w:rPr>
          <w:rFonts w:hint="cs"/>
          <w:cs/>
        </w:rPr>
        <w:t>วัน ถึง</w:t>
      </w:r>
      <w:r w:rsidRPr="006B4E09">
        <w:t xml:space="preserve"> </w:t>
      </w:r>
      <w:r w:rsidR="00651B2A" w:rsidRPr="00651B2A">
        <w:rPr>
          <w:lang w:val="en-US"/>
        </w:rPr>
        <w:t>360</w:t>
      </w:r>
      <w:r w:rsidRPr="006B4E09">
        <w:t xml:space="preserve"> </w:t>
      </w:r>
      <w:r w:rsidRPr="006B4E09">
        <w:rPr>
          <w:cs/>
        </w:rPr>
        <w:t>วัน</w:t>
      </w:r>
    </w:p>
    <w:p w14:paraId="2159B083" w14:textId="77777777" w:rsidR="00C47896" w:rsidRDefault="00C47896" w:rsidP="004E2430">
      <w:pPr>
        <w:pStyle w:val="Bo-Blankline"/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590"/>
        <w:gridCol w:w="1080"/>
        <w:gridCol w:w="1530"/>
        <w:gridCol w:w="268"/>
        <w:gridCol w:w="1622"/>
      </w:tblGrid>
      <w:tr w:rsidR="005F293A" w:rsidRPr="00E575FD" w14:paraId="6F664345" w14:textId="77777777" w:rsidTr="007D4DF3">
        <w:trPr>
          <w:tblHeader/>
        </w:trPr>
        <w:tc>
          <w:tcPr>
            <w:tcW w:w="4590" w:type="dxa"/>
            <w:vAlign w:val="bottom"/>
          </w:tcPr>
          <w:p w14:paraId="6129DD73" w14:textId="744EA60C" w:rsidR="005F293A" w:rsidRPr="00E575FD" w:rsidRDefault="005F293A" w:rsidP="004426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10" w:right="-108" w:hanging="21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ค่าเผื่อผลขาดทุนจากการด้อยค่า</w:t>
            </w:r>
            <w:r w:rsidR="004426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ของลูกหนี้อื่น</w:t>
            </w:r>
            <w:r w:rsidRPr="00E5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5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- </w:t>
            </w:r>
            <w:r w:rsidR="00442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E5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วิธีการอย่างง่าย</w:t>
            </w:r>
            <w:r w:rsidRPr="00E5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E21704D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3DE068E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8" w:type="dxa"/>
            <w:vAlign w:val="bottom"/>
          </w:tcPr>
          <w:p w14:paraId="77AE1B1F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2" w:type="dxa"/>
            <w:vAlign w:val="bottom"/>
          </w:tcPr>
          <w:p w14:paraId="6D537489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AAAAC6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ind w:left="-117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5F293A" w:rsidRPr="00E575FD" w14:paraId="5BAF832C" w14:textId="77777777" w:rsidTr="007D4DF3">
        <w:trPr>
          <w:tblHeader/>
        </w:trPr>
        <w:tc>
          <w:tcPr>
            <w:tcW w:w="4590" w:type="dxa"/>
          </w:tcPr>
          <w:p w14:paraId="412FAA00" w14:textId="77777777" w:rsidR="005F293A" w:rsidRPr="00E575FD" w:rsidRDefault="005F293A" w:rsidP="007D4DF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998642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420" w:type="dxa"/>
            <w:gridSpan w:val="3"/>
            <w:vAlign w:val="center"/>
          </w:tcPr>
          <w:p w14:paraId="08C07E07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ind w:left="-11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75F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1E70" w:rsidRPr="00E575FD" w14:paraId="17B1B8D0" w14:textId="77777777" w:rsidTr="007D4DF3">
        <w:trPr>
          <w:tblHeader/>
        </w:trPr>
        <w:tc>
          <w:tcPr>
            <w:tcW w:w="4590" w:type="dxa"/>
          </w:tcPr>
          <w:p w14:paraId="77480466" w14:textId="0817B461" w:rsidR="001D1E70" w:rsidRPr="00E575FD" w:rsidRDefault="001D1E70" w:rsidP="001D1E7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E575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5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E575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  <w:r w:rsidRPr="00E575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575F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5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E5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0DDBFF5" w14:textId="7C8460E4" w:rsidR="001D1E70" w:rsidRPr="00E575FD" w:rsidRDefault="00651B2A" w:rsidP="001D1E70">
            <w:pPr>
              <w:tabs>
                <w:tab w:val="decimal" w:pos="1065"/>
                <w:tab w:val="center" w:pos="4536"/>
                <w:tab w:val="right" w:pos="9072"/>
              </w:tabs>
              <w:ind w:left="-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530" w:type="dxa"/>
            <w:vAlign w:val="bottom"/>
          </w:tcPr>
          <w:p w14:paraId="7619DA11" w14:textId="2789263B" w:rsidR="001D1E70" w:rsidRPr="001D1E70" w:rsidRDefault="00651B2A" w:rsidP="001D1E70">
            <w:pPr>
              <w:tabs>
                <w:tab w:val="decimal" w:pos="132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D334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268" w:type="dxa"/>
            <w:vAlign w:val="center"/>
          </w:tcPr>
          <w:p w14:paraId="58CFA3A1" w14:textId="77777777" w:rsidR="001D1E70" w:rsidRPr="001D1E70" w:rsidRDefault="001D1E70" w:rsidP="001D1E70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30C52F3B" w14:textId="4AE54CB0" w:rsidR="001D1E70" w:rsidRPr="001D1E70" w:rsidRDefault="00651B2A" w:rsidP="00CF421B">
            <w:pPr>
              <w:tabs>
                <w:tab w:val="decimal" w:pos="1404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D334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</w:tr>
      <w:tr w:rsidR="001D1E70" w:rsidRPr="00E575FD" w14:paraId="1C9F3B74" w14:textId="77777777" w:rsidTr="00D966AE">
        <w:trPr>
          <w:tblHeader/>
        </w:trPr>
        <w:tc>
          <w:tcPr>
            <w:tcW w:w="4590" w:type="dxa"/>
          </w:tcPr>
          <w:p w14:paraId="180BB6E4" w14:textId="77777777" w:rsidR="001D1E70" w:rsidRPr="00E575FD" w:rsidRDefault="001D1E70" w:rsidP="001D1E7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4740C91" w14:textId="77777777" w:rsidR="001D1E70" w:rsidRPr="00E575FD" w:rsidRDefault="001D1E70" w:rsidP="001D1E70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12D1F2" w14:textId="3B05422D" w:rsidR="001D1E70" w:rsidRPr="001D1E70" w:rsidRDefault="00CF421B" w:rsidP="001D1E7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440CFE64" w14:textId="77777777" w:rsidR="001D1E70" w:rsidRPr="001D1E70" w:rsidRDefault="001D1E70" w:rsidP="001D1E70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1881520" w14:textId="53C88D17" w:rsidR="001D1E70" w:rsidRPr="001D1E70" w:rsidRDefault="00CF421B" w:rsidP="001D1E7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F421B" w:rsidRPr="008A1C9D" w14:paraId="1133A78F" w14:textId="77777777" w:rsidTr="00D966AE">
        <w:trPr>
          <w:tblHeader/>
        </w:trPr>
        <w:tc>
          <w:tcPr>
            <w:tcW w:w="4590" w:type="dxa"/>
          </w:tcPr>
          <w:p w14:paraId="5BFA8E56" w14:textId="14027C1E" w:rsidR="00CF421B" w:rsidRPr="00E575FD" w:rsidRDefault="00CF421B" w:rsidP="00CF421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80" w:type="dxa"/>
          </w:tcPr>
          <w:p w14:paraId="363367C3" w14:textId="77777777" w:rsidR="00CF421B" w:rsidRPr="00341CA6" w:rsidRDefault="00CF421B" w:rsidP="00CF421B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07A9B" w14:textId="0E84CC32" w:rsidR="00CF421B" w:rsidRPr="00CF421B" w:rsidRDefault="00651B2A" w:rsidP="00CF421B">
            <w:pPr>
              <w:tabs>
                <w:tab w:val="decimal" w:pos="132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  <w:r w:rsidR="00CF421B" w:rsidRPr="00CF42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040</w:t>
            </w:r>
          </w:p>
        </w:tc>
        <w:tc>
          <w:tcPr>
            <w:tcW w:w="268" w:type="dxa"/>
            <w:vAlign w:val="center"/>
          </w:tcPr>
          <w:p w14:paraId="120C7330" w14:textId="77777777" w:rsidR="00CF421B" w:rsidRPr="00CF421B" w:rsidRDefault="00CF421B" w:rsidP="00CF421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BBB0E" w14:textId="160039FC" w:rsidR="00CF421B" w:rsidRPr="00CF421B" w:rsidRDefault="00651B2A" w:rsidP="00CF421B">
            <w:pPr>
              <w:tabs>
                <w:tab w:val="decimal" w:pos="1404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  <w:r w:rsidR="00CF421B" w:rsidRPr="00CF42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040</w:t>
            </w:r>
          </w:p>
        </w:tc>
      </w:tr>
    </w:tbl>
    <w:p w14:paraId="08D558C7" w14:textId="77777777" w:rsidR="00341CA6" w:rsidRPr="004746FE" w:rsidRDefault="00341CA6" w:rsidP="004746FE">
      <w:pPr>
        <w:pStyle w:val="Bo-Blankline"/>
      </w:pPr>
    </w:p>
    <w:p w14:paraId="604B1D77" w14:textId="77777777" w:rsidR="005D1C03" w:rsidRPr="005D1C03" w:rsidRDefault="005D1C03" w:rsidP="005D1C0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1E12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ฐานะเปิดต่อความเสี่ยงจากเงินตราต่างประเทศ</w:t>
      </w:r>
    </w:p>
    <w:p w14:paraId="3CB64243" w14:textId="77777777" w:rsidR="005D1C03" w:rsidRPr="004746FE" w:rsidRDefault="005D1C03" w:rsidP="004746FE">
      <w:pPr>
        <w:pStyle w:val="Bo-Blankline"/>
      </w:pPr>
    </w:p>
    <w:tbl>
      <w:tblPr>
        <w:tblW w:w="91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06"/>
        <w:gridCol w:w="236"/>
        <w:gridCol w:w="1207"/>
        <w:gridCol w:w="236"/>
        <w:gridCol w:w="1201"/>
        <w:gridCol w:w="236"/>
        <w:gridCol w:w="1196"/>
      </w:tblGrid>
      <w:tr w:rsidR="00AE31E8" w:rsidRPr="00B60861" w14:paraId="07CAA0F3" w14:textId="77777777" w:rsidTr="000D0B15">
        <w:trPr>
          <w:tblHeader/>
        </w:trPr>
        <w:tc>
          <w:tcPr>
            <w:tcW w:w="3600" w:type="dxa"/>
          </w:tcPr>
          <w:p w14:paraId="3718CAA0" w14:textId="77777777" w:rsidR="00AE31E8" w:rsidRPr="00B60861" w:rsidRDefault="00AE31E8" w:rsidP="00143EA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4D221E23" w14:textId="77777777" w:rsidR="00AE31E8" w:rsidRPr="00B60861" w:rsidRDefault="00AE31E8" w:rsidP="00143EA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0EAFF87" w14:textId="77777777" w:rsidR="00AE31E8" w:rsidRPr="00B60861" w:rsidRDefault="00AE31E8" w:rsidP="00143E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14:paraId="4259BD94" w14:textId="77777777" w:rsidR="00AE31E8" w:rsidRPr="00B60861" w:rsidRDefault="00AE31E8" w:rsidP="00143EA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67A" w:rsidRPr="00B60861" w14:paraId="29AB57BD" w14:textId="77777777" w:rsidTr="000D0B15">
        <w:trPr>
          <w:tblHeader/>
        </w:trPr>
        <w:tc>
          <w:tcPr>
            <w:tcW w:w="3600" w:type="dxa"/>
          </w:tcPr>
          <w:p w14:paraId="038D3703" w14:textId="77777777" w:rsidR="0053167A" w:rsidRPr="00B60861" w:rsidRDefault="0053167A" w:rsidP="0053167A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B84326C" w14:textId="27441C6F" w:rsidR="0053167A" w:rsidRPr="00B60861" w:rsidRDefault="00651B2A" w:rsidP="00531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316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316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798F4C3F" w14:textId="77777777" w:rsidR="0053167A" w:rsidRPr="00B60861" w:rsidRDefault="0053167A" w:rsidP="005316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96D0620" w14:textId="5229D50A" w:rsidR="0053167A" w:rsidRPr="00B60861" w:rsidRDefault="00651B2A" w:rsidP="00531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3167A"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3167A" w:rsidRPr="00B6086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3690A935" w14:textId="77777777" w:rsidR="0053167A" w:rsidRPr="00B60861" w:rsidRDefault="0053167A" w:rsidP="00531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6B816D7" w14:textId="605F88BB" w:rsidR="0053167A" w:rsidRPr="00B60861" w:rsidRDefault="00651B2A" w:rsidP="00531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316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316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F5125F9" w14:textId="77777777" w:rsidR="0053167A" w:rsidRPr="00B60861" w:rsidRDefault="0053167A" w:rsidP="005316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72AA291" w14:textId="37C8E319" w:rsidR="0053167A" w:rsidRPr="00B60861" w:rsidRDefault="00651B2A" w:rsidP="00531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3167A"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3167A" w:rsidRPr="00B6086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3167A" w:rsidRPr="00B60861" w14:paraId="254B65A1" w14:textId="77777777" w:rsidTr="000D0B15">
        <w:trPr>
          <w:tblHeader/>
        </w:trPr>
        <w:tc>
          <w:tcPr>
            <w:tcW w:w="3600" w:type="dxa"/>
          </w:tcPr>
          <w:p w14:paraId="2D51B6F1" w14:textId="77777777" w:rsidR="0053167A" w:rsidRPr="00B60861" w:rsidRDefault="0053167A" w:rsidP="0053167A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2E407C1" w14:textId="73DB367E" w:rsidR="0053167A" w:rsidRPr="00B60861" w:rsidRDefault="00651B2A" w:rsidP="00531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710A4689" w14:textId="77777777" w:rsidR="0053167A" w:rsidRPr="00B60861" w:rsidRDefault="0053167A" w:rsidP="005316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240E44A" w14:textId="46E0E5BF" w:rsidR="0053167A" w:rsidRPr="00B60861" w:rsidRDefault="00651B2A" w:rsidP="00531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7E82C1B9" w14:textId="77777777" w:rsidR="0053167A" w:rsidRPr="00B60861" w:rsidRDefault="0053167A" w:rsidP="00531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94EC40C" w14:textId="2A937253" w:rsidR="0053167A" w:rsidRPr="00B60861" w:rsidRDefault="00651B2A" w:rsidP="00531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DC40BA6" w14:textId="77777777" w:rsidR="0053167A" w:rsidRPr="00B60861" w:rsidRDefault="0053167A" w:rsidP="005316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4FFD2EB" w14:textId="06F0F972" w:rsidR="0053167A" w:rsidRPr="00B60861" w:rsidRDefault="00651B2A" w:rsidP="00531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53167A" w:rsidRPr="00B60861" w14:paraId="6FD9BFD6" w14:textId="77777777" w:rsidTr="000D0B15">
        <w:trPr>
          <w:trHeight w:val="254"/>
          <w:tblHeader/>
        </w:trPr>
        <w:tc>
          <w:tcPr>
            <w:tcW w:w="3600" w:type="dxa"/>
          </w:tcPr>
          <w:p w14:paraId="58868650" w14:textId="77777777" w:rsidR="0053167A" w:rsidRPr="00B60861" w:rsidRDefault="0053167A" w:rsidP="0053167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8" w:type="dxa"/>
            <w:gridSpan w:val="7"/>
          </w:tcPr>
          <w:p w14:paraId="3BDB8713" w14:textId="77777777" w:rsidR="0053167A" w:rsidRPr="00B60861" w:rsidRDefault="0053167A" w:rsidP="0053167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0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608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167A" w:rsidRPr="00B60861" w14:paraId="4832F6F6" w14:textId="77777777" w:rsidTr="00143EAD">
        <w:tc>
          <w:tcPr>
            <w:tcW w:w="3600" w:type="dxa"/>
          </w:tcPr>
          <w:p w14:paraId="0FA17014" w14:textId="77777777" w:rsidR="0053167A" w:rsidRPr="00B60861" w:rsidRDefault="0053167A" w:rsidP="0053167A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06" w:type="dxa"/>
          </w:tcPr>
          <w:p w14:paraId="3F556224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9A2E5BB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center"/>
          </w:tcPr>
          <w:p w14:paraId="09540AEF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83417B0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17DA2DE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BDDCFBA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center"/>
          </w:tcPr>
          <w:p w14:paraId="1776EB70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167A" w:rsidRPr="00B60861" w14:paraId="3CEB9C90" w14:textId="77777777" w:rsidTr="00143EAD">
        <w:tc>
          <w:tcPr>
            <w:tcW w:w="3600" w:type="dxa"/>
          </w:tcPr>
          <w:p w14:paraId="66391BF3" w14:textId="77777777" w:rsidR="0053167A" w:rsidRPr="00B60861" w:rsidRDefault="0053167A" w:rsidP="0053167A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shd w:val="clear" w:color="auto" w:fill="auto"/>
          </w:tcPr>
          <w:p w14:paraId="37F2184A" w14:textId="01DE570D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E49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="00EE49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</w:t>
            </w:r>
          </w:p>
        </w:tc>
        <w:tc>
          <w:tcPr>
            <w:tcW w:w="236" w:type="dxa"/>
            <w:vAlign w:val="center"/>
          </w:tcPr>
          <w:p w14:paraId="5D9A8EA5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D5F3FE3" w14:textId="044B9366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  <w:r w:rsidR="0053167A"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</w:p>
        </w:tc>
        <w:tc>
          <w:tcPr>
            <w:tcW w:w="236" w:type="dxa"/>
            <w:vAlign w:val="center"/>
          </w:tcPr>
          <w:p w14:paraId="1A22A92E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3EC108A7" w14:textId="5861C799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="00EE49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</w:p>
        </w:tc>
        <w:tc>
          <w:tcPr>
            <w:tcW w:w="236" w:type="dxa"/>
            <w:vAlign w:val="center"/>
          </w:tcPr>
          <w:p w14:paraId="0E75B853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52D10D5" w14:textId="705B7683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53167A"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</w:p>
        </w:tc>
      </w:tr>
      <w:tr w:rsidR="0053167A" w:rsidRPr="00B60861" w14:paraId="59EC8EFA" w14:textId="77777777" w:rsidTr="00847DC2">
        <w:tc>
          <w:tcPr>
            <w:tcW w:w="3600" w:type="dxa"/>
          </w:tcPr>
          <w:p w14:paraId="35E20A58" w14:textId="77777777" w:rsidR="0053167A" w:rsidRPr="00B60861" w:rsidRDefault="0053167A" w:rsidP="0053167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06" w:type="dxa"/>
            <w:shd w:val="clear" w:color="auto" w:fill="auto"/>
          </w:tcPr>
          <w:p w14:paraId="3BB39721" w14:textId="4FCFFC7B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788</w:t>
            </w:r>
            <w:r w:rsidR="000A26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B99990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32451B94" w14:textId="4A154241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3167A"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  <w:r w:rsidR="0053167A"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3FD6C2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C1E89B9" w14:textId="2D4CA115" w:rsidR="0053167A" w:rsidRPr="00B60861" w:rsidRDefault="00EE4991" w:rsidP="0053167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A964F5B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36F2509" w14:textId="149A4EC7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3167A"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</w:p>
        </w:tc>
      </w:tr>
      <w:tr w:rsidR="0053167A" w:rsidRPr="00B60861" w14:paraId="762FD847" w14:textId="77777777" w:rsidTr="00847DC2">
        <w:tc>
          <w:tcPr>
            <w:tcW w:w="3600" w:type="dxa"/>
          </w:tcPr>
          <w:p w14:paraId="6335FC50" w14:textId="77777777" w:rsidR="0053167A" w:rsidRPr="00B60861" w:rsidRDefault="0053167A" w:rsidP="0053167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06" w:type="dxa"/>
            <w:shd w:val="clear" w:color="auto" w:fill="auto"/>
          </w:tcPr>
          <w:p w14:paraId="291D6DB1" w14:textId="6639B2B3" w:rsidR="0053167A" w:rsidRPr="00B60861" w:rsidRDefault="00A84496" w:rsidP="00CA46E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05F6F7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24E04F81" w14:textId="3F0EE735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56BF4F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36F6236D" w14:textId="4E896687" w:rsidR="0053167A" w:rsidRPr="00B60861" w:rsidRDefault="00A84496" w:rsidP="00CA46E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B9CB64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41BC770C" w14:textId="23FF2445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167A" w:rsidRPr="00B60861" w14:paraId="5F8A3300" w14:textId="77777777" w:rsidTr="00960414">
        <w:tc>
          <w:tcPr>
            <w:tcW w:w="3600" w:type="dxa"/>
          </w:tcPr>
          <w:p w14:paraId="24892297" w14:textId="77777777" w:rsidR="0053167A" w:rsidRPr="00B60861" w:rsidRDefault="0053167A" w:rsidP="0053167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6" w:type="dxa"/>
            <w:shd w:val="clear" w:color="auto" w:fill="auto"/>
          </w:tcPr>
          <w:p w14:paraId="3C00CC01" w14:textId="5C47FC21" w:rsidR="0053167A" w:rsidRPr="00B60861" w:rsidRDefault="00847DC2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059F1157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4268FB51" w14:textId="68E11CB9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507E1B8E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10F3FB38" w14:textId="658856AC" w:rsidR="0053167A" w:rsidRPr="00B60861" w:rsidRDefault="00CF6DB2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7AF944A5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7CB5BB6" w14:textId="13996BEE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167A" w:rsidRPr="00B60861" w14:paraId="51820232" w14:textId="77777777" w:rsidTr="00960414">
        <w:tc>
          <w:tcPr>
            <w:tcW w:w="3600" w:type="dxa"/>
          </w:tcPr>
          <w:p w14:paraId="53D377B1" w14:textId="77777777" w:rsidR="0053167A" w:rsidRPr="00B60861" w:rsidRDefault="0053167A" w:rsidP="0053167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เจ้าหนี้อื่นค่าเครื่องจักร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2A3A255" w14:textId="2C58F6A6" w:rsidR="0053167A" w:rsidRPr="00B60861" w:rsidRDefault="00847DC2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  <w:r w:rsidR="009604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0A977957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016A5CA" w14:textId="3EFA75D9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2FE33683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3AAF0A72" w14:textId="5CEFF768" w:rsidR="0053167A" w:rsidRPr="00B60861" w:rsidRDefault="00CF6DB2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68307C7F" w14:textId="77777777" w:rsidR="0053167A" w:rsidRPr="00B60861" w:rsidRDefault="0053167A" w:rsidP="00531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725001C" w14:textId="50F8AABD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010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167A" w:rsidRPr="00B60861" w14:paraId="520D9AC4" w14:textId="77777777" w:rsidTr="00960414">
        <w:tc>
          <w:tcPr>
            <w:tcW w:w="3600" w:type="dxa"/>
          </w:tcPr>
          <w:p w14:paraId="039B11B5" w14:textId="77777777" w:rsidR="0053167A" w:rsidRPr="00B60861" w:rsidRDefault="0053167A" w:rsidP="0053167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3028D" w14:textId="5154F52A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47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</w:t>
            </w:r>
            <w:r w:rsidR="009604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861</w:t>
            </w:r>
          </w:p>
        </w:tc>
        <w:tc>
          <w:tcPr>
            <w:tcW w:w="236" w:type="dxa"/>
            <w:vAlign w:val="bottom"/>
          </w:tcPr>
          <w:p w14:paraId="6185C518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71CE2" w14:textId="699BB816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376</w:t>
            </w:r>
            <w:r w:rsidR="0053167A"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721</w:t>
            </w:r>
          </w:p>
        </w:tc>
        <w:tc>
          <w:tcPr>
            <w:tcW w:w="236" w:type="dxa"/>
            <w:vAlign w:val="bottom"/>
          </w:tcPr>
          <w:p w14:paraId="344BEAE9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FBA32" w14:textId="28579BE9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  <w:r w:rsidR="00CF6D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840</w:t>
            </w:r>
          </w:p>
        </w:tc>
        <w:tc>
          <w:tcPr>
            <w:tcW w:w="236" w:type="dxa"/>
            <w:vAlign w:val="bottom"/>
          </w:tcPr>
          <w:p w14:paraId="4216E9EE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91A2B" w14:textId="3A180CFF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544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3167A" w:rsidRPr="00B60861" w14:paraId="0586977E" w14:textId="77777777" w:rsidTr="001E1273">
        <w:trPr>
          <w:trHeight w:val="253"/>
        </w:trPr>
        <w:tc>
          <w:tcPr>
            <w:tcW w:w="3600" w:type="dxa"/>
          </w:tcPr>
          <w:p w14:paraId="6EF7456A" w14:textId="77777777" w:rsidR="0053167A" w:rsidRPr="004746FE" w:rsidRDefault="0053167A" w:rsidP="0053167A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F2EE926" w14:textId="77777777" w:rsidR="0053167A" w:rsidRPr="004746FE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5B3112C" w14:textId="77777777" w:rsidR="0053167A" w:rsidRPr="004746FE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7" w:type="dxa"/>
            <w:vAlign w:val="bottom"/>
          </w:tcPr>
          <w:p w14:paraId="21A6B1EF" w14:textId="77777777" w:rsidR="0053167A" w:rsidRPr="004746FE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304D559" w14:textId="77777777" w:rsidR="0053167A" w:rsidRPr="004746FE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B7981A9" w14:textId="77777777" w:rsidR="0053167A" w:rsidRPr="004746FE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F70116D" w14:textId="77777777" w:rsidR="0053167A" w:rsidRPr="004746FE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6" w:type="dxa"/>
            <w:vAlign w:val="bottom"/>
          </w:tcPr>
          <w:p w14:paraId="4959650E" w14:textId="77777777" w:rsidR="0053167A" w:rsidRPr="004746FE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167A" w:rsidRPr="00B60861" w14:paraId="4B720427" w14:textId="77777777" w:rsidTr="00143EAD">
        <w:tc>
          <w:tcPr>
            <w:tcW w:w="3600" w:type="dxa"/>
          </w:tcPr>
          <w:p w14:paraId="176E623E" w14:textId="77777777" w:rsidR="0053167A" w:rsidRPr="00B60861" w:rsidRDefault="0053167A" w:rsidP="0053167A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0BB911C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BA9592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2F08D6EF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2A6C6A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38DCCF6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FCEAE4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ECBCC85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167A" w:rsidRPr="00B60861" w14:paraId="07468E09" w14:textId="77777777" w:rsidTr="00143EAD">
        <w:tc>
          <w:tcPr>
            <w:tcW w:w="3600" w:type="dxa"/>
          </w:tcPr>
          <w:p w14:paraId="701623FB" w14:textId="77777777" w:rsidR="0053167A" w:rsidRPr="00B60861" w:rsidRDefault="0053167A" w:rsidP="0053167A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C6F4FE5" w14:textId="0FA1668D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E49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  <w:tc>
          <w:tcPr>
            <w:tcW w:w="236" w:type="dxa"/>
            <w:vAlign w:val="bottom"/>
          </w:tcPr>
          <w:p w14:paraId="7558B378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66E9F408" w14:textId="5EE9A29C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3167A"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  <w:vAlign w:val="bottom"/>
          </w:tcPr>
          <w:p w14:paraId="3843D769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DAB9E54" w14:textId="7C1F25B3" w:rsidR="0053167A" w:rsidRPr="00A84496" w:rsidRDefault="00651B2A" w:rsidP="00A84496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236" w:type="dxa"/>
            <w:vAlign w:val="bottom"/>
          </w:tcPr>
          <w:p w14:paraId="5BE5C56B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8D38FF6" w14:textId="6F5C807C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</w:t>
            </w:r>
          </w:p>
        </w:tc>
      </w:tr>
      <w:tr w:rsidR="0053167A" w:rsidRPr="00B60861" w14:paraId="4AE195CD" w14:textId="77777777" w:rsidTr="00847DC2">
        <w:tc>
          <w:tcPr>
            <w:tcW w:w="3600" w:type="dxa"/>
          </w:tcPr>
          <w:p w14:paraId="38C3B58E" w14:textId="77777777" w:rsidR="0053167A" w:rsidRPr="00B60861" w:rsidRDefault="0053167A" w:rsidP="0053167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718CA99" w14:textId="5593CDEE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A26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212A66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C64443A" w14:textId="7DF3E0C3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53167A"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A2F40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F137D59" w14:textId="6FD01093" w:rsidR="0053167A" w:rsidRPr="00B60861" w:rsidRDefault="00EE4991" w:rsidP="0053167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9BC83AB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701403C5" w14:textId="77777777" w:rsidR="0053167A" w:rsidRPr="00B60861" w:rsidRDefault="0053167A" w:rsidP="0053167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6DB2" w:rsidRPr="00B60861" w14:paraId="693B1CB7" w14:textId="77777777" w:rsidTr="00847DC2">
        <w:tc>
          <w:tcPr>
            <w:tcW w:w="3600" w:type="dxa"/>
          </w:tcPr>
          <w:p w14:paraId="7ACA866F" w14:textId="50E73AB5" w:rsidR="00CF6DB2" w:rsidRPr="00B60861" w:rsidRDefault="00CF6DB2" w:rsidP="0053167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6945B2B" w14:textId="18C36D2C" w:rsidR="00CF6DB2" w:rsidRPr="00CF6DB2" w:rsidRDefault="00651B2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F6D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7A4A6D" w14:textId="77777777" w:rsidR="00CF6DB2" w:rsidRPr="00B60861" w:rsidRDefault="00CF6DB2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2860E38" w14:textId="6239371A" w:rsidR="00CF6DB2" w:rsidRPr="006F5372" w:rsidRDefault="00CF6DB2" w:rsidP="00CF6DB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DC2CED" w14:textId="77777777" w:rsidR="00CF6DB2" w:rsidRPr="00B60861" w:rsidRDefault="00CF6DB2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8B42484" w14:textId="4803C3F3" w:rsidR="00CF6DB2" w:rsidRDefault="00CF6DB2" w:rsidP="0053167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1E99A11" w14:textId="77777777" w:rsidR="00CF6DB2" w:rsidRPr="00B60861" w:rsidRDefault="00CF6DB2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9C86E46" w14:textId="53812382" w:rsidR="00CF6DB2" w:rsidRPr="00B60861" w:rsidRDefault="00CF6DB2" w:rsidP="0053167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167A" w:rsidRPr="00B60861" w14:paraId="52DAB629" w14:textId="77777777" w:rsidTr="00847DC2">
        <w:tc>
          <w:tcPr>
            <w:tcW w:w="3600" w:type="dxa"/>
          </w:tcPr>
          <w:p w14:paraId="4B3CAF6A" w14:textId="77777777" w:rsidR="0053167A" w:rsidRPr="00B60861" w:rsidRDefault="0053167A" w:rsidP="0053167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2225C75" w14:textId="4D9C596B" w:rsidR="0053167A" w:rsidRPr="00B60861" w:rsidRDefault="00A84496" w:rsidP="0053167A">
            <w:pPr>
              <w:tabs>
                <w:tab w:val="decimal" w:pos="918"/>
              </w:tabs>
              <w:spacing w:line="240" w:lineRule="atLeast"/>
              <w:ind w:left="-77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41E460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9E2F1B2" w14:textId="00EB86D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77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5F03B2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21D88D4" w14:textId="381D09B9" w:rsidR="0053167A" w:rsidRPr="00A84496" w:rsidRDefault="00A84496" w:rsidP="00A84496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44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A844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Pr="00A844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16D33B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0B24A58" w14:textId="59FE569B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167A" w:rsidRPr="00B60861" w14:paraId="6403C3BE" w14:textId="77777777" w:rsidTr="00960414">
        <w:tc>
          <w:tcPr>
            <w:tcW w:w="3600" w:type="dxa"/>
          </w:tcPr>
          <w:p w14:paraId="2B8B1279" w14:textId="77777777" w:rsidR="0053167A" w:rsidRPr="00B60861" w:rsidRDefault="0053167A" w:rsidP="0053167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1506727" w14:textId="48713104" w:rsidR="0053167A" w:rsidRPr="00B60861" w:rsidRDefault="00847DC2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209AD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18A08C5" w14:textId="6D2DC508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7F15A8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16E8853" w14:textId="057A828C" w:rsidR="0053167A" w:rsidRPr="00B60861" w:rsidRDefault="00CF6DB2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870C9A2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39F4162E" w14:textId="6E65DEA8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167A" w:rsidRPr="00B60861" w14:paraId="12386B31" w14:textId="77777777" w:rsidTr="00960414">
        <w:tc>
          <w:tcPr>
            <w:tcW w:w="3600" w:type="dxa"/>
          </w:tcPr>
          <w:p w14:paraId="7F79327A" w14:textId="77777777" w:rsidR="0053167A" w:rsidRPr="00B60861" w:rsidRDefault="0053167A" w:rsidP="0053167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เจ้าหนี้อื่นค่าเครื่องจักร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26615" w14:textId="41E52C50" w:rsidR="0053167A" w:rsidRPr="00B60861" w:rsidRDefault="00847DC2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  <w:r w:rsidR="009604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6325E4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19C1B" w14:textId="629EB988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BE9073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8610B" w14:textId="0DA82AD8" w:rsidR="0053167A" w:rsidRPr="00B60861" w:rsidRDefault="00CF6DB2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D6FD7F6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6BCC0AD" w14:textId="61383B8D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167A" w:rsidRPr="00B60861" w14:paraId="3C72C657" w14:textId="77777777" w:rsidTr="00960414">
        <w:tc>
          <w:tcPr>
            <w:tcW w:w="3600" w:type="dxa"/>
          </w:tcPr>
          <w:p w14:paraId="1974EF13" w14:textId="77777777" w:rsidR="0053167A" w:rsidRPr="00B60861" w:rsidRDefault="0053167A" w:rsidP="0053167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46F30" w14:textId="2818EFD2" w:rsidR="0053167A" w:rsidRPr="00B60861" w:rsidRDefault="00847DC2" w:rsidP="0053167A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461</w:t>
            </w:r>
            <w:r w:rsidR="008F22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2A629F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653F6" w14:textId="507D7B4B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237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FFB48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7B6D3" w14:textId="40F9F035" w:rsidR="0053167A" w:rsidRPr="00B60861" w:rsidRDefault="00CF6DB2" w:rsidP="0053167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6AD82F0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4F333" w14:textId="1B6365A5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168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3167A" w:rsidRPr="00B60861" w14:paraId="190BE5C2" w14:textId="77777777" w:rsidTr="00BE648B">
        <w:tc>
          <w:tcPr>
            <w:tcW w:w="3600" w:type="dxa"/>
          </w:tcPr>
          <w:p w14:paraId="1A2FD724" w14:textId="77777777" w:rsidR="0053167A" w:rsidRPr="00B60861" w:rsidRDefault="0053167A" w:rsidP="0053167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D4A42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F69912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285B323D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A31AD0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87070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0E281E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0525DFEB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167A" w:rsidRPr="00B60861" w14:paraId="5DF06441" w14:textId="77777777" w:rsidTr="00BE648B">
        <w:tc>
          <w:tcPr>
            <w:tcW w:w="3600" w:type="dxa"/>
          </w:tcPr>
          <w:p w14:paraId="533F8EE2" w14:textId="77777777" w:rsidR="0053167A" w:rsidRPr="00B60861" w:rsidRDefault="0053167A" w:rsidP="0053167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85951C3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A281A1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6653C485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A703A6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043CF45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736D5A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B36BCA8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167A" w:rsidRPr="00B60861" w14:paraId="13C8FB28" w14:textId="77777777" w:rsidTr="00BE648B">
        <w:tc>
          <w:tcPr>
            <w:tcW w:w="3600" w:type="dxa"/>
          </w:tcPr>
          <w:p w14:paraId="2F570C0D" w14:textId="77777777" w:rsidR="0053167A" w:rsidRPr="00B60861" w:rsidRDefault="0053167A" w:rsidP="0053167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976165B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446D6A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16263282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26C6524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3710499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CA3859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5E09536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167A" w:rsidRPr="00B60861" w14:paraId="1CBB2D75" w14:textId="77777777" w:rsidTr="00BE648B">
        <w:tc>
          <w:tcPr>
            <w:tcW w:w="3600" w:type="dxa"/>
          </w:tcPr>
          <w:p w14:paraId="17950C08" w14:textId="77777777" w:rsidR="0053167A" w:rsidRPr="00B60861" w:rsidRDefault="0053167A" w:rsidP="0053167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BFB5BB5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FA0F91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0833D4DE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79FC0D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DC7496D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58B81C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39BD806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167A" w:rsidRPr="00B60861" w14:paraId="139EE6B9" w14:textId="77777777" w:rsidTr="00143EAD">
        <w:tc>
          <w:tcPr>
            <w:tcW w:w="3600" w:type="dxa"/>
          </w:tcPr>
          <w:p w14:paraId="7879FD78" w14:textId="77777777" w:rsidR="0053167A" w:rsidRPr="00B60861" w:rsidRDefault="0053167A" w:rsidP="0053167A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เงินอื่น ๆ</w:t>
            </w:r>
          </w:p>
        </w:tc>
        <w:tc>
          <w:tcPr>
            <w:tcW w:w="1206" w:type="dxa"/>
            <w:vAlign w:val="bottom"/>
          </w:tcPr>
          <w:p w14:paraId="7AFDD50F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E39303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138BCFF5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B592D6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1CF1BB8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6744FA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1CDEA36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167A" w:rsidRPr="00B60861" w14:paraId="6E19E3FC" w14:textId="77777777" w:rsidTr="00143EAD">
        <w:tc>
          <w:tcPr>
            <w:tcW w:w="3600" w:type="dxa"/>
          </w:tcPr>
          <w:p w14:paraId="5205F729" w14:textId="77777777" w:rsidR="0053167A" w:rsidRPr="00B60861" w:rsidRDefault="0053167A" w:rsidP="0053167A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49E7C353" w14:textId="216D020F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  <w:tc>
          <w:tcPr>
            <w:tcW w:w="236" w:type="dxa"/>
            <w:vAlign w:val="bottom"/>
          </w:tcPr>
          <w:p w14:paraId="5B3D226A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535E1F7D" w14:textId="5FABE57B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  <w:tc>
          <w:tcPr>
            <w:tcW w:w="236" w:type="dxa"/>
            <w:vAlign w:val="bottom"/>
          </w:tcPr>
          <w:p w14:paraId="5CEAD63A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829446A" w14:textId="7FB9675C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</w:p>
        </w:tc>
        <w:tc>
          <w:tcPr>
            <w:tcW w:w="236" w:type="dxa"/>
            <w:vAlign w:val="bottom"/>
          </w:tcPr>
          <w:p w14:paraId="22326C14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368FF61" w14:textId="192DB578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</w:t>
            </w:r>
          </w:p>
        </w:tc>
      </w:tr>
      <w:tr w:rsidR="0053167A" w:rsidRPr="00B60861" w14:paraId="7D2D701C" w14:textId="77777777" w:rsidTr="002B2E64">
        <w:tc>
          <w:tcPr>
            <w:tcW w:w="3600" w:type="dxa"/>
          </w:tcPr>
          <w:p w14:paraId="724C19C7" w14:textId="77777777" w:rsidR="0053167A" w:rsidRPr="00B60861" w:rsidRDefault="0053167A" w:rsidP="0053167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C85E266" w14:textId="6F333CCD" w:rsidR="0053167A" w:rsidRPr="00B60861" w:rsidRDefault="009B6A77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B4DAD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EEFD1F8" w14:textId="05C196A8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56F50D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003EB62" w14:textId="7F7C95B0" w:rsidR="0053167A" w:rsidRPr="00B60861" w:rsidRDefault="002B2E64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169EB84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277CE36C" w14:textId="40ADF130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857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167A" w:rsidRPr="00B60861" w14:paraId="10A0B19E" w14:textId="77777777" w:rsidTr="002B2E64">
        <w:tc>
          <w:tcPr>
            <w:tcW w:w="3600" w:type="dxa"/>
          </w:tcPr>
          <w:p w14:paraId="5332E61F" w14:textId="77777777" w:rsidR="0053167A" w:rsidRPr="00B60861" w:rsidRDefault="0053167A" w:rsidP="0053167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เจ้าหนี้อื่นค่าเครื่องจักร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30827" w14:textId="2DAD1337" w:rsidR="0053167A" w:rsidRPr="00B60861" w:rsidRDefault="009B6A77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B2E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4CB8A8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4BB81" w14:textId="77777777" w:rsidR="0053167A" w:rsidRPr="00B60861" w:rsidRDefault="0053167A" w:rsidP="0053167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A1FBA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FF093" w14:textId="62DFFED5" w:rsidR="0053167A" w:rsidRPr="00B60861" w:rsidRDefault="009B6A77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B2E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20CEE41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51CE598" w14:textId="77777777" w:rsidR="0053167A" w:rsidRPr="00B60861" w:rsidRDefault="0053167A" w:rsidP="0053167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167A" w:rsidRPr="00B60861" w14:paraId="0B7DF427" w14:textId="77777777" w:rsidTr="002B2E64">
        <w:tc>
          <w:tcPr>
            <w:tcW w:w="3600" w:type="dxa"/>
          </w:tcPr>
          <w:p w14:paraId="7FCAB31E" w14:textId="77777777" w:rsidR="0053167A" w:rsidRPr="00B60861" w:rsidRDefault="0053167A" w:rsidP="0053167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672FF" w14:textId="6F3599CE" w:rsidR="0053167A" w:rsidRPr="00B60861" w:rsidRDefault="009B6A77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2B2E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B66619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78F2B" w14:textId="23F23E63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BC4666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5B8D4" w14:textId="5D5D587D" w:rsidR="0053167A" w:rsidRPr="00B60861" w:rsidRDefault="009B6A77" w:rsidP="0053167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2B2E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0F08DEF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1D966" w14:textId="281ACBB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341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3167A" w:rsidRPr="00B60861" w14:paraId="1F8E27E1" w14:textId="77777777" w:rsidTr="002B2E64">
        <w:tc>
          <w:tcPr>
            <w:tcW w:w="3600" w:type="dxa"/>
          </w:tcPr>
          <w:p w14:paraId="7A0C2454" w14:textId="77777777" w:rsidR="0053167A" w:rsidRPr="004746FE" w:rsidRDefault="0053167A" w:rsidP="0053167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A9224" w14:textId="77777777" w:rsidR="0053167A" w:rsidRPr="004746FE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255102" w14:textId="77777777" w:rsidR="0053167A" w:rsidRPr="004746FE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1A313" w14:textId="77777777" w:rsidR="0053167A" w:rsidRPr="004746FE" w:rsidRDefault="0053167A" w:rsidP="0053167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F9F893" w14:textId="77777777" w:rsidR="0053167A" w:rsidRPr="004746FE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21616" w14:textId="77777777" w:rsidR="0053167A" w:rsidRPr="004746FE" w:rsidRDefault="0053167A" w:rsidP="0053167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7D63F68" w14:textId="77777777" w:rsidR="0053167A" w:rsidRPr="004746FE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614B4475" w14:textId="77777777" w:rsidR="0053167A" w:rsidRPr="004746FE" w:rsidRDefault="0053167A" w:rsidP="0053167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3167A" w:rsidRPr="00B60861" w14:paraId="0A7A24A3" w14:textId="77777777" w:rsidTr="002B2E64">
        <w:tc>
          <w:tcPr>
            <w:tcW w:w="3600" w:type="dxa"/>
          </w:tcPr>
          <w:p w14:paraId="2B9CA161" w14:textId="77777777" w:rsidR="0053167A" w:rsidRPr="00B60861" w:rsidRDefault="0053167A" w:rsidP="0053167A">
            <w:pPr>
              <w:spacing w:line="240" w:lineRule="atLeast"/>
              <w:ind w:left="270" w:right="-103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E7DA62" w14:textId="23DAB6AF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863</w:t>
            </w:r>
            <w:r w:rsidR="008F22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1BAC5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6D0E3" w14:textId="0700B5A4" w:rsidR="0053167A" w:rsidRPr="00B60861" w:rsidRDefault="00651B2A" w:rsidP="0053167A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  <w:r w:rsidR="0053167A"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86C95" w14:textId="77777777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8A5AFB" w14:textId="1F9500C9" w:rsidR="0053167A" w:rsidRPr="00B60861" w:rsidRDefault="009B6A77" w:rsidP="0053167A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452</w:t>
            </w:r>
            <w:r w:rsidR="002B2E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9D13AA2" w14:textId="77777777" w:rsidR="0053167A" w:rsidRPr="00B60861" w:rsidRDefault="0053167A" w:rsidP="0053167A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5AC31E9C" w14:textId="2A54EDEE" w:rsidR="0053167A" w:rsidRPr="00B60861" w:rsidRDefault="0053167A" w:rsidP="0053167A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701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51B2A" w:rsidRPr="00651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685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ADC2C27" w14:textId="77777777" w:rsidR="007E212F" w:rsidRPr="004746FE" w:rsidRDefault="007E212F" w:rsidP="004746FE">
      <w:pPr>
        <w:pStyle w:val="Bo-Blankline"/>
        <w:rPr>
          <w:cs/>
        </w:rPr>
      </w:pPr>
    </w:p>
    <w:p w14:paraId="19547150" w14:textId="77777777" w:rsidR="0047124B" w:rsidRDefault="00734223" w:rsidP="0053167A">
      <w:pPr>
        <w:pStyle w:val="Caption"/>
        <w:ind w:hanging="900"/>
      </w:pPr>
      <w:r w:rsidRPr="00606A70">
        <w:rPr>
          <w:cs/>
        </w:rPr>
        <w:t>ภาระผูกพัน</w:t>
      </w:r>
      <w:r w:rsidRPr="00606A70">
        <w:rPr>
          <w:rFonts w:hint="cs"/>
          <w:cs/>
        </w:rPr>
        <w:t>กับบุคคล</w:t>
      </w:r>
      <w:r>
        <w:rPr>
          <w:rFonts w:hint="cs"/>
          <w:cs/>
        </w:rPr>
        <w:t>หรือกิจการที่ไม่เกี่ยวข้องกัน</w:t>
      </w:r>
    </w:p>
    <w:p w14:paraId="578BD3F1" w14:textId="77777777" w:rsidR="00F5741D" w:rsidRPr="004746FE" w:rsidRDefault="00F5741D" w:rsidP="004746FE">
      <w:pPr>
        <w:pStyle w:val="Bo-Blankline"/>
      </w:pPr>
    </w:p>
    <w:tbl>
      <w:tblPr>
        <w:tblW w:w="9119" w:type="dxa"/>
        <w:tblInd w:w="450" w:type="dxa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69"/>
      </w:tblGrid>
      <w:tr w:rsidR="002B7CF1" w:rsidRPr="006E4F8A" w14:paraId="746718FA" w14:textId="77777777" w:rsidTr="00E86AF0">
        <w:trPr>
          <w:tblHeader/>
        </w:trPr>
        <w:tc>
          <w:tcPr>
            <w:tcW w:w="5580" w:type="dxa"/>
            <w:vAlign w:val="bottom"/>
          </w:tcPr>
          <w:p w14:paraId="2A4EA223" w14:textId="1D0BB96E" w:rsidR="002B7CF1" w:rsidRPr="008F193B" w:rsidRDefault="002B7CF1" w:rsidP="0055572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7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C575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316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C575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8F19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51B2A" w:rsidRPr="00651B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5AEED89" w14:textId="77777777" w:rsidR="002B7CF1" w:rsidRPr="003A3233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2DB6BEC" w14:textId="77777777" w:rsidR="002B7CF1" w:rsidRPr="003A3233" w:rsidRDefault="002B7CF1" w:rsidP="0055572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C81DB0" w14:textId="77777777" w:rsidR="002B7CF1" w:rsidRPr="003A3233" w:rsidRDefault="002B7CF1" w:rsidP="0008629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7627EAC9" w14:textId="77777777" w:rsidR="002B7CF1" w:rsidRPr="003A3233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555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B7CF1" w:rsidRPr="006E4F8A" w14:paraId="5AFA8CBC" w14:textId="77777777" w:rsidTr="00E86AF0">
        <w:trPr>
          <w:tblHeader/>
        </w:trPr>
        <w:tc>
          <w:tcPr>
            <w:tcW w:w="5580" w:type="dxa"/>
          </w:tcPr>
          <w:p w14:paraId="323627AE" w14:textId="77777777" w:rsidR="002B7CF1" w:rsidRPr="002B7CF1" w:rsidRDefault="002B7CF1" w:rsidP="0008629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9D1799" w14:textId="77777777" w:rsidR="002B7CF1" w:rsidRPr="003A3233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9" w:type="dxa"/>
            <w:gridSpan w:val="3"/>
          </w:tcPr>
          <w:p w14:paraId="3F9F3D2C" w14:textId="77777777" w:rsidR="002B7CF1" w:rsidRPr="006E4F8A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B7CF1" w:rsidRPr="006E4F8A" w14:paraId="5C7C59AF" w14:textId="77777777" w:rsidTr="00E86AF0">
        <w:tc>
          <w:tcPr>
            <w:tcW w:w="5580" w:type="dxa"/>
          </w:tcPr>
          <w:p w14:paraId="58F5FAA3" w14:textId="77777777" w:rsidR="002B7CF1" w:rsidRPr="00734223" w:rsidRDefault="002B7CF1" w:rsidP="0008629E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70" w:type="dxa"/>
          </w:tcPr>
          <w:p w14:paraId="6F9D2018" w14:textId="77777777" w:rsidR="002B7CF1" w:rsidRPr="006E4F8A" w:rsidRDefault="002B7CF1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E53399" w14:textId="77777777" w:rsidR="002B7CF1" w:rsidRPr="006E4F8A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97096" w14:textId="77777777" w:rsidR="002B7CF1" w:rsidRPr="006E4F8A" w:rsidRDefault="002B7CF1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44611C02" w14:textId="77777777" w:rsidR="002B7CF1" w:rsidRPr="006E4F8A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140B" w:rsidRPr="006E4F8A" w14:paraId="55153714" w14:textId="77777777" w:rsidTr="00000740">
        <w:tc>
          <w:tcPr>
            <w:tcW w:w="5580" w:type="dxa"/>
          </w:tcPr>
          <w:p w14:paraId="29896A10" w14:textId="77777777" w:rsidR="00C6140B" w:rsidRPr="006E4F8A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270" w:type="dxa"/>
          </w:tcPr>
          <w:p w14:paraId="17B6B956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7F0E3B2" w14:textId="62B5D637" w:rsidR="00C6140B" w:rsidRPr="00020D75" w:rsidRDefault="00651B2A" w:rsidP="00C6140B">
            <w:pPr>
              <w:tabs>
                <w:tab w:val="decimal" w:pos="13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65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756</w:t>
            </w:r>
            <w:r w:rsidR="00865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571</w:t>
            </w:r>
          </w:p>
        </w:tc>
        <w:tc>
          <w:tcPr>
            <w:tcW w:w="270" w:type="dxa"/>
            <w:shd w:val="clear" w:color="auto" w:fill="auto"/>
          </w:tcPr>
          <w:p w14:paraId="4F5BFA21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bottom w:val="double" w:sz="4" w:space="0" w:color="auto"/>
            </w:tcBorders>
            <w:shd w:val="clear" w:color="auto" w:fill="auto"/>
          </w:tcPr>
          <w:p w14:paraId="1697B55C" w14:textId="6D1D9C83" w:rsidR="00C6140B" w:rsidRPr="00020D75" w:rsidRDefault="00651B2A" w:rsidP="00892DA2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864</w:t>
            </w:r>
            <w:r w:rsidR="00865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071</w:t>
            </w:r>
          </w:p>
        </w:tc>
      </w:tr>
      <w:tr w:rsidR="00C6140B" w:rsidRPr="00C33036" w14:paraId="6D4EA5A6" w14:textId="77777777" w:rsidTr="008B53EB">
        <w:tc>
          <w:tcPr>
            <w:tcW w:w="5580" w:type="dxa"/>
          </w:tcPr>
          <w:p w14:paraId="29EEDDFF" w14:textId="77777777" w:rsidR="00C6140B" w:rsidRPr="004746FE" w:rsidRDefault="00C6140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BC75069" w14:textId="77777777" w:rsidR="00C6140B" w:rsidRPr="004746FE" w:rsidRDefault="00C6140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14:paraId="38649EA4" w14:textId="77777777" w:rsidR="00C6140B" w:rsidRPr="004746FE" w:rsidRDefault="00C6140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726D2E5" w14:textId="77777777" w:rsidR="00C6140B" w:rsidRPr="004746FE" w:rsidRDefault="00C6140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</w:tcPr>
          <w:p w14:paraId="77756272" w14:textId="77777777" w:rsidR="00C6140B" w:rsidRPr="004746FE" w:rsidRDefault="00C6140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3036" w:rsidRPr="00C33036" w14:paraId="521FADEC" w14:textId="77777777" w:rsidTr="008B53EB">
        <w:tc>
          <w:tcPr>
            <w:tcW w:w="5580" w:type="dxa"/>
          </w:tcPr>
          <w:p w14:paraId="216E94AC" w14:textId="42D4740F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330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</w:t>
            </w:r>
            <w:r w:rsidR="001A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เช่าและ</w:t>
            </w:r>
            <w:r w:rsidRPr="00C330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บริการที่ยกเลิกไม่ได้</w:t>
            </w:r>
          </w:p>
        </w:tc>
        <w:tc>
          <w:tcPr>
            <w:tcW w:w="270" w:type="dxa"/>
          </w:tcPr>
          <w:p w14:paraId="2A4A40E2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DA7F2FE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21F2C2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446AD950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33036" w:rsidRPr="00C33036" w14:paraId="2C6BD996" w14:textId="77777777" w:rsidTr="008B53EB">
        <w:tc>
          <w:tcPr>
            <w:tcW w:w="5580" w:type="dxa"/>
          </w:tcPr>
          <w:p w14:paraId="0EB67E48" w14:textId="079895B7" w:rsidR="00C33036" w:rsidRPr="00C33036" w:rsidRDefault="008B53E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3036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0A1757DE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C928C9B" w14:textId="0EB9355C" w:rsidR="00C33036" w:rsidRPr="00C33036" w:rsidRDefault="00651B2A" w:rsidP="00892DA2">
            <w:pPr>
              <w:tabs>
                <w:tab w:val="decimal" w:pos="13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865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776</w:t>
            </w:r>
          </w:p>
        </w:tc>
        <w:tc>
          <w:tcPr>
            <w:tcW w:w="270" w:type="dxa"/>
            <w:shd w:val="clear" w:color="auto" w:fill="auto"/>
          </w:tcPr>
          <w:p w14:paraId="5D28EF8C" w14:textId="77777777" w:rsidR="00C33036" w:rsidRPr="00C33036" w:rsidRDefault="00C33036" w:rsidP="00C33036">
            <w:pPr>
              <w:tabs>
                <w:tab w:val="decimal" w:pos="12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bottom w:val="double" w:sz="4" w:space="0" w:color="auto"/>
            </w:tcBorders>
            <w:shd w:val="clear" w:color="auto" w:fill="auto"/>
          </w:tcPr>
          <w:p w14:paraId="067AB484" w14:textId="39828990" w:rsidR="00C33036" w:rsidRPr="00C33036" w:rsidRDefault="00651B2A" w:rsidP="00892DA2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65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</w:t>
            </w:r>
          </w:p>
        </w:tc>
      </w:tr>
      <w:tr w:rsidR="00C33036" w:rsidRPr="00C33036" w14:paraId="7F79583C" w14:textId="77777777" w:rsidTr="00C33036">
        <w:tc>
          <w:tcPr>
            <w:tcW w:w="5580" w:type="dxa"/>
          </w:tcPr>
          <w:p w14:paraId="0D67FCC0" w14:textId="77777777" w:rsidR="00C33036" w:rsidRPr="004746FE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9581A34" w14:textId="77777777" w:rsidR="00C33036" w:rsidRPr="004746FE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3F22F87" w14:textId="77777777" w:rsidR="00C33036" w:rsidRPr="004746FE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D164ACD" w14:textId="77777777" w:rsidR="00C33036" w:rsidRPr="004746FE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  <w:shd w:val="clear" w:color="auto" w:fill="auto"/>
          </w:tcPr>
          <w:p w14:paraId="4B405E95" w14:textId="77777777" w:rsidR="00C33036" w:rsidRPr="004746FE" w:rsidRDefault="00C33036" w:rsidP="00892DA2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C6140B" w:rsidRPr="006E4F8A" w14:paraId="153A6785" w14:textId="77777777" w:rsidTr="00F0300E">
        <w:tc>
          <w:tcPr>
            <w:tcW w:w="5580" w:type="dxa"/>
          </w:tcPr>
          <w:p w14:paraId="7D35C36B" w14:textId="77777777" w:rsidR="00C6140B" w:rsidRPr="00734223" w:rsidRDefault="00C6140B" w:rsidP="00C6140B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270" w:type="dxa"/>
            <w:vAlign w:val="bottom"/>
          </w:tcPr>
          <w:p w14:paraId="1296D24A" w14:textId="77777777" w:rsidR="00C6140B" w:rsidRPr="00734223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0E2272" w14:textId="77777777" w:rsidR="00C6140B" w:rsidRPr="00734223" w:rsidRDefault="00C6140B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4C46C8" w14:textId="77777777" w:rsidR="00C6140B" w:rsidRPr="00734223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3544388E" w14:textId="77777777" w:rsidR="00C6140B" w:rsidRPr="00734223" w:rsidRDefault="00C6140B" w:rsidP="00C6140B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140B" w:rsidRPr="006E4F8A" w14:paraId="3F521945" w14:textId="77777777" w:rsidTr="00000740">
        <w:tc>
          <w:tcPr>
            <w:tcW w:w="5580" w:type="dxa"/>
          </w:tcPr>
          <w:p w14:paraId="7CA21B2D" w14:textId="77777777" w:rsidR="00C6140B" w:rsidRPr="008379A0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98096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C6E26C" w14:textId="4F5A7E8C" w:rsidR="00C6140B" w:rsidRPr="00D67F5E" w:rsidRDefault="00651B2A" w:rsidP="00D67F5E">
            <w:pPr>
              <w:tabs>
                <w:tab w:val="decimal" w:pos="13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  <w:r w:rsidR="00865956" w:rsidRPr="00D67F5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8FA4F" w14:textId="77777777" w:rsidR="00C6140B" w:rsidRPr="00D67F5E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FD7A7ED" w14:textId="0F13C11E" w:rsidR="00C6140B" w:rsidRPr="00D67F5E" w:rsidRDefault="00651B2A" w:rsidP="00D67F5E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329</w:t>
            </w:r>
            <w:r w:rsidR="00865956" w:rsidRPr="00D67F5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</w:tr>
      <w:tr w:rsidR="00C6140B" w:rsidRPr="006E4F8A" w14:paraId="7EDACC42" w14:textId="77777777" w:rsidTr="00000740">
        <w:tc>
          <w:tcPr>
            <w:tcW w:w="5580" w:type="dxa"/>
          </w:tcPr>
          <w:p w14:paraId="4BA054BE" w14:textId="77777777" w:rsidR="00C6140B" w:rsidRPr="008379A0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สั่งซื้อวัตถุดิบ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FCD58" w14:textId="77777777" w:rsidR="00C6140B" w:rsidRPr="00020D75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D59E63" w14:textId="3B4A2E17" w:rsidR="00C6140B" w:rsidRPr="00D67F5E" w:rsidRDefault="00651B2A" w:rsidP="00D67F5E">
            <w:pPr>
              <w:tabs>
                <w:tab w:val="decimal" w:pos="13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  <w:r w:rsidR="00865956" w:rsidRPr="00D67F5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9E148" w14:textId="77777777" w:rsidR="00C6140B" w:rsidRPr="00D67F5E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BB44C2A" w14:textId="36C5949A" w:rsidR="00C6140B" w:rsidRPr="00D67F5E" w:rsidRDefault="00651B2A" w:rsidP="00D67F5E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  <w:r w:rsidR="00865956" w:rsidRPr="00D67F5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</w:p>
        </w:tc>
      </w:tr>
      <w:tr w:rsidR="00C6140B" w:rsidRPr="006E4F8A" w14:paraId="33C8C1F1" w14:textId="77777777" w:rsidTr="00000740">
        <w:tc>
          <w:tcPr>
            <w:tcW w:w="5580" w:type="dxa"/>
          </w:tcPr>
          <w:p w14:paraId="2ADAFA7C" w14:textId="77777777" w:rsidR="00C6140B" w:rsidRPr="008379A0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ค้ำประกัน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8404A" w14:textId="77777777" w:rsidR="00C6140B" w:rsidRPr="00020D75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57172B" w14:textId="7EC52B84" w:rsidR="00C6140B" w:rsidRPr="00D67F5E" w:rsidRDefault="00651B2A" w:rsidP="00D67F5E">
            <w:pPr>
              <w:tabs>
                <w:tab w:val="decimal" w:pos="13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  <w:r w:rsidR="00865956" w:rsidRPr="00D67F5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0C6FC" w14:textId="77777777" w:rsidR="00C6140B" w:rsidRPr="00D67F5E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327E567D" w14:textId="2F6F815C" w:rsidR="00C6140B" w:rsidRPr="00D67F5E" w:rsidRDefault="00651B2A" w:rsidP="00D67F5E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  <w:r w:rsidR="00892DA2" w:rsidRPr="00D67F5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517</w:t>
            </w:r>
          </w:p>
        </w:tc>
      </w:tr>
      <w:tr w:rsidR="00C6140B" w:rsidRPr="006E4F8A" w14:paraId="169A45D2" w14:textId="77777777" w:rsidTr="00000740">
        <w:tc>
          <w:tcPr>
            <w:tcW w:w="5580" w:type="dxa"/>
            <w:vAlign w:val="bottom"/>
          </w:tcPr>
          <w:p w14:paraId="37C50DCC" w14:textId="77777777" w:rsidR="00C6140B" w:rsidRPr="006E4F8A" w:rsidRDefault="00C6140B" w:rsidP="00C6140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F1D62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6FD02" w14:textId="11CCE050" w:rsidR="00C6140B" w:rsidRPr="00020D75" w:rsidRDefault="00651B2A" w:rsidP="00D67F5E">
            <w:pPr>
              <w:tabs>
                <w:tab w:val="decimal" w:pos="13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65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</w:t>
            </w:r>
            <w:r w:rsidR="00865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252FB6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427DE" w14:textId="16610DFD" w:rsidR="00C6140B" w:rsidRPr="00020D75" w:rsidRDefault="00651B2A" w:rsidP="00D67F5E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92D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</w:t>
            </w:r>
            <w:r w:rsidR="00892D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003</w:t>
            </w:r>
          </w:p>
        </w:tc>
      </w:tr>
    </w:tbl>
    <w:p w14:paraId="3775386B" w14:textId="3802DD5D" w:rsidR="00BE648B" w:rsidRDefault="00BE648B" w:rsidP="00FA1809">
      <w:pPr>
        <w:pStyle w:val="Bo-Blankline"/>
      </w:pPr>
    </w:p>
    <w:p w14:paraId="60F313BF" w14:textId="77777777" w:rsidR="00BE648B" w:rsidRDefault="00BE648B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27024461" w14:textId="77777777" w:rsidR="00FF2DB6" w:rsidRPr="00094E5E" w:rsidRDefault="00FF2DB6" w:rsidP="00FC4024">
      <w:pPr>
        <w:pStyle w:val="Caption"/>
        <w:ind w:hanging="900"/>
      </w:pPr>
      <w:r w:rsidRPr="00094E5E">
        <w:rPr>
          <w:cs/>
        </w:rPr>
        <w:lastRenderedPageBreak/>
        <w:t>หนี้สินที่อาจเกิดขึ้น</w:t>
      </w:r>
    </w:p>
    <w:p w14:paraId="1D05F91C" w14:textId="77777777" w:rsidR="00335ADF" w:rsidRPr="004746FE" w:rsidRDefault="00335ADF" w:rsidP="004746FE">
      <w:pPr>
        <w:pStyle w:val="Bo-Blankline"/>
        <w:rPr>
          <w:highlight w:val="yellow"/>
        </w:rPr>
      </w:pPr>
    </w:p>
    <w:p w14:paraId="417E72D0" w14:textId="174D5AFC" w:rsidR="00E135AF" w:rsidRDefault="00094E5E" w:rsidP="003538B5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 w:rsidRPr="000933A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9A3EDA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>
        <w:rPr>
          <w:rFonts w:ascii="Angsana New" w:hAnsi="Angsana New"/>
          <w:sz w:val="30"/>
          <w:szCs w:val="30"/>
          <w:cs/>
          <w:lang w:val="en-US"/>
        </w:rPr>
        <w:t>ยน</w:t>
      </w:r>
      <w:r w:rsidRPr="000933AE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 w:rsidR="00651B2A" w:rsidRPr="00651B2A">
        <w:rPr>
          <w:rFonts w:ascii="Angsana New" w:hAnsi="Angsana New"/>
          <w:spacing w:val="4"/>
          <w:sz w:val="30"/>
          <w:szCs w:val="30"/>
          <w:lang w:val="en-US"/>
        </w:rPr>
        <w:t>2563</w:t>
      </w:r>
      <w:r w:rsidRPr="000933AE">
        <w:rPr>
          <w:rFonts w:ascii="Angsana New" w:hAnsi="Angsana New"/>
          <w:sz w:val="30"/>
          <w:szCs w:val="30"/>
          <w:lang w:val="en-US"/>
        </w:rPr>
        <w:t xml:space="preserve"> </w:t>
      </w:r>
      <w:r w:rsidRPr="000933AE">
        <w:rPr>
          <w:rFonts w:ascii="Angsana New" w:hAnsi="Angsana New" w:hint="cs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4EFE3069" w14:textId="77777777" w:rsidR="003538B5" w:rsidRPr="004746FE" w:rsidRDefault="003538B5" w:rsidP="004746FE">
      <w:pPr>
        <w:pStyle w:val="Bo-Blankline"/>
      </w:pPr>
    </w:p>
    <w:p w14:paraId="5BF07605" w14:textId="0DAC5345" w:rsidR="003538B5" w:rsidRPr="00CE5F84" w:rsidRDefault="003538B5" w:rsidP="00C577AF">
      <w:pPr>
        <w:numPr>
          <w:ilvl w:val="0"/>
          <w:numId w:val="6"/>
        </w:numPr>
        <w:tabs>
          <w:tab w:val="clear" w:pos="495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CE5F84">
        <w:rPr>
          <w:rFonts w:ascii="Angsana New" w:hAnsi="Angsana New"/>
          <w:sz w:val="30"/>
          <w:szCs w:val="30"/>
          <w:cs/>
          <w:lang w:val="en-US"/>
        </w:rPr>
        <w:t>สืบเนื่องจาก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2560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วัดถ้ำพระโพธิสัตว์ (ผู้ฟ้องคดี) ยื่นคำฟ้องต่อศาลปกครองกลาง (ศาล)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คดีหมายเลขดำที่ ส.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3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/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2560</w:t>
      </w:r>
      <w:r w:rsidR="00A70B00">
        <w:rPr>
          <w:rFonts w:ascii="Angsana New" w:hAnsi="Angsana New" w:hint="cs"/>
          <w:sz w:val="30"/>
          <w:szCs w:val="30"/>
          <w:cs/>
          <w:lang w:val="en-US"/>
        </w:rPr>
        <w:t xml:space="preserve"> โดยผู้ฟ้องคดีอ้างว่า</w:t>
      </w:r>
      <w:r w:rsidR="00A70B00" w:rsidRPr="00CE5F84">
        <w:rPr>
          <w:rFonts w:ascii="Angsana New" w:hAnsi="Angsana New"/>
          <w:sz w:val="30"/>
          <w:szCs w:val="30"/>
          <w:cs/>
          <w:lang w:val="en-US"/>
        </w:rPr>
        <w:t xml:space="preserve">เป็นผู้รับมอบอำนาจจากกรมศิลปากรให้เป็นผู้ดูแลถ้ำโพธิสัตว์ </w:t>
      </w:r>
      <w:r w:rsidR="002C4FB8" w:rsidRPr="00CE5F84">
        <w:rPr>
          <w:rFonts w:ascii="Angsana New" w:hAnsi="Angsana New"/>
          <w:sz w:val="30"/>
          <w:szCs w:val="30"/>
          <w:cs/>
          <w:lang w:val="en-US"/>
        </w:rPr>
        <w:t xml:space="preserve">ทั้งๆ ที่ไม่มีใบมอบอำนาจ </w:t>
      </w:r>
      <w:r w:rsidR="00A70B00" w:rsidRPr="00CE5F84">
        <w:rPr>
          <w:rFonts w:ascii="Angsana New" w:hAnsi="Angsana New"/>
          <w:sz w:val="30"/>
          <w:szCs w:val="30"/>
          <w:cs/>
          <w:lang w:val="en-US"/>
        </w:rPr>
        <w:t xml:space="preserve">กล่าวหาว่า </w:t>
      </w:r>
      <w:r w:rsidR="00A70B00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A70B00" w:rsidRPr="00CE5F84">
        <w:rPr>
          <w:rFonts w:ascii="Angsana New" w:hAnsi="Angsana New"/>
          <w:sz w:val="30"/>
          <w:szCs w:val="30"/>
          <w:cs/>
          <w:lang w:val="en-US"/>
        </w:rPr>
        <w:t>ทำเหมือง ทำให้ภาพแกะสลักในถ้ำโพธิสัตว์เสียหาย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ต่อมาวั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ศาล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มีคำสั่ง</w:t>
      </w:r>
      <w:r w:rsidRPr="00CE5F84">
        <w:rPr>
          <w:rFonts w:ascii="Angsana New" w:hAnsi="Angsana New"/>
          <w:sz w:val="30"/>
          <w:szCs w:val="30"/>
          <w:cs/>
          <w:lang w:val="en-US"/>
        </w:rPr>
        <w:t>เรียกให้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เข้ามาเป็นคู่คว</w:t>
      </w:r>
      <w:bookmarkStart w:id="2" w:name="_GoBack"/>
      <w:bookmarkEnd w:id="2"/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ามในคดี (ผู้ร้องสอด) ในคดีที่ผู้ฟ้องคดีฟ้องรัฐมนตรีว่าการกระทรวงอุตสาหกรรม 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กรมทรัพยากรธรณี 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ขัดต่อระเบียบกระทรวงมหาดไทย ว่าด้วยหลักเกณฑ์และวิธีการเกี่ยวกับการอนุญาตตาม มาตรา </w:t>
      </w:r>
      <w:r w:rsidR="00651B2A" w:rsidRPr="00651B2A">
        <w:rPr>
          <w:rFonts w:ascii="Angsana New" w:hAnsi="Angsana New"/>
          <w:sz w:val="30"/>
          <w:szCs w:val="30"/>
          <w:lang w:val="en-US"/>
        </w:rPr>
        <w:t>9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แห่งประมวลกฎหมายที่ดิน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พ.ศ.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2497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2535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บริษัท อุตสาหกรรมปิโตรเคมีกัล จำกัด และต่อมาโอนสิทธิในประทานบัตรให้แก่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และยื่นคำร้องขอคุ้มครองชั่วคราวก่อนมีคำพิพากษา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ขอศาลมีคำสั่ง</w:t>
      </w:r>
      <w:r w:rsidRPr="00CE5F84">
        <w:rPr>
          <w:rFonts w:ascii="Angsana New" w:hAnsi="Angsana New"/>
          <w:sz w:val="30"/>
          <w:szCs w:val="30"/>
          <w:cs/>
          <w:lang w:val="en-US"/>
        </w:rPr>
        <w:t>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หยุดการระเบิดหินทำเหมืองในเขตประทานบัตรจนกว่าศาลมีคำพิพากษา</w:t>
      </w:r>
    </w:p>
    <w:p w14:paraId="32EC7A0E" w14:textId="77777777" w:rsidR="003538B5" w:rsidRPr="00CE5F84" w:rsidRDefault="003538B5" w:rsidP="004746FE">
      <w:pPr>
        <w:pStyle w:val="Bo-Blankline"/>
        <w:rPr>
          <w:lang w:val="en-US"/>
        </w:rPr>
      </w:pPr>
    </w:p>
    <w:p w14:paraId="35133591" w14:textId="7AF802ED" w:rsidR="003538B5" w:rsidRPr="00CE5F84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E03BF8">
        <w:rPr>
          <w:rFonts w:ascii="Angsana New" w:hAnsi="Angsana New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="00651B2A" w:rsidRPr="00E03BF8">
        <w:rPr>
          <w:rFonts w:ascii="Angsana New" w:hAnsi="Angsana New"/>
          <w:spacing w:val="8"/>
          <w:sz w:val="30"/>
          <w:szCs w:val="30"/>
          <w:lang w:val="en-US"/>
        </w:rPr>
        <w:t>2507</w:t>
      </w:r>
      <w:r w:rsidRPr="00E03BF8">
        <w:rPr>
          <w:rFonts w:ascii="Angsana New" w:hAnsi="Angsana New"/>
          <w:spacing w:val="8"/>
          <w:sz w:val="30"/>
          <w:szCs w:val="30"/>
          <w:cs/>
          <w:lang w:val="en-US"/>
        </w:rPr>
        <w:t xml:space="preserve"> พ.ศ. </w:t>
      </w:r>
      <w:r w:rsidR="00651B2A" w:rsidRPr="00E03BF8">
        <w:rPr>
          <w:rFonts w:ascii="Angsana New" w:hAnsi="Angsana New"/>
          <w:spacing w:val="8"/>
          <w:sz w:val="30"/>
          <w:szCs w:val="30"/>
          <w:lang w:val="en-US"/>
        </w:rPr>
        <w:t>2508</w:t>
      </w:r>
      <w:r w:rsidRPr="00E03BF8">
        <w:rPr>
          <w:rFonts w:ascii="Angsana New" w:hAnsi="Angsana New"/>
          <w:spacing w:val="8"/>
          <w:sz w:val="30"/>
          <w:szCs w:val="30"/>
          <w:cs/>
          <w:lang w:val="en-US"/>
        </w:rPr>
        <w:t xml:space="preserve"> พ.ศ. </w:t>
      </w:r>
      <w:r w:rsidR="00651B2A" w:rsidRPr="00E03BF8">
        <w:rPr>
          <w:rFonts w:ascii="Angsana New" w:hAnsi="Angsana New"/>
          <w:spacing w:val="8"/>
          <w:sz w:val="30"/>
          <w:szCs w:val="30"/>
          <w:lang w:val="en-US"/>
        </w:rPr>
        <w:t>2534</w:t>
      </w:r>
      <w:r w:rsidRPr="00E03BF8">
        <w:rPr>
          <w:rFonts w:ascii="Angsana New" w:hAnsi="Angsana New"/>
          <w:spacing w:val="8"/>
          <w:sz w:val="30"/>
          <w:szCs w:val="30"/>
          <w:cs/>
          <w:lang w:val="en-US"/>
        </w:rPr>
        <w:t xml:space="preserve"> พ.ศ. </w:t>
      </w:r>
      <w:r w:rsidR="00651B2A" w:rsidRPr="00E03BF8">
        <w:rPr>
          <w:rFonts w:ascii="Angsana New" w:hAnsi="Angsana New"/>
          <w:spacing w:val="8"/>
          <w:sz w:val="30"/>
          <w:szCs w:val="30"/>
          <w:lang w:val="en-US"/>
        </w:rPr>
        <w:t>2535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พ.ศ.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2559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และ พ.ศ.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15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30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300</w:t>
      </w:r>
      <w:r w:rsidR="006140D8">
        <w:rPr>
          <w:rFonts w:ascii="Angsana New" w:hAnsi="Angsana New"/>
          <w:sz w:val="30"/>
          <w:szCs w:val="30"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>-</w:t>
      </w:r>
      <w:r w:rsidR="006140D8">
        <w:rPr>
          <w:rFonts w:ascii="Angsana New" w:hAnsi="Angsana New"/>
          <w:sz w:val="30"/>
          <w:szCs w:val="30"/>
          <w:lang w:val="en-US"/>
        </w:rPr>
        <w:t xml:space="preserve"> </w:t>
      </w:r>
      <w:r w:rsidR="00651B2A" w:rsidRPr="00651B2A">
        <w:rPr>
          <w:rFonts w:ascii="Angsana New" w:hAnsi="Angsana New"/>
          <w:sz w:val="30"/>
          <w:szCs w:val="30"/>
          <w:lang w:val="en-US"/>
        </w:rPr>
        <w:t>400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ต่อมา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ศาลมีคำสั่งลงวันที่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8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ปฏิบัติตามคำสั่งของผู้ถูกฟ้องคดีที่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4</w:t>
      </w:r>
    </w:p>
    <w:p w14:paraId="3CFAC448" w14:textId="77777777" w:rsidR="003538B5" w:rsidRPr="00CE5F84" w:rsidRDefault="003538B5" w:rsidP="004746FE">
      <w:pPr>
        <w:pStyle w:val="Bo-Blankline"/>
        <w:rPr>
          <w:lang w:val="en-US"/>
        </w:rPr>
      </w:pPr>
    </w:p>
    <w:p w14:paraId="7B48D85E" w14:textId="3EA67173" w:rsidR="003538B5" w:rsidRPr="00CE5F84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ผู้ถูกฟ้องคดีที่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มีหนังสือถึงศาล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ลงวันที่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8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2510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ทุกราย ผู้ถูกฟ้องคดีที่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มีหนังสือถึงศาล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ลงวันที่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2545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="00651B2A" w:rsidRPr="00651B2A">
        <w:rPr>
          <w:rFonts w:ascii="Angsana New" w:hAnsi="Angsana New"/>
          <w:sz w:val="30"/>
          <w:szCs w:val="30"/>
          <w:lang w:val="en-US"/>
        </w:rPr>
        <w:t>54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แห่งพระราชบัญญัติแร่ พ.ศ.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2510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2510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และเงื่อนไขแนบท้ายประทานบัตร ผู้ถูกฟ้องคดีที่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มีหนังสือถึงศาลลงวันที่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28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ชี้แจงว่า ปัจจุบันผู้ถูกฟ้องคดีที่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</w:t>
      </w:r>
      <w:r w:rsidRPr="00CE5F84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2545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มาตรา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151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มาเป็นของกรมอุตสาหกรรมพื้นฐานและการเหมืองแร่ (ผู้ถูกฟ้องคดีที่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ชี้แจงว่า ถ้ำเขาน้ำพุ (ถ้ำพระโพธิสัตว์) เป็นโบราณสถาน ตามมาตรา </w:t>
      </w:r>
      <w:r w:rsidR="00651B2A" w:rsidRPr="00651B2A">
        <w:rPr>
          <w:rFonts w:ascii="Angsana New" w:hAnsi="Angsana New"/>
          <w:sz w:val="30"/>
          <w:szCs w:val="30"/>
          <w:lang w:val="en-US"/>
        </w:rPr>
        <w:t>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2504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3B711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="00651B2A" w:rsidRPr="003B7113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Pr="003B711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เมษายน </w:t>
      </w:r>
      <w:r w:rsidR="00651B2A" w:rsidRPr="003B7113">
        <w:rPr>
          <w:rFonts w:ascii="Angsana New" w:hAnsi="Angsana New"/>
          <w:spacing w:val="-2"/>
          <w:sz w:val="30"/>
          <w:szCs w:val="30"/>
          <w:lang w:val="en-US"/>
        </w:rPr>
        <w:t>2508</w:t>
      </w:r>
      <w:r w:rsidRPr="003B711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2559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ต่ำ</w:t>
      </w:r>
      <w:r w:rsidRPr="00CE5F84">
        <w:rPr>
          <w:rFonts w:ascii="Angsana New" w:hAnsi="Angsana New"/>
          <w:sz w:val="30"/>
          <w:szCs w:val="30"/>
          <w:cs/>
          <w:lang w:val="en-US"/>
        </w:rPr>
        <w:t>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</w:t>
      </w:r>
      <w:r w:rsidR="00A33F5D">
        <w:rPr>
          <w:rFonts w:ascii="Angsana New" w:hAnsi="Angsana New" w:hint="cs"/>
          <w:sz w:val="30"/>
          <w:szCs w:val="30"/>
          <w:cs/>
          <w:lang w:val="en-US"/>
        </w:rPr>
        <w:t>ล่</w:t>
      </w:r>
      <w:r w:rsidRPr="00CE5F84">
        <w:rPr>
          <w:rFonts w:ascii="Angsana New" w:hAnsi="Angsana New"/>
          <w:sz w:val="30"/>
          <w:szCs w:val="30"/>
          <w:cs/>
          <w:lang w:val="en-US"/>
        </w:rPr>
        <w:t>อน และสภาพพื้นที่อื่นๆ ภายในถ้ำ ไม่พบร่องรอยความเสียหายจากการทำเหมืองแร่อุตสาหกรรมของบริษัท</w:t>
      </w:r>
    </w:p>
    <w:p w14:paraId="34A182AA" w14:textId="77777777" w:rsidR="003538B5" w:rsidRPr="00CE5F84" w:rsidRDefault="003538B5" w:rsidP="004746FE">
      <w:pPr>
        <w:pStyle w:val="Bo-Blankline"/>
        <w:rPr>
          <w:lang w:val="en-US"/>
        </w:rPr>
      </w:pPr>
    </w:p>
    <w:p w14:paraId="331E789E" w14:textId="661D1A94" w:rsidR="003538B5" w:rsidRPr="00CE5F84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>คดีสิ้นสุดกระบวนการแสวงหาข้อเท็จจริง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แล้ว ศาลกำหนดวันนัดพิจารณาครั้งแรกในวันที่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9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2563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11EF5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="00651B2A" w:rsidRPr="00011EF5">
        <w:rPr>
          <w:rFonts w:ascii="Angsana New" w:hAnsi="Angsana New" w:hint="cs"/>
          <w:spacing w:val="4"/>
          <w:sz w:val="30"/>
          <w:szCs w:val="30"/>
          <w:lang w:val="en-US"/>
        </w:rPr>
        <w:t>11</w:t>
      </w:r>
      <w:r w:rsidRPr="00011EF5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สิงหาคม </w:t>
      </w:r>
      <w:r w:rsidR="00651B2A" w:rsidRPr="00011EF5">
        <w:rPr>
          <w:rFonts w:ascii="Angsana New" w:hAnsi="Angsana New" w:hint="cs"/>
          <w:spacing w:val="4"/>
          <w:sz w:val="30"/>
          <w:szCs w:val="30"/>
          <w:lang w:val="en-US"/>
        </w:rPr>
        <w:t>2563</w:t>
      </w:r>
      <w:r w:rsidRPr="00011EF5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30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2563</w:t>
      </w:r>
    </w:p>
    <w:p w14:paraId="33061C77" w14:textId="77777777" w:rsidR="003538B5" w:rsidRPr="00CE5F84" w:rsidRDefault="003538B5" w:rsidP="004746FE">
      <w:pPr>
        <w:pStyle w:val="Bo-Blankline"/>
        <w:rPr>
          <w:lang w:val="en-US"/>
        </w:rPr>
      </w:pPr>
    </w:p>
    <w:p w14:paraId="0C7EDD9F" w14:textId="1ECCBE4C" w:rsidR="003538B5" w:rsidRPr="00CE5F84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พ.ศ.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2510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>และต่อมามีการโอนประทานบัตรให้แก่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โดยถูกต้องและชอบด้วยกฎหมาย การทำเหมือง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แร่</w:t>
      </w:r>
      <w:r w:rsidRPr="00CE5F84">
        <w:rPr>
          <w:rFonts w:ascii="Angsana New" w:hAnsi="Angsana New"/>
          <w:sz w:val="30"/>
          <w:szCs w:val="30"/>
          <w:cs/>
          <w:lang w:val="en-US"/>
        </w:rPr>
        <w:t>ของ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โดยระเบิดหินตามประทานบัตร ใช้วัตถุระเบิดต่อจังหวะถ่วงไม่เกิน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130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ผลตรวจวัดแรงสั่นสะเทือนและแรงอัดอากาศหรือค่าอยู่ในเกณฑ์มาตรฐานที่ปลอดภัย เมื่อเทียบกับเกณฑ์มาตรฐานตามกระทรวงทรัพยากรธรรมชาติและสิ่งแวดล้อมและกรมศิลปากรชี้แจงว่า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พิพากษายกฟ้องและพิพากษาให้คำสั่งเกี่ยวกับวิธีการชั่วคราวก่อนมีการพิพากษาลงวันที่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8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7A08CED0" w14:textId="77777777" w:rsidR="003538B5" w:rsidRPr="00CE5F84" w:rsidRDefault="003538B5" w:rsidP="004746FE">
      <w:pPr>
        <w:pStyle w:val="Bo-Blankline"/>
        <w:rPr>
          <w:lang w:val="en-US"/>
        </w:rPr>
      </w:pPr>
    </w:p>
    <w:p w14:paraId="3EF2E84A" w14:textId="0580AC67" w:rsidR="003538B5" w:rsidRPr="00CE5F84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ผู้ฟ้องคดียื่นอุทธรณ์ต่อศาลปกครองสูงสุดเมื่อวันที่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27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ตุลาคม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2563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ขณะนี้ศาลปกครองสูงสุด ยังไม่มีคำสั่งรับหรือไม่รับอุทธรณ์ของผู้ฟ้องคดี คำสั่งเกี่ยวกับวิธีการชั่วคราวก่อนมีคำพิพากษาฉบับวันที่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8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2560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จึงยังมีผลบังคับอยู่ต่อไปจนกว่าศาลจะมีคำสั่งรับหรือไม่รับอุทธรณ์</w:t>
      </w:r>
    </w:p>
    <w:p w14:paraId="07C639ED" w14:textId="77777777" w:rsidR="003538B5" w:rsidRPr="00CE5F84" w:rsidRDefault="003538B5" w:rsidP="004746FE">
      <w:pPr>
        <w:pStyle w:val="Bo-Blankline"/>
        <w:rPr>
          <w:lang w:val="en-US"/>
        </w:rPr>
      </w:pPr>
    </w:p>
    <w:p w14:paraId="5AA8E0CF" w14:textId="250369E1" w:rsidR="003538B5" w:rsidRPr="00CE5F84" w:rsidRDefault="003538B5" w:rsidP="00C577AF">
      <w:pPr>
        <w:numPr>
          <w:ilvl w:val="0"/>
          <w:numId w:val="6"/>
        </w:numPr>
        <w:tabs>
          <w:tab w:val="clear" w:pos="495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CE5F84">
        <w:rPr>
          <w:rFonts w:ascii="Angsana New" w:hAnsi="Angsana New"/>
          <w:sz w:val="30"/>
          <w:szCs w:val="30"/>
          <w:cs/>
          <w:lang w:val="en-US"/>
        </w:rPr>
        <w:t>สืบเนื่องจากการที่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ได้รับใบอนุญาตขุดบ่อน้ำจาก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องค์การบริหารส่วนตำบล</w:t>
      </w:r>
      <w:r w:rsidRPr="00CE5F84">
        <w:rPr>
          <w:rFonts w:ascii="Angsana New" w:hAnsi="Angsana New"/>
          <w:sz w:val="30"/>
          <w:szCs w:val="30"/>
          <w:cs/>
          <w:lang w:val="en-US"/>
        </w:rPr>
        <w:t>มิตรภาพ และขุดบ่อน้ำในที่ดินของ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เพื่อใช้รักษาสิ่งแวดล้อม ป้องกันไฟไหม้</w:t>
      </w:r>
      <w:r w:rsidR="000E0020">
        <w:rPr>
          <w:rFonts w:ascii="Angsana New" w:hAnsi="Angsana New"/>
          <w:sz w:val="30"/>
          <w:szCs w:val="30"/>
          <w:lang w:val="en-US"/>
        </w:rPr>
        <w:t xml:space="preserve"> </w:t>
      </w:r>
      <w:r w:rsidR="000E0020">
        <w:rPr>
          <w:rFonts w:ascii="Angsana New" w:hAnsi="Angsana New" w:hint="cs"/>
          <w:sz w:val="30"/>
          <w:szCs w:val="30"/>
          <w:cs/>
          <w:lang w:val="en-US"/>
        </w:rPr>
        <w:t>(คดีหมายเลขดำที่ สว</w:t>
      </w:r>
      <w:r w:rsidR="000E0020">
        <w:rPr>
          <w:rFonts w:ascii="Angsana New" w:hAnsi="Angsana New"/>
          <w:sz w:val="30"/>
          <w:szCs w:val="30"/>
          <w:lang w:val="en-US"/>
        </w:rPr>
        <w:t>.2/2561</w:t>
      </w:r>
      <w:r w:rsidR="000E0020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เมื่อวันที่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</w:t>
      </w:r>
      <w:r w:rsidRPr="00CE5F84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สูงสุด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(โจทก์) </w:t>
      </w:r>
      <w:r w:rsidRPr="00CE5F84">
        <w:rPr>
          <w:rFonts w:ascii="Angsana New" w:hAnsi="Angsana New"/>
          <w:sz w:val="30"/>
          <w:szCs w:val="30"/>
          <w:cs/>
          <w:lang w:val="en-US"/>
        </w:rPr>
        <w:t>ยื่นฟ้อง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(จำเลย) ต่อ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ศาลแพ่ง ข้อหาละเมิดเกี่ยวกับเรื่องการทำเหมืองแร่ ทุนทรัพย์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71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566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889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42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กล่าวหาว่า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ลักลอบทำเหมืองแร่หินดินดานในพื้นที่ซึ่งยังไม่ได้รับประทานบัตรรวม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พื้นที่ ขอให้ศาลมีคำพิพากษาบังคับให้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นำแร่จำนวน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249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159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96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66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650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289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31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</w:t>
      </w:r>
    </w:p>
    <w:p w14:paraId="1BC54962" w14:textId="77777777" w:rsidR="003538B5" w:rsidRPr="00CE5F84" w:rsidRDefault="003538B5" w:rsidP="004746FE">
      <w:pPr>
        <w:pStyle w:val="Bo-Blankline"/>
        <w:rPr>
          <w:lang w:val="en-US"/>
        </w:rPr>
      </w:pPr>
    </w:p>
    <w:p w14:paraId="7A9CE274" w14:textId="21BE7BE9" w:rsidR="003538B5" w:rsidRPr="00CE5F84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ยื่นคำให้กา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ร</w:t>
      </w:r>
      <w:r w:rsidRPr="00CE5F84">
        <w:rPr>
          <w:rFonts w:ascii="Angsana New" w:hAnsi="Angsana New"/>
          <w:sz w:val="30"/>
          <w:szCs w:val="30"/>
          <w:cs/>
          <w:lang w:val="en-US"/>
        </w:rPr>
        <w:t>ว่า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โจทก์ไม่มีอำนาจฟ้องตามพระราชบัญญัติส่งเสริมและรักษาคุณภาพสิ่งแวดล้อม พ.ศ.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2535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ขาดอายุความ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คดีนี้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เป็นคดีแพ่งเกี่ยวเนื่องกับคดีอาญา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โจทก์กล่าวหาว่า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ลักลอบทำเหมือง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ซึ่งไม่เป็นความจริง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มิได้กระทำความผิดอาญา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และมิได้กระทำละเมิดต่อโจทก์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การเรียกร้องคดีแพ่งจึงไม่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มีมูลหนี้ละเมิด</w:t>
      </w:r>
      <w:r w:rsidRPr="00CE5F84">
        <w:rPr>
          <w:rFonts w:ascii="Angsana New" w:hAnsi="Angsana New"/>
          <w:sz w:val="30"/>
          <w:szCs w:val="30"/>
          <w:cs/>
          <w:lang w:val="en-US"/>
        </w:rPr>
        <w:t>เกิด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ขึ้น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เพราะ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ไม่ได้ทำผิด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จึงไม่ต้องรับผิด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คดีเสร็จการพิจารณา และ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ศาล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นัดฟังคำพิพากษาวันที่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2563</w:t>
      </w:r>
    </w:p>
    <w:p w14:paraId="6FA882A2" w14:textId="77777777" w:rsidR="003538B5" w:rsidRPr="00CE5F84" w:rsidRDefault="003538B5" w:rsidP="004746FE">
      <w:pPr>
        <w:pStyle w:val="Bo-Blankline"/>
        <w:rPr>
          <w:lang w:val="en-US"/>
        </w:rPr>
      </w:pPr>
    </w:p>
    <w:p w14:paraId="2EA882DB" w14:textId="287C9552" w:rsidR="003538B5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ศาลแพ่งมีคำพิพากษาให้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นำแร่หินดินดานจำนวน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249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159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96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เมตริกตัน ไปถมคืนพื้นที่เดิมที่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66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650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289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31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พร้อมดอกเบี้ยร้อยละ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="00651B2A" w:rsidRPr="00651B2A">
        <w:rPr>
          <w:rFonts w:ascii="Angsana New" w:hAnsi="Angsana New"/>
          <w:sz w:val="30"/>
          <w:szCs w:val="30"/>
          <w:lang w:val="en-US"/>
        </w:rPr>
        <w:t>28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) ถึงวันฟ้องเป็นเวลา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359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วัน คิดเป็นดอกเบี้ย </w:t>
      </w:r>
      <w:r w:rsidR="00651B2A" w:rsidRPr="00651B2A">
        <w:rPr>
          <w:rFonts w:ascii="Angsana New" w:hAnsi="Angsana New"/>
          <w:sz w:val="30"/>
          <w:szCs w:val="30"/>
          <w:lang w:val="en-US"/>
        </w:rPr>
        <w:t>4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916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600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11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71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566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289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31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ของต้นเงิน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66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650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289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31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80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000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11B0C4BB" w14:textId="77777777" w:rsidR="003538B5" w:rsidRPr="00CE5F84" w:rsidRDefault="003538B5" w:rsidP="004746FE">
      <w:pPr>
        <w:pStyle w:val="Bo-Blankline"/>
        <w:rPr>
          <w:lang w:val="en-US"/>
        </w:rPr>
      </w:pPr>
    </w:p>
    <w:p w14:paraId="4578041D" w14:textId="1CC66C1D" w:rsidR="003538B5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ยื่นอุทธรณ์และคำร้องขอทุเลาการบังคับคดี เมื่อวันที่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19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คดีอยู่ระหว่างการพิจารณาของศาลอุทธรณ์</w:t>
      </w:r>
    </w:p>
    <w:p w14:paraId="28429FA2" w14:textId="77777777" w:rsidR="003538B5" w:rsidRPr="00CE5F84" w:rsidRDefault="003538B5" w:rsidP="004746FE">
      <w:pPr>
        <w:pStyle w:val="Bo-Blankline"/>
        <w:rPr>
          <w:lang w:val="en-US"/>
        </w:rPr>
      </w:pPr>
    </w:p>
    <w:p w14:paraId="1EF2CE30" w14:textId="77777777" w:rsidR="003538B5" w:rsidRPr="00CE5F84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>อนึ่ง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>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ในข้อหาลักลอบทำเหมืองโดยไม่ได้รับอนุญาตนั้น พนักงานสอบสวนมีความเห็น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ควร</w:t>
      </w:r>
      <w:r w:rsidRPr="00CE5F84">
        <w:rPr>
          <w:rFonts w:ascii="Angsana New" w:hAnsi="Angsana New"/>
          <w:sz w:val="30"/>
          <w:szCs w:val="30"/>
          <w:cs/>
          <w:lang w:val="en-US"/>
        </w:rPr>
        <w:t>ไม่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สั่ง</w:t>
      </w:r>
      <w:r w:rsidRPr="00CE5F84">
        <w:rPr>
          <w:rFonts w:ascii="Angsana New" w:hAnsi="Angsana New"/>
          <w:sz w:val="30"/>
          <w:szCs w:val="30"/>
          <w:cs/>
          <w:lang w:val="en-US"/>
        </w:rPr>
        <w:t>ฟ้องและต่อมาอัยการมีคำสั่งถึงที่สุดไม่ฟ้องคดีอาญา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คดีส่วนอาญาถึงที่สุดแล้ว</w:t>
      </w:r>
    </w:p>
    <w:p w14:paraId="63DCD416" w14:textId="77777777" w:rsidR="003538B5" w:rsidRPr="00CE5F84" w:rsidRDefault="003538B5" w:rsidP="004746FE">
      <w:pPr>
        <w:pStyle w:val="Bo-Blankline"/>
        <w:rPr>
          <w:lang w:val="en-US"/>
        </w:rPr>
      </w:pPr>
    </w:p>
    <w:p w14:paraId="29C1493A" w14:textId="7E597ADF" w:rsidR="003538B5" w:rsidRPr="00CE5F84" w:rsidRDefault="003538B5" w:rsidP="00C577AF">
      <w:pPr>
        <w:numPr>
          <w:ilvl w:val="0"/>
          <w:numId w:val="6"/>
        </w:numPr>
        <w:tabs>
          <w:tab w:val="clear" w:pos="495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กับพวก รวม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คน </w:t>
      </w:r>
      <w:r w:rsidR="00A32B09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คดีหมายเลขดำที่ ส.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17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/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2562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E0020">
        <w:rPr>
          <w:rFonts w:ascii="Angsana New" w:hAnsi="Angsana New" w:hint="cs"/>
          <w:sz w:val="30"/>
          <w:szCs w:val="30"/>
          <w:cs/>
          <w:lang w:val="en-US"/>
        </w:rPr>
        <w:t>โดย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เป็นผู้ถูกฟ้องคดีที่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และ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ยื่นคำร้องขอคุ้มครองชั่วคราวก่อนศาลมีคำพิพากษา </w:t>
      </w:r>
      <w:r w:rsidRPr="00CE5F84">
        <w:rPr>
          <w:rFonts w:ascii="Angsana New" w:hAnsi="Angsana New"/>
          <w:sz w:val="30"/>
          <w:szCs w:val="30"/>
          <w:cs/>
          <w:lang w:val="en-US"/>
        </w:rPr>
        <w:t>ต่อมาศาลมีคำสั่งเรียกให้คณะกรรมการผู้ชำนาญการพิจารณารายงานการวิเคราะห์ผลกระทบสิ่งแวดล้อม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(สผ.)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เป็นผู้ถูกฟ้องคดีที่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ศาลพิจารณาคำฟ้องแล้วมีคำสั่ง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ลงวันที่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17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2562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ให้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รับคำฟ้องไว้พิจารณาบางข้อหาและผู้ถูกฟ้องคดีบางราย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(รับฟ้องเฉพาะกระทรวงอุตสาหกรรมที่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1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3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อธิบดีกรมอุตสาหกรรมพื้นฐานและ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การเหมืองแร่ที่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4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30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และ สผ. 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32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17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2562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</w:t>
      </w:r>
      <w:r w:rsidRPr="00CE5F84">
        <w:rPr>
          <w:rFonts w:ascii="Angsana New" w:hAnsi="Angsana New"/>
          <w:sz w:val="30"/>
          <w:szCs w:val="30"/>
          <w:cs/>
          <w:lang w:val="en-US"/>
        </w:rPr>
        <w:t>อ้างตนว่าเป็นผู้รับมอบอำนาจจากกรมศิลปากรมาดูแลถ้ำพระโพธิสัตว์ ทั้งๆ ที่ไม่มีใบมอบอำนาจ ขอให้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ศาล</w:t>
      </w:r>
      <w:r w:rsidRPr="00CE5F84">
        <w:rPr>
          <w:rFonts w:ascii="Angsana New" w:hAnsi="Angsana New"/>
          <w:sz w:val="30"/>
          <w:szCs w:val="30"/>
          <w:cs/>
          <w:lang w:val="en-US"/>
        </w:rPr>
        <w:t>พิพากษาหรือมีคำสั่งว่า การยื่นคำขอประทานบัตรของ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ไม่ชอบและขัดต่อกฎหมาย มติของผู้ถูกฟ้องคดีที่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ปกปิดข้อความจริงจึงมิชอบด้วยกฎหมาย ขอให้เพิกถอนคำร้องขออนุญาตประทานบัตรเหมืองแร่หินปูนที่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ยื่นขออนุญาตไว้</w:t>
      </w:r>
      <w:r w:rsidRPr="00CE5F84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77230BDC" w14:textId="77777777" w:rsidR="003538B5" w:rsidRPr="00CE5F84" w:rsidRDefault="003538B5" w:rsidP="004746FE">
      <w:pPr>
        <w:pStyle w:val="Bo-Blankline"/>
        <w:rPr>
          <w:lang w:val="en-US"/>
        </w:rPr>
      </w:pPr>
    </w:p>
    <w:p w14:paraId="4392DE19" w14:textId="77777777" w:rsidR="000E0020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 w:hint="cs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3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/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2560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การขอประทานบัตรทำเหมืองหินปูนของ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AA6E33">
        <w:rPr>
          <w:rFonts w:ascii="Angsana New" w:hAnsi="Angsana New" w:hint="cs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AA6E33">
        <w:rPr>
          <w:rFonts w:ascii="Angsana New" w:hAnsi="Angsana New" w:hint="cs"/>
          <w:spacing w:val="-6"/>
          <w:sz w:val="30"/>
          <w:szCs w:val="30"/>
          <w:cs/>
          <w:lang w:val="en-US"/>
        </w:rPr>
        <w:t>ประทานบัตร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ไม่ทำให้ผู้ฟ้องคดีเดือดร้อนและเสียหาย ขอให้ศาลพิพากษายกฟ้อ</w:t>
      </w:r>
      <w:r w:rsidR="00097E5A">
        <w:rPr>
          <w:rFonts w:ascii="Angsana New" w:hAnsi="Angsana New" w:hint="cs"/>
          <w:sz w:val="30"/>
          <w:szCs w:val="30"/>
          <w:cs/>
          <w:lang w:val="en-US"/>
        </w:rPr>
        <w:t xml:space="preserve">ง </w:t>
      </w:r>
    </w:p>
    <w:p w14:paraId="0345E932" w14:textId="77777777" w:rsidR="000E0020" w:rsidRDefault="000E0020" w:rsidP="004746FE">
      <w:pPr>
        <w:pStyle w:val="Bo-Blankline"/>
        <w:rPr>
          <w:lang w:val="en-US"/>
        </w:rPr>
      </w:pPr>
    </w:p>
    <w:p w14:paraId="653CA833" w14:textId="745F3374" w:rsidR="003538B5" w:rsidRPr="00CE5F84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คดีอยู่ระหว่างการแสวงหาข้อเท็จจริงของศาล</w:t>
      </w:r>
    </w:p>
    <w:p w14:paraId="630D9D25" w14:textId="77777777" w:rsidR="003538B5" w:rsidRPr="00CE5F84" w:rsidRDefault="003538B5" w:rsidP="004746FE">
      <w:pPr>
        <w:pStyle w:val="Bo-Blankline"/>
        <w:rPr>
          <w:lang w:val="en-US"/>
        </w:rPr>
      </w:pPr>
    </w:p>
    <w:p w14:paraId="1C526E82" w14:textId="51A4000E" w:rsidR="003538B5" w:rsidRDefault="003538B5" w:rsidP="00C577AF">
      <w:pPr>
        <w:numPr>
          <w:ilvl w:val="0"/>
          <w:numId w:val="6"/>
        </w:numPr>
        <w:tabs>
          <w:tab w:val="clear" w:pos="495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31AF1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8</w:t>
      </w:r>
      <w:r w:rsidRPr="00131AF1">
        <w:rPr>
          <w:rFonts w:ascii="Angsana New" w:hAnsi="Angsana New"/>
          <w:sz w:val="30"/>
          <w:szCs w:val="30"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กรกฎาคม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2558</w:t>
      </w:r>
      <w:r w:rsidRPr="00131AF1">
        <w:rPr>
          <w:rFonts w:ascii="Angsana New" w:hAnsi="Angsana New"/>
          <w:sz w:val="30"/>
          <w:szCs w:val="30"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357B01">
        <w:rPr>
          <w:rFonts w:ascii="Angsana New" w:hAnsi="Angsana New"/>
          <w:spacing w:val="2"/>
          <w:sz w:val="30"/>
          <w:szCs w:val="30"/>
          <w:cs/>
          <w:lang w:val="en-US"/>
        </w:rPr>
        <w:t>สำนักงานอัยการจังหวัดสระบุรี</w:t>
      </w:r>
      <w:r w:rsidRPr="00357B01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 (โจทก์)</w:t>
      </w:r>
      <w:r w:rsidRPr="00357B01">
        <w:rPr>
          <w:rFonts w:ascii="Angsana New" w:hAnsi="Angsana New"/>
          <w:spacing w:val="2"/>
          <w:sz w:val="30"/>
          <w:szCs w:val="30"/>
          <w:cs/>
          <w:lang w:val="en-US"/>
        </w:rPr>
        <w:t xml:space="preserve"> ยื่นฟ้องบริษัท</w:t>
      </w:r>
      <w:r w:rsidR="00097E5A" w:rsidRPr="00357B01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 </w:t>
      </w:r>
      <w:r w:rsidRPr="00357B01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(จำเลย) </w:t>
      </w:r>
      <w:r w:rsidRPr="00357B01">
        <w:rPr>
          <w:rFonts w:ascii="Angsana New" w:hAnsi="Angsana New"/>
          <w:spacing w:val="2"/>
          <w:sz w:val="30"/>
          <w:szCs w:val="30"/>
          <w:cs/>
          <w:lang w:val="en-US"/>
        </w:rPr>
        <w:t>เป็นคดีแพ่ง</w:t>
      </w:r>
      <w:r w:rsidR="000E0020" w:rsidRPr="00357B01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 (คดีหมายเลขดำที่ สว. </w:t>
      </w:r>
      <w:r w:rsidR="000E0020" w:rsidRPr="00357B01">
        <w:rPr>
          <w:rFonts w:ascii="Angsana New" w:hAnsi="Angsana New"/>
          <w:spacing w:val="2"/>
          <w:sz w:val="30"/>
          <w:szCs w:val="30"/>
          <w:lang w:val="en-US"/>
        </w:rPr>
        <w:t>4/2559</w:t>
      </w:r>
      <w:r w:rsidR="000E0020" w:rsidRPr="00357B01">
        <w:rPr>
          <w:rFonts w:ascii="Angsana New" w:hAnsi="Angsana New" w:hint="cs"/>
          <w:spacing w:val="2"/>
          <w:sz w:val="30"/>
          <w:szCs w:val="30"/>
          <w:cs/>
          <w:lang w:val="en-US"/>
        </w:rPr>
        <w:t>)</w:t>
      </w:r>
      <w:r w:rsidRPr="00131AF1">
        <w:rPr>
          <w:rFonts w:ascii="Angsana New" w:hAnsi="Angsana New"/>
          <w:sz w:val="30"/>
          <w:szCs w:val="30"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ทุนทรัพย์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4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066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535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823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4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338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558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231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54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กล่าวหาว่า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ทำเหมืองแร่หินปูนนอกเขตประทานบัตร ขอให้คืนแร่หินปูนจำนวน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31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522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374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26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</w:p>
    <w:p w14:paraId="21663171" w14:textId="77777777" w:rsidR="003538B5" w:rsidRDefault="003538B5" w:rsidP="004746FE">
      <w:pPr>
        <w:pStyle w:val="Bo-Blankline"/>
        <w:rPr>
          <w:lang w:val="en-US"/>
        </w:rPr>
      </w:pPr>
    </w:p>
    <w:p w14:paraId="1FAB4C9A" w14:textId="32E57846" w:rsidR="003538B5" w:rsidRDefault="003538B5" w:rsidP="00225524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>ให้การต่อสู้ว่า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โจทก์ไม่มีอำนาจฟ้องตามพระราชบัญญัติส่งเสริมและรักษาคุณภาพสิ่งแวดล้อม พ.ศ.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2535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131AF1">
        <w:rPr>
          <w:rFonts w:ascii="Angsana New" w:hAnsi="Angsana New"/>
          <w:sz w:val="30"/>
          <w:szCs w:val="30"/>
          <w:cs/>
          <w:lang w:val="en-US"/>
        </w:rPr>
        <w:t>ขาดอายุความ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คดีนี้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เป็นคดีแพ่งเกี่ยวเนื่องกับคดีอาญา เกี่ยวกับการลักลอบทำเหมือง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มิ</w:t>
      </w:r>
      <w:r w:rsidRPr="00131AF1">
        <w:rPr>
          <w:rFonts w:ascii="Angsana New" w:hAnsi="Angsana New"/>
          <w:sz w:val="30"/>
          <w:szCs w:val="30"/>
          <w:cs/>
          <w:lang w:val="en-US"/>
        </w:rPr>
        <w:t>ได้กระทำความผิดอาญา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และไม่ได้กระทำละเมิดต่อโจทก์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การเรียกร้องคดีแพ่งจึงไม่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มีมูลหนี้ละเมิด</w:t>
      </w:r>
      <w:r w:rsidRPr="00131AF1">
        <w:rPr>
          <w:rFonts w:ascii="Angsana New" w:hAnsi="Angsana New"/>
          <w:sz w:val="30"/>
          <w:szCs w:val="30"/>
          <w:cs/>
          <w:lang w:val="en-US"/>
        </w:rPr>
        <w:t>เกิด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ขึ้น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เพราะ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>ไม่ได้ทำผิดตามฟ้อง จึงไม่ต้องรับผิด และปฏิเสธฟ้อง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โจทก์</w:t>
      </w:r>
      <w:r w:rsidRPr="00131AF1">
        <w:rPr>
          <w:rFonts w:ascii="Angsana New" w:hAnsi="Angsana New"/>
          <w:sz w:val="30"/>
          <w:szCs w:val="30"/>
          <w:cs/>
          <w:lang w:val="en-US"/>
        </w:rPr>
        <w:t>ทุกข้อหา ทั้ง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หากแร่ที่มีอยู่จำนวนมาก</w:t>
      </w:r>
      <w:r w:rsidRPr="00131AF1">
        <w:rPr>
          <w:rFonts w:ascii="Angsana New" w:hAnsi="Angsana New"/>
          <w:sz w:val="30"/>
          <w:szCs w:val="30"/>
          <w:cs/>
          <w:lang w:val="en-US"/>
        </w:rPr>
        <w:t>ไม่ใช้ให้หมดก่อนประทานบัตรหมดอายุ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จำเลยก็หมดสิทธิ</w:t>
      </w:r>
      <w:r w:rsidR="00097E5A">
        <w:rPr>
          <w:rFonts w:ascii="Angsana New" w:hAnsi="Angsana New" w:hint="cs"/>
          <w:sz w:val="30"/>
          <w:szCs w:val="30"/>
          <w:cs/>
          <w:lang w:val="en-US"/>
        </w:rPr>
        <w:t>์</w:t>
      </w:r>
      <w:r w:rsidRPr="00131AF1">
        <w:rPr>
          <w:rFonts w:ascii="Angsana New" w:hAnsi="Angsana New"/>
          <w:sz w:val="30"/>
          <w:szCs w:val="30"/>
          <w:cs/>
          <w:lang w:val="en-US"/>
        </w:rPr>
        <w:t>ใช้ได้อีกต่อไป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จึงไม่มีความจำเป็นที่จะลักลอบทำเหมือง</w:t>
      </w:r>
    </w:p>
    <w:p w14:paraId="2843DA71" w14:textId="77777777" w:rsidR="00225524" w:rsidRPr="000B2F4D" w:rsidRDefault="00225524" w:rsidP="00225524">
      <w:pPr>
        <w:pStyle w:val="Bo-Blankline"/>
        <w:rPr>
          <w:lang w:val="en-US"/>
        </w:rPr>
      </w:pPr>
    </w:p>
    <w:p w14:paraId="37E9C726" w14:textId="3BD76E7C" w:rsidR="000A217D" w:rsidRPr="00DC7AFB" w:rsidRDefault="003538B5" w:rsidP="00DC7AFB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31AF1">
        <w:rPr>
          <w:rFonts w:ascii="Angsana New" w:hAnsi="Angsana New"/>
          <w:sz w:val="30"/>
          <w:szCs w:val="30"/>
          <w:cs/>
          <w:lang w:val="en-US"/>
        </w:rPr>
        <w:t>คดีมีการร้องขอให้โอนคดี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131AF1">
        <w:rPr>
          <w:rFonts w:ascii="Angsana New" w:hAnsi="Angsana New"/>
          <w:sz w:val="30"/>
          <w:szCs w:val="30"/>
          <w:cs/>
          <w:lang w:val="en-US"/>
        </w:rPr>
        <w:t>ศาล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จังหวัดสระบุรีมาให้ศาล</w:t>
      </w:r>
      <w:r w:rsidRPr="00131AF1">
        <w:rPr>
          <w:rFonts w:ascii="Angsana New" w:hAnsi="Angsana New"/>
          <w:sz w:val="30"/>
          <w:szCs w:val="30"/>
          <w:cs/>
          <w:lang w:val="en-US"/>
        </w:rPr>
        <w:t>แพ่ง แผนกคดีสิ่งแวดล้อม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พิจารณา</w:t>
      </w:r>
      <w:r w:rsidRPr="00131AF1">
        <w:rPr>
          <w:rFonts w:ascii="Angsana New" w:hAnsi="Angsana New"/>
          <w:sz w:val="30"/>
          <w:szCs w:val="30"/>
          <w:cs/>
          <w:lang w:val="en-US"/>
        </w:rPr>
        <w:t>และขอให้รวมการพิจารณาคดี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นี้</w:t>
      </w:r>
      <w:r w:rsidRPr="00131AF1">
        <w:rPr>
          <w:rFonts w:ascii="Angsana New" w:hAnsi="Angsana New"/>
          <w:sz w:val="30"/>
          <w:szCs w:val="30"/>
          <w:cs/>
          <w:lang w:val="en-US"/>
        </w:rPr>
        <w:t>กับคดีอื่นที่เกี่ยวข้องกัน</w:t>
      </w:r>
      <w:r w:rsidR="003B7113">
        <w:rPr>
          <w:rFonts w:ascii="Angsana New" w:hAnsi="Angsana New"/>
          <w:sz w:val="30"/>
          <w:szCs w:val="30"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ศาลอนุญาต</w:t>
      </w:r>
    </w:p>
    <w:p w14:paraId="06208DBE" w14:textId="24B968C2" w:rsidR="003538B5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31AF1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13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2562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ศาลแพ่งมีคำพิพากษา 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นำแร่หินปูน 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31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522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374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26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เมตริกตัน</w:t>
      </w:r>
      <w:r w:rsidR="00450CA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4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047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472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854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98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24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กรกฎาคม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2557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ถึงวันฟ้องเป็นเวลา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350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วัน เป็นดอกเบี้ย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291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085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376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56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4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338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558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231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54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4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047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472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854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98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29EA7815" w14:textId="77777777" w:rsidR="003538B5" w:rsidRPr="00970450" w:rsidRDefault="003538B5" w:rsidP="004746FE">
      <w:pPr>
        <w:pStyle w:val="Bo-Blankline"/>
        <w:rPr>
          <w:lang w:val="en-US"/>
        </w:rPr>
      </w:pPr>
    </w:p>
    <w:p w14:paraId="230D911A" w14:textId="4AE777D9" w:rsidR="003538B5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ยื่นอุทธรณ์และคำร้องขอทุเลาการบังคับคดีในชั้นอุทธรณ์เมื่อวันที่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8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2563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คดีอยู่ระหว่างการพิจารณาของศาลอุทธรณ์</w:t>
      </w:r>
    </w:p>
    <w:p w14:paraId="5A845342" w14:textId="77777777" w:rsidR="003538B5" w:rsidRPr="00970450" w:rsidRDefault="003538B5" w:rsidP="004746FE">
      <w:pPr>
        <w:pStyle w:val="Bo-Blankline"/>
        <w:rPr>
          <w:lang w:val="en-US"/>
        </w:rPr>
      </w:pPr>
    </w:p>
    <w:p w14:paraId="217AE963" w14:textId="0899AB00" w:rsidR="003538B5" w:rsidRPr="00131AF1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31AF1">
        <w:rPr>
          <w:rFonts w:ascii="Angsana New" w:hAnsi="Angsana New"/>
          <w:sz w:val="30"/>
          <w:szCs w:val="30"/>
          <w:cs/>
          <w:lang w:val="en-US"/>
        </w:rPr>
        <w:t>อนึ่ง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>ในข้อหาลักลอบทำเหมืองโดยไม่ได้รับอนุญาตนั้น พนักงานสอบสวนมีความเห็น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ควรสั่ง</w:t>
      </w:r>
      <w:r w:rsidRPr="00131AF1">
        <w:rPr>
          <w:rFonts w:ascii="Angsana New" w:hAnsi="Angsana New"/>
          <w:sz w:val="30"/>
          <w:szCs w:val="30"/>
          <w:cs/>
          <w:lang w:val="en-US"/>
        </w:rPr>
        <w:t>ไม่ฟ้องและอัยการมีคำสั่งถึงที่สุดไม่ฟ้องคดีอาญา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คดีส่วนอาญาถึงที่สุดแล้ว</w:t>
      </w:r>
    </w:p>
    <w:p w14:paraId="03584FB6" w14:textId="77777777" w:rsidR="003538B5" w:rsidRPr="00970450" w:rsidRDefault="003538B5" w:rsidP="004746FE">
      <w:pPr>
        <w:pStyle w:val="Bo-Blankline"/>
        <w:rPr>
          <w:lang w:val="en-US"/>
        </w:rPr>
      </w:pPr>
    </w:p>
    <w:p w14:paraId="6DF6BD4D" w14:textId="7AF56348" w:rsidR="003538B5" w:rsidRDefault="003538B5" w:rsidP="00C577AF">
      <w:pPr>
        <w:numPr>
          <w:ilvl w:val="0"/>
          <w:numId w:val="6"/>
        </w:numPr>
        <w:tabs>
          <w:tab w:val="clear" w:pos="495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24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2559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(โจทก์)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ยื่นฟ้อง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97E5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(จำเลย)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เป็นคดีแพ่ง</w:t>
      </w:r>
      <w:r w:rsidR="00303D23">
        <w:rPr>
          <w:rFonts w:ascii="Angsana New" w:hAnsi="Angsana New"/>
          <w:sz w:val="30"/>
          <w:szCs w:val="30"/>
          <w:lang w:val="en-US"/>
        </w:rPr>
        <w:t xml:space="preserve"> </w:t>
      </w:r>
      <w:r w:rsidR="00303D23">
        <w:rPr>
          <w:rFonts w:ascii="Angsana New" w:hAnsi="Angsana New" w:hint="cs"/>
          <w:sz w:val="30"/>
          <w:szCs w:val="30"/>
          <w:cs/>
          <w:lang w:val="en-US"/>
        </w:rPr>
        <w:t>(คดีหมายเลขดำที่ สว.</w:t>
      </w:r>
      <w:r w:rsidR="00303D23">
        <w:rPr>
          <w:rFonts w:ascii="Angsana New" w:hAnsi="Angsana New"/>
          <w:sz w:val="30"/>
          <w:szCs w:val="30"/>
          <w:lang w:val="en-US"/>
        </w:rPr>
        <w:t>6/2559</w:t>
      </w:r>
      <w:r w:rsidR="00303D23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กล่าวหาว่า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ทำเหมืองแร่หินปูนนอกเขตประทานบัตร ขอให้คืนแร่หินปูนจำนวน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447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906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76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327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680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219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</w:p>
    <w:p w14:paraId="2DC9180D" w14:textId="77777777" w:rsidR="003538B5" w:rsidRPr="00970450" w:rsidRDefault="003538B5" w:rsidP="004746FE">
      <w:pPr>
        <w:pStyle w:val="Bo-Blankline"/>
        <w:rPr>
          <w:lang w:val="en-US"/>
        </w:rPr>
      </w:pPr>
    </w:p>
    <w:p w14:paraId="16AC85EA" w14:textId="18F83239" w:rsidR="003538B5" w:rsidRPr="006703CA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ให้การว่า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โจทก์ไม่มีอำนาจฟ้องตามพระราชบัญญัติส่งเสริมและรักษาคุณภาพสิ่งแวดล้อม พ.ศ.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2535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ขาดอายุความ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คดีนี้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เป็นคดีแพ่งเกี่ยวเนื่องกับคดีอาญา เกี่ยวกับการลักลอบทำเหมือง แต่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มิได้กระทำความผิดอาญา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และไม่ได้กระทำละเมิดต่อโจทก์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การเรียกร้องคดีแพ่งจึงไม่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มีมูลหนี้ละเมิด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เกิด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ขึ้น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เพราะ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ไม่ได้ทำผิดตามฟ้อง จึงไม่ต้องรับผิด และปฏิเสธฟ้องทุกข้อหา ทั้ง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หาก</w:t>
      </w:r>
      <w:r w:rsidRPr="006703CA">
        <w:rPr>
          <w:rFonts w:ascii="Angsana New" w:hAnsi="Angsana New"/>
          <w:sz w:val="30"/>
          <w:szCs w:val="30"/>
          <w:cs/>
          <w:lang w:val="en-US"/>
        </w:rPr>
        <w:t>แร่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ที่มีอยู่</w:t>
      </w:r>
      <w:r w:rsidRPr="006703CA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มาก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ใช้ให้หมดก่อนประทานบัตรหมดอายุจำเลยก็หมดสิทธิ</w:t>
      </w:r>
      <w:r w:rsidR="00097E5A">
        <w:rPr>
          <w:rFonts w:ascii="Angsana New" w:hAnsi="Angsana New" w:hint="cs"/>
          <w:sz w:val="30"/>
          <w:szCs w:val="30"/>
          <w:cs/>
          <w:lang w:val="en-US"/>
        </w:rPr>
        <w:t>์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ใช้ได้อีกต่อไป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739A17A7" w14:textId="77777777" w:rsidR="003538B5" w:rsidRPr="00970450" w:rsidRDefault="003538B5" w:rsidP="004746FE">
      <w:pPr>
        <w:pStyle w:val="Bo-Blankline"/>
        <w:rPr>
          <w:lang w:val="en-US"/>
        </w:rPr>
      </w:pPr>
    </w:p>
    <w:p w14:paraId="798A63F7" w14:textId="77777777" w:rsidR="003538B5" w:rsidRPr="006703CA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>มีการขอรวมพิจารณา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คดีนี้</w:t>
      </w:r>
      <w:r w:rsidRPr="006703CA">
        <w:rPr>
          <w:rFonts w:ascii="Angsana New" w:hAnsi="Angsana New"/>
          <w:sz w:val="30"/>
          <w:szCs w:val="30"/>
          <w:cs/>
          <w:lang w:val="en-US"/>
        </w:rPr>
        <w:t>กับคดีอื่นที่เกี่ยวข้องกัน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ศาลอนุญาต</w:t>
      </w:r>
    </w:p>
    <w:p w14:paraId="68D5C70D" w14:textId="4E1FDFB1" w:rsidR="003538B5" w:rsidRPr="000A217D" w:rsidRDefault="003538B5" w:rsidP="000A217D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5DD47CD9" w14:textId="77F4ADCB" w:rsidR="003538B5" w:rsidRPr="006703CA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13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2562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ศาลแพ่งมีคำพิพากษา 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นำเอาแร่หินปูนเพื่ออุตสาหกรรมปูนซีเมนต์ 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447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906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76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ไปถมกลับคืนยังพื้นที่ที่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314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311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227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98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 ของ</w:t>
      </w:r>
      <w:r w:rsidRPr="006703CA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ต้นเงินดังกล่าวนับแต่วันพบการลักลอบทำเหมืองแร่ 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31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2558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จนถึงวันฟ้องเป็นเวลา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207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วัน เป็นดอกเบี้ย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13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368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991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27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327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680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219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314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311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227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98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100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000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3BC66C65" w14:textId="77777777" w:rsidR="003538B5" w:rsidRPr="00970450" w:rsidRDefault="003538B5" w:rsidP="004746FE">
      <w:pPr>
        <w:pStyle w:val="Bo-Blankline"/>
        <w:rPr>
          <w:lang w:val="en-US"/>
        </w:rPr>
      </w:pPr>
    </w:p>
    <w:p w14:paraId="4639372F" w14:textId="701D13FC" w:rsidR="003538B5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ยื่นอุทธรณ์และคำร้องขอทุเลาการบังคับคดีในชั้นอุทธรณ์ เมื่อวันที่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8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2563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คดีอยู่ระหว่างการพิจารณาของศาลอุทธรณ์</w:t>
      </w:r>
    </w:p>
    <w:p w14:paraId="1C06CD69" w14:textId="77777777" w:rsidR="003538B5" w:rsidRPr="00970450" w:rsidRDefault="003538B5" w:rsidP="004746FE">
      <w:pPr>
        <w:pStyle w:val="Bo-Blankline"/>
        <w:rPr>
          <w:lang w:val="en-US"/>
        </w:rPr>
      </w:pPr>
    </w:p>
    <w:p w14:paraId="4C02E59F" w14:textId="77777777" w:rsidR="003538B5" w:rsidRPr="006703CA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>อนึ่ง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ในข้อหาลักลอบทำเหมืองโดยไม่ได้รับอนุญาตนั้น พนักงานสอบสวนมีความเห็น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ควรสั่ง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ไม่ฟ้องและอัยการมีคำสั่งถึงที่สุดไม่ฟ้องคดีอาญา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คดีส่วนอาญาถึงที่สุดแล้ว</w:t>
      </w:r>
    </w:p>
    <w:p w14:paraId="262FF29C" w14:textId="77777777" w:rsidR="003538B5" w:rsidRPr="00970450" w:rsidRDefault="003538B5" w:rsidP="004746FE">
      <w:pPr>
        <w:pStyle w:val="Bo-Blankline"/>
        <w:rPr>
          <w:lang w:val="en-US"/>
        </w:rPr>
      </w:pPr>
    </w:p>
    <w:p w14:paraId="187B0917" w14:textId="517E6AF1" w:rsidR="003538B5" w:rsidRDefault="003538B5" w:rsidP="00C577AF">
      <w:pPr>
        <w:numPr>
          <w:ilvl w:val="0"/>
          <w:numId w:val="6"/>
        </w:numPr>
        <w:tabs>
          <w:tab w:val="clear" w:pos="495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24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2559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(จำเลย) เป็นคดีแพ่ง</w:t>
      </w:r>
      <w:r w:rsidR="00303D23">
        <w:rPr>
          <w:rFonts w:ascii="Angsana New" w:hAnsi="Angsana New" w:hint="cs"/>
          <w:sz w:val="30"/>
          <w:szCs w:val="30"/>
          <w:cs/>
          <w:lang w:val="en-US"/>
        </w:rPr>
        <w:t xml:space="preserve"> (คดีหมายเลขดำที่ สว.</w:t>
      </w:r>
      <w:r w:rsidR="00303D23">
        <w:rPr>
          <w:rFonts w:ascii="Angsana New" w:hAnsi="Angsana New"/>
          <w:sz w:val="30"/>
          <w:szCs w:val="30"/>
          <w:lang w:val="en-US"/>
        </w:rPr>
        <w:t>5/2559</w:t>
      </w:r>
      <w:r w:rsidR="00303D23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เรียก</w:t>
      </w:r>
      <w:r w:rsidRPr="00F6003F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="00651B2A" w:rsidRPr="00F6003F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F6003F">
        <w:rPr>
          <w:rFonts w:ascii="Angsana New" w:hAnsi="Angsana New"/>
          <w:spacing w:val="-4"/>
          <w:sz w:val="30"/>
          <w:szCs w:val="30"/>
          <w:lang w:val="en-US"/>
        </w:rPr>
        <w:t>,</w:t>
      </w:r>
      <w:r w:rsidR="00651B2A" w:rsidRPr="00F6003F">
        <w:rPr>
          <w:rFonts w:ascii="Angsana New" w:hAnsi="Angsana New"/>
          <w:spacing w:val="-4"/>
          <w:sz w:val="30"/>
          <w:szCs w:val="30"/>
          <w:lang w:val="en-US"/>
        </w:rPr>
        <w:t>671</w:t>
      </w:r>
      <w:r w:rsidRPr="00F6003F">
        <w:rPr>
          <w:rFonts w:ascii="Angsana New" w:hAnsi="Angsana New"/>
          <w:spacing w:val="-4"/>
          <w:sz w:val="30"/>
          <w:szCs w:val="30"/>
          <w:lang w:val="en-US"/>
        </w:rPr>
        <w:t>,</w:t>
      </w:r>
      <w:r w:rsidR="00651B2A" w:rsidRPr="00F6003F">
        <w:rPr>
          <w:rFonts w:ascii="Angsana New" w:hAnsi="Angsana New"/>
          <w:spacing w:val="-4"/>
          <w:sz w:val="30"/>
          <w:szCs w:val="30"/>
          <w:lang w:val="en-US"/>
        </w:rPr>
        <w:t>128</w:t>
      </w:r>
      <w:r w:rsidRPr="00F6003F">
        <w:rPr>
          <w:rFonts w:ascii="Angsana New" w:hAnsi="Angsana New"/>
          <w:spacing w:val="-4"/>
          <w:sz w:val="30"/>
          <w:szCs w:val="30"/>
          <w:lang w:val="en-US"/>
        </w:rPr>
        <w:t>,</w:t>
      </w:r>
      <w:r w:rsidR="00651B2A" w:rsidRPr="00F6003F">
        <w:rPr>
          <w:rFonts w:ascii="Angsana New" w:hAnsi="Angsana New"/>
          <w:spacing w:val="-4"/>
          <w:sz w:val="30"/>
          <w:szCs w:val="30"/>
          <w:lang w:val="en-US"/>
        </w:rPr>
        <w:t>829</w:t>
      </w:r>
      <w:r w:rsidRPr="00F6003F">
        <w:rPr>
          <w:rFonts w:ascii="Angsana New" w:hAnsi="Angsana New"/>
          <w:spacing w:val="-4"/>
          <w:sz w:val="30"/>
          <w:szCs w:val="30"/>
          <w:cs/>
          <w:lang w:val="en-US"/>
        </w:rPr>
        <w:t>.</w:t>
      </w:r>
      <w:r w:rsidR="00651B2A" w:rsidRPr="00F6003F">
        <w:rPr>
          <w:rFonts w:ascii="Angsana New" w:hAnsi="Angsana New"/>
          <w:spacing w:val="-4"/>
          <w:sz w:val="30"/>
          <w:szCs w:val="30"/>
          <w:lang w:val="en-US"/>
        </w:rPr>
        <w:t>14</w:t>
      </w:r>
      <w:r w:rsidRPr="00F6003F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ขอให้คืนแร่จำนวน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484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023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</w:p>
    <w:p w14:paraId="43187698" w14:textId="77777777" w:rsidR="003538B5" w:rsidRPr="00970450" w:rsidRDefault="003538B5" w:rsidP="004746FE">
      <w:pPr>
        <w:pStyle w:val="Bo-Blankline"/>
        <w:rPr>
          <w:lang w:val="en-US"/>
        </w:rPr>
      </w:pPr>
    </w:p>
    <w:p w14:paraId="1C8A8AC0" w14:textId="5196F10F" w:rsidR="003538B5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ให้การว่า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โจทก์ไม่มีอำนาจฟ้องตามพระราชบัญญัติส่งเสริมและรักษาคุณภาพสิ่งแวดล้อม พ.ศ.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2535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ขาดอายุความ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คดีนี้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เป็นคดีแพ่งเกี่ยวเนื่องกับคดีอาญา เกี่ยวกับการลักลอบทำเหมือง แต่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มิได้กระทำความผิดอาญา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และไม่ได้กระทำละเมิดต่อโจทก์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การเรียกร้องคดีแพ่งจึงไม่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มีมูลหนี้ละเมิด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เกิด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ขึ้น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เพราะ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ไม่ได้กระทำผิดตามฟ้อง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จึง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ไม่ต้องรับผิด และปฏิเสธฟ้องทุกข้อหา ทุกประเด็น อีกทั้ง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ไม่มีเหตุต้องทำเหมืองแร่ในเขตประทานบัตรผิดเงื่อนไข เพราะ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ยัง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มีแร่ที่ได้รับประทานบัตรเหลืออยู่อีกหลายร้อยล้านตัน หากใช้ไม่หมดก่อนประทานบัตรหมดอายุ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ก็หมดสิทธ</w:t>
      </w:r>
      <w:r w:rsidR="00097E5A">
        <w:rPr>
          <w:rFonts w:ascii="Angsana New" w:hAnsi="Angsana New" w:hint="cs"/>
          <w:sz w:val="30"/>
          <w:szCs w:val="30"/>
          <w:cs/>
          <w:lang w:val="en-US"/>
        </w:rPr>
        <w:t>ิ์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ใช้ได้อีกต่อไป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09F99FF3" w14:textId="77777777" w:rsidR="003538B5" w:rsidRPr="00970450" w:rsidRDefault="003538B5" w:rsidP="004746FE">
      <w:pPr>
        <w:pStyle w:val="Bo-Blankline"/>
        <w:rPr>
          <w:lang w:val="en-US"/>
        </w:rPr>
      </w:pPr>
    </w:p>
    <w:p w14:paraId="4879E998" w14:textId="46E0FFC5" w:rsidR="003538B5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ศาลแพ่งมีคำพิพากษา 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นำเอาแร่หินปูนเพื่ออุตสาหกรรมปูนซีเมนต์จำนวน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484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023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602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948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617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40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31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2558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จนถึงวันฟ้องเป็นเวลา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207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วัน เป็นดอกเบี้ย </w:t>
      </w:r>
      <w:r w:rsidR="00651B2A" w:rsidRPr="00651B2A">
        <w:rPr>
          <w:rFonts w:ascii="Angsana New" w:hAnsi="Angsana New"/>
          <w:sz w:val="30"/>
          <w:szCs w:val="30"/>
          <w:lang w:val="en-US"/>
        </w:rPr>
        <w:t>68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180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211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74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671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128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829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14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ต่อปีของต้นเงิน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602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948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617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40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</w:t>
      </w:r>
      <w:r w:rsidRPr="006703CA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200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000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08034E87" w14:textId="77777777" w:rsidR="003538B5" w:rsidRPr="00970450" w:rsidRDefault="003538B5" w:rsidP="004746FE">
      <w:pPr>
        <w:pStyle w:val="Bo-Blankline"/>
        <w:rPr>
          <w:lang w:val="en-US"/>
        </w:rPr>
      </w:pPr>
    </w:p>
    <w:p w14:paraId="01E85083" w14:textId="6734AF0B" w:rsidR="003538B5" w:rsidRPr="006703CA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ไม่เห็นพ้องด้วยกับคำพิพากษาของศาลชั้นต้น และ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ยื่นอุทธรณ์พร้อมคำร้องขอทุเลาการบังคับคดี เมื่อวันที่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ศาล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นัดฟังคำพิพากษาหรือคำสั่งของศาลอุทธรณ์วันที่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2563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แต่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มีการเ</w:t>
      </w:r>
      <w:r w:rsidRPr="006703CA">
        <w:rPr>
          <w:rFonts w:ascii="Angsana New" w:hAnsi="Angsana New"/>
          <w:sz w:val="30"/>
          <w:szCs w:val="30"/>
          <w:cs/>
          <w:lang w:val="en-US"/>
        </w:rPr>
        <w:t>ลื่อนนัดฟังคำพิพากษาศาลอุทธรณ์เนื่องจากคดีอยู่ระหว่างไกล่เกลี่ยในชั้นอุทธรณ์</w:t>
      </w:r>
    </w:p>
    <w:p w14:paraId="48655F4C" w14:textId="77777777" w:rsidR="003538B5" w:rsidRPr="00970450" w:rsidRDefault="003538B5" w:rsidP="004746FE">
      <w:pPr>
        <w:pStyle w:val="Bo-Blankline"/>
        <w:rPr>
          <w:lang w:val="en-US"/>
        </w:rPr>
      </w:pPr>
    </w:p>
    <w:p w14:paraId="7405B8CE" w14:textId="4B199FC4" w:rsidR="003538B5" w:rsidRDefault="003538B5" w:rsidP="00C577AF">
      <w:pPr>
        <w:numPr>
          <w:ilvl w:val="0"/>
          <w:numId w:val="6"/>
        </w:numPr>
        <w:tabs>
          <w:tab w:val="clear" w:pos="495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745EFF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สำนักงานอัยการสูงสุด </w:t>
      </w:r>
      <w:r w:rsidRPr="00745EFF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(โจทก์) </w:t>
      </w:r>
      <w:r w:rsidRPr="00745EFF">
        <w:rPr>
          <w:rFonts w:ascii="Angsana New" w:hAnsi="Angsana New"/>
          <w:spacing w:val="4"/>
          <w:sz w:val="30"/>
          <w:szCs w:val="30"/>
          <w:cs/>
          <w:lang w:val="en-US"/>
        </w:rPr>
        <w:t>ยื่นฟ้องบริษัท</w:t>
      </w:r>
      <w:r w:rsidRPr="00745EFF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(จำเลย) ต่อ</w:t>
      </w:r>
      <w:r w:rsidRPr="00745EFF">
        <w:rPr>
          <w:rFonts w:ascii="Angsana New" w:hAnsi="Angsana New"/>
          <w:spacing w:val="4"/>
          <w:sz w:val="30"/>
          <w:szCs w:val="30"/>
          <w:cs/>
          <w:lang w:val="en-US"/>
        </w:rPr>
        <w:t>ศาลแพ่งแผนกคดีสิ่งแวดล้อม</w:t>
      </w:r>
      <w:r w:rsidR="00303D23" w:rsidRPr="00745EFF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(คดีหมายเลขดำที่</w:t>
      </w:r>
      <w:r w:rsidR="00303D23">
        <w:rPr>
          <w:rFonts w:ascii="Angsana New" w:hAnsi="Angsana New" w:hint="cs"/>
          <w:sz w:val="30"/>
          <w:szCs w:val="30"/>
          <w:cs/>
          <w:lang w:val="en-US"/>
        </w:rPr>
        <w:t xml:space="preserve"> สว. </w:t>
      </w:r>
      <w:r w:rsidR="00303D23">
        <w:rPr>
          <w:rFonts w:ascii="Angsana New" w:hAnsi="Angsana New"/>
          <w:sz w:val="30"/>
          <w:szCs w:val="30"/>
          <w:lang w:val="en-US"/>
        </w:rPr>
        <w:t>1/2560</w:t>
      </w:r>
      <w:r w:rsidR="00303D23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ทุนทรัพย์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344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882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135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15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  <w:r w:rsidR="00450CA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กล่าวหาว่า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ทำเหมืองแร่หิน</w:t>
      </w:r>
      <w:r w:rsidR="00212D83">
        <w:rPr>
          <w:rFonts w:ascii="Angsana New" w:hAnsi="Angsana New" w:hint="cs"/>
          <w:sz w:val="30"/>
          <w:szCs w:val="30"/>
          <w:cs/>
          <w:lang w:val="en-US"/>
        </w:rPr>
        <w:t>ดินดาน</w:t>
      </w:r>
      <w:r w:rsidRPr="006703CA">
        <w:rPr>
          <w:rFonts w:ascii="Angsana New" w:hAnsi="Angsana New"/>
          <w:sz w:val="30"/>
          <w:szCs w:val="30"/>
          <w:cs/>
          <w:lang w:val="en-US"/>
        </w:rPr>
        <w:t>บางส่วนในเขตประทานบัตรผิดเงื่อนไข ขอให้คืนแร่หิน</w:t>
      </w:r>
      <w:r w:rsidR="00212D83">
        <w:rPr>
          <w:rFonts w:ascii="Angsana New" w:hAnsi="Angsana New" w:hint="cs"/>
          <w:sz w:val="30"/>
          <w:szCs w:val="30"/>
          <w:cs/>
          <w:lang w:val="en-US"/>
        </w:rPr>
        <w:t>ดินดาน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220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559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82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</w:p>
    <w:p w14:paraId="1A8FB1A5" w14:textId="77777777" w:rsidR="003538B5" w:rsidRPr="00970450" w:rsidRDefault="003538B5" w:rsidP="004746FE">
      <w:pPr>
        <w:pStyle w:val="Bo-Blankline"/>
        <w:rPr>
          <w:lang w:val="en-US"/>
        </w:rPr>
      </w:pPr>
    </w:p>
    <w:p w14:paraId="159ED5B2" w14:textId="7BE56013" w:rsidR="003538B5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ให้การว่า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โจทก์ไม่มีอำนาจฟ้องตามพระราชบัญญัติส่งเสริมและรักษาคุณภาพสิ่งแวดล้อม พ.ศ.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2535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</w:t>
      </w:r>
      <w:r w:rsidR="00303D23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ขาดอายุความ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คดีนี้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เป็นคดีแพ่งเกี่ยวเนื่องกับคดีอาญา เกี่ยวกับการลักลอบทำเหมือง แต่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มิได้กระทำความผิดอาญา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และไม่ได้กระทำละเมิดต่อโจทก์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การเรียกร้องคดีแพ่งจึงไม่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มีมูลหนี้ละเมิด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เกิด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ขึ้น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เพราะ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ไม่ได้กระทำผิดตามฟ้อง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จึง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ไม่ต้องรับผิด และปฏิเสธฟ้องทุกข้อหา ทุกประเด็น อีกทั้ง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แร่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ไม่หมดก่อนประทานบัตรหมดอายุ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ก็หมดสิทธิ</w:t>
      </w:r>
      <w:r w:rsidR="00097E5A">
        <w:rPr>
          <w:rFonts w:ascii="Angsana New" w:hAnsi="Angsana New" w:hint="cs"/>
          <w:sz w:val="30"/>
          <w:szCs w:val="30"/>
          <w:cs/>
          <w:lang w:val="en-US"/>
        </w:rPr>
        <w:t>์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ใช้ได้อีกต่อไป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จึงไม่มีความจำเป็นที่จะลักลอบทำเหมือง</w:t>
      </w:r>
    </w:p>
    <w:p w14:paraId="0978BD79" w14:textId="77777777" w:rsidR="003538B5" w:rsidRPr="00970450" w:rsidRDefault="003538B5" w:rsidP="004746FE">
      <w:pPr>
        <w:pStyle w:val="Bo-Blankline"/>
        <w:rPr>
          <w:lang w:val="en-US"/>
        </w:rPr>
      </w:pPr>
    </w:p>
    <w:p w14:paraId="78097A15" w14:textId="1FD8A83E" w:rsidR="003538B5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13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ศาลแพ่งมีคำพิพากษาให้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นำเอาแร่หินดินดานเพื่ออุตสาหกรรมปูนซีเมนต์จำนวน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220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559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82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326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499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751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86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2559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ถึงวันฟ้องเป็นเวลา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274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วัน เป็นดอกเบี้ย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18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382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383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29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รวมต้นเงินและดอกเบี้ยเป็นเงิน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344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882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135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15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ต่อปีของต้นเงิน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326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499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751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86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200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000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1E9D8180" w14:textId="77777777" w:rsidR="003538B5" w:rsidRPr="00970450" w:rsidRDefault="003538B5" w:rsidP="004746FE">
      <w:pPr>
        <w:pStyle w:val="Bo-Blankline"/>
        <w:rPr>
          <w:lang w:val="en-US"/>
        </w:rPr>
      </w:pPr>
    </w:p>
    <w:p w14:paraId="078DC9E0" w14:textId="77777777" w:rsidR="00097E5A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ยื่นอุทธรณ์และคำร้องขอทุเลาการบังคับคดี 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2563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การพิจารณาของศาลอุทธรณ์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7ADD96CF" w14:textId="77777777" w:rsidR="00B01635" w:rsidRDefault="00B01635" w:rsidP="004746FE">
      <w:pPr>
        <w:pStyle w:val="Bo-Blankline"/>
        <w:rPr>
          <w:lang w:val="en-US"/>
        </w:rPr>
      </w:pPr>
    </w:p>
    <w:p w14:paraId="1B7DC75F" w14:textId="72DF4817" w:rsidR="003538B5" w:rsidRPr="006703CA" w:rsidRDefault="003538B5" w:rsidP="00C577AF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อนึ่ง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ในข้อหาลักลอบทำเหมืองโดยไม่ได้รับอนุญาตนั้น พนักงานสอบสวนมีความเห็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นควรสั่ง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ไม่ฟ้องและต่อมาอัยการมีคำสั่งถึงที่สุดไม่ฟ้องคดีอาญา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คดีส่วนอาญาถึงที่สุดแล้ว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43564002" w14:textId="77777777" w:rsidR="003538B5" w:rsidRDefault="003538B5" w:rsidP="004746FE">
      <w:pPr>
        <w:pStyle w:val="Bo-Blankline"/>
        <w:rPr>
          <w:lang w:val="en-US"/>
        </w:rPr>
      </w:pPr>
    </w:p>
    <w:p w14:paraId="5EE264EA" w14:textId="3B350396" w:rsidR="003538B5" w:rsidRPr="00970450" w:rsidRDefault="003538B5" w:rsidP="00C577AF">
      <w:pPr>
        <w:tabs>
          <w:tab w:val="num" w:pos="1080"/>
        </w:tabs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970450">
        <w:rPr>
          <w:rFonts w:ascii="Angsana New" w:hAnsi="Angsana New"/>
          <w:sz w:val="30"/>
          <w:szCs w:val="30"/>
          <w:cs/>
          <w:lang w:val="en-US"/>
        </w:rPr>
        <w:t>การแจ้ง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ข้อมูลรายละเอียดของ</w:t>
      </w:r>
      <w:r w:rsidRPr="00970450">
        <w:rPr>
          <w:rFonts w:ascii="Angsana New" w:hAnsi="Angsana New"/>
          <w:sz w:val="30"/>
          <w:szCs w:val="30"/>
          <w:cs/>
          <w:lang w:val="en-US"/>
        </w:rPr>
        <w:t>คดีที่อยู่ระหว่างการพิจารณาของศาล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ตามที่กล่าวใน</w:t>
      </w:r>
      <w:r w:rsidRPr="00970450">
        <w:rPr>
          <w:rFonts w:ascii="Angsana New" w:hAnsi="Angsana New"/>
          <w:sz w:val="30"/>
          <w:szCs w:val="30"/>
          <w:cs/>
          <w:lang w:val="en-US"/>
        </w:rPr>
        <w:t xml:space="preserve"> ข้อ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970450">
        <w:rPr>
          <w:rFonts w:ascii="Angsana New" w:hAnsi="Angsana New"/>
          <w:sz w:val="30"/>
          <w:szCs w:val="30"/>
          <w:cs/>
          <w:lang w:val="en-US"/>
        </w:rPr>
        <w:t xml:space="preserve"> ถึง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970450">
        <w:rPr>
          <w:rFonts w:ascii="Angsana New" w:hAnsi="Angsana New"/>
          <w:sz w:val="30"/>
          <w:szCs w:val="30"/>
          <w:cs/>
          <w:lang w:val="en-US"/>
        </w:rPr>
        <w:t xml:space="preserve"> อยู่ระหว่างการพิจารณา 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 xml:space="preserve">คดียังไม่ถึงที่สุด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บริษัทและ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ที่ปรึกษากฎหมาย</w:t>
      </w:r>
      <w:r w:rsidRPr="00970450">
        <w:rPr>
          <w:rFonts w:ascii="Angsana New" w:hAnsi="Angsana New"/>
          <w:sz w:val="30"/>
          <w:szCs w:val="30"/>
          <w:cs/>
          <w:lang w:val="en-US"/>
        </w:rPr>
        <w:t>เห็นว่า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 xml:space="preserve">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30</w:t>
      </w:r>
      <w:r w:rsidRPr="00970450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256</w:t>
      </w:r>
      <w:r w:rsidR="00651B2A" w:rsidRPr="00651B2A">
        <w:rPr>
          <w:rFonts w:ascii="Angsana New" w:hAnsi="Angsana New"/>
          <w:sz w:val="30"/>
          <w:szCs w:val="30"/>
          <w:lang w:val="en-US"/>
        </w:rPr>
        <w:t>3</w:t>
      </w:r>
    </w:p>
    <w:p w14:paraId="33B04F75" w14:textId="77777777" w:rsidR="003538B5" w:rsidRDefault="003538B5" w:rsidP="004746FE">
      <w:pPr>
        <w:pStyle w:val="Bo-Blankline"/>
        <w:rPr>
          <w:lang w:val="en-US"/>
        </w:rPr>
      </w:pPr>
    </w:p>
    <w:p w14:paraId="236CE765" w14:textId="66CA2973" w:rsidR="00E135AF" w:rsidRDefault="00E135AF" w:rsidP="002574FA">
      <w:pPr>
        <w:numPr>
          <w:ilvl w:val="0"/>
          <w:numId w:val="6"/>
        </w:numPr>
        <w:tabs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E07C22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16</w:t>
      </w:r>
      <w:r w:rsidRPr="00E07C22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เอกชนรวม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222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5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5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2574FA">
        <w:rPr>
          <w:rFonts w:ascii="Angsana New" w:hAnsi="Angsana New" w:hint="cs"/>
          <w:sz w:val="30"/>
          <w:szCs w:val="30"/>
          <w:lang w:val="en-US"/>
        </w:rPr>
        <w:t xml:space="preserve">EHIA) 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150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150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7622A88D" w14:textId="77777777" w:rsidR="00BF1045" w:rsidRPr="004746FE" w:rsidRDefault="00BF1045" w:rsidP="004746FE">
      <w:pPr>
        <w:pStyle w:val="Bo-Blankline"/>
      </w:pPr>
    </w:p>
    <w:p w14:paraId="23F5C404" w14:textId="40F84306" w:rsidR="00E135AF" w:rsidRDefault="00E135AF" w:rsidP="002B56F9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F03DD4">
        <w:rPr>
          <w:sz w:val="30"/>
          <w:szCs w:val="30"/>
          <w:cs/>
          <w:lang w:val="en-US"/>
        </w:rPr>
        <w:t xml:space="preserve">เมื่อวันที่ </w:t>
      </w:r>
      <w:r w:rsidR="00651B2A" w:rsidRPr="00651B2A">
        <w:rPr>
          <w:sz w:val="30"/>
          <w:szCs w:val="30"/>
          <w:lang w:val="en-US"/>
        </w:rPr>
        <w:t>25</w:t>
      </w:r>
      <w:r w:rsidRPr="00F03DD4">
        <w:rPr>
          <w:sz w:val="30"/>
          <w:szCs w:val="30"/>
          <w:cs/>
          <w:lang w:val="en-US"/>
        </w:rPr>
        <w:t xml:space="preserve"> ธันวาคม </w:t>
      </w:r>
      <w:r w:rsidR="00651B2A" w:rsidRPr="00651B2A">
        <w:rPr>
          <w:sz w:val="30"/>
          <w:szCs w:val="30"/>
          <w:lang w:val="en-US"/>
        </w:rPr>
        <w:t>2562</w:t>
      </w:r>
      <w:r w:rsidRPr="00F03DD4">
        <w:rPr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651B2A" w:rsidRPr="00651B2A">
        <w:rPr>
          <w:sz w:val="30"/>
          <w:szCs w:val="30"/>
          <w:lang w:val="en-US"/>
        </w:rPr>
        <w:t>28</w:t>
      </w:r>
      <w:r w:rsidRPr="00F03DD4">
        <w:rPr>
          <w:sz w:val="30"/>
          <w:szCs w:val="30"/>
          <w:cs/>
          <w:lang w:val="en-US"/>
        </w:rPr>
        <w:t xml:space="preserve"> มกราคม </w:t>
      </w:r>
      <w:r w:rsidR="00651B2A" w:rsidRPr="00651B2A">
        <w:rPr>
          <w:sz w:val="30"/>
          <w:szCs w:val="30"/>
          <w:lang w:val="en-US"/>
        </w:rPr>
        <w:t>2563</w:t>
      </w:r>
      <w:r w:rsidRPr="00F03DD4">
        <w:rPr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</w:t>
      </w:r>
      <w:r>
        <w:rPr>
          <w:rFonts w:hint="cs"/>
          <w:sz w:val="30"/>
          <w:szCs w:val="30"/>
          <w:cs/>
          <w:lang w:val="en-US"/>
        </w:rPr>
        <w:t>ย่อย</w:t>
      </w:r>
      <w:r w:rsidRPr="00F03DD4">
        <w:rPr>
          <w:sz w:val="30"/>
          <w:szCs w:val="30"/>
          <w:cs/>
          <w:lang w:val="en-US"/>
        </w:rPr>
        <w:t xml:space="preserve"> ไม่ชอบด้วยกฏหมายอย่างไร</w:t>
      </w:r>
    </w:p>
    <w:p w14:paraId="266D9B61" w14:textId="77777777" w:rsidR="00E135AF" w:rsidRPr="004746FE" w:rsidRDefault="00E135AF" w:rsidP="004746FE">
      <w:pPr>
        <w:pStyle w:val="Bo-Blankline"/>
      </w:pPr>
    </w:p>
    <w:p w14:paraId="55EEAE7B" w14:textId="739FA833" w:rsidR="00E135AF" w:rsidRPr="003538B5" w:rsidRDefault="00E135AF" w:rsidP="002B56F9">
      <w:pPr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3538B5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31</w:t>
      </w:r>
      <w:r w:rsidRPr="003538B5">
        <w:rPr>
          <w:rFonts w:ascii="Angsana New" w:hAnsi="Angsana New"/>
          <w:sz w:val="30"/>
          <w:szCs w:val="30"/>
          <w:cs/>
        </w:rPr>
        <w:t xml:space="preserve"> มกราคม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2563</w:t>
      </w:r>
      <w:r w:rsidRPr="003538B5">
        <w:rPr>
          <w:rFonts w:ascii="Angsana New" w:hAnsi="Angsana New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</w:t>
      </w:r>
      <w:r w:rsidRPr="003538B5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3538B5">
        <w:rPr>
          <w:rFonts w:ascii="Angsana New" w:hAnsi="Angsana New"/>
          <w:sz w:val="30"/>
          <w:szCs w:val="30"/>
          <w:cs/>
        </w:rPr>
        <w:t xml:space="preserve">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1</w:t>
      </w:r>
      <w:r w:rsidRPr="003538B5">
        <w:rPr>
          <w:rFonts w:ascii="Angsana New" w:hAnsi="Angsana New"/>
          <w:sz w:val="30"/>
          <w:szCs w:val="30"/>
          <w:cs/>
        </w:rPr>
        <w:t xml:space="preserve"> กรกฎาคม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2563</w:t>
      </w:r>
      <w:r w:rsidRPr="003538B5">
        <w:rPr>
          <w:rFonts w:ascii="Angsana New" w:hAnsi="Angsana New"/>
          <w:sz w:val="30"/>
          <w:szCs w:val="30"/>
          <w:cs/>
        </w:rPr>
        <w:t xml:space="preserve"> ขณะนี้อยู่ระหว่างการพิจารณาของศาล</w:t>
      </w:r>
    </w:p>
    <w:p w14:paraId="40A88125" w14:textId="77777777" w:rsidR="00E135AF" w:rsidRPr="004746FE" w:rsidRDefault="00E135AF" w:rsidP="004746FE">
      <w:pPr>
        <w:pStyle w:val="Bo-Blankline"/>
      </w:pPr>
    </w:p>
    <w:p w14:paraId="1B6F47D4" w14:textId="3A47416D" w:rsidR="00E135AF" w:rsidRDefault="00E135AF" w:rsidP="002B56F9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03DD4">
        <w:rPr>
          <w:rFonts w:asciiTheme="majorBidi" w:hAnsiTheme="majorBidi"/>
          <w:sz w:val="30"/>
          <w:szCs w:val="30"/>
          <w:cs/>
          <w:lang w:val="en-US"/>
        </w:rPr>
        <w:t>ที่ปรึกษากฎหมายของบริษัท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>ได้พิจารณาคำฟ้องและเอกสารประกอบคำฟ้องแล้วมีความเห็นว่า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lastRenderedPageBreak/>
        <w:t>คำให้การปฏิเสธคำฟ้องตามระยะเวลาที่กฎหมายกำหนด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>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ได้แจ้งความร้องทุกข์กล่าวโทษผู้ฟ้องคดีทั้ง </w:t>
      </w:r>
      <w:r w:rsidR="00651B2A" w:rsidRPr="00651B2A">
        <w:rPr>
          <w:rFonts w:asciiTheme="majorBidi" w:hAnsiTheme="majorBidi"/>
          <w:sz w:val="30"/>
          <w:szCs w:val="30"/>
          <w:lang w:val="en-US"/>
        </w:rPr>
        <w:t>222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17234C43" w14:textId="77777777" w:rsidR="00E135AF" w:rsidRPr="004746FE" w:rsidRDefault="00E135AF" w:rsidP="004746FE">
      <w:pPr>
        <w:pStyle w:val="Bo-Blankline"/>
      </w:pPr>
    </w:p>
    <w:p w14:paraId="40315B51" w14:textId="77777777" w:rsidR="00E135AF" w:rsidRPr="002574FA" w:rsidRDefault="00E135AF" w:rsidP="00F7506A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574FA">
        <w:rPr>
          <w:rFonts w:asciiTheme="majorBidi" w:hAnsi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49170717" w14:textId="77777777" w:rsidR="004703BE" w:rsidRPr="004746FE" w:rsidRDefault="004703BE" w:rsidP="004746FE">
      <w:pPr>
        <w:pStyle w:val="Bo-Blankline"/>
      </w:pPr>
    </w:p>
    <w:p w14:paraId="5C822ACD" w14:textId="062D6F67" w:rsidR="0022548A" w:rsidRDefault="0022548A" w:rsidP="00C65695">
      <w:pPr>
        <w:pStyle w:val="Caption"/>
        <w:ind w:hanging="900"/>
      </w:pPr>
      <w:r w:rsidRPr="00040C75">
        <w:rPr>
          <w:rFonts w:hint="cs"/>
          <w:cs/>
        </w:rPr>
        <w:t>เหตุ</w:t>
      </w:r>
      <w:r w:rsidRPr="00040C75">
        <w:rPr>
          <w:cs/>
        </w:rPr>
        <w:t>การณ์ภายหลังรอบระยะเวลารายงาน</w:t>
      </w:r>
    </w:p>
    <w:p w14:paraId="18177586" w14:textId="57044482" w:rsidR="00983AB2" w:rsidRPr="004746FE" w:rsidRDefault="00983AB2" w:rsidP="004746FE">
      <w:pPr>
        <w:pStyle w:val="Bo-Blankline"/>
      </w:pPr>
    </w:p>
    <w:p w14:paraId="79FEE00E" w14:textId="6C3A1E0F" w:rsidR="00983AB2" w:rsidRPr="00534C4F" w:rsidRDefault="00983AB2" w:rsidP="00725A63">
      <w:pPr>
        <w:spacing w:line="240" w:lineRule="auto"/>
        <w:ind w:left="540"/>
        <w:jc w:val="thaiDistribute"/>
        <w:rPr>
          <w:rFonts w:ascii="Segoe UI" w:hAnsi="Segoe UI" w:cs="Segoe UI"/>
          <w:sz w:val="21"/>
          <w:szCs w:val="21"/>
        </w:rPr>
      </w:pPr>
      <w:r w:rsidRPr="00534C4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534C4F">
        <w:rPr>
          <w:rFonts w:ascii="Angsana New" w:hAnsi="Angsana New" w:hint="cs"/>
          <w:sz w:val="30"/>
          <w:szCs w:val="30"/>
        </w:rPr>
        <w:t xml:space="preserve"> </w:t>
      </w:r>
      <w:r w:rsidRPr="00534C4F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2563</w:t>
      </w:r>
      <w:r w:rsidRPr="00534C4F">
        <w:rPr>
          <w:rFonts w:ascii="Angsana New" w:hAnsi="Angsana New" w:hint="cs"/>
          <w:sz w:val="30"/>
          <w:szCs w:val="30"/>
        </w:rPr>
        <w:t xml:space="preserve"> </w:t>
      </w:r>
      <w:r w:rsidRPr="00534C4F">
        <w:rPr>
          <w:rFonts w:ascii="Angsana New" w:hAnsi="Angsana New" w:hint="cs"/>
          <w:sz w:val="30"/>
          <w:szCs w:val="30"/>
          <w:cs/>
        </w:rPr>
        <w:t xml:space="preserve">บริษัทได้ออกหุ้นกู้ไม่มีประกัน ชนิดระบุชื่อผู้ถือ ไม่ด้อยสิทธิ และมีผู้แทนผู้ถือหุ้นกู้ มูลค่ารวมทั้งสิ้น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Pr="00534C4F">
        <w:rPr>
          <w:rFonts w:ascii="Angsana New" w:hAnsi="Angsana New"/>
          <w:sz w:val="30"/>
          <w:szCs w:val="30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000</w:t>
      </w:r>
      <w:r w:rsidRPr="00534C4F">
        <w:rPr>
          <w:rFonts w:ascii="Angsana New" w:hAnsi="Angsana New"/>
          <w:sz w:val="30"/>
          <w:szCs w:val="30"/>
        </w:rPr>
        <w:t xml:space="preserve"> </w:t>
      </w:r>
      <w:r w:rsidRPr="00534C4F">
        <w:rPr>
          <w:rFonts w:ascii="Angsana New" w:hAnsi="Angsana New" w:hint="cs"/>
          <w:sz w:val="30"/>
          <w:szCs w:val="30"/>
          <w:cs/>
        </w:rPr>
        <w:t xml:space="preserve">ล้านบาท ประกอบด้วยหุ้นกู้ </w:t>
      </w:r>
      <w:r w:rsidR="00651B2A" w:rsidRPr="00651B2A">
        <w:rPr>
          <w:rFonts w:ascii="Angsana New" w:hAnsi="Angsana New"/>
          <w:sz w:val="30"/>
          <w:szCs w:val="30"/>
          <w:lang w:val="en-US"/>
        </w:rPr>
        <w:t>4</w:t>
      </w:r>
      <w:r w:rsidRPr="00534C4F">
        <w:rPr>
          <w:rFonts w:ascii="Angsana New" w:hAnsi="Angsana New" w:hint="cs"/>
          <w:sz w:val="30"/>
          <w:szCs w:val="30"/>
        </w:rPr>
        <w:t xml:space="preserve"> </w:t>
      </w:r>
      <w:r w:rsidRPr="00534C4F">
        <w:rPr>
          <w:rFonts w:ascii="Angsana New" w:hAnsi="Angsana New" w:hint="cs"/>
          <w:sz w:val="30"/>
          <w:szCs w:val="30"/>
          <w:cs/>
        </w:rPr>
        <w:t xml:space="preserve">ปี อัตราดอกเบี้ยคงที่ร้อยละ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4</w:t>
      </w:r>
      <w:r w:rsidRPr="00534C4F">
        <w:rPr>
          <w:rFonts w:ascii="Angsana New" w:hAnsi="Angsana New" w:hint="cs"/>
          <w:sz w:val="30"/>
          <w:szCs w:val="30"/>
        </w:rPr>
        <w:t>.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25</w:t>
      </w:r>
      <w:r w:rsidRPr="00534C4F">
        <w:rPr>
          <w:rFonts w:ascii="Angsana New" w:hAnsi="Angsana New" w:hint="cs"/>
          <w:sz w:val="30"/>
          <w:szCs w:val="30"/>
        </w:rPr>
        <w:t xml:space="preserve"> </w:t>
      </w:r>
      <w:r w:rsidRPr="00534C4F">
        <w:rPr>
          <w:rFonts w:ascii="Angsana New" w:hAnsi="Angsana New" w:hint="cs"/>
          <w:sz w:val="30"/>
          <w:szCs w:val="30"/>
          <w:cs/>
        </w:rPr>
        <w:t xml:space="preserve">ต่อปี ชำระดอกเบี้ยทุก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</w:t>
      </w:r>
      <w:r w:rsidRPr="00534C4F">
        <w:rPr>
          <w:rFonts w:ascii="Angsana New" w:hAnsi="Angsana New" w:hint="cs"/>
          <w:sz w:val="30"/>
          <w:szCs w:val="30"/>
          <w:cs/>
        </w:rPr>
        <w:t xml:space="preserve"> เดือน มูลค่า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</w:t>
      </w:r>
      <w:r w:rsidRPr="00534C4F">
        <w:rPr>
          <w:rFonts w:ascii="Angsana New" w:hAnsi="Angsana New"/>
          <w:sz w:val="30"/>
          <w:szCs w:val="30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515</w:t>
      </w:r>
      <w:r w:rsidRPr="00534C4F">
        <w:rPr>
          <w:rFonts w:ascii="Angsana New" w:hAnsi="Angsana New"/>
          <w:sz w:val="30"/>
          <w:szCs w:val="30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3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0</w:t>
      </w:r>
      <w:r w:rsidRPr="00534C4F">
        <w:rPr>
          <w:rFonts w:ascii="Angsana New" w:hAnsi="Angsana New" w:hint="cs"/>
          <w:sz w:val="30"/>
          <w:szCs w:val="30"/>
        </w:rPr>
        <w:t xml:space="preserve"> </w:t>
      </w:r>
      <w:r w:rsidRPr="00534C4F">
        <w:rPr>
          <w:rFonts w:ascii="Angsana New" w:hAnsi="Angsana New" w:hint="cs"/>
          <w:sz w:val="30"/>
          <w:szCs w:val="30"/>
          <w:cs/>
        </w:rPr>
        <w:t>ล้านบาท</w:t>
      </w:r>
      <w:r w:rsidRPr="00534C4F">
        <w:rPr>
          <w:rFonts w:ascii="Angsana New" w:hAnsi="Angsana New"/>
          <w:sz w:val="30"/>
          <w:szCs w:val="30"/>
        </w:rPr>
        <w:t xml:space="preserve"> </w:t>
      </w:r>
      <w:r w:rsidRPr="00534C4F">
        <w:rPr>
          <w:rFonts w:ascii="Angsana New" w:hAnsi="Angsana New" w:hint="cs"/>
          <w:sz w:val="30"/>
          <w:szCs w:val="30"/>
          <w:cs/>
        </w:rPr>
        <w:t xml:space="preserve">และหุ้นกู้ </w:t>
      </w:r>
      <w:r w:rsidR="00651B2A" w:rsidRPr="00651B2A">
        <w:rPr>
          <w:rFonts w:ascii="Angsana New" w:hAnsi="Angsana New"/>
          <w:sz w:val="30"/>
          <w:szCs w:val="30"/>
          <w:lang w:val="en-US"/>
        </w:rPr>
        <w:t>5</w:t>
      </w:r>
      <w:r w:rsidRPr="00534C4F">
        <w:rPr>
          <w:rFonts w:ascii="Angsana New" w:hAnsi="Angsana New" w:hint="cs"/>
          <w:sz w:val="30"/>
          <w:szCs w:val="30"/>
        </w:rPr>
        <w:t xml:space="preserve"> </w:t>
      </w:r>
      <w:r w:rsidRPr="00534C4F">
        <w:rPr>
          <w:rFonts w:ascii="Angsana New" w:hAnsi="Angsana New" w:hint="cs"/>
          <w:sz w:val="30"/>
          <w:szCs w:val="30"/>
          <w:cs/>
        </w:rPr>
        <w:t xml:space="preserve">ปี อัตราดอกเบี้ยคงที่ร้อยละ 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4</w:t>
      </w:r>
      <w:r w:rsidRPr="00534C4F">
        <w:rPr>
          <w:rFonts w:ascii="Angsana New" w:hAnsi="Angsana New" w:hint="cs"/>
          <w:sz w:val="30"/>
          <w:szCs w:val="30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50</w:t>
      </w:r>
      <w:r w:rsidRPr="00534C4F">
        <w:rPr>
          <w:rFonts w:ascii="Angsana New" w:hAnsi="Angsana New" w:hint="cs"/>
          <w:sz w:val="30"/>
          <w:szCs w:val="30"/>
        </w:rPr>
        <w:t xml:space="preserve"> </w:t>
      </w:r>
      <w:r w:rsidRPr="00534C4F">
        <w:rPr>
          <w:rFonts w:ascii="Angsana New" w:hAnsi="Angsana New" w:hint="cs"/>
          <w:sz w:val="30"/>
          <w:szCs w:val="30"/>
          <w:cs/>
        </w:rPr>
        <w:t xml:space="preserve">ต่อปี ชำระดอกเบี้ยทุก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</w:t>
      </w:r>
      <w:r w:rsidRPr="00534C4F">
        <w:rPr>
          <w:rFonts w:ascii="Angsana New" w:hAnsi="Angsana New" w:hint="cs"/>
          <w:sz w:val="30"/>
          <w:szCs w:val="30"/>
          <w:cs/>
        </w:rPr>
        <w:t xml:space="preserve"> เดือน มูลค่า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</w:t>
      </w:r>
      <w:r w:rsidRPr="00534C4F">
        <w:rPr>
          <w:rFonts w:ascii="Angsana New" w:hAnsi="Angsana New"/>
          <w:sz w:val="30"/>
          <w:szCs w:val="30"/>
        </w:rPr>
        <w:t>,</w:t>
      </w:r>
      <w:r w:rsidR="00651B2A" w:rsidRPr="00651B2A">
        <w:rPr>
          <w:rFonts w:ascii="Angsana New" w:hAnsi="Angsana New"/>
          <w:sz w:val="30"/>
          <w:szCs w:val="30"/>
          <w:lang w:val="en-US"/>
        </w:rPr>
        <w:t>484</w:t>
      </w:r>
      <w:r w:rsidRPr="00534C4F">
        <w:rPr>
          <w:rFonts w:ascii="Angsana New" w:hAnsi="Angsana New"/>
          <w:sz w:val="30"/>
          <w:szCs w:val="30"/>
        </w:rPr>
        <w:t>.</w:t>
      </w:r>
      <w:r w:rsidR="00651B2A" w:rsidRPr="00651B2A">
        <w:rPr>
          <w:rFonts w:ascii="Angsana New" w:hAnsi="Angsana New"/>
          <w:sz w:val="30"/>
          <w:szCs w:val="30"/>
          <w:lang w:val="en-US"/>
        </w:rPr>
        <w:t>7</w:t>
      </w:r>
      <w:r w:rsidR="00651B2A" w:rsidRPr="00651B2A">
        <w:rPr>
          <w:rFonts w:ascii="Angsana New" w:hAnsi="Angsana New" w:hint="cs"/>
          <w:sz w:val="30"/>
          <w:szCs w:val="30"/>
          <w:lang w:val="en-US"/>
        </w:rPr>
        <w:t>0</w:t>
      </w:r>
      <w:r w:rsidRPr="00534C4F">
        <w:rPr>
          <w:rFonts w:ascii="Angsana New" w:hAnsi="Angsana New" w:hint="cs"/>
          <w:sz w:val="30"/>
          <w:szCs w:val="30"/>
        </w:rPr>
        <w:t xml:space="preserve"> </w:t>
      </w:r>
      <w:r w:rsidRPr="00534C4F">
        <w:rPr>
          <w:rFonts w:ascii="Angsana New" w:hAnsi="Angsana New" w:hint="cs"/>
          <w:sz w:val="30"/>
          <w:szCs w:val="30"/>
          <w:cs/>
        </w:rPr>
        <w:t>ล้านบาท</w:t>
      </w:r>
    </w:p>
    <w:p w14:paraId="5B69EDE3" w14:textId="5565DC82" w:rsidR="00661CEB" w:rsidRPr="008A69D4" w:rsidRDefault="00661CEB" w:rsidP="007F1FBC">
      <w:pPr>
        <w:pStyle w:val="Bo-Blankline"/>
        <w:ind w:left="0"/>
        <w:rPr>
          <w:cs/>
          <w:lang w:val="en-US"/>
        </w:rPr>
      </w:pPr>
    </w:p>
    <w:sectPr w:rsidR="00661CEB" w:rsidRPr="008A69D4" w:rsidSect="005274FF">
      <w:pgSz w:w="11909" w:h="16834" w:code="9"/>
      <w:pgMar w:top="691" w:right="1152" w:bottom="720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F982B" w14:textId="77777777" w:rsidR="00041003" w:rsidRDefault="00041003">
      <w:r>
        <w:separator/>
      </w:r>
    </w:p>
  </w:endnote>
  <w:endnote w:type="continuationSeparator" w:id="0">
    <w:p w14:paraId="7337ACCD" w14:textId="77777777" w:rsidR="00041003" w:rsidRDefault="00041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176C28" w14:textId="5EDBC581" w:rsidR="00E60028" w:rsidRPr="00065DCA" w:rsidRDefault="00E60028" w:rsidP="00CD1674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2C4FB8">
      <w:rPr>
        <w:rStyle w:val="PageNumber"/>
        <w:rFonts w:ascii="Angsana New" w:cs="Angsana New"/>
        <w:noProof/>
        <w:sz w:val="30"/>
        <w:szCs w:val="30"/>
        <w:lang w:val="en-US"/>
      </w:rPr>
      <w:t>35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89D1712" w14:textId="77777777" w:rsidR="00E60028" w:rsidRPr="00EF2E6A" w:rsidRDefault="00E60028">
    <w:pPr>
      <w:pStyle w:val="Footer"/>
      <w:ind w:right="360"/>
      <w:rPr>
        <w:lang w:val="en-US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2496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D75B15" w14:textId="25346416" w:rsidR="00E60028" w:rsidRPr="00FA0BEA" w:rsidRDefault="00E6002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A0BE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0BE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0BE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C4FB8" w:rsidRPr="002C4FB8">
          <w:rPr>
            <w:rFonts w:asciiTheme="majorBidi" w:hAnsiTheme="majorBidi" w:cstheme="majorBidi"/>
            <w:noProof/>
            <w:sz w:val="30"/>
            <w:szCs w:val="30"/>
            <w:lang w:val="en-US"/>
          </w:rPr>
          <w:t>72</w:t>
        </w:r>
        <w:r w:rsidRPr="00FA0BE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FB9287" w14:textId="509A2316" w:rsidR="00E60028" w:rsidRPr="006170A6" w:rsidRDefault="00E60028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2C4FB8">
      <w:rPr>
        <w:rStyle w:val="PageNumber"/>
        <w:rFonts w:ascii="Angsana New" w:cs="Angsana New"/>
        <w:noProof/>
        <w:sz w:val="30"/>
        <w:szCs w:val="30"/>
        <w:lang w:val="en-US"/>
      </w:rPr>
      <w:t>38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5E3120D4" w14:textId="77777777" w:rsidR="00E60028" w:rsidRDefault="00E6002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04DB4" w14:textId="4254B379" w:rsidR="00E60028" w:rsidRPr="00A14E61" w:rsidRDefault="00E60028" w:rsidP="00A14E61">
    <w:pPr>
      <w:pStyle w:val="Footer"/>
      <w:framePr w:wrap="around" w:vAnchor="text" w:hAnchor="page" w:x="8489" w:yAlign="top"/>
      <w:rPr>
        <w:rStyle w:val="PageNumber"/>
        <w:rFonts w:ascii="Angsana New" w:cs="Angsana New"/>
        <w:sz w:val="30"/>
        <w:szCs w:val="30"/>
        <w:lang w:val="en-US"/>
      </w:rPr>
    </w:pP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A14E61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A14E61">
      <w:rPr>
        <w:rStyle w:val="PageNumber"/>
        <w:rFonts w:ascii="Angsana New" w:cs="Angsana New"/>
        <w:noProof/>
        <w:sz w:val="30"/>
        <w:szCs w:val="30"/>
        <w:lang w:val="en-US"/>
      </w:rPr>
      <w:t>53</w: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A14E61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2C4FB8">
      <w:rPr>
        <w:rStyle w:val="PageNumber"/>
        <w:rFonts w:ascii="Angsana New" w:cs="Angsana New"/>
        <w:noProof/>
        <w:sz w:val="30"/>
        <w:szCs w:val="30"/>
        <w:lang w:val="en-US"/>
      </w:rPr>
      <w:t>39</w: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291F165" w14:textId="77777777" w:rsidR="00E60028" w:rsidRDefault="00E60028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FED43" w14:textId="60D330C4" w:rsidR="00E60028" w:rsidRDefault="00E60028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651B2A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549DE62D" w14:textId="77777777" w:rsidR="00E60028" w:rsidRDefault="00E60028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AC4F8E" w14:textId="4C5F3182" w:rsidR="00E60028" w:rsidRPr="00065DCA" w:rsidRDefault="00E60028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2C4FB8">
      <w:rPr>
        <w:rStyle w:val="PageNumber"/>
        <w:rFonts w:ascii="Angsana New" w:cs="Angsana New"/>
        <w:noProof/>
        <w:sz w:val="30"/>
        <w:szCs w:val="30"/>
        <w:lang w:val="en-US"/>
      </w:rPr>
      <w:t>40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4B74EF40" w14:textId="77777777" w:rsidR="00E60028" w:rsidRPr="00EF2E6A" w:rsidRDefault="00E60028">
    <w:pPr>
      <w:pStyle w:val="Footer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1C430" w14:textId="70DBF5DA" w:rsidR="00E60028" w:rsidRPr="00020D75" w:rsidRDefault="00E60028" w:rsidP="00020D75">
    <w:pPr>
      <w:pStyle w:val="Footer"/>
      <w:jc w:val="center"/>
      <w:rPr>
        <w:rFonts w:ascii="Angsana New" w:hAnsi="Angsana New"/>
        <w:sz w:val="30"/>
        <w:szCs w:val="30"/>
      </w:rPr>
    </w:pPr>
    <w:r w:rsidRPr="00020D75">
      <w:rPr>
        <w:rFonts w:ascii="Angsana New" w:hAnsi="Angsana New"/>
        <w:sz w:val="30"/>
        <w:szCs w:val="30"/>
      </w:rPr>
      <w:fldChar w:fldCharType="begin"/>
    </w:r>
    <w:r w:rsidRPr="00020D75">
      <w:rPr>
        <w:rFonts w:ascii="Angsana New" w:hAnsi="Angsana New"/>
        <w:sz w:val="30"/>
        <w:szCs w:val="30"/>
      </w:rPr>
      <w:instrText xml:space="preserve"> PAGE   \* MERGEFORMAT </w:instrText>
    </w:r>
    <w:r w:rsidRPr="00020D75">
      <w:rPr>
        <w:rFonts w:ascii="Angsana New" w:hAnsi="Angsana New"/>
        <w:sz w:val="30"/>
        <w:szCs w:val="30"/>
      </w:rPr>
      <w:fldChar w:fldCharType="separate"/>
    </w:r>
    <w:r w:rsidR="002C4FB8">
      <w:rPr>
        <w:rFonts w:ascii="Angsana New" w:hAnsi="Angsana New"/>
        <w:noProof/>
        <w:sz w:val="30"/>
        <w:szCs w:val="30"/>
      </w:rPr>
      <w:t>43</w:t>
    </w:r>
    <w:r w:rsidRPr="00020D7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BE72A" w14:textId="32FCCE42" w:rsidR="00E60028" w:rsidRPr="00896DD3" w:rsidRDefault="00E60028" w:rsidP="00A14E61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2C4FB8">
      <w:rPr>
        <w:rStyle w:val="PageNumber"/>
        <w:rFonts w:ascii="Angsana New" w:hAnsi="Angsana New" w:cs="Angsana New"/>
        <w:noProof/>
        <w:sz w:val="30"/>
        <w:szCs w:val="30"/>
      </w:rPr>
      <w:t>46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E60028" w:rsidRDefault="00E60028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8908A" w14:textId="4956DDAA" w:rsidR="00E60028" w:rsidRPr="00896DD3" w:rsidRDefault="00E60028" w:rsidP="00A14E61">
    <w:pPr>
      <w:pStyle w:val="Footer"/>
      <w:framePr w:w="285" w:wrap="around" w:vAnchor="text" w:hAnchor="page" w:x="837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2C4FB8">
      <w:rPr>
        <w:rStyle w:val="PageNumber"/>
        <w:rFonts w:ascii="Angsana New" w:hAnsi="Angsana New" w:cs="Angsana New"/>
        <w:noProof/>
        <w:sz w:val="30"/>
        <w:szCs w:val="30"/>
      </w:rPr>
      <w:t>48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DBDC4B7" w14:textId="77777777" w:rsidR="00E60028" w:rsidRDefault="00E60028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CA67A" w14:textId="640FEEDA" w:rsidR="00E60028" w:rsidRPr="00A17E06" w:rsidRDefault="00E60028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2C4FB8">
      <w:rPr>
        <w:rFonts w:ascii="Angsana New" w:hAnsi="Angsana New"/>
        <w:noProof/>
        <w:sz w:val="30"/>
        <w:szCs w:val="30"/>
      </w:rPr>
      <w:t>51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7C477" w14:textId="77777777" w:rsidR="00041003" w:rsidRDefault="00041003">
      <w:r>
        <w:separator/>
      </w:r>
    </w:p>
  </w:footnote>
  <w:footnote w:type="continuationSeparator" w:id="0">
    <w:p w14:paraId="1B0CFE60" w14:textId="77777777" w:rsidR="00041003" w:rsidRDefault="00041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56F4C8" w14:textId="77777777" w:rsidR="00E60028" w:rsidRDefault="00E60028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F996F1" w14:textId="77777777" w:rsidR="00E60028" w:rsidRDefault="00E60028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F90AE3E" w14:textId="7EA31370" w:rsidR="00E60028" w:rsidRPr="00720668" w:rsidRDefault="00E60028" w:rsidP="001840F9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651B2A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51B2A">
      <w:rPr>
        <w:rFonts w:ascii="Angsana New" w:hAnsi="Angsana New"/>
        <w:b/>
        <w:bCs/>
        <w:sz w:val="32"/>
        <w:szCs w:val="32"/>
        <w:lang w:val="en-US"/>
      </w:rPr>
      <w:t>2563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6087440" w14:textId="77777777" w:rsidR="00E60028" w:rsidRDefault="00E6002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2BDEE" w14:textId="77777777" w:rsidR="00E60028" w:rsidRDefault="00E60028" w:rsidP="00F9498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C7D1E2A" w14:textId="77777777" w:rsidR="00E60028" w:rsidRDefault="00E60028" w:rsidP="00F9498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6FB0EC4" w14:textId="7593AC90" w:rsidR="00E60028" w:rsidRPr="00720668" w:rsidRDefault="00E60028" w:rsidP="00F94980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651B2A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51B2A">
      <w:rPr>
        <w:rFonts w:ascii="Angsana New" w:hAnsi="Angsana New"/>
        <w:b/>
        <w:bCs/>
        <w:sz w:val="32"/>
        <w:szCs w:val="32"/>
        <w:lang w:val="en-US"/>
      </w:rPr>
      <w:t>2563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D824FDF" w14:textId="77777777" w:rsidR="00E60028" w:rsidRDefault="00E6002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1C000" w14:textId="77777777" w:rsidR="00E60028" w:rsidRDefault="00E60028" w:rsidP="00F9498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B0F9173" w14:textId="77777777" w:rsidR="00E60028" w:rsidRDefault="00E60028" w:rsidP="00F9498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F4BAD42" w14:textId="448ABEA2" w:rsidR="00E60028" w:rsidRPr="00720668" w:rsidRDefault="00E60028" w:rsidP="00F94980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651B2A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51B2A">
      <w:rPr>
        <w:rFonts w:ascii="Angsana New" w:hAnsi="Angsana New"/>
        <w:b/>
        <w:bCs/>
        <w:sz w:val="32"/>
        <w:szCs w:val="32"/>
        <w:lang w:val="en-US"/>
      </w:rPr>
      <w:t>2563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82DD498" w14:textId="77777777" w:rsidR="00E60028" w:rsidRDefault="00E6002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3E0E4" w14:textId="77777777" w:rsidR="00E60028" w:rsidRDefault="00E60028" w:rsidP="00F9498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3D76CFC" w14:textId="77777777" w:rsidR="00E60028" w:rsidRDefault="00E60028" w:rsidP="00F9498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A7CD76F" w14:textId="7AC74F69" w:rsidR="00E60028" w:rsidRPr="00720668" w:rsidRDefault="00E60028" w:rsidP="00F94980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651B2A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51B2A">
      <w:rPr>
        <w:rFonts w:ascii="Angsana New" w:hAnsi="Angsana New"/>
        <w:b/>
        <w:bCs/>
        <w:sz w:val="32"/>
        <w:szCs w:val="32"/>
        <w:lang w:val="en-US"/>
      </w:rPr>
      <w:t>2563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E60028" w:rsidRDefault="00E6002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C7FD2F" w14:textId="77777777" w:rsidR="00E60028" w:rsidRDefault="00E60028" w:rsidP="00F9498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248BDF5" w14:textId="77777777" w:rsidR="00E60028" w:rsidRDefault="00E60028" w:rsidP="00F9498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BAC173A" w14:textId="34486642" w:rsidR="00E60028" w:rsidRPr="00720668" w:rsidRDefault="00E60028" w:rsidP="00F94980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651B2A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51B2A">
      <w:rPr>
        <w:rFonts w:ascii="Angsana New" w:hAnsi="Angsana New"/>
        <w:b/>
        <w:bCs/>
        <w:sz w:val="32"/>
        <w:szCs w:val="32"/>
        <w:lang w:val="en-US"/>
      </w:rPr>
      <w:t>2563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2EC2298" w14:textId="77777777" w:rsidR="00E60028" w:rsidRDefault="00E6002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F586B"/>
    <w:multiLevelType w:val="hybridMultilevel"/>
    <w:tmpl w:val="89E0B8A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5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4950"/>
        </w:tabs>
        <w:ind w:left="495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E25BA2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4E597E"/>
    <w:multiLevelType w:val="hybridMultilevel"/>
    <w:tmpl w:val="27C2A76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F2E619B2">
      <w:start w:val="1"/>
      <w:numFmt w:val="decimal"/>
      <w:lvlText w:val="%2"/>
      <w:lvlJc w:val="left"/>
      <w:pPr>
        <w:ind w:left="3387" w:hanging="1760"/>
      </w:pPr>
      <w:rPr>
        <w:rFonts w:ascii="Angsana New" w:hAnsi="Angsana New" w:cs="Angsana New" w:hint="default"/>
        <w:sz w:val="30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622D1FAA"/>
    <w:multiLevelType w:val="multilevel"/>
    <w:tmpl w:val="56100F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7"/>
  </w:num>
  <w:num w:numId="5">
    <w:abstractNumId w:val="6"/>
  </w:num>
  <w:num w:numId="6">
    <w:abstractNumId w:val="11"/>
  </w:num>
  <w:num w:numId="7">
    <w:abstractNumId w:val="2"/>
  </w:num>
  <w:num w:numId="8">
    <w:abstractNumId w:val="0"/>
  </w:num>
  <w:num w:numId="9">
    <w:abstractNumId w:val="4"/>
  </w:num>
  <w:num w:numId="10">
    <w:abstractNumId w:val="9"/>
  </w:num>
  <w:num w:numId="11">
    <w:abstractNumId w:val="19"/>
  </w:num>
  <w:num w:numId="12">
    <w:abstractNumId w:val="17"/>
  </w:num>
  <w:num w:numId="13">
    <w:abstractNumId w:val="14"/>
  </w:num>
  <w:num w:numId="14">
    <w:abstractNumId w:val="13"/>
  </w:num>
  <w:num w:numId="15">
    <w:abstractNumId w:val="16"/>
  </w:num>
  <w:num w:numId="16">
    <w:abstractNumId w:val="3"/>
  </w:num>
  <w:num w:numId="17">
    <w:abstractNumId w:val="5"/>
  </w:num>
  <w:num w:numId="18">
    <w:abstractNumId w:val="2"/>
    <w:lvlOverride w:ilvl="0">
      <w:startOverride w:val="1"/>
    </w:lvlOverride>
  </w:num>
  <w:num w:numId="19">
    <w:abstractNumId w:val="18"/>
  </w:num>
  <w:num w:numId="20">
    <w:abstractNumId w:val="10"/>
  </w:num>
  <w:num w:numId="21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40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175"/>
    <w:rsid w:val="0000222D"/>
    <w:rsid w:val="0000260D"/>
    <w:rsid w:val="00002724"/>
    <w:rsid w:val="0000281E"/>
    <w:rsid w:val="00002872"/>
    <w:rsid w:val="000028AB"/>
    <w:rsid w:val="00002B99"/>
    <w:rsid w:val="00002CD7"/>
    <w:rsid w:val="00002F86"/>
    <w:rsid w:val="00003019"/>
    <w:rsid w:val="0000345A"/>
    <w:rsid w:val="00003A89"/>
    <w:rsid w:val="00003C8D"/>
    <w:rsid w:val="000040AB"/>
    <w:rsid w:val="0000414B"/>
    <w:rsid w:val="00004E64"/>
    <w:rsid w:val="00004F7E"/>
    <w:rsid w:val="00005133"/>
    <w:rsid w:val="0000537B"/>
    <w:rsid w:val="000054BA"/>
    <w:rsid w:val="0000551C"/>
    <w:rsid w:val="0000627B"/>
    <w:rsid w:val="00006554"/>
    <w:rsid w:val="0000673B"/>
    <w:rsid w:val="00006BEB"/>
    <w:rsid w:val="0000702A"/>
    <w:rsid w:val="0000719F"/>
    <w:rsid w:val="0000753E"/>
    <w:rsid w:val="00007D84"/>
    <w:rsid w:val="00010439"/>
    <w:rsid w:val="00010620"/>
    <w:rsid w:val="0001063C"/>
    <w:rsid w:val="0001064A"/>
    <w:rsid w:val="00010A17"/>
    <w:rsid w:val="000116AA"/>
    <w:rsid w:val="00011EF5"/>
    <w:rsid w:val="00012566"/>
    <w:rsid w:val="00012953"/>
    <w:rsid w:val="00012C0B"/>
    <w:rsid w:val="00012E2C"/>
    <w:rsid w:val="000134E4"/>
    <w:rsid w:val="000135E2"/>
    <w:rsid w:val="00013784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5026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42E"/>
    <w:rsid w:val="000214BC"/>
    <w:rsid w:val="00021A24"/>
    <w:rsid w:val="00021B9D"/>
    <w:rsid w:val="00021C94"/>
    <w:rsid w:val="00021D70"/>
    <w:rsid w:val="00021DDB"/>
    <w:rsid w:val="00021E9B"/>
    <w:rsid w:val="0002208C"/>
    <w:rsid w:val="0002216B"/>
    <w:rsid w:val="0002230C"/>
    <w:rsid w:val="00022651"/>
    <w:rsid w:val="00022B4F"/>
    <w:rsid w:val="00022EF1"/>
    <w:rsid w:val="0002309E"/>
    <w:rsid w:val="00023832"/>
    <w:rsid w:val="00024310"/>
    <w:rsid w:val="000243E0"/>
    <w:rsid w:val="0002470F"/>
    <w:rsid w:val="00024824"/>
    <w:rsid w:val="00024C15"/>
    <w:rsid w:val="00025003"/>
    <w:rsid w:val="00025216"/>
    <w:rsid w:val="00025619"/>
    <w:rsid w:val="00025F5D"/>
    <w:rsid w:val="00026326"/>
    <w:rsid w:val="00026507"/>
    <w:rsid w:val="000265B8"/>
    <w:rsid w:val="00026609"/>
    <w:rsid w:val="00026AB7"/>
    <w:rsid w:val="00026C1F"/>
    <w:rsid w:val="00026CE5"/>
    <w:rsid w:val="00026E6A"/>
    <w:rsid w:val="00026EA3"/>
    <w:rsid w:val="00027B66"/>
    <w:rsid w:val="00027B8E"/>
    <w:rsid w:val="00027BAB"/>
    <w:rsid w:val="00027F1D"/>
    <w:rsid w:val="00027FEB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553"/>
    <w:rsid w:val="00031C5A"/>
    <w:rsid w:val="00031DDC"/>
    <w:rsid w:val="00031E80"/>
    <w:rsid w:val="00031F3A"/>
    <w:rsid w:val="0003299A"/>
    <w:rsid w:val="000333B0"/>
    <w:rsid w:val="000333C6"/>
    <w:rsid w:val="00033526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043"/>
    <w:rsid w:val="000361D4"/>
    <w:rsid w:val="000363DC"/>
    <w:rsid w:val="000369E2"/>
    <w:rsid w:val="00036DD3"/>
    <w:rsid w:val="00036F1E"/>
    <w:rsid w:val="0003715F"/>
    <w:rsid w:val="00037204"/>
    <w:rsid w:val="000377FE"/>
    <w:rsid w:val="000378D9"/>
    <w:rsid w:val="00037B08"/>
    <w:rsid w:val="000401D1"/>
    <w:rsid w:val="000405D8"/>
    <w:rsid w:val="0004072E"/>
    <w:rsid w:val="00040C75"/>
    <w:rsid w:val="00041003"/>
    <w:rsid w:val="0004100D"/>
    <w:rsid w:val="0004140C"/>
    <w:rsid w:val="000415C9"/>
    <w:rsid w:val="000419E9"/>
    <w:rsid w:val="00041B75"/>
    <w:rsid w:val="00041DCC"/>
    <w:rsid w:val="00042021"/>
    <w:rsid w:val="00042A2B"/>
    <w:rsid w:val="00042A4F"/>
    <w:rsid w:val="00042AEE"/>
    <w:rsid w:val="00042B69"/>
    <w:rsid w:val="00042B7A"/>
    <w:rsid w:val="00042C42"/>
    <w:rsid w:val="00042F9C"/>
    <w:rsid w:val="00043249"/>
    <w:rsid w:val="00043565"/>
    <w:rsid w:val="000435DF"/>
    <w:rsid w:val="00043A61"/>
    <w:rsid w:val="00043AA2"/>
    <w:rsid w:val="00043ADC"/>
    <w:rsid w:val="00043BAA"/>
    <w:rsid w:val="00043E25"/>
    <w:rsid w:val="00043F34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251"/>
    <w:rsid w:val="00050262"/>
    <w:rsid w:val="00050928"/>
    <w:rsid w:val="000509F3"/>
    <w:rsid w:val="00050B11"/>
    <w:rsid w:val="00050CA2"/>
    <w:rsid w:val="00051100"/>
    <w:rsid w:val="000515D5"/>
    <w:rsid w:val="00052980"/>
    <w:rsid w:val="00052AF3"/>
    <w:rsid w:val="00052C78"/>
    <w:rsid w:val="00052F98"/>
    <w:rsid w:val="00053145"/>
    <w:rsid w:val="000533B7"/>
    <w:rsid w:val="000540BB"/>
    <w:rsid w:val="0005413E"/>
    <w:rsid w:val="00055284"/>
    <w:rsid w:val="00055304"/>
    <w:rsid w:val="00055503"/>
    <w:rsid w:val="000555AD"/>
    <w:rsid w:val="00055ABD"/>
    <w:rsid w:val="00055BFA"/>
    <w:rsid w:val="00055C00"/>
    <w:rsid w:val="00055D70"/>
    <w:rsid w:val="000560AD"/>
    <w:rsid w:val="000560C0"/>
    <w:rsid w:val="00056112"/>
    <w:rsid w:val="00056162"/>
    <w:rsid w:val="00056B0E"/>
    <w:rsid w:val="00056C84"/>
    <w:rsid w:val="000575A4"/>
    <w:rsid w:val="000575DA"/>
    <w:rsid w:val="00057BAB"/>
    <w:rsid w:val="00057D43"/>
    <w:rsid w:val="00057DF5"/>
    <w:rsid w:val="00057E98"/>
    <w:rsid w:val="00060224"/>
    <w:rsid w:val="000602DE"/>
    <w:rsid w:val="000604DE"/>
    <w:rsid w:val="000604EB"/>
    <w:rsid w:val="00060CA2"/>
    <w:rsid w:val="00060E97"/>
    <w:rsid w:val="000611A7"/>
    <w:rsid w:val="00062556"/>
    <w:rsid w:val="000629B5"/>
    <w:rsid w:val="00062A5F"/>
    <w:rsid w:val="00063824"/>
    <w:rsid w:val="000639B2"/>
    <w:rsid w:val="00063A04"/>
    <w:rsid w:val="00063ADF"/>
    <w:rsid w:val="000640AD"/>
    <w:rsid w:val="00064A10"/>
    <w:rsid w:val="00064A20"/>
    <w:rsid w:val="00064BF9"/>
    <w:rsid w:val="00064D40"/>
    <w:rsid w:val="00064F82"/>
    <w:rsid w:val="00065A43"/>
    <w:rsid w:val="00065C9B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73"/>
    <w:rsid w:val="0006741D"/>
    <w:rsid w:val="00067553"/>
    <w:rsid w:val="00067605"/>
    <w:rsid w:val="000679BA"/>
    <w:rsid w:val="00067AFD"/>
    <w:rsid w:val="00067B3D"/>
    <w:rsid w:val="00070182"/>
    <w:rsid w:val="00070377"/>
    <w:rsid w:val="0007071F"/>
    <w:rsid w:val="00070EE1"/>
    <w:rsid w:val="000712EB"/>
    <w:rsid w:val="000718D6"/>
    <w:rsid w:val="00071902"/>
    <w:rsid w:val="00072143"/>
    <w:rsid w:val="00072781"/>
    <w:rsid w:val="000728A0"/>
    <w:rsid w:val="000728B7"/>
    <w:rsid w:val="000734A8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767E"/>
    <w:rsid w:val="000778BE"/>
    <w:rsid w:val="00077AAD"/>
    <w:rsid w:val="00077C72"/>
    <w:rsid w:val="00077F93"/>
    <w:rsid w:val="00080AC3"/>
    <w:rsid w:val="00080BD6"/>
    <w:rsid w:val="00080ECF"/>
    <w:rsid w:val="00080F53"/>
    <w:rsid w:val="00081102"/>
    <w:rsid w:val="000816F8"/>
    <w:rsid w:val="000818B2"/>
    <w:rsid w:val="00082090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BB9"/>
    <w:rsid w:val="00084DB1"/>
    <w:rsid w:val="00084F61"/>
    <w:rsid w:val="00084F69"/>
    <w:rsid w:val="000857BA"/>
    <w:rsid w:val="00085D23"/>
    <w:rsid w:val="00085DE0"/>
    <w:rsid w:val="00085FCB"/>
    <w:rsid w:val="000860EB"/>
    <w:rsid w:val="0008629E"/>
    <w:rsid w:val="0008641F"/>
    <w:rsid w:val="0008644B"/>
    <w:rsid w:val="00086C58"/>
    <w:rsid w:val="00087621"/>
    <w:rsid w:val="00087692"/>
    <w:rsid w:val="00087727"/>
    <w:rsid w:val="0008784B"/>
    <w:rsid w:val="00087BBC"/>
    <w:rsid w:val="00090464"/>
    <w:rsid w:val="000905CD"/>
    <w:rsid w:val="000908E8"/>
    <w:rsid w:val="00090B3C"/>
    <w:rsid w:val="00090C12"/>
    <w:rsid w:val="00090CCF"/>
    <w:rsid w:val="000912A8"/>
    <w:rsid w:val="0009168B"/>
    <w:rsid w:val="00091A06"/>
    <w:rsid w:val="00091C4F"/>
    <w:rsid w:val="00092292"/>
    <w:rsid w:val="000922A7"/>
    <w:rsid w:val="000926D0"/>
    <w:rsid w:val="00092F48"/>
    <w:rsid w:val="0009315D"/>
    <w:rsid w:val="000933AE"/>
    <w:rsid w:val="000937E6"/>
    <w:rsid w:val="00093A5B"/>
    <w:rsid w:val="000944C1"/>
    <w:rsid w:val="000944D0"/>
    <w:rsid w:val="00094E5E"/>
    <w:rsid w:val="0009522C"/>
    <w:rsid w:val="000953D4"/>
    <w:rsid w:val="00095B60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97E5A"/>
    <w:rsid w:val="000A0087"/>
    <w:rsid w:val="000A00D7"/>
    <w:rsid w:val="000A0198"/>
    <w:rsid w:val="000A020D"/>
    <w:rsid w:val="000A027B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C1B"/>
    <w:rsid w:val="000A217D"/>
    <w:rsid w:val="000A2350"/>
    <w:rsid w:val="000A2629"/>
    <w:rsid w:val="000A2706"/>
    <w:rsid w:val="000A27CE"/>
    <w:rsid w:val="000A2A02"/>
    <w:rsid w:val="000A2A32"/>
    <w:rsid w:val="000A2E90"/>
    <w:rsid w:val="000A31B0"/>
    <w:rsid w:val="000A322D"/>
    <w:rsid w:val="000A3293"/>
    <w:rsid w:val="000A32BE"/>
    <w:rsid w:val="000A35AE"/>
    <w:rsid w:val="000A37AA"/>
    <w:rsid w:val="000A3DC6"/>
    <w:rsid w:val="000A3F45"/>
    <w:rsid w:val="000A3F69"/>
    <w:rsid w:val="000A41D6"/>
    <w:rsid w:val="000A470A"/>
    <w:rsid w:val="000A4728"/>
    <w:rsid w:val="000A4900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84"/>
    <w:rsid w:val="000B037C"/>
    <w:rsid w:val="000B0BCE"/>
    <w:rsid w:val="000B0CBB"/>
    <w:rsid w:val="000B0DF3"/>
    <w:rsid w:val="000B1131"/>
    <w:rsid w:val="000B136D"/>
    <w:rsid w:val="000B1395"/>
    <w:rsid w:val="000B199A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A73"/>
    <w:rsid w:val="000B2CD6"/>
    <w:rsid w:val="000B2F4D"/>
    <w:rsid w:val="000B3152"/>
    <w:rsid w:val="000B3394"/>
    <w:rsid w:val="000B3698"/>
    <w:rsid w:val="000B3823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5"/>
    <w:rsid w:val="000C410B"/>
    <w:rsid w:val="000C4878"/>
    <w:rsid w:val="000C59E3"/>
    <w:rsid w:val="000C5ABA"/>
    <w:rsid w:val="000C5C1A"/>
    <w:rsid w:val="000C60D8"/>
    <w:rsid w:val="000C6211"/>
    <w:rsid w:val="000C64C5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1E7"/>
    <w:rsid w:val="000D4816"/>
    <w:rsid w:val="000D4C22"/>
    <w:rsid w:val="000D4DDD"/>
    <w:rsid w:val="000D5299"/>
    <w:rsid w:val="000D5C0F"/>
    <w:rsid w:val="000D5D5E"/>
    <w:rsid w:val="000D5EDE"/>
    <w:rsid w:val="000D5FFD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020"/>
    <w:rsid w:val="000E03D5"/>
    <w:rsid w:val="000E0773"/>
    <w:rsid w:val="000E0907"/>
    <w:rsid w:val="000E0951"/>
    <w:rsid w:val="000E0C08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620"/>
    <w:rsid w:val="000E3811"/>
    <w:rsid w:val="000E4217"/>
    <w:rsid w:val="000E42CC"/>
    <w:rsid w:val="000E4D32"/>
    <w:rsid w:val="000E51EA"/>
    <w:rsid w:val="000E521D"/>
    <w:rsid w:val="000E52D5"/>
    <w:rsid w:val="000E54E1"/>
    <w:rsid w:val="000E57D3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E11"/>
    <w:rsid w:val="000F10D9"/>
    <w:rsid w:val="000F1243"/>
    <w:rsid w:val="000F172D"/>
    <w:rsid w:val="000F19D1"/>
    <w:rsid w:val="000F1FB3"/>
    <w:rsid w:val="000F242F"/>
    <w:rsid w:val="000F2639"/>
    <w:rsid w:val="000F2A9A"/>
    <w:rsid w:val="000F2E40"/>
    <w:rsid w:val="000F3074"/>
    <w:rsid w:val="000F3272"/>
    <w:rsid w:val="000F3C8A"/>
    <w:rsid w:val="000F3EFE"/>
    <w:rsid w:val="000F3FC2"/>
    <w:rsid w:val="000F4377"/>
    <w:rsid w:val="000F4859"/>
    <w:rsid w:val="000F489F"/>
    <w:rsid w:val="000F522E"/>
    <w:rsid w:val="000F52AA"/>
    <w:rsid w:val="000F5DD2"/>
    <w:rsid w:val="000F5F6A"/>
    <w:rsid w:val="000F6166"/>
    <w:rsid w:val="000F62BB"/>
    <w:rsid w:val="000F658E"/>
    <w:rsid w:val="000F670F"/>
    <w:rsid w:val="000F6DF2"/>
    <w:rsid w:val="000F760B"/>
    <w:rsid w:val="000F7D57"/>
    <w:rsid w:val="001005B5"/>
    <w:rsid w:val="0010066A"/>
    <w:rsid w:val="00100821"/>
    <w:rsid w:val="001011A5"/>
    <w:rsid w:val="0010141F"/>
    <w:rsid w:val="001016DC"/>
    <w:rsid w:val="00101BD2"/>
    <w:rsid w:val="00101F50"/>
    <w:rsid w:val="001026E8"/>
    <w:rsid w:val="00102746"/>
    <w:rsid w:val="0010278C"/>
    <w:rsid w:val="00102B72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3D22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88E"/>
    <w:rsid w:val="00115CB8"/>
    <w:rsid w:val="00115D34"/>
    <w:rsid w:val="001160AB"/>
    <w:rsid w:val="001160EC"/>
    <w:rsid w:val="0011627C"/>
    <w:rsid w:val="00116314"/>
    <w:rsid w:val="00116659"/>
    <w:rsid w:val="0011680B"/>
    <w:rsid w:val="00116946"/>
    <w:rsid w:val="00116ECD"/>
    <w:rsid w:val="00116ED8"/>
    <w:rsid w:val="00116F7E"/>
    <w:rsid w:val="00117076"/>
    <w:rsid w:val="0011762A"/>
    <w:rsid w:val="00117642"/>
    <w:rsid w:val="0011771F"/>
    <w:rsid w:val="001179C5"/>
    <w:rsid w:val="00117CF3"/>
    <w:rsid w:val="00117D16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12BE"/>
    <w:rsid w:val="00121C77"/>
    <w:rsid w:val="00122092"/>
    <w:rsid w:val="0012229E"/>
    <w:rsid w:val="0012241D"/>
    <w:rsid w:val="00122773"/>
    <w:rsid w:val="0012302E"/>
    <w:rsid w:val="0012423D"/>
    <w:rsid w:val="00124B54"/>
    <w:rsid w:val="00124EB8"/>
    <w:rsid w:val="001250AB"/>
    <w:rsid w:val="0012553F"/>
    <w:rsid w:val="001255A8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ED5"/>
    <w:rsid w:val="00127EEE"/>
    <w:rsid w:val="00127F47"/>
    <w:rsid w:val="00130225"/>
    <w:rsid w:val="001305C4"/>
    <w:rsid w:val="001307F6"/>
    <w:rsid w:val="00130E7E"/>
    <w:rsid w:val="001312C9"/>
    <w:rsid w:val="001319A0"/>
    <w:rsid w:val="00131AA5"/>
    <w:rsid w:val="00131EC6"/>
    <w:rsid w:val="00131F55"/>
    <w:rsid w:val="00132A35"/>
    <w:rsid w:val="00132F9A"/>
    <w:rsid w:val="001332CB"/>
    <w:rsid w:val="00133541"/>
    <w:rsid w:val="0013438A"/>
    <w:rsid w:val="00134BCD"/>
    <w:rsid w:val="00134E9F"/>
    <w:rsid w:val="00134FE8"/>
    <w:rsid w:val="00135B88"/>
    <w:rsid w:val="001362FD"/>
    <w:rsid w:val="00136665"/>
    <w:rsid w:val="00136853"/>
    <w:rsid w:val="0013696E"/>
    <w:rsid w:val="00136AAA"/>
    <w:rsid w:val="00136BE5"/>
    <w:rsid w:val="00137218"/>
    <w:rsid w:val="001374E1"/>
    <w:rsid w:val="00137B39"/>
    <w:rsid w:val="00137C0B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1B5"/>
    <w:rsid w:val="0014322E"/>
    <w:rsid w:val="00143732"/>
    <w:rsid w:val="001437D1"/>
    <w:rsid w:val="001439B5"/>
    <w:rsid w:val="00143A2F"/>
    <w:rsid w:val="00143C76"/>
    <w:rsid w:val="00143CAA"/>
    <w:rsid w:val="00143EAD"/>
    <w:rsid w:val="001440F2"/>
    <w:rsid w:val="0014446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648A"/>
    <w:rsid w:val="001469F0"/>
    <w:rsid w:val="00146ACC"/>
    <w:rsid w:val="00146C24"/>
    <w:rsid w:val="00147011"/>
    <w:rsid w:val="00147414"/>
    <w:rsid w:val="00147836"/>
    <w:rsid w:val="001478E5"/>
    <w:rsid w:val="00147B66"/>
    <w:rsid w:val="00147CA4"/>
    <w:rsid w:val="00150F63"/>
    <w:rsid w:val="00150FAD"/>
    <w:rsid w:val="00150FE1"/>
    <w:rsid w:val="00151365"/>
    <w:rsid w:val="001513D7"/>
    <w:rsid w:val="00151785"/>
    <w:rsid w:val="00151973"/>
    <w:rsid w:val="00152234"/>
    <w:rsid w:val="00152251"/>
    <w:rsid w:val="0015259E"/>
    <w:rsid w:val="001527D6"/>
    <w:rsid w:val="00152D0D"/>
    <w:rsid w:val="00152D40"/>
    <w:rsid w:val="001530E7"/>
    <w:rsid w:val="00153D5F"/>
    <w:rsid w:val="00153FAB"/>
    <w:rsid w:val="0015416B"/>
    <w:rsid w:val="00154216"/>
    <w:rsid w:val="001543A0"/>
    <w:rsid w:val="001546E2"/>
    <w:rsid w:val="00154915"/>
    <w:rsid w:val="00155056"/>
    <w:rsid w:val="001558B9"/>
    <w:rsid w:val="00155A31"/>
    <w:rsid w:val="00155C8B"/>
    <w:rsid w:val="00155D24"/>
    <w:rsid w:val="00155EFC"/>
    <w:rsid w:val="00156010"/>
    <w:rsid w:val="00156122"/>
    <w:rsid w:val="00156314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E4A"/>
    <w:rsid w:val="00160013"/>
    <w:rsid w:val="0016029D"/>
    <w:rsid w:val="0016041C"/>
    <w:rsid w:val="0016095B"/>
    <w:rsid w:val="00160A54"/>
    <w:rsid w:val="00160EF7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6D0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10D"/>
    <w:rsid w:val="001703A0"/>
    <w:rsid w:val="001704D0"/>
    <w:rsid w:val="001705B0"/>
    <w:rsid w:val="00171049"/>
    <w:rsid w:val="00171264"/>
    <w:rsid w:val="001713EE"/>
    <w:rsid w:val="001721A7"/>
    <w:rsid w:val="00172290"/>
    <w:rsid w:val="001723E7"/>
    <w:rsid w:val="001730DE"/>
    <w:rsid w:val="001732C7"/>
    <w:rsid w:val="001733EF"/>
    <w:rsid w:val="00173603"/>
    <w:rsid w:val="0017394D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99"/>
    <w:rsid w:val="00181642"/>
    <w:rsid w:val="00181899"/>
    <w:rsid w:val="00181AB6"/>
    <w:rsid w:val="00181AE2"/>
    <w:rsid w:val="001821E2"/>
    <w:rsid w:val="00182395"/>
    <w:rsid w:val="00182A3E"/>
    <w:rsid w:val="00182DA1"/>
    <w:rsid w:val="00182DF6"/>
    <w:rsid w:val="00182F51"/>
    <w:rsid w:val="00183154"/>
    <w:rsid w:val="0018336E"/>
    <w:rsid w:val="00183760"/>
    <w:rsid w:val="001839E2"/>
    <w:rsid w:val="00183DDB"/>
    <w:rsid w:val="00183F4A"/>
    <w:rsid w:val="0018402E"/>
    <w:rsid w:val="001840F9"/>
    <w:rsid w:val="001842C5"/>
    <w:rsid w:val="00184A21"/>
    <w:rsid w:val="00184C69"/>
    <w:rsid w:val="00184EF9"/>
    <w:rsid w:val="00184F39"/>
    <w:rsid w:val="00184F7B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7E6"/>
    <w:rsid w:val="00187D86"/>
    <w:rsid w:val="00190271"/>
    <w:rsid w:val="00190672"/>
    <w:rsid w:val="0019085A"/>
    <w:rsid w:val="001909AC"/>
    <w:rsid w:val="00190EC5"/>
    <w:rsid w:val="00191009"/>
    <w:rsid w:val="001912A1"/>
    <w:rsid w:val="00191303"/>
    <w:rsid w:val="001917F4"/>
    <w:rsid w:val="00192181"/>
    <w:rsid w:val="00192420"/>
    <w:rsid w:val="00192D63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451"/>
    <w:rsid w:val="00194629"/>
    <w:rsid w:val="00194670"/>
    <w:rsid w:val="00194677"/>
    <w:rsid w:val="00194810"/>
    <w:rsid w:val="00194DEE"/>
    <w:rsid w:val="00195163"/>
    <w:rsid w:val="0019541F"/>
    <w:rsid w:val="0019545D"/>
    <w:rsid w:val="00195915"/>
    <w:rsid w:val="00196176"/>
    <w:rsid w:val="001962FE"/>
    <w:rsid w:val="0019638B"/>
    <w:rsid w:val="00196492"/>
    <w:rsid w:val="00196654"/>
    <w:rsid w:val="00196E69"/>
    <w:rsid w:val="00196E8B"/>
    <w:rsid w:val="00196F79"/>
    <w:rsid w:val="00197152"/>
    <w:rsid w:val="00197492"/>
    <w:rsid w:val="001978BA"/>
    <w:rsid w:val="00197919"/>
    <w:rsid w:val="0019795D"/>
    <w:rsid w:val="001979A1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3DD"/>
    <w:rsid w:val="001A1DE9"/>
    <w:rsid w:val="001A2025"/>
    <w:rsid w:val="001A256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FA3"/>
    <w:rsid w:val="001A5AE9"/>
    <w:rsid w:val="001A5DFD"/>
    <w:rsid w:val="001A5F1D"/>
    <w:rsid w:val="001A623F"/>
    <w:rsid w:val="001A6C58"/>
    <w:rsid w:val="001A6CDD"/>
    <w:rsid w:val="001A6D25"/>
    <w:rsid w:val="001A7112"/>
    <w:rsid w:val="001A7558"/>
    <w:rsid w:val="001A7714"/>
    <w:rsid w:val="001A7994"/>
    <w:rsid w:val="001A7F31"/>
    <w:rsid w:val="001B0684"/>
    <w:rsid w:val="001B0A43"/>
    <w:rsid w:val="001B0A9E"/>
    <w:rsid w:val="001B1780"/>
    <w:rsid w:val="001B1B16"/>
    <w:rsid w:val="001B1DEB"/>
    <w:rsid w:val="001B2B07"/>
    <w:rsid w:val="001B2D00"/>
    <w:rsid w:val="001B2D57"/>
    <w:rsid w:val="001B2DED"/>
    <w:rsid w:val="001B443D"/>
    <w:rsid w:val="001B48C7"/>
    <w:rsid w:val="001B4927"/>
    <w:rsid w:val="001B4A78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71E6"/>
    <w:rsid w:val="001B725F"/>
    <w:rsid w:val="001B7284"/>
    <w:rsid w:val="001B76C6"/>
    <w:rsid w:val="001B7B06"/>
    <w:rsid w:val="001B7CAF"/>
    <w:rsid w:val="001C00D7"/>
    <w:rsid w:val="001C02DE"/>
    <w:rsid w:val="001C03E2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226B"/>
    <w:rsid w:val="001C22E8"/>
    <w:rsid w:val="001C241D"/>
    <w:rsid w:val="001C26F8"/>
    <w:rsid w:val="001C2AAA"/>
    <w:rsid w:val="001C2C66"/>
    <w:rsid w:val="001C2DE0"/>
    <w:rsid w:val="001C3014"/>
    <w:rsid w:val="001C37CA"/>
    <w:rsid w:val="001C3AFE"/>
    <w:rsid w:val="001C40EA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0B7A"/>
    <w:rsid w:val="001D1103"/>
    <w:rsid w:val="001D13CA"/>
    <w:rsid w:val="001D1AFA"/>
    <w:rsid w:val="001D1CAF"/>
    <w:rsid w:val="001D1DA9"/>
    <w:rsid w:val="001D1E5C"/>
    <w:rsid w:val="001D1E70"/>
    <w:rsid w:val="001D2410"/>
    <w:rsid w:val="001D27F8"/>
    <w:rsid w:val="001D2A5A"/>
    <w:rsid w:val="001D2BCF"/>
    <w:rsid w:val="001D2C76"/>
    <w:rsid w:val="001D2D2C"/>
    <w:rsid w:val="001D32FF"/>
    <w:rsid w:val="001D3910"/>
    <w:rsid w:val="001D397C"/>
    <w:rsid w:val="001D39D6"/>
    <w:rsid w:val="001D3B84"/>
    <w:rsid w:val="001D403B"/>
    <w:rsid w:val="001D4471"/>
    <w:rsid w:val="001D4A95"/>
    <w:rsid w:val="001D4D40"/>
    <w:rsid w:val="001D5109"/>
    <w:rsid w:val="001D5474"/>
    <w:rsid w:val="001D55AE"/>
    <w:rsid w:val="001D5B04"/>
    <w:rsid w:val="001D606A"/>
    <w:rsid w:val="001D66B8"/>
    <w:rsid w:val="001D6E5E"/>
    <w:rsid w:val="001D6FA9"/>
    <w:rsid w:val="001D70FD"/>
    <w:rsid w:val="001D711A"/>
    <w:rsid w:val="001D7377"/>
    <w:rsid w:val="001D785A"/>
    <w:rsid w:val="001D7C2D"/>
    <w:rsid w:val="001D7EFB"/>
    <w:rsid w:val="001E002C"/>
    <w:rsid w:val="001E06AE"/>
    <w:rsid w:val="001E07B0"/>
    <w:rsid w:val="001E0D94"/>
    <w:rsid w:val="001E0F53"/>
    <w:rsid w:val="001E1273"/>
    <w:rsid w:val="001E17DF"/>
    <w:rsid w:val="001E1812"/>
    <w:rsid w:val="001E1D30"/>
    <w:rsid w:val="001E2595"/>
    <w:rsid w:val="001E279D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5F1"/>
    <w:rsid w:val="001E4CE8"/>
    <w:rsid w:val="001E5369"/>
    <w:rsid w:val="001E5A41"/>
    <w:rsid w:val="001E6460"/>
    <w:rsid w:val="001E64A7"/>
    <w:rsid w:val="001E6708"/>
    <w:rsid w:val="001E67C3"/>
    <w:rsid w:val="001E6A0C"/>
    <w:rsid w:val="001E6A95"/>
    <w:rsid w:val="001E6C88"/>
    <w:rsid w:val="001E6E65"/>
    <w:rsid w:val="001E6E78"/>
    <w:rsid w:val="001E7075"/>
    <w:rsid w:val="001E709C"/>
    <w:rsid w:val="001E744F"/>
    <w:rsid w:val="001E7586"/>
    <w:rsid w:val="001E762E"/>
    <w:rsid w:val="001E7817"/>
    <w:rsid w:val="001E7E74"/>
    <w:rsid w:val="001F02AE"/>
    <w:rsid w:val="001F0448"/>
    <w:rsid w:val="001F0994"/>
    <w:rsid w:val="001F10CC"/>
    <w:rsid w:val="001F1215"/>
    <w:rsid w:val="001F14F2"/>
    <w:rsid w:val="001F17B3"/>
    <w:rsid w:val="001F1E1E"/>
    <w:rsid w:val="001F2188"/>
    <w:rsid w:val="001F2747"/>
    <w:rsid w:val="001F2BD0"/>
    <w:rsid w:val="001F2C14"/>
    <w:rsid w:val="001F2E65"/>
    <w:rsid w:val="001F44C6"/>
    <w:rsid w:val="001F4AF4"/>
    <w:rsid w:val="001F4C3A"/>
    <w:rsid w:val="001F4CA3"/>
    <w:rsid w:val="001F4D31"/>
    <w:rsid w:val="001F4DC9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909"/>
    <w:rsid w:val="001F7BC6"/>
    <w:rsid w:val="002001F3"/>
    <w:rsid w:val="0020076B"/>
    <w:rsid w:val="002012CF"/>
    <w:rsid w:val="00201688"/>
    <w:rsid w:val="002019CB"/>
    <w:rsid w:val="00202402"/>
    <w:rsid w:val="002025AD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7488"/>
    <w:rsid w:val="002077B5"/>
    <w:rsid w:val="002077F9"/>
    <w:rsid w:val="00207840"/>
    <w:rsid w:val="0020792C"/>
    <w:rsid w:val="00207ABD"/>
    <w:rsid w:val="0021006F"/>
    <w:rsid w:val="002101E7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B9A"/>
    <w:rsid w:val="00211BF2"/>
    <w:rsid w:val="002123D7"/>
    <w:rsid w:val="0021287A"/>
    <w:rsid w:val="00212AE2"/>
    <w:rsid w:val="00212D13"/>
    <w:rsid w:val="00212D1A"/>
    <w:rsid w:val="00212D83"/>
    <w:rsid w:val="0021325C"/>
    <w:rsid w:val="00213381"/>
    <w:rsid w:val="00213A79"/>
    <w:rsid w:val="00213B7C"/>
    <w:rsid w:val="00214183"/>
    <w:rsid w:val="0021459F"/>
    <w:rsid w:val="00214873"/>
    <w:rsid w:val="002149A2"/>
    <w:rsid w:val="00214C6E"/>
    <w:rsid w:val="00214E30"/>
    <w:rsid w:val="00214F22"/>
    <w:rsid w:val="0021593C"/>
    <w:rsid w:val="00215A34"/>
    <w:rsid w:val="00216209"/>
    <w:rsid w:val="002162A4"/>
    <w:rsid w:val="002162A6"/>
    <w:rsid w:val="0021638A"/>
    <w:rsid w:val="002163CA"/>
    <w:rsid w:val="00216402"/>
    <w:rsid w:val="002164AC"/>
    <w:rsid w:val="002164C4"/>
    <w:rsid w:val="00216625"/>
    <w:rsid w:val="00216B27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0D62"/>
    <w:rsid w:val="00221016"/>
    <w:rsid w:val="00221123"/>
    <w:rsid w:val="00221FBC"/>
    <w:rsid w:val="002221B5"/>
    <w:rsid w:val="00222433"/>
    <w:rsid w:val="002224AF"/>
    <w:rsid w:val="002224EB"/>
    <w:rsid w:val="00222B85"/>
    <w:rsid w:val="00222C32"/>
    <w:rsid w:val="00223DB8"/>
    <w:rsid w:val="00223F0F"/>
    <w:rsid w:val="00224189"/>
    <w:rsid w:val="002241E8"/>
    <w:rsid w:val="00224433"/>
    <w:rsid w:val="00224481"/>
    <w:rsid w:val="00224937"/>
    <w:rsid w:val="00224D33"/>
    <w:rsid w:val="00225003"/>
    <w:rsid w:val="002250B5"/>
    <w:rsid w:val="0022548A"/>
    <w:rsid w:val="00225524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8C"/>
    <w:rsid w:val="00230CC0"/>
    <w:rsid w:val="00231511"/>
    <w:rsid w:val="00231569"/>
    <w:rsid w:val="00231751"/>
    <w:rsid w:val="002317F3"/>
    <w:rsid w:val="00232221"/>
    <w:rsid w:val="002322C8"/>
    <w:rsid w:val="00232959"/>
    <w:rsid w:val="0023295D"/>
    <w:rsid w:val="00232A11"/>
    <w:rsid w:val="00232F23"/>
    <w:rsid w:val="00232FB6"/>
    <w:rsid w:val="002333F3"/>
    <w:rsid w:val="00233B5B"/>
    <w:rsid w:val="00233DB4"/>
    <w:rsid w:val="00233F8A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7FA"/>
    <w:rsid w:val="0023787B"/>
    <w:rsid w:val="00237896"/>
    <w:rsid w:val="002378BB"/>
    <w:rsid w:val="00237C69"/>
    <w:rsid w:val="00237DFA"/>
    <w:rsid w:val="00237F34"/>
    <w:rsid w:val="00240157"/>
    <w:rsid w:val="0024080D"/>
    <w:rsid w:val="0024086F"/>
    <w:rsid w:val="00240922"/>
    <w:rsid w:val="00240B23"/>
    <w:rsid w:val="00241161"/>
    <w:rsid w:val="002411D6"/>
    <w:rsid w:val="002412C5"/>
    <w:rsid w:val="0024148D"/>
    <w:rsid w:val="00241D84"/>
    <w:rsid w:val="00241E42"/>
    <w:rsid w:val="00242094"/>
    <w:rsid w:val="00242972"/>
    <w:rsid w:val="00242BD5"/>
    <w:rsid w:val="00243476"/>
    <w:rsid w:val="002436E1"/>
    <w:rsid w:val="00243722"/>
    <w:rsid w:val="00243A6B"/>
    <w:rsid w:val="00243EDE"/>
    <w:rsid w:val="00244380"/>
    <w:rsid w:val="00244721"/>
    <w:rsid w:val="002448F5"/>
    <w:rsid w:val="00244927"/>
    <w:rsid w:val="00244D91"/>
    <w:rsid w:val="00244EB7"/>
    <w:rsid w:val="00244EE7"/>
    <w:rsid w:val="00244EFD"/>
    <w:rsid w:val="002450B2"/>
    <w:rsid w:val="002453D3"/>
    <w:rsid w:val="002457DB"/>
    <w:rsid w:val="00245CBC"/>
    <w:rsid w:val="00245D7C"/>
    <w:rsid w:val="00245F15"/>
    <w:rsid w:val="00245F2F"/>
    <w:rsid w:val="00246549"/>
    <w:rsid w:val="00246718"/>
    <w:rsid w:val="0024698A"/>
    <w:rsid w:val="00246DD1"/>
    <w:rsid w:val="00247690"/>
    <w:rsid w:val="0024780F"/>
    <w:rsid w:val="0025000C"/>
    <w:rsid w:val="0025077E"/>
    <w:rsid w:val="00250C83"/>
    <w:rsid w:val="00250DED"/>
    <w:rsid w:val="00250F42"/>
    <w:rsid w:val="00250FBE"/>
    <w:rsid w:val="00251143"/>
    <w:rsid w:val="002515D7"/>
    <w:rsid w:val="00251737"/>
    <w:rsid w:val="002518B5"/>
    <w:rsid w:val="0025196B"/>
    <w:rsid w:val="00251A3C"/>
    <w:rsid w:val="0025243D"/>
    <w:rsid w:val="0025279C"/>
    <w:rsid w:val="002528E6"/>
    <w:rsid w:val="00253713"/>
    <w:rsid w:val="00253EA0"/>
    <w:rsid w:val="0025458D"/>
    <w:rsid w:val="00254DD8"/>
    <w:rsid w:val="002551AD"/>
    <w:rsid w:val="0025532B"/>
    <w:rsid w:val="002555E0"/>
    <w:rsid w:val="002555E1"/>
    <w:rsid w:val="00255763"/>
    <w:rsid w:val="00255933"/>
    <w:rsid w:val="002561EB"/>
    <w:rsid w:val="00256379"/>
    <w:rsid w:val="002565FA"/>
    <w:rsid w:val="00256626"/>
    <w:rsid w:val="0025668C"/>
    <w:rsid w:val="00256C0E"/>
    <w:rsid w:val="00256DEF"/>
    <w:rsid w:val="00256F57"/>
    <w:rsid w:val="00257077"/>
    <w:rsid w:val="002574FA"/>
    <w:rsid w:val="00257840"/>
    <w:rsid w:val="00257B20"/>
    <w:rsid w:val="00257C6E"/>
    <w:rsid w:val="002606AC"/>
    <w:rsid w:val="0026070B"/>
    <w:rsid w:val="002607D0"/>
    <w:rsid w:val="00260932"/>
    <w:rsid w:val="00260B16"/>
    <w:rsid w:val="00260C53"/>
    <w:rsid w:val="00260D02"/>
    <w:rsid w:val="00260DC7"/>
    <w:rsid w:val="00260E9F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84"/>
    <w:rsid w:val="00263C5A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1FC"/>
    <w:rsid w:val="002662B2"/>
    <w:rsid w:val="0026641D"/>
    <w:rsid w:val="00266755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E34"/>
    <w:rsid w:val="00267F25"/>
    <w:rsid w:val="00270A9D"/>
    <w:rsid w:val="002713DB"/>
    <w:rsid w:val="00271788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89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77496"/>
    <w:rsid w:val="002800D6"/>
    <w:rsid w:val="0028035B"/>
    <w:rsid w:val="0028082F"/>
    <w:rsid w:val="002809BB"/>
    <w:rsid w:val="00280C33"/>
    <w:rsid w:val="00281112"/>
    <w:rsid w:val="002812C4"/>
    <w:rsid w:val="0028139F"/>
    <w:rsid w:val="00281577"/>
    <w:rsid w:val="00281600"/>
    <w:rsid w:val="00281AD3"/>
    <w:rsid w:val="00281F81"/>
    <w:rsid w:val="00282077"/>
    <w:rsid w:val="002821ED"/>
    <w:rsid w:val="00282233"/>
    <w:rsid w:val="00282405"/>
    <w:rsid w:val="002826F2"/>
    <w:rsid w:val="00282D31"/>
    <w:rsid w:val="00282D98"/>
    <w:rsid w:val="00283176"/>
    <w:rsid w:val="002845AF"/>
    <w:rsid w:val="002845DF"/>
    <w:rsid w:val="00284626"/>
    <w:rsid w:val="00284C26"/>
    <w:rsid w:val="00285191"/>
    <w:rsid w:val="002853F7"/>
    <w:rsid w:val="002855E5"/>
    <w:rsid w:val="00285AA2"/>
    <w:rsid w:val="00285DB1"/>
    <w:rsid w:val="00285E22"/>
    <w:rsid w:val="00285F02"/>
    <w:rsid w:val="00286480"/>
    <w:rsid w:val="00286814"/>
    <w:rsid w:val="00286C0B"/>
    <w:rsid w:val="002878CD"/>
    <w:rsid w:val="00287AA6"/>
    <w:rsid w:val="00287D47"/>
    <w:rsid w:val="00287D72"/>
    <w:rsid w:val="002902DF"/>
    <w:rsid w:val="002904B5"/>
    <w:rsid w:val="002908C1"/>
    <w:rsid w:val="00290CC9"/>
    <w:rsid w:val="00290D98"/>
    <w:rsid w:val="00290DAF"/>
    <w:rsid w:val="00291213"/>
    <w:rsid w:val="002914C9"/>
    <w:rsid w:val="0029161A"/>
    <w:rsid w:val="002916C5"/>
    <w:rsid w:val="0029175C"/>
    <w:rsid w:val="0029194C"/>
    <w:rsid w:val="00291CB3"/>
    <w:rsid w:val="00291D77"/>
    <w:rsid w:val="00292082"/>
    <w:rsid w:val="002925ED"/>
    <w:rsid w:val="00292E08"/>
    <w:rsid w:val="00292E1A"/>
    <w:rsid w:val="00292E8A"/>
    <w:rsid w:val="002933B7"/>
    <w:rsid w:val="0029358E"/>
    <w:rsid w:val="00293A4D"/>
    <w:rsid w:val="0029433B"/>
    <w:rsid w:val="00294B83"/>
    <w:rsid w:val="002952F9"/>
    <w:rsid w:val="00295617"/>
    <w:rsid w:val="00295B2B"/>
    <w:rsid w:val="00296775"/>
    <w:rsid w:val="002967D0"/>
    <w:rsid w:val="00297007"/>
    <w:rsid w:val="0029754C"/>
    <w:rsid w:val="0029779C"/>
    <w:rsid w:val="00297974"/>
    <w:rsid w:val="002979F0"/>
    <w:rsid w:val="00297BD6"/>
    <w:rsid w:val="00297E6B"/>
    <w:rsid w:val="002A0127"/>
    <w:rsid w:val="002A027A"/>
    <w:rsid w:val="002A039B"/>
    <w:rsid w:val="002A076B"/>
    <w:rsid w:val="002A0B2D"/>
    <w:rsid w:val="002A12A1"/>
    <w:rsid w:val="002A14C6"/>
    <w:rsid w:val="002A1CB5"/>
    <w:rsid w:val="002A1CF2"/>
    <w:rsid w:val="002A1E82"/>
    <w:rsid w:val="002A22DD"/>
    <w:rsid w:val="002A2583"/>
    <w:rsid w:val="002A3143"/>
    <w:rsid w:val="002A3209"/>
    <w:rsid w:val="002A3933"/>
    <w:rsid w:val="002A3EF4"/>
    <w:rsid w:val="002A419C"/>
    <w:rsid w:val="002A4267"/>
    <w:rsid w:val="002A48BA"/>
    <w:rsid w:val="002A5535"/>
    <w:rsid w:val="002A560C"/>
    <w:rsid w:val="002A5903"/>
    <w:rsid w:val="002A685D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E64"/>
    <w:rsid w:val="002B2F28"/>
    <w:rsid w:val="002B32D5"/>
    <w:rsid w:val="002B3D0F"/>
    <w:rsid w:val="002B42DB"/>
    <w:rsid w:val="002B4DCC"/>
    <w:rsid w:val="002B4F84"/>
    <w:rsid w:val="002B51F4"/>
    <w:rsid w:val="002B5428"/>
    <w:rsid w:val="002B56F9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58A"/>
    <w:rsid w:val="002B7B99"/>
    <w:rsid w:val="002B7BBC"/>
    <w:rsid w:val="002B7CF1"/>
    <w:rsid w:val="002B7DC0"/>
    <w:rsid w:val="002C07C2"/>
    <w:rsid w:val="002C0A8B"/>
    <w:rsid w:val="002C0CD8"/>
    <w:rsid w:val="002C13F8"/>
    <w:rsid w:val="002C15D4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C1"/>
    <w:rsid w:val="002C2A80"/>
    <w:rsid w:val="002C2B1E"/>
    <w:rsid w:val="002C2FB2"/>
    <w:rsid w:val="002C314E"/>
    <w:rsid w:val="002C3155"/>
    <w:rsid w:val="002C36B5"/>
    <w:rsid w:val="002C3B6A"/>
    <w:rsid w:val="002C3C8B"/>
    <w:rsid w:val="002C3CF7"/>
    <w:rsid w:val="002C3E60"/>
    <w:rsid w:val="002C461F"/>
    <w:rsid w:val="002C481B"/>
    <w:rsid w:val="002C486C"/>
    <w:rsid w:val="002C493D"/>
    <w:rsid w:val="002C4AD2"/>
    <w:rsid w:val="002C4FB8"/>
    <w:rsid w:val="002C50AE"/>
    <w:rsid w:val="002C55E8"/>
    <w:rsid w:val="002C581E"/>
    <w:rsid w:val="002C5DCE"/>
    <w:rsid w:val="002C632A"/>
    <w:rsid w:val="002C633A"/>
    <w:rsid w:val="002C6506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3"/>
    <w:rsid w:val="002C7965"/>
    <w:rsid w:val="002C7A4F"/>
    <w:rsid w:val="002C7ACF"/>
    <w:rsid w:val="002C7B7D"/>
    <w:rsid w:val="002D03BE"/>
    <w:rsid w:val="002D075F"/>
    <w:rsid w:val="002D0ADE"/>
    <w:rsid w:val="002D0EB3"/>
    <w:rsid w:val="002D0FBF"/>
    <w:rsid w:val="002D115C"/>
    <w:rsid w:val="002D1B7D"/>
    <w:rsid w:val="002D1C2E"/>
    <w:rsid w:val="002D1D2C"/>
    <w:rsid w:val="002D1F20"/>
    <w:rsid w:val="002D1FAE"/>
    <w:rsid w:val="002D2212"/>
    <w:rsid w:val="002D26D8"/>
    <w:rsid w:val="002D276C"/>
    <w:rsid w:val="002D297F"/>
    <w:rsid w:val="002D2993"/>
    <w:rsid w:val="002D2B25"/>
    <w:rsid w:val="002D2B51"/>
    <w:rsid w:val="002D2BE1"/>
    <w:rsid w:val="002D33BA"/>
    <w:rsid w:val="002D3760"/>
    <w:rsid w:val="002D37B8"/>
    <w:rsid w:val="002D3815"/>
    <w:rsid w:val="002D386C"/>
    <w:rsid w:val="002D38BB"/>
    <w:rsid w:val="002D3DB1"/>
    <w:rsid w:val="002D3E27"/>
    <w:rsid w:val="002D3E3D"/>
    <w:rsid w:val="002D3FF9"/>
    <w:rsid w:val="002D424B"/>
    <w:rsid w:val="002D4424"/>
    <w:rsid w:val="002D4648"/>
    <w:rsid w:val="002D49B6"/>
    <w:rsid w:val="002D4A9B"/>
    <w:rsid w:val="002D4D6E"/>
    <w:rsid w:val="002D4E3B"/>
    <w:rsid w:val="002D4FBE"/>
    <w:rsid w:val="002D547F"/>
    <w:rsid w:val="002D5907"/>
    <w:rsid w:val="002D5A45"/>
    <w:rsid w:val="002D5C09"/>
    <w:rsid w:val="002D64A3"/>
    <w:rsid w:val="002D6758"/>
    <w:rsid w:val="002D6E39"/>
    <w:rsid w:val="002D6FB8"/>
    <w:rsid w:val="002D7222"/>
    <w:rsid w:val="002D79DA"/>
    <w:rsid w:val="002D7A1B"/>
    <w:rsid w:val="002D7A5D"/>
    <w:rsid w:val="002E0071"/>
    <w:rsid w:val="002E0337"/>
    <w:rsid w:val="002E03C1"/>
    <w:rsid w:val="002E04DD"/>
    <w:rsid w:val="002E0557"/>
    <w:rsid w:val="002E0F5B"/>
    <w:rsid w:val="002E10A3"/>
    <w:rsid w:val="002E15F3"/>
    <w:rsid w:val="002E1B47"/>
    <w:rsid w:val="002E1B68"/>
    <w:rsid w:val="002E1E09"/>
    <w:rsid w:val="002E1FD1"/>
    <w:rsid w:val="002E25F6"/>
    <w:rsid w:val="002E28DC"/>
    <w:rsid w:val="002E2D0C"/>
    <w:rsid w:val="002E2D74"/>
    <w:rsid w:val="002E3540"/>
    <w:rsid w:val="002E3ED0"/>
    <w:rsid w:val="002E40CF"/>
    <w:rsid w:val="002E411C"/>
    <w:rsid w:val="002E4339"/>
    <w:rsid w:val="002E43F5"/>
    <w:rsid w:val="002E45EC"/>
    <w:rsid w:val="002E48BC"/>
    <w:rsid w:val="002E48BE"/>
    <w:rsid w:val="002E49FB"/>
    <w:rsid w:val="002E4B75"/>
    <w:rsid w:val="002E5221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F04FB"/>
    <w:rsid w:val="002F07F1"/>
    <w:rsid w:val="002F0AA3"/>
    <w:rsid w:val="002F0BAE"/>
    <w:rsid w:val="002F0D2C"/>
    <w:rsid w:val="002F0D82"/>
    <w:rsid w:val="002F19BE"/>
    <w:rsid w:val="002F1AEA"/>
    <w:rsid w:val="002F1F52"/>
    <w:rsid w:val="002F213E"/>
    <w:rsid w:val="002F27E6"/>
    <w:rsid w:val="002F291B"/>
    <w:rsid w:val="002F2A6B"/>
    <w:rsid w:val="002F2F54"/>
    <w:rsid w:val="002F3037"/>
    <w:rsid w:val="002F3294"/>
    <w:rsid w:val="002F32D0"/>
    <w:rsid w:val="002F3A64"/>
    <w:rsid w:val="002F4550"/>
    <w:rsid w:val="002F4E46"/>
    <w:rsid w:val="002F505F"/>
    <w:rsid w:val="002F531B"/>
    <w:rsid w:val="002F5A62"/>
    <w:rsid w:val="002F5B79"/>
    <w:rsid w:val="002F64F2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1D82"/>
    <w:rsid w:val="003023CD"/>
    <w:rsid w:val="003024B0"/>
    <w:rsid w:val="003024CA"/>
    <w:rsid w:val="003026CC"/>
    <w:rsid w:val="0030325E"/>
    <w:rsid w:val="003033F7"/>
    <w:rsid w:val="003037E4"/>
    <w:rsid w:val="00303869"/>
    <w:rsid w:val="00303D23"/>
    <w:rsid w:val="00303D61"/>
    <w:rsid w:val="00303D79"/>
    <w:rsid w:val="00303FF1"/>
    <w:rsid w:val="0030402C"/>
    <w:rsid w:val="00304725"/>
    <w:rsid w:val="00304D2C"/>
    <w:rsid w:val="00304D7B"/>
    <w:rsid w:val="00304E07"/>
    <w:rsid w:val="0030527C"/>
    <w:rsid w:val="003052A6"/>
    <w:rsid w:val="00305893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1024"/>
    <w:rsid w:val="00311212"/>
    <w:rsid w:val="00311245"/>
    <w:rsid w:val="00311C49"/>
    <w:rsid w:val="00311E00"/>
    <w:rsid w:val="00311F54"/>
    <w:rsid w:val="003126DC"/>
    <w:rsid w:val="00312B2A"/>
    <w:rsid w:val="00312BF0"/>
    <w:rsid w:val="00312F19"/>
    <w:rsid w:val="00312F66"/>
    <w:rsid w:val="0031326E"/>
    <w:rsid w:val="003133C7"/>
    <w:rsid w:val="00313ADA"/>
    <w:rsid w:val="00313CB7"/>
    <w:rsid w:val="00314228"/>
    <w:rsid w:val="00314396"/>
    <w:rsid w:val="0031477C"/>
    <w:rsid w:val="0031496D"/>
    <w:rsid w:val="00314D1A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4AA"/>
    <w:rsid w:val="003175AE"/>
    <w:rsid w:val="00317771"/>
    <w:rsid w:val="003177C0"/>
    <w:rsid w:val="0031782B"/>
    <w:rsid w:val="00317917"/>
    <w:rsid w:val="00317B3D"/>
    <w:rsid w:val="00317FA8"/>
    <w:rsid w:val="00320184"/>
    <w:rsid w:val="003202EB"/>
    <w:rsid w:val="0032032C"/>
    <w:rsid w:val="00320832"/>
    <w:rsid w:val="003217B5"/>
    <w:rsid w:val="0032192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F49"/>
    <w:rsid w:val="00323FE0"/>
    <w:rsid w:val="003242F9"/>
    <w:rsid w:val="00324642"/>
    <w:rsid w:val="0032483E"/>
    <w:rsid w:val="003253FC"/>
    <w:rsid w:val="003256ED"/>
    <w:rsid w:val="00325D0A"/>
    <w:rsid w:val="00325D90"/>
    <w:rsid w:val="00325DD1"/>
    <w:rsid w:val="00325EF5"/>
    <w:rsid w:val="00325F7C"/>
    <w:rsid w:val="003262C3"/>
    <w:rsid w:val="00326A42"/>
    <w:rsid w:val="00326AF2"/>
    <w:rsid w:val="00326F55"/>
    <w:rsid w:val="00326FAC"/>
    <w:rsid w:val="00327186"/>
    <w:rsid w:val="00327404"/>
    <w:rsid w:val="00327C7D"/>
    <w:rsid w:val="00327F93"/>
    <w:rsid w:val="0033039A"/>
    <w:rsid w:val="003303BC"/>
    <w:rsid w:val="00330867"/>
    <w:rsid w:val="003308BE"/>
    <w:rsid w:val="003308C8"/>
    <w:rsid w:val="00330A9E"/>
    <w:rsid w:val="00330C42"/>
    <w:rsid w:val="00330C86"/>
    <w:rsid w:val="0033130C"/>
    <w:rsid w:val="00331F33"/>
    <w:rsid w:val="00332184"/>
    <w:rsid w:val="0033221C"/>
    <w:rsid w:val="003324AB"/>
    <w:rsid w:val="003326B7"/>
    <w:rsid w:val="0033283B"/>
    <w:rsid w:val="003332DE"/>
    <w:rsid w:val="003333D5"/>
    <w:rsid w:val="003334AF"/>
    <w:rsid w:val="00333563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C58"/>
    <w:rsid w:val="00335F7C"/>
    <w:rsid w:val="00335FC3"/>
    <w:rsid w:val="00336735"/>
    <w:rsid w:val="00336D0D"/>
    <w:rsid w:val="00337361"/>
    <w:rsid w:val="003375C5"/>
    <w:rsid w:val="0033768D"/>
    <w:rsid w:val="00337D5F"/>
    <w:rsid w:val="003400E5"/>
    <w:rsid w:val="00340311"/>
    <w:rsid w:val="00340410"/>
    <w:rsid w:val="00340641"/>
    <w:rsid w:val="003408DB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BBA"/>
    <w:rsid w:val="00346E3C"/>
    <w:rsid w:val="003470A3"/>
    <w:rsid w:val="003473A9"/>
    <w:rsid w:val="003475FD"/>
    <w:rsid w:val="00347639"/>
    <w:rsid w:val="003476AE"/>
    <w:rsid w:val="003479B0"/>
    <w:rsid w:val="00347BD4"/>
    <w:rsid w:val="003500C9"/>
    <w:rsid w:val="00350323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8B5"/>
    <w:rsid w:val="003539FF"/>
    <w:rsid w:val="00353A6B"/>
    <w:rsid w:val="00353F98"/>
    <w:rsid w:val="0035402A"/>
    <w:rsid w:val="00354303"/>
    <w:rsid w:val="0035444E"/>
    <w:rsid w:val="00354839"/>
    <w:rsid w:val="00354A47"/>
    <w:rsid w:val="00354BB4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6DB5"/>
    <w:rsid w:val="0035728D"/>
    <w:rsid w:val="003574C5"/>
    <w:rsid w:val="00357660"/>
    <w:rsid w:val="00357915"/>
    <w:rsid w:val="00357B01"/>
    <w:rsid w:val="00357CC1"/>
    <w:rsid w:val="0036044D"/>
    <w:rsid w:val="0036055E"/>
    <w:rsid w:val="003608B9"/>
    <w:rsid w:val="003608F6"/>
    <w:rsid w:val="003617EF"/>
    <w:rsid w:val="00361A19"/>
    <w:rsid w:val="00361AF6"/>
    <w:rsid w:val="00361BEE"/>
    <w:rsid w:val="00361DD1"/>
    <w:rsid w:val="00361F0D"/>
    <w:rsid w:val="0036275B"/>
    <w:rsid w:val="003627A8"/>
    <w:rsid w:val="00362820"/>
    <w:rsid w:val="003629E6"/>
    <w:rsid w:val="00362A95"/>
    <w:rsid w:val="00362A9F"/>
    <w:rsid w:val="00363948"/>
    <w:rsid w:val="00363C67"/>
    <w:rsid w:val="00363CDE"/>
    <w:rsid w:val="0036411E"/>
    <w:rsid w:val="0036414F"/>
    <w:rsid w:val="0036461B"/>
    <w:rsid w:val="00364A47"/>
    <w:rsid w:val="00364D9D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4CB"/>
    <w:rsid w:val="0037070C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B39"/>
    <w:rsid w:val="00376E0C"/>
    <w:rsid w:val="00377286"/>
    <w:rsid w:val="003776E4"/>
    <w:rsid w:val="00377890"/>
    <w:rsid w:val="003803A8"/>
    <w:rsid w:val="003808EC"/>
    <w:rsid w:val="00380A00"/>
    <w:rsid w:val="00380A70"/>
    <w:rsid w:val="00380D5A"/>
    <w:rsid w:val="003816EB"/>
    <w:rsid w:val="0038177F"/>
    <w:rsid w:val="00381B9D"/>
    <w:rsid w:val="003821A4"/>
    <w:rsid w:val="00382427"/>
    <w:rsid w:val="0038250C"/>
    <w:rsid w:val="003825F2"/>
    <w:rsid w:val="00383190"/>
    <w:rsid w:val="003831E6"/>
    <w:rsid w:val="003833DF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103"/>
    <w:rsid w:val="00390493"/>
    <w:rsid w:val="00390F02"/>
    <w:rsid w:val="003912C9"/>
    <w:rsid w:val="0039141F"/>
    <w:rsid w:val="0039153C"/>
    <w:rsid w:val="00391705"/>
    <w:rsid w:val="0039186F"/>
    <w:rsid w:val="003919D3"/>
    <w:rsid w:val="003919FC"/>
    <w:rsid w:val="00391AED"/>
    <w:rsid w:val="00391C8E"/>
    <w:rsid w:val="0039202D"/>
    <w:rsid w:val="0039259E"/>
    <w:rsid w:val="00393468"/>
    <w:rsid w:val="003938DB"/>
    <w:rsid w:val="003938E2"/>
    <w:rsid w:val="0039397D"/>
    <w:rsid w:val="00393F27"/>
    <w:rsid w:val="003941D8"/>
    <w:rsid w:val="00394338"/>
    <w:rsid w:val="003945D7"/>
    <w:rsid w:val="00394654"/>
    <w:rsid w:val="00394A59"/>
    <w:rsid w:val="00394D1C"/>
    <w:rsid w:val="003951C9"/>
    <w:rsid w:val="003957A6"/>
    <w:rsid w:val="003958BE"/>
    <w:rsid w:val="00395BB1"/>
    <w:rsid w:val="00396307"/>
    <w:rsid w:val="003968B0"/>
    <w:rsid w:val="00396A68"/>
    <w:rsid w:val="00396D12"/>
    <w:rsid w:val="00396FF3"/>
    <w:rsid w:val="003973DF"/>
    <w:rsid w:val="0039755E"/>
    <w:rsid w:val="003977A8"/>
    <w:rsid w:val="00397829"/>
    <w:rsid w:val="003979FF"/>
    <w:rsid w:val="00397DB6"/>
    <w:rsid w:val="003A0007"/>
    <w:rsid w:val="003A0297"/>
    <w:rsid w:val="003A02E9"/>
    <w:rsid w:val="003A0A73"/>
    <w:rsid w:val="003A0CD6"/>
    <w:rsid w:val="003A1ECB"/>
    <w:rsid w:val="003A1EFB"/>
    <w:rsid w:val="003A2675"/>
    <w:rsid w:val="003A286B"/>
    <w:rsid w:val="003A2AB2"/>
    <w:rsid w:val="003A2AC8"/>
    <w:rsid w:val="003A2D2D"/>
    <w:rsid w:val="003A2FA0"/>
    <w:rsid w:val="003A3596"/>
    <w:rsid w:val="003A36FF"/>
    <w:rsid w:val="003A373A"/>
    <w:rsid w:val="003A3874"/>
    <w:rsid w:val="003A38A7"/>
    <w:rsid w:val="003A3E64"/>
    <w:rsid w:val="003A4055"/>
    <w:rsid w:val="003A4112"/>
    <w:rsid w:val="003A4212"/>
    <w:rsid w:val="003A471C"/>
    <w:rsid w:val="003A47DF"/>
    <w:rsid w:val="003A4A74"/>
    <w:rsid w:val="003A4DF2"/>
    <w:rsid w:val="003A5707"/>
    <w:rsid w:val="003A5ABD"/>
    <w:rsid w:val="003A5EBF"/>
    <w:rsid w:val="003A646A"/>
    <w:rsid w:val="003A65A9"/>
    <w:rsid w:val="003A6783"/>
    <w:rsid w:val="003A6EF5"/>
    <w:rsid w:val="003A720A"/>
    <w:rsid w:val="003A734A"/>
    <w:rsid w:val="003A73D2"/>
    <w:rsid w:val="003A7713"/>
    <w:rsid w:val="003B0029"/>
    <w:rsid w:val="003B030D"/>
    <w:rsid w:val="003B03CD"/>
    <w:rsid w:val="003B0D93"/>
    <w:rsid w:val="003B0DD5"/>
    <w:rsid w:val="003B15BC"/>
    <w:rsid w:val="003B188D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600"/>
    <w:rsid w:val="003B3A05"/>
    <w:rsid w:val="003B3C6A"/>
    <w:rsid w:val="003B3D92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5A37"/>
    <w:rsid w:val="003B6507"/>
    <w:rsid w:val="003B6B50"/>
    <w:rsid w:val="003B6CC8"/>
    <w:rsid w:val="003B6F9A"/>
    <w:rsid w:val="003B7113"/>
    <w:rsid w:val="003B733C"/>
    <w:rsid w:val="003B73D2"/>
    <w:rsid w:val="003B7480"/>
    <w:rsid w:val="003B76A5"/>
    <w:rsid w:val="003B7857"/>
    <w:rsid w:val="003B7FFD"/>
    <w:rsid w:val="003C00FB"/>
    <w:rsid w:val="003C05AF"/>
    <w:rsid w:val="003C0737"/>
    <w:rsid w:val="003C07CF"/>
    <w:rsid w:val="003C09C8"/>
    <w:rsid w:val="003C0C86"/>
    <w:rsid w:val="003C19A3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8BD"/>
    <w:rsid w:val="003C3A6C"/>
    <w:rsid w:val="003C3A92"/>
    <w:rsid w:val="003C41A4"/>
    <w:rsid w:val="003C450C"/>
    <w:rsid w:val="003C4B57"/>
    <w:rsid w:val="003C4BA1"/>
    <w:rsid w:val="003C4CF5"/>
    <w:rsid w:val="003C4FD1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699"/>
    <w:rsid w:val="003D1AFC"/>
    <w:rsid w:val="003D1D58"/>
    <w:rsid w:val="003D21E9"/>
    <w:rsid w:val="003D23D2"/>
    <w:rsid w:val="003D2512"/>
    <w:rsid w:val="003D2656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6F7"/>
    <w:rsid w:val="003D3C99"/>
    <w:rsid w:val="003D41CB"/>
    <w:rsid w:val="003D4203"/>
    <w:rsid w:val="003D423F"/>
    <w:rsid w:val="003D4256"/>
    <w:rsid w:val="003D4C5B"/>
    <w:rsid w:val="003D4D4A"/>
    <w:rsid w:val="003D5187"/>
    <w:rsid w:val="003D5361"/>
    <w:rsid w:val="003D5B1A"/>
    <w:rsid w:val="003D5CD1"/>
    <w:rsid w:val="003D5DBA"/>
    <w:rsid w:val="003D5F15"/>
    <w:rsid w:val="003D65CC"/>
    <w:rsid w:val="003D672C"/>
    <w:rsid w:val="003D6B91"/>
    <w:rsid w:val="003D73A9"/>
    <w:rsid w:val="003D7470"/>
    <w:rsid w:val="003D753D"/>
    <w:rsid w:val="003D7D0E"/>
    <w:rsid w:val="003D7D5B"/>
    <w:rsid w:val="003D7EA2"/>
    <w:rsid w:val="003E0482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21E"/>
    <w:rsid w:val="003E243B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4273"/>
    <w:rsid w:val="003E44FB"/>
    <w:rsid w:val="003E45A2"/>
    <w:rsid w:val="003E4F07"/>
    <w:rsid w:val="003E4FD2"/>
    <w:rsid w:val="003E54CB"/>
    <w:rsid w:val="003E5A45"/>
    <w:rsid w:val="003E5F33"/>
    <w:rsid w:val="003E607B"/>
    <w:rsid w:val="003E6137"/>
    <w:rsid w:val="003E65E2"/>
    <w:rsid w:val="003E6896"/>
    <w:rsid w:val="003E69E1"/>
    <w:rsid w:val="003E6E69"/>
    <w:rsid w:val="003E7132"/>
    <w:rsid w:val="003F0724"/>
    <w:rsid w:val="003F17BC"/>
    <w:rsid w:val="003F1945"/>
    <w:rsid w:val="003F1A2B"/>
    <w:rsid w:val="003F1ADA"/>
    <w:rsid w:val="003F1BAC"/>
    <w:rsid w:val="003F1D96"/>
    <w:rsid w:val="003F25BE"/>
    <w:rsid w:val="003F2896"/>
    <w:rsid w:val="003F299D"/>
    <w:rsid w:val="003F2DC1"/>
    <w:rsid w:val="003F2DE8"/>
    <w:rsid w:val="003F38F6"/>
    <w:rsid w:val="003F3AFD"/>
    <w:rsid w:val="003F3B0F"/>
    <w:rsid w:val="003F3C7E"/>
    <w:rsid w:val="003F43DC"/>
    <w:rsid w:val="003F4470"/>
    <w:rsid w:val="003F4591"/>
    <w:rsid w:val="003F4A40"/>
    <w:rsid w:val="003F505A"/>
    <w:rsid w:val="003F56E7"/>
    <w:rsid w:val="003F60C2"/>
    <w:rsid w:val="003F6155"/>
    <w:rsid w:val="003F66D9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0ABE"/>
    <w:rsid w:val="00400EFE"/>
    <w:rsid w:val="00401254"/>
    <w:rsid w:val="0040154F"/>
    <w:rsid w:val="00401565"/>
    <w:rsid w:val="004017DB"/>
    <w:rsid w:val="00401AED"/>
    <w:rsid w:val="00401B76"/>
    <w:rsid w:val="00401C55"/>
    <w:rsid w:val="00401D79"/>
    <w:rsid w:val="00402061"/>
    <w:rsid w:val="0040209E"/>
    <w:rsid w:val="004021FA"/>
    <w:rsid w:val="0040232E"/>
    <w:rsid w:val="0040254F"/>
    <w:rsid w:val="0040262F"/>
    <w:rsid w:val="00402D37"/>
    <w:rsid w:val="00402EEC"/>
    <w:rsid w:val="0040333E"/>
    <w:rsid w:val="004034AB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20E"/>
    <w:rsid w:val="004062F8"/>
    <w:rsid w:val="004063DF"/>
    <w:rsid w:val="004064FD"/>
    <w:rsid w:val="00406D01"/>
    <w:rsid w:val="00406D34"/>
    <w:rsid w:val="0040714C"/>
    <w:rsid w:val="0040733B"/>
    <w:rsid w:val="004073BB"/>
    <w:rsid w:val="0040749C"/>
    <w:rsid w:val="004077E2"/>
    <w:rsid w:val="00410357"/>
    <w:rsid w:val="0041072E"/>
    <w:rsid w:val="00410E0B"/>
    <w:rsid w:val="00411070"/>
    <w:rsid w:val="00411D5F"/>
    <w:rsid w:val="00411D9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E87"/>
    <w:rsid w:val="00415593"/>
    <w:rsid w:val="00415928"/>
    <w:rsid w:val="00415B89"/>
    <w:rsid w:val="00415F18"/>
    <w:rsid w:val="0041617A"/>
    <w:rsid w:val="004161C7"/>
    <w:rsid w:val="0041645D"/>
    <w:rsid w:val="00416508"/>
    <w:rsid w:val="00416EBE"/>
    <w:rsid w:val="00417112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6EE"/>
    <w:rsid w:val="00423B61"/>
    <w:rsid w:val="00423F4E"/>
    <w:rsid w:val="0042454C"/>
    <w:rsid w:val="00424887"/>
    <w:rsid w:val="00424E04"/>
    <w:rsid w:val="00424E17"/>
    <w:rsid w:val="00425167"/>
    <w:rsid w:val="004253CA"/>
    <w:rsid w:val="004254E1"/>
    <w:rsid w:val="00425933"/>
    <w:rsid w:val="004259E8"/>
    <w:rsid w:val="00425D2D"/>
    <w:rsid w:val="00425FF8"/>
    <w:rsid w:val="00426078"/>
    <w:rsid w:val="0042626D"/>
    <w:rsid w:val="00426873"/>
    <w:rsid w:val="004268E3"/>
    <w:rsid w:val="004270D0"/>
    <w:rsid w:val="004277BA"/>
    <w:rsid w:val="00427948"/>
    <w:rsid w:val="00427AC6"/>
    <w:rsid w:val="00430014"/>
    <w:rsid w:val="00430DFD"/>
    <w:rsid w:val="004313E8"/>
    <w:rsid w:val="0043142E"/>
    <w:rsid w:val="00431C00"/>
    <w:rsid w:val="00431D63"/>
    <w:rsid w:val="00431DC1"/>
    <w:rsid w:val="00432260"/>
    <w:rsid w:val="0043230D"/>
    <w:rsid w:val="004330AA"/>
    <w:rsid w:val="00433577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9CE"/>
    <w:rsid w:val="00434C44"/>
    <w:rsid w:val="00434EA8"/>
    <w:rsid w:val="00434F2B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9F"/>
    <w:rsid w:val="004377D8"/>
    <w:rsid w:val="00437B94"/>
    <w:rsid w:val="00437C80"/>
    <w:rsid w:val="0044092E"/>
    <w:rsid w:val="00440D3F"/>
    <w:rsid w:val="004410AF"/>
    <w:rsid w:val="00441224"/>
    <w:rsid w:val="004418A8"/>
    <w:rsid w:val="00441AF7"/>
    <w:rsid w:val="004421F4"/>
    <w:rsid w:val="0044231A"/>
    <w:rsid w:val="00442468"/>
    <w:rsid w:val="0044255C"/>
    <w:rsid w:val="004426B4"/>
    <w:rsid w:val="00442EF4"/>
    <w:rsid w:val="00443028"/>
    <w:rsid w:val="00443099"/>
    <w:rsid w:val="0044317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9AD"/>
    <w:rsid w:val="00444B84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408"/>
    <w:rsid w:val="00450A57"/>
    <w:rsid w:val="00450B5D"/>
    <w:rsid w:val="00450C5F"/>
    <w:rsid w:val="00450CAB"/>
    <w:rsid w:val="004511F2"/>
    <w:rsid w:val="004515D0"/>
    <w:rsid w:val="004518A4"/>
    <w:rsid w:val="004519DA"/>
    <w:rsid w:val="00451E6C"/>
    <w:rsid w:val="00452971"/>
    <w:rsid w:val="00452A57"/>
    <w:rsid w:val="00452B9C"/>
    <w:rsid w:val="00452DC1"/>
    <w:rsid w:val="00452E24"/>
    <w:rsid w:val="00453159"/>
    <w:rsid w:val="004531F0"/>
    <w:rsid w:val="00453C8E"/>
    <w:rsid w:val="00454352"/>
    <w:rsid w:val="004544D5"/>
    <w:rsid w:val="00454EC6"/>
    <w:rsid w:val="0045510D"/>
    <w:rsid w:val="0045522B"/>
    <w:rsid w:val="00455231"/>
    <w:rsid w:val="00455291"/>
    <w:rsid w:val="004556F1"/>
    <w:rsid w:val="00455A18"/>
    <w:rsid w:val="00455AE8"/>
    <w:rsid w:val="00455CB9"/>
    <w:rsid w:val="00455EB1"/>
    <w:rsid w:val="00456014"/>
    <w:rsid w:val="004560C1"/>
    <w:rsid w:val="00456261"/>
    <w:rsid w:val="004565FF"/>
    <w:rsid w:val="00456A21"/>
    <w:rsid w:val="00456AAB"/>
    <w:rsid w:val="00456C57"/>
    <w:rsid w:val="00456FA6"/>
    <w:rsid w:val="004577B1"/>
    <w:rsid w:val="00457E43"/>
    <w:rsid w:val="00457FB4"/>
    <w:rsid w:val="00460239"/>
    <w:rsid w:val="004607BA"/>
    <w:rsid w:val="00460838"/>
    <w:rsid w:val="00460C78"/>
    <w:rsid w:val="00460F7F"/>
    <w:rsid w:val="00460FB6"/>
    <w:rsid w:val="00461753"/>
    <w:rsid w:val="004617CB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02E"/>
    <w:rsid w:val="004672B7"/>
    <w:rsid w:val="004674DE"/>
    <w:rsid w:val="004675C6"/>
    <w:rsid w:val="004677FC"/>
    <w:rsid w:val="004678A1"/>
    <w:rsid w:val="00467913"/>
    <w:rsid w:val="00467AC3"/>
    <w:rsid w:val="00467F11"/>
    <w:rsid w:val="0047012C"/>
    <w:rsid w:val="00470281"/>
    <w:rsid w:val="004702D8"/>
    <w:rsid w:val="004702ED"/>
    <w:rsid w:val="004703BE"/>
    <w:rsid w:val="0047061D"/>
    <w:rsid w:val="004708EF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FD7"/>
    <w:rsid w:val="00473321"/>
    <w:rsid w:val="00473911"/>
    <w:rsid w:val="00473BBB"/>
    <w:rsid w:val="00473FAA"/>
    <w:rsid w:val="0047407C"/>
    <w:rsid w:val="00474333"/>
    <w:rsid w:val="004744FB"/>
    <w:rsid w:val="004746FE"/>
    <w:rsid w:val="00474CE0"/>
    <w:rsid w:val="00474DC4"/>
    <w:rsid w:val="004750BC"/>
    <w:rsid w:val="004752C2"/>
    <w:rsid w:val="0047532A"/>
    <w:rsid w:val="00475A30"/>
    <w:rsid w:val="00475BA4"/>
    <w:rsid w:val="00475CE7"/>
    <w:rsid w:val="0047645B"/>
    <w:rsid w:val="004768FB"/>
    <w:rsid w:val="00476BA1"/>
    <w:rsid w:val="00476C49"/>
    <w:rsid w:val="00476DEF"/>
    <w:rsid w:val="00476F62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0CEF"/>
    <w:rsid w:val="00481546"/>
    <w:rsid w:val="00481691"/>
    <w:rsid w:val="0048187D"/>
    <w:rsid w:val="004819EC"/>
    <w:rsid w:val="00482367"/>
    <w:rsid w:val="00482416"/>
    <w:rsid w:val="00482C2C"/>
    <w:rsid w:val="00482F4A"/>
    <w:rsid w:val="004831B5"/>
    <w:rsid w:val="00483752"/>
    <w:rsid w:val="00483B4D"/>
    <w:rsid w:val="00483D03"/>
    <w:rsid w:val="004845C3"/>
    <w:rsid w:val="00485361"/>
    <w:rsid w:val="004853DD"/>
    <w:rsid w:val="004855FC"/>
    <w:rsid w:val="00485757"/>
    <w:rsid w:val="00485C89"/>
    <w:rsid w:val="00485D0D"/>
    <w:rsid w:val="00485E81"/>
    <w:rsid w:val="00485ECD"/>
    <w:rsid w:val="0048612F"/>
    <w:rsid w:val="004862C2"/>
    <w:rsid w:val="00486774"/>
    <w:rsid w:val="00486EAE"/>
    <w:rsid w:val="00487285"/>
    <w:rsid w:val="00487BB6"/>
    <w:rsid w:val="00487CEF"/>
    <w:rsid w:val="0049077C"/>
    <w:rsid w:val="00490C12"/>
    <w:rsid w:val="0049146D"/>
    <w:rsid w:val="0049155D"/>
    <w:rsid w:val="00491C37"/>
    <w:rsid w:val="00491E3A"/>
    <w:rsid w:val="00491E89"/>
    <w:rsid w:val="004922D3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241"/>
    <w:rsid w:val="00495912"/>
    <w:rsid w:val="00495A00"/>
    <w:rsid w:val="00495F06"/>
    <w:rsid w:val="004963D7"/>
    <w:rsid w:val="00496858"/>
    <w:rsid w:val="00496B5A"/>
    <w:rsid w:val="00496E1E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600"/>
    <w:rsid w:val="004A164F"/>
    <w:rsid w:val="004A1F6D"/>
    <w:rsid w:val="004A2264"/>
    <w:rsid w:val="004A2357"/>
    <w:rsid w:val="004A245B"/>
    <w:rsid w:val="004A27FF"/>
    <w:rsid w:val="004A2E64"/>
    <w:rsid w:val="004A2F5E"/>
    <w:rsid w:val="004A34FF"/>
    <w:rsid w:val="004A3FB9"/>
    <w:rsid w:val="004A4418"/>
    <w:rsid w:val="004A4432"/>
    <w:rsid w:val="004A49A4"/>
    <w:rsid w:val="004A4A41"/>
    <w:rsid w:val="004A4A89"/>
    <w:rsid w:val="004A5110"/>
    <w:rsid w:val="004A51A4"/>
    <w:rsid w:val="004A51B5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CDB"/>
    <w:rsid w:val="004A6DD7"/>
    <w:rsid w:val="004A6F8A"/>
    <w:rsid w:val="004A747B"/>
    <w:rsid w:val="004A7627"/>
    <w:rsid w:val="004A7B31"/>
    <w:rsid w:val="004A7CF3"/>
    <w:rsid w:val="004B064E"/>
    <w:rsid w:val="004B08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432"/>
    <w:rsid w:val="004C1986"/>
    <w:rsid w:val="004C1C8B"/>
    <w:rsid w:val="004C2543"/>
    <w:rsid w:val="004C2906"/>
    <w:rsid w:val="004C2B3A"/>
    <w:rsid w:val="004C30B9"/>
    <w:rsid w:val="004C342B"/>
    <w:rsid w:val="004C3834"/>
    <w:rsid w:val="004C39FA"/>
    <w:rsid w:val="004C4248"/>
    <w:rsid w:val="004C437E"/>
    <w:rsid w:val="004C469F"/>
    <w:rsid w:val="004C4D28"/>
    <w:rsid w:val="004C4EB7"/>
    <w:rsid w:val="004C4FFA"/>
    <w:rsid w:val="004C54CD"/>
    <w:rsid w:val="004C573D"/>
    <w:rsid w:val="004C5876"/>
    <w:rsid w:val="004C597F"/>
    <w:rsid w:val="004C6138"/>
    <w:rsid w:val="004C62CD"/>
    <w:rsid w:val="004C63F1"/>
    <w:rsid w:val="004C69B1"/>
    <w:rsid w:val="004C6B30"/>
    <w:rsid w:val="004C6FEE"/>
    <w:rsid w:val="004C7810"/>
    <w:rsid w:val="004C7823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1F74"/>
    <w:rsid w:val="004D2464"/>
    <w:rsid w:val="004D2C14"/>
    <w:rsid w:val="004D2CC9"/>
    <w:rsid w:val="004D2EF0"/>
    <w:rsid w:val="004D307D"/>
    <w:rsid w:val="004D30A3"/>
    <w:rsid w:val="004D3229"/>
    <w:rsid w:val="004D3900"/>
    <w:rsid w:val="004D3955"/>
    <w:rsid w:val="004D3A60"/>
    <w:rsid w:val="004D3C6D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1D5"/>
    <w:rsid w:val="004D624B"/>
    <w:rsid w:val="004D64FD"/>
    <w:rsid w:val="004D65BA"/>
    <w:rsid w:val="004D65FC"/>
    <w:rsid w:val="004D660A"/>
    <w:rsid w:val="004D6741"/>
    <w:rsid w:val="004D69CD"/>
    <w:rsid w:val="004D7198"/>
    <w:rsid w:val="004D737B"/>
    <w:rsid w:val="004D75FE"/>
    <w:rsid w:val="004D79E1"/>
    <w:rsid w:val="004D7C97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175"/>
    <w:rsid w:val="004E2430"/>
    <w:rsid w:val="004E2830"/>
    <w:rsid w:val="004E28E2"/>
    <w:rsid w:val="004E293D"/>
    <w:rsid w:val="004E2E28"/>
    <w:rsid w:val="004E2FC3"/>
    <w:rsid w:val="004E38C0"/>
    <w:rsid w:val="004E396D"/>
    <w:rsid w:val="004E3D83"/>
    <w:rsid w:val="004E4983"/>
    <w:rsid w:val="004E4F72"/>
    <w:rsid w:val="004E5138"/>
    <w:rsid w:val="004E517F"/>
    <w:rsid w:val="004E5DA6"/>
    <w:rsid w:val="004E5DD3"/>
    <w:rsid w:val="004E61F3"/>
    <w:rsid w:val="004E6473"/>
    <w:rsid w:val="004E649B"/>
    <w:rsid w:val="004E6BF7"/>
    <w:rsid w:val="004E707A"/>
    <w:rsid w:val="004E712A"/>
    <w:rsid w:val="004E7184"/>
    <w:rsid w:val="004E7AC9"/>
    <w:rsid w:val="004E7DC2"/>
    <w:rsid w:val="004E7E39"/>
    <w:rsid w:val="004F02B9"/>
    <w:rsid w:val="004F0342"/>
    <w:rsid w:val="004F0788"/>
    <w:rsid w:val="004F10E8"/>
    <w:rsid w:val="004F13BD"/>
    <w:rsid w:val="004F1C14"/>
    <w:rsid w:val="004F1E5C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524"/>
    <w:rsid w:val="004F4694"/>
    <w:rsid w:val="004F4C1E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6DA"/>
    <w:rsid w:val="004F6889"/>
    <w:rsid w:val="004F6A7F"/>
    <w:rsid w:val="004F6FC9"/>
    <w:rsid w:val="004F7CD5"/>
    <w:rsid w:val="0050043F"/>
    <w:rsid w:val="005005D2"/>
    <w:rsid w:val="005005F2"/>
    <w:rsid w:val="0050063E"/>
    <w:rsid w:val="005008F1"/>
    <w:rsid w:val="00500E2C"/>
    <w:rsid w:val="0050117C"/>
    <w:rsid w:val="00501516"/>
    <w:rsid w:val="005016D0"/>
    <w:rsid w:val="005018DE"/>
    <w:rsid w:val="00501A38"/>
    <w:rsid w:val="00501A3C"/>
    <w:rsid w:val="00501E47"/>
    <w:rsid w:val="00502F4A"/>
    <w:rsid w:val="00503A63"/>
    <w:rsid w:val="00503C0F"/>
    <w:rsid w:val="00503D08"/>
    <w:rsid w:val="005040D0"/>
    <w:rsid w:val="00504158"/>
    <w:rsid w:val="00504565"/>
    <w:rsid w:val="005047AC"/>
    <w:rsid w:val="00504979"/>
    <w:rsid w:val="00504C31"/>
    <w:rsid w:val="00504CCD"/>
    <w:rsid w:val="00504CD7"/>
    <w:rsid w:val="00505270"/>
    <w:rsid w:val="00505476"/>
    <w:rsid w:val="0050554C"/>
    <w:rsid w:val="005057EC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C16"/>
    <w:rsid w:val="00507CD5"/>
    <w:rsid w:val="00507E55"/>
    <w:rsid w:val="00510731"/>
    <w:rsid w:val="0051082D"/>
    <w:rsid w:val="00510E27"/>
    <w:rsid w:val="005110DB"/>
    <w:rsid w:val="005114A0"/>
    <w:rsid w:val="005114CA"/>
    <w:rsid w:val="0051152B"/>
    <w:rsid w:val="00511656"/>
    <w:rsid w:val="00511681"/>
    <w:rsid w:val="00511939"/>
    <w:rsid w:val="00511B3A"/>
    <w:rsid w:val="005129B7"/>
    <w:rsid w:val="00512D18"/>
    <w:rsid w:val="00512F1D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EA5"/>
    <w:rsid w:val="00517182"/>
    <w:rsid w:val="00517305"/>
    <w:rsid w:val="00517418"/>
    <w:rsid w:val="005175D8"/>
    <w:rsid w:val="0051776A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31"/>
    <w:rsid w:val="00520E8D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1BB"/>
    <w:rsid w:val="005272FC"/>
    <w:rsid w:val="005274FF"/>
    <w:rsid w:val="0052774B"/>
    <w:rsid w:val="00527B8E"/>
    <w:rsid w:val="0053066A"/>
    <w:rsid w:val="00530AED"/>
    <w:rsid w:val="00530C04"/>
    <w:rsid w:val="005312DD"/>
    <w:rsid w:val="0053167A"/>
    <w:rsid w:val="0053224B"/>
    <w:rsid w:val="0053245A"/>
    <w:rsid w:val="005326EF"/>
    <w:rsid w:val="00532768"/>
    <w:rsid w:val="005335E6"/>
    <w:rsid w:val="00533DFA"/>
    <w:rsid w:val="0053439E"/>
    <w:rsid w:val="00534C4F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DB"/>
    <w:rsid w:val="005378FE"/>
    <w:rsid w:val="00540611"/>
    <w:rsid w:val="005406A9"/>
    <w:rsid w:val="00540857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B75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1E"/>
    <w:rsid w:val="005451AF"/>
    <w:rsid w:val="0054527D"/>
    <w:rsid w:val="00545328"/>
    <w:rsid w:val="00545915"/>
    <w:rsid w:val="00545BA2"/>
    <w:rsid w:val="0054600C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12A1"/>
    <w:rsid w:val="0055166E"/>
    <w:rsid w:val="00551790"/>
    <w:rsid w:val="00552196"/>
    <w:rsid w:val="00552424"/>
    <w:rsid w:val="00552532"/>
    <w:rsid w:val="005525B0"/>
    <w:rsid w:val="005526FD"/>
    <w:rsid w:val="005527E5"/>
    <w:rsid w:val="00552821"/>
    <w:rsid w:val="00552BC4"/>
    <w:rsid w:val="00552BCD"/>
    <w:rsid w:val="0055351C"/>
    <w:rsid w:val="005535EF"/>
    <w:rsid w:val="005538A2"/>
    <w:rsid w:val="00553A56"/>
    <w:rsid w:val="00553B68"/>
    <w:rsid w:val="005541B8"/>
    <w:rsid w:val="00554937"/>
    <w:rsid w:val="00554E6C"/>
    <w:rsid w:val="005550C2"/>
    <w:rsid w:val="0055544D"/>
    <w:rsid w:val="0055572F"/>
    <w:rsid w:val="00556189"/>
    <w:rsid w:val="005561C5"/>
    <w:rsid w:val="005561E5"/>
    <w:rsid w:val="00556632"/>
    <w:rsid w:val="00556709"/>
    <w:rsid w:val="0055675C"/>
    <w:rsid w:val="00556C21"/>
    <w:rsid w:val="00556D6A"/>
    <w:rsid w:val="0055708C"/>
    <w:rsid w:val="0055752E"/>
    <w:rsid w:val="00557936"/>
    <w:rsid w:val="00557ADA"/>
    <w:rsid w:val="00557C14"/>
    <w:rsid w:val="00560050"/>
    <w:rsid w:val="0056067F"/>
    <w:rsid w:val="00560FEF"/>
    <w:rsid w:val="00561854"/>
    <w:rsid w:val="00561936"/>
    <w:rsid w:val="00561E55"/>
    <w:rsid w:val="00562054"/>
    <w:rsid w:val="00562496"/>
    <w:rsid w:val="00562869"/>
    <w:rsid w:val="005629EE"/>
    <w:rsid w:val="00562B97"/>
    <w:rsid w:val="005630AF"/>
    <w:rsid w:val="005631AC"/>
    <w:rsid w:val="005634C6"/>
    <w:rsid w:val="00563569"/>
    <w:rsid w:val="0056380F"/>
    <w:rsid w:val="00563877"/>
    <w:rsid w:val="005638E1"/>
    <w:rsid w:val="0056392B"/>
    <w:rsid w:val="00563ACC"/>
    <w:rsid w:val="00564316"/>
    <w:rsid w:val="005644B7"/>
    <w:rsid w:val="00564A24"/>
    <w:rsid w:val="00564EE9"/>
    <w:rsid w:val="00565406"/>
    <w:rsid w:val="005655AE"/>
    <w:rsid w:val="00565CE2"/>
    <w:rsid w:val="00565E79"/>
    <w:rsid w:val="00566385"/>
    <w:rsid w:val="0056644A"/>
    <w:rsid w:val="005665F9"/>
    <w:rsid w:val="00566696"/>
    <w:rsid w:val="00566833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325"/>
    <w:rsid w:val="0057562B"/>
    <w:rsid w:val="005759FB"/>
    <w:rsid w:val="00575BEF"/>
    <w:rsid w:val="00575C9C"/>
    <w:rsid w:val="00575D53"/>
    <w:rsid w:val="005762D5"/>
    <w:rsid w:val="005768E9"/>
    <w:rsid w:val="00576A6C"/>
    <w:rsid w:val="00577105"/>
    <w:rsid w:val="005773B3"/>
    <w:rsid w:val="005776DE"/>
    <w:rsid w:val="005779E0"/>
    <w:rsid w:val="00577F9F"/>
    <w:rsid w:val="00580520"/>
    <w:rsid w:val="00580727"/>
    <w:rsid w:val="005808BF"/>
    <w:rsid w:val="00580D4C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AFC"/>
    <w:rsid w:val="00584C45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160"/>
    <w:rsid w:val="0058722E"/>
    <w:rsid w:val="00587C51"/>
    <w:rsid w:val="00590146"/>
    <w:rsid w:val="00590167"/>
    <w:rsid w:val="0059048A"/>
    <w:rsid w:val="00590779"/>
    <w:rsid w:val="00590E91"/>
    <w:rsid w:val="005910C0"/>
    <w:rsid w:val="005910F4"/>
    <w:rsid w:val="00591299"/>
    <w:rsid w:val="0059178E"/>
    <w:rsid w:val="00591BE4"/>
    <w:rsid w:val="00591C5A"/>
    <w:rsid w:val="00591C70"/>
    <w:rsid w:val="00591CCD"/>
    <w:rsid w:val="00592298"/>
    <w:rsid w:val="0059237B"/>
    <w:rsid w:val="00592694"/>
    <w:rsid w:val="0059289F"/>
    <w:rsid w:val="00592955"/>
    <w:rsid w:val="00592A8F"/>
    <w:rsid w:val="00592C10"/>
    <w:rsid w:val="00592D43"/>
    <w:rsid w:val="00592E06"/>
    <w:rsid w:val="00593558"/>
    <w:rsid w:val="00593576"/>
    <w:rsid w:val="0059361C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80D"/>
    <w:rsid w:val="005A0DEC"/>
    <w:rsid w:val="005A0ECA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3039"/>
    <w:rsid w:val="005A337F"/>
    <w:rsid w:val="005A3D54"/>
    <w:rsid w:val="005A3E45"/>
    <w:rsid w:val="005A3FBF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69"/>
    <w:rsid w:val="005A5696"/>
    <w:rsid w:val="005A5AB1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01E"/>
    <w:rsid w:val="005A7237"/>
    <w:rsid w:val="005A735D"/>
    <w:rsid w:val="005A746F"/>
    <w:rsid w:val="005A78FB"/>
    <w:rsid w:val="005A7D6D"/>
    <w:rsid w:val="005B02F1"/>
    <w:rsid w:val="005B0356"/>
    <w:rsid w:val="005B047D"/>
    <w:rsid w:val="005B0957"/>
    <w:rsid w:val="005B0AA0"/>
    <w:rsid w:val="005B1012"/>
    <w:rsid w:val="005B125D"/>
    <w:rsid w:val="005B14E6"/>
    <w:rsid w:val="005B1A53"/>
    <w:rsid w:val="005B1C47"/>
    <w:rsid w:val="005B1F4E"/>
    <w:rsid w:val="005B2287"/>
    <w:rsid w:val="005B254A"/>
    <w:rsid w:val="005B2CCC"/>
    <w:rsid w:val="005B2D9D"/>
    <w:rsid w:val="005B3018"/>
    <w:rsid w:val="005B34CD"/>
    <w:rsid w:val="005B34D6"/>
    <w:rsid w:val="005B3538"/>
    <w:rsid w:val="005B360A"/>
    <w:rsid w:val="005B385F"/>
    <w:rsid w:val="005B3A3B"/>
    <w:rsid w:val="005B3BB1"/>
    <w:rsid w:val="005B4839"/>
    <w:rsid w:val="005B587F"/>
    <w:rsid w:val="005B625D"/>
    <w:rsid w:val="005B6905"/>
    <w:rsid w:val="005B69CA"/>
    <w:rsid w:val="005B6C16"/>
    <w:rsid w:val="005B6D78"/>
    <w:rsid w:val="005B712E"/>
    <w:rsid w:val="005B74A3"/>
    <w:rsid w:val="005B7A6F"/>
    <w:rsid w:val="005B7F27"/>
    <w:rsid w:val="005C01D8"/>
    <w:rsid w:val="005C0427"/>
    <w:rsid w:val="005C06FF"/>
    <w:rsid w:val="005C0956"/>
    <w:rsid w:val="005C0BA3"/>
    <w:rsid w:val="005C0DD6"/>
    <w:rsid w:val="005C0FFE"/>
    <w:rsid w:val="005C114F"/>
    <w:rsid w:val="005C12AE"/>
    <w:rsid w:val="005C18A6"/>
    <w:rsid w:val="005C194F"/>
    <w:rsid w:val="005C2082"/>
    <w:rsid w:val="005C2785"/>
    <w:rsid w:val="005C2AE5"/>
    <w:rsid w:val="005C2C10"/>
    <w:rsid w:val="005C2ED9"/>
    <w:rsid w:val="005C32F2"/>
    <w:rsid w:val="005C335B"/>
    <w:rsid w:val="005C345C"/>
    <w:rsid w:val="005C3A5E"/>
    <w:rsid w:val="005C3D03"/>
    <w:rsid w:val="005C40EE"/>
    <w:rsid w:val="005C4557"/>
    <w:rsid w:val="005C47F3"/>
    <w:rsid w:val="005C4CD1"/>
    <w:rsid w:val="005C529E"/>
    <w:rsid w:val="005C5510"/>
    <w:rsid w:val="005C5BCE"/>
    <w:rsid w:val="005C5D3A"/>
    <w:rsid w:val="005C5E17"/>
    <w:rsid w:val="005C5E3D"/>
    <w:rsid w:val="005C5E63"/>
    <w:rsid w:val="005C5FED"/>
    <w:rsid w:val="005C601E"/>
    <w:rsid w:val="005C603A"/>
    <w:rsid w:val="005C6143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262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2A92"/>
    <w:rsid w:val="005D3032"/>
    <w:rsid w:val="005D3255"/>
    <w:rsid w:val="005D3302"/>
    <w:rsid w:val="005D34CF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85F"/>
    <w:rsid w:val="005D6A4B"/>
    <w:rsid w:val="005D6BEA"/>
    <w:rsid w:val="005D7809"/>
    <w:rsid w:val="005D7E96"/>
    <w:rsid w:val="005D7FC7"/>
    <w:rsid w:val="005E0041"/>
    <w:rsid w:val="005E02D7"/>
    <w:rsid w:val="005E0774"/>
    <w:rsid w:val="005E08D6"/>
    <w:rsid w:val="005E0D6D"/>
    <w:rsid w:val="005E10E6"/>
    <w:rsid w:val="005E1382"/>
    <w:rsid w:val="005E144C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524"/>
    <w:rsid w:val="005E3692"/>
    <w:rsid w:val="005E3E65"/>
    <w:rsid w:val="005E3FF7"/>
    <w:rsid w:val="005E4131"/>
    <w:rsid w:val="005E42C9"/>
    <w:rsid w:val="005E44AA"/>
    <w:rsid w:val="005E4ADF"/>
    <w:rsid w:val="005E52F0"/>
    <w:rsid w:val="005E585C"/>
    <w:rsid w:val="005E596F"/>
    <w:rsid w:val="005E6348"/>
    <w:rsid w:val="005E6D2A"/>
    <w:rsid w:val="005E7CBB"/>
    <w:rsid w:val="005E7FED"/>
    <w:rsid w:val="005F0085"/>
    <w:rsid w:val="005F0396"/>
    <w:rsid w:val="005F05D5"/>
    <w:rsid w:val="005F05F8"/>
    <w:rsid w:val="005F0767"/>
    <w:rsid w:val="005F07A3"/>
    <w:rsid w:val="005F0A28"/>
    <w:rsid w:val="005F0AAD"/>
    <w:rsid w:val="005F0B20"/>
    <w:rsid w:val="005F0BCA"/>
    <w:rsid w:val="005F0E07"/>
    <w:rsid w:val="005F0E3B"/>
    <w:rsid w:val="005F0F6B"/>
    <w:rsid w:val="005F100C"/>
    <w:rsid w:val="005F11D2"/>
    <w:rsid w:val="005F1426"/>
    <w:rsid w:val="005F18C7"/>
    <w:rsid w:val="005F1C8C"/>
    <w:rsid w:val="005F1CD6"/>
    <w:rsid w:val="005F21B6"/>
    <w:rsid w:val="005F21E5"/>
    <w:rsid w:val="005F2766"/>
    <w:rsid w:val="005F293A"/>
    <w:rsid w:val="005F2C31"/>
    <w:rsid w:val="005F2CD3"/>
    <w:rsid w:val="005F34C9"/>
    <w:rsid w:val="005F38B6"/>
    <w:rsid w:val="005F3A6D"/>
    <w:rsid w:val="005F3B29"/>
    <w:rsid w:val="005F3D09"/>
    <w:rsid w:val="005F3D22"/>
    <w:rsid w:val="005F3F35"/>
    <w:rsid w:val="005F44C6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946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A85"/>
    <w:rsid w:val="00603EBF"/>
    <w:rsid w:val="00603EE0"/>
    <w:rsid w:val="00603EFF"/>
    <w:rsid w:val="00604135"/>
    <w:rsid w:val="006044AB"/>
    <w:rsid w:val="0060471A"/>
    <w:rsid w:val="00604924"/>
    <w:rsid w:val="00604A9B"/>
    <w:rsid w:val="00604C23"/>
    <w:rsid w:val="00604D42"/>
    <w:rsid w:val="006051F3"/>
    <w:rsid w:val="00605FF7"/>
    <w:rsid w:val="006061D5"/>
    <w:rsid w:val="0060641C"/>
    <w:rsid w:val="00606692"/>
    <w:rsid w:val="00606981"/>
    <w:rsid w:val="006069DC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748"/>
    <w:rsid w:val="00613961"/>
    <w:rsid w:val="00613B96"/>
    <w:rsid w:val="00613FEE"/>
    <w:rsid w:val="006140D8"/>
    <w:rsid w:val="00614460"/>
    <w:rsid w:val="00614619"/>
    <w:rsid w:val="00614CAD"/>
    <w:rsid w:val="00614DBB"/>
    <w:rsid w:val="00614F8D"/>
    <w:rsid w:val="0061505C"/>
    <w:rsid w:val="006152E0"/>
    <w:rsid w:val="006154D5"/>
    <w:rsid w:val="006154DB"/>
    <w:rsid w:val="00615C0E"/>
    <w:rsid w:val="00615F80"/>
    <w:rsid w:val="006160FA"/>
    <w:rsid w:val="006163D2"/>
    <w:rsid w:val="00616445"/>
    <w:rsid w:val="006166FD"/>
    <w:rsid w:val="0061690B"/>
    <w:rsid w:val="006171B1"/>
    <w:rsid w:val="00617695"/>
    <w:rsid w:val="0061786C"/>
    <w:rsid w:val="00617BF9"/>
    <w:rsid w:val="006208E2"/>
    <w:rsid w:val="00620BAA"/>
    <w:rsid w:val="00620D51"/>
    <w:rsid w:val="00620F1A"/>
    <w:rsid w:val="00621395"/>
    <w:rsid w:val="0062145F"/>
    <w:rsid w:val="0062154E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F18"/>
    <w:rsid w:val="0062404C"/>
    <w:rsid w:val="00624112"/>
    <w:rsid w:val="00624F76"/>
    <w:rsid w:val="00625087"/>
    <w:rsid w:val="00625547"/>
    <w:rsid w:val="006255E8"/>
    <w:rsid w:val="006256A2"/>
    <w:rsid w:val="0062595F"/>
    <w:rsid w:val="00625A17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6F4"/>
    <w:rsid w:val="00627C18"/>
    <w:rsid w:val="00627F51"/>
    <w:rsid w:val="006301A6"/>
    <w:rsid w:val="006301CE"/>
    <w:rsid w:val="0063026A"/>
    <w:rsid w:val="00630838"/>
    <w:rsid w:val="00630D51"/>
    <w:rsid w:val="0063131E"/>
    <w:rsid w:val="00631349"/>
    <w:rsid w:val="006328F2"/>
    <w:rsid w:val="00632C66"/>
    <w:rsid w:val="00632DF3"/>
    <w:rsid w:val="00632E1F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841"/>
    <w:rsid w:val="00637CAF"/>
    <w:rsid w:val="00637CC2"/>
    <w:rsid w:val="00637E21"/>
    <w:rsid w:val="00640271"/>
    <w:rsid w:val="006402F8"/>
    <w:rsid w:val="00640732"/>
    <w:rsid w:val="006409D6"/>
    <w:rsid w:val="00640B76"/>
    <w:rsid w:val="00640E80"/>
    <w:rsid w:val="0064119C"/>
    <w:rsid w:val="00641825"/>
    <w:rsid w:val="00641E54"/>
    <w:rsid w:val="00641FC4"/>
    <w:rsid w:val="0064262E"/>
    <w:rsid w:val="006426CE"/>
    <w:rsid w:val="006427BB"/>
    <w:rsid w:val="006429CE"/>
    <w:rsid w:val="00643BB8"/>
    <w:rsid w:val="006444B6"/>
    <w:rsid w:val="00644802"/>
    <w:rsid w:val="0064480A"/>
    <w:rsid w:val="00644ADD"/>
    <w:rsid w:val="00644B40"/>
    <w:rsid w:val="00644C77"/>
    <w:rsid w:val="00645652"/>
    <w:rsid w:val="00645BF0"/>
    <w:rsid w:val="00645E06"/>
    <w:rsid w:val="00645FB5"/>
    <w:rsid w:val="006461D6"/>
    <w:rsid w:val="00646728"/>
    <w:rsid w:val="00646B28"/>
    <w:rsid w:val="00646B77"/>
    <w:rsid w:val="00646CB5"/>
    <w:rsid w:val="00646E08"/>
    <w:rsid w:val="006470CE"/>
    <w:rsid w:val="0064710D"/>
    <w:rsid w:val="006474F5"/>
    <w:rsid w:val="006479D0"/>
    <w:rsid w:val="00647FCA"/>
    <w:rsid w:val="00650830"/>
    <w:rsid w:val="00650C2E"/>
    <w:rsid w:val="006513C6"/>
    <w:rsid w:val="0065146C"/>
    <w:rsid w:val="006518E0"/>
    <w:rsid w:val="00651B2A"/>
    <w:rsid w:val="00651EB2"/>
    <w:rsid w:val="006522B5"/>
    <w:rsid w:val="0065236D"/>
    <w:rsid w:val="006524F0"/>
    <w:rsid w:val="00652871"/>
    <w:rsid w:val="00652983"/>
    <w:rsid w:val="0065335A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A0A"/>
    <w:rsid w:val="00656E1C"/>
    <w:rsid w:val="006570C2"/>
    <w:rsid w:val="0065747F"/>
    <w:rsid w:val="006607F5"/>
    <w:rsid w:val="00660811"/>
    <w:rsid w:val="00660890"/>
    <w:rsid w:val="0066098C"/>
    <w:rsid w:val="0066127F"/>
    <w:rsid w:val="006617B4"/>
    <w:rsid w:val="006618C6"/>
    <w:rsid w:val="00661902"/>
    <w:rsid w:val="00661CEB"/>
    <w:rsid w:val="00661E28"/>
    <w:rsid w:val="0066233C"/>
    <w:rsid w:val="006624D7"/>
    <w:rsid w:val="006627D3"/>
    <w:rsid w:val="0066295F"/>
    <w:rsid w:val="00662CFA"/>
    <w:rsid w:val="00663246"/>
    <w:rsid w:val="00663621"/>
    <w:rsid w:val="00663795"/>
    <w:rsid w:val="00663C52"/>
    <w:rsid w:val="006640FC"/>
    <w:rsid w:val="00664E2A"/>
    <w:rsid w:val="00664FD2"/>
    <w:rsid w:val="0066520F"/>
    <w:rsid w:val="00665232"/>
    <w:rsid w:val="00665FFA"/>
    <w:rsid w:val="006665FE"/>
    <w:rsid w:val="0066692B"/>
    <w:rsid w:val="00666C6C"/>
    <w:rsid w:val="00666E60"/>
    <w:rsid w:val="00666F46"/>
    <w:rsid w:val="0066710A"/>
    <w:rsid w:val="00667455"/>
    <w:rsid w:val="00667519"/>
    <w:rsid w:val="00667F7A"/>
    <w:rsid w:val="006702B3"/>
    <w:rsid w:val="006702F0"/>
    <w:rsid w:val="00670821"/>
    <w:rsid w:val="00670B3B"/>
    <w:rsid w:val="00670E20"/>
    <w:rsid w:val="00671008"/>
    <w:rsid w:val="00671448"/>
    <w:rsid w:val="0067158E"/>
    <w:rsid w:val="00671879"/>
    <w:rsid w:val="00671ED4"/>
    <w:rsid w:val="00672770"/>
    <w:rsid w:val="00672AB9"/>
    <w:rsid w:val="00673557"/>
    <w:rsid w:val="00673C6C"/>
    <w:rsid w:val="00673D53"/>
    <w:rsid w:val="00673E28"/>
    <w:rsid w:val="00673EF2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0FA0"/>
    <w:rsid w:val="006818A7"/>
    <w:rsid w:val="00681BE3"/>
    <w:rsid w:val="00681C1E"/>
    <w:rsid w:val="00682108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4EB"/>
    <w:rsid w:val="00690705"/>
    <w:rsid w:val="0069090F"/>
    <w:rsid w:val="00690AFD"/>
    <w:rsid w:val="00690D05"/>
    <w:rsid w:val="00690E74"/>
    <w:rsid w:val="0069138E"/>
    <w:rsid w:val="00691748"/>
    <w:rsid w:val="00691809"/>
    <w:rsid w:val="0069233E"/>
    <w:rsid w:val="006925E6"/>
    <w:rsid w:val="0069290C"/>
    <w:rsid w:val="00692C1E"/>
    <w:rsid w:val="00692EE4"/>
    <w:rsid w:val="00692F32"/>
    <w:rsid w:val="00693306"/>
    <w:rsid w:val="006937B8"/>
    <w:rsid w:val="006937DB"/>
    <w:rsid w:val="00693E1E"/>
    <w:rsid w:val="0069455C"/>
    <w:rsid w:val="00694805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5DB"/>
    <w:rsid w:val="006A0612"/>
    <w:rsid w:val="006A089B"/>
    <w:rsid w:val="006A0BCE"/>
    <w:rsid w:val="006A0F87"/>
    <w:rsid w:val="006A109F"/>
    <w:rsid w:val="006A15A2"/>
    <w:rsid w:val="006A1D50"/>
    <w:rsid w:val="006A1F8A"/>
    <w:rsid w:val="006A1FC9"/>
    <w:rsid w:val="006A21C7"/>
    <w:rsid w:val="006A22CD"/>
    <w:rsid w:val="006A2358"/>
    <w:rsid w:val="006A2380"/>
    <w:rsid w:val="006A2542"/>
    <w:rsid w:val="006A26A5"/>
    <w:rsid w:val="006A27FC"/>
    <w:rsid w:val="006A2AF4"/>
    <w:rsid w:val="006A2ECA"/>
    <w:rsid w:val="006A3054"/>
    <w:rsid w:val="006A3083"/>
    <w:rsid w:val="006A3671"/>
    <w:rsid w:val="006A3837"/>
    <w:rsid w:val="006A3D6F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E"/>
    <w:rsid w:val="006A5D9B"/>
    <w:rsid w:val="006A5E7F"/>
    <w:rsid w:val="006A5FB2"/>
    <w:rsid w:val="006A601E"/>
    <w:rsid w:val="006A697C"/>
    <w:rsid w:val="006A69AB"/>
    <w:rsid w:val="006A7379"/>
    <w:rsid w:val="006A74FF"/>
    <w:rsid w:val="006A7CF5"/>
    <w:rsid w:val="006A7EFD"/>
    <w:rsid w:val="006B00FE"/>
    <w:rsid w:val="006B0724"/>
    <w:rsid w:val="006B0B4E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4E09"/>
    <w:rsid w:val="006B4E5A"/>
    <w:rsid w:val="006B5252"/>
    <w:rsid w:val="006B5555"/>
    <w:rsid w:val="006B5625"/>
    <w:rsid w:val="006B56D9"/>
    <w:rsid w:val="006B57F2"/>
    <w:rsid w:val="006B5C0E"/>
    <w:rsid w:val="006B6039"/>
    <w:rsid w:val="006B611B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2E0F"/>
    <w:rsid w:val="006C3201"/>
    <w:rsid w:val="006C337B"/>
    <w:rsid w:val="006C35B8"/>
    <w:rsid w:val="006C3801"/>
    <w:rsid w:val="006C460C"/>
    <w:rsid w:val="006C4AF2"/>
    <w:rsid w:val="006C4B9F"/>
    <w:rsid w:val="006C4BCD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E30"/>
    <w:rsid w:val="006C6EE0"/>
    <w:rsid w:val="006C71FD"/>
    <w:rsid w:val="006C74E6"/>
    <w:rsid w:val="006C77C2"/>
    <w:rsid w:val="006C79B0"/>
    <w:rsid w:val="006D043B"/>
    <w:rsid w:val="006D052A"/>
    <w:rsid w:val="006D0572"/>
    <w:rsid w:val="006D09C1"/>
    <w:rsid w:val="006D0B94"/>
    <w:rsid w:val="006D10D7"/>
    <w:rsid w:val="006D150B"/>
    <w:rsid w:val="006D1AF5"/>
    <w:rsid w:val="006D1B35"/>
    <w:rsid w:val="006D1BA1"/>
    <w:rsid w:val="006D1C5A"/>
    <w:rsid w:val="006D1E47"/>
    <w:rsid w:val="006D1EA9"/>
    <w:rsid w:val="006D2025"/>
    <w:rsid w:val="006D2028"/>
    <w:rsid w:val="006D2369"/>
    <w:rsid w:val="006D24C8"/>
    <w:rsid w:val="006D2650"/>
    <w:rsid w:val="006D2DC9"/>
    <w:rsid w:val="006D2E48"/>
    <w:rsid w:val="006D39E8"/>
    <w:rsid w:val="006D3EB4"/>
    <w:rsid w:val="006D4B2E"/>
    <w:rsid w:val="006D4D25"/>
    <w:rsid w:val="006D4E8A"/>
    <w:rsid w:val="006D5E47"/>
    <w:rsid w:val="006D5FD3"/>
    <w:rsid w:val="006D6062"/>
    <w:rsid w:val="006D62E2"/>
    <w:rsid w:val="006D6477"/>
    <w:rsid w:val="006D64E4"/>
    <w:rsid w:val="006D67E8"/>
    <w:rsid w:val="006D6817"/>
    <w:rsid w:val="006D689A"/>
    <w:rsid w:val="006D7813"/>
    <w:rsid w:val="006D7B7C"/>
    <w:rsid w:val="006E0C28"/>
    <w:rsid w:val="006E0FD5"/>
    <w:rsid w:val="006E1092"/>
    <w:rsid w:val="006E120C"/>
    <w:rsid w:val="006E1215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5DA7"/>
    <w:rsid w:val="006E64AF"/>
    <w:rsid w:val="006E69D1"/>
    <w:rsid w:val="006E6B4C"/>
    <w:rsid w:val="006E7B8F"/>
    <w:rsid w:val="006E7BB7"/>
    <w:rsid w:val="006E7E92"/>
    <w:rsid w:val="006F03A7"/>
    <w:rsid w:val="006F03C0"/>
    <w:rsid w:val="006F05BA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8"/>
    <w:rsid w:val="006F430D"/>
    <w:rsid w:val="006F432C"/>
    <w:rsid w:val="006F4941"/>
    <w:rsid w:val="006F4B18"/>
    <w:rsid w:val="006F4C63"/>
    <w:rsid w:val="006F4C94"/>
    <w:rsid w:val="006F5372"/>
    <w:rsid w:val="006F56C4"/>
    <w:rsid w:val="006F5D32"/>
    <w:rsid w:val="006F690F"/>
    <w:rsid w:val="006F6C49"/>
    <w:rsid w:val="006F6D89"/>
    <w:rsid w:val="006F6F63"/>
    <w:rsid w:val="006F7210"/>
    <w:rsid w:val="006F74AE"/>
    <w:rsid w:val="006F7791"/>
    <w:rsid w:val="006F7991"/>
    <w:rsid w:val="0070039B"/>
    <w:rsid w:val="0070049E"/>
    <w:rsid w:val="007004BD"/>
    <w:rsid w:val="0070068E"/>
    <w:rsid w:val="00700AB8"/>
    <w:rsid w:val="00700C2F"/>
    <w:rsid w:val="007014E7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5344"/>
    <w:rsid w:val="0070538B"/>
    <w:rsid w:val="00705797"/>
    <w:rsid w:val="00705A25"/>
    <w:rsid w:val="00705CCE"/>
    <w:rsid w:val="00705DF6"/>
    <w:rsid w:val="0070678C"/>
    <w:rsid w:val="00706A28"/>
    <w:rsid w:val="00706F92"/>
    <w:rsid w:val="00706FF1"/>
    <w:rsid w:val="0070786C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220F"/>
    <w:rsid w:val="007124B6"/>
    <w:rsid w:val="0071283D"/>
    <w:rsid w:val="00712C6E"/>
    <w:rsid w:val="00712E1D"/>
    <w:rsid w:val="0071310D"/>
    <w:rsid w:val="00713A3C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A6E"/>
    <w:rsid w:val="00716EF5"/>
    <w:rsid w:val="00717569"/>
    <w:rsid w:val="00717B83"/>
    <w:rsid w:val="00717C56"/>
    <w:rsid w:val="00717C74"/>
    <w:rsid w:val="00720049"/>
    <w:rsid w:val="007201FE"/>
    <w:rsid w:val="007204C0"/>
    <w:rsid w:val="00720668"/>
    <w:rsid w:val="00720BCD"/>
    <w:rsid w:val="00720C60"/>
    <w:rsid w:val="0072128A"/>
    <w:rsid w:val="007213D6"/>
    <w:rsid w:val="00721801"/>
    <w:rsid w:val="00721A72"/>
    <w:rsid w:val="00721C8A"/>
    <w:rsid w:val="00722263"/>
    <w:rsid w:val="0072229F"/>
    <w:rsid w:val="00722471"/>
    <w:rsid w:val="007224A4"/>
    <w:rsid w:val="007225B3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4B7"/>
    <w:rsid w:val="00725A12"/>
    <w:rsid w:val="00725A63"/>
    <w:rsid w:val="00725CB3"/>
    <w:rsid w:val="00725CFC"/>
    <w:rsid w:val="00725EF2"/>
    <w:rsid w:val="0072630E"/>
    <w:rsid w:val="007263BC"/>
    <w:rsid w:val="007264B2"/>
    <w:rsid w:val="00726604"/>
    <w:rsid w:val="007267E0"/>
    <w:rsid w:val="00726916"/>
    <w:rsid w:val="007276AA"/>
    <w:rsid w:val="00727892"/>
    <w:rsid w:val="00727A71"/>
    <w:rsid w:val="00727C0B"/>
    <w:rsid w:val="00730E0A"/>
    <w:rsid w:val="00731081"/>
    <w:rsid w:val="007318C2"/>
    <w:rsid w:val="00731A53"/>
    <w:rsid w:val="00731DA7"/>
    <w:rsid w:val="00731DCF"/>
    <w:rsid w:val="007327DB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A1F"/>
    <w:rsid w:val="00734BD1"/>
    <w:rsid w:val="00734EC1"/>
    <w:rsid w:val="0073554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E3"/>
    <w:rsid w:val="00737B4F"/>
    <w:rsid w:val="00737DB8"/>
    <w:rsid w:val="00740528"/>
    <w:rsid w:val="007406A4"/>
    <w:rsid w:val="00740852"/>
    <w:rsid w:val="007414A1"/>
    <w:rsid w:val="00741B23"/>
    <w:rsid w:val="00741EF4"/>
    <w:rsid w:val="007424D6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F3A"/>
    <w:rsid w:val="007440CE"/>
    <w:rsid w:val="00744F1B"/>
    <w:rsid w:val="007451FE"/>
    <w:rsid w:val="00745643"/>
    <w:rsid w:val="007456E9"/>
    <w:rsid w:val="00745DF6"/>
    <w:rsid w:val="00745EFF"/>
    <w:rsid w:val="00745F6C"/>
    <w:rsid w:val="00746010"/>
    <w:rsid w:val="007461B7"/>
    <w:rsid w:val="00746240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F5"/>
    <w:rsid w:val="00750CB6"/>
    <w:rsid w:val="00750D1A"/>
    <w:rsid w:val="00750DF5"/>
    <w:rsid w:val="0075152A"/>
    <w:rsid w:val="007515AF"/>
    <w:rsid w:val="0075172C"/>
    <w:rsid w:val="00751D09"/>
    <w:rsid w:val="0075211B"/>
    <w:rsid w:val="0075237B"/>
    <w:rsid w:val="007524A3"/>
    <w:rsid w:val="007526B0"/>
    <w:rsid w:val="007527CB"/>
    <w:rsid w:val="00752EC4"/>
    <w:rsid w:val="0075314D"/>
    <w:rsid w:val="00753569"/>
    <w:rsid w:val="00753B93"/>
    <w:rsid w:val="0075408F"/>
    <w:rsid w:val="0075429D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7634"/>
    <w:rsid w:val="0075778C"/>
    <w:rsid w:val="00757C00"/>
    <w:rsid w:val="0076008B"/>
    <w:rsid w:val="00760227"/>
    <w:rsid w:val="00760387"/>
    <w:rsid w:val="00760DCB"/>
    <w:rsid w:val="00761B78"/>
    <w:rsid w:val="00761E19"/>
    <w:rsid w:val="007620FD"/>
    <w:rsid w:val="00762353"/>
    <w:rsid w:val="007623DC"/>
    <w:rsid w:val="00762554"/>
    <w:rsid w:val="007625A9"/>
    <w:rsid w:val="00762684"/>
    <w:rsid w:val="00762A09"/>
    <w:rsid w:val="00762ADC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B89"/>
    <w:rsid w:val="00767F68"/>
    <w:rsid w:val="00767FFE"/>
    <w:rsid w:val="0077045B"/>
    <w:rsid w:val="00770B0B"/>
    <w:rsid w:val="00770F56"/>
    <w:rsid w:val="007713C5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E45"/>
    <w:rsid w:val="0077510C"/>
    <w:rsid w:val="00775430"/>
    <w:rsid w:val="007754E0"/>
    <w:rsid w:val="007756F4"/>
    <w:rsid w:val="00775A5E"/>
    <w:rsid w:val="00775AFB"/>
    <w:rsid w:val="00776A60"/>
    <w:rsid w:val="0077778D"/>
    <w:rsid w:val="0078028E"/>
    <w:rsid w:val="00780594"/>
    <w:rsid w:val="007805FE"/>
    <w:rsid w:val="0078064F"/>
    <w:rsid w:val="007807F2"/>
    <w:rsid w:val="00780B97"/>
    <w:rsid w:val="00781205"/>
    <w:rsid w:val="00781523"/>
    <w:rsid w:val="00781D14"/>
    <w:rsid w:val="00781DB6"/>
    <w:rsid w:val="0078224C"/>
    <w:rsid w:val="0078249D"/>
    <w:rsid w:val="0078255F"/>
    <w:rsid w:val="00782746"/>
    <w:rsid w:val="007827F8"/>
    <w:rsid w:val="00782A5E"/>
    <w:rsid w:val="00782A76"/>
    <w:rsid w:val="00782C32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1EF"/>
    <w:rsid w:val="007878DF"/>
    <w:rsid w:val="00787FD5"/>
    <w:rsid w:val="00790104"/>
    <w:rsid w:val="007904C9"/>
    <w:rsid w:val="007905E1"/>
    <w:rsid w:val="007906C5"/>
    <w:rsid w:val="00790827"/>
    <w:rsid w:val="00790BFF"/>
    <w:rsid w:val="00791C7C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A08"/>
    <w:rsid w:val="00793C1A"/>
    <w:rsid w:val="00793E50"/>
    <w:rsid w:val="00793F1E"/>
    <w:rsid w:val="007940CB"/>
    <w:rsid w:val="0079437D"/>
    <w:rsid w:val="007947B3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7297"/>
    <w:rsid w:val="00797EF2"/>
    <w:rsid w:val="007A04A6"/>
    <w:rsid w:val="007A04F2"/>
    <w:rsid w:val="007A056B"/>
    <w:rsid w:val="007A0694"/>
    <w:rsid w:val="007A06F0"/>
    <w:rsid w:val="007A08FF"/>
    <w:rsid w:val="007A0907"/>
    <w:rsid w:val="007A0ABE"/>
    <w:rsid w:val="007A0C64"/>
    <w:rsid w:val="007A0E35"/>
    <w:rsid w:val="007A16EB"/>
    <w:rsid w:val="007A1C3E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62A"/>
    <w:rsid w:val="007A5BD4"/>
    <w:rsid w:val="007A5BE8"/>
    <w:rsid w:val="007A5C4C"/>
    <w:rsid w:val="007A641D"/>
    <w:rsid w:val="007A6458"/>
    <w:rsid w:val="007A6725"/>
    <w:rsid w:val="007A6CA0"/>
    <w:rsid w:val="007A6EFA"/>
    <w:rsid w:val="007A7237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448"/>
    <w:rsid w:val="007B16B5"/>
    <w:rsid w:val="007B170B"/>
    <w:rsid w:val="007B18BC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504"/>
    <w:rsid w:val="007B4F14"/>
    <w:rsid w:val="007B4FF4"/>
    <w:rsid w:val="007B538D"/>
    <w:rsid w:val="007B5563"/>
    <w:rsid w:val="007B5727"/>
    <w:rsid w:val="007B57CB"/>
    <w:rsid w:val="007B591F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7006"/>
    <w:rsid w:val="007B700C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377"/>
    <w:rsid w:val="007C15BC"/>
    <w:rsid w:val="007C17F5"/>
    <w:rsid w:val="007C1CBB"/>
    <w:rsid w:val="007C1F9D"/>
    <w:rsid w:val="007C23E4"/>
    <w:rsid w:val="007C23F5"/>
    <w:rsid w:val="007C24D2"/>
    <w:rsid w:val="007C2539"/>
    <w:rsid w:val="007C2656"/>
    <w:rsid w:val="007C2670"/>
    <w:rsid w:val="007C2C37"/>
    <w:rsid w:val="007C2C77"/>
    <w:rsid w:val="007C2D67"/>
    <w:rsid w:val="007C2F12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49"/>
    <w:rsid w:val="007C56F9"/>
    <w:rsid w:val="007C5808"/>
    <w:rsid w:val="007C5A80"/>
    <w:rsid w:val="007C5EA1"/>
    <w:rsid w:val="007C5F2B"/>
    <w:rsid w:val="007C5FF2"/>
    <w:rsid w:val="007C646C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E07"/>
    <w:rsid w:val="007D4464"/>
    <w:rsid w:val="007D46DB"/>
    <w:rsid w:val="007D4C8C"/>
    <w:rsid w:val="007D4DF3"/>
    <w:rsid w:val="007D4F06"/>
    <w:rsid w:val="007D4F2F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F1C"/>
    <w:rsid w:val="007D7094"/>
    <w:rsid w:val="007D755E"/>
    <w:rsid w:val="007D7E50"/>
    <w:rsid w:val="007D7F3F"/>
    <w:rsid w:val="007D7FD0"/>
    <w:rsid w:val="007E0935"/>
    <w:rsid w:val="007E0B38"/>
    <w:rsid w:val="007E1B43"/>
    <w:rsid w:val="007E1CC1"/>
    <w:rsid w:val="007E1D60"/>
    <w:rsid w:val="007E1F47"/>
    <w:rsid w:val="007E212F"/>
    <w:rsid w:val="007E259A"/>
    <w:rsid w:val="007E259E"/>
    <w:rsid w:val="007E27F6"/>
    <w:rsid w:val="007E2A30"/>
    <w:rsid w:val="007E2CD6"/>
    <w:rsid w:val="007E2CE0"/>
    <w:rsid w:val="007E3037"/>
    <w:rsid w:val="007E3725"/>
    <w:rsid w:val="007E37E6"/>
    <w:rsid w:val="007E3A18"/>
    <w:rsid w:val="007E3B36"/>
    <w:rsid w:val="007E3B74"/>
    <w:rsid w:val="007E3F48"/>
    <w:rsid w:val="007E406A"/>
    <w:rsid w:val="007E4480"/>
    <w:rsid w:val="007E4503"/>
    <w:rsid w:val="007E4899"/>
    <w:rsid w:val="007E53E4"/>
    <w:rsid w:val="007E543B"/>
    <w:rsid w:val="007E5472"/>
    <w:rsid w:val="007E550B"/>
    <w:rsid w:val="007E6168"/>
    <w:rsid w:val="007E61D6"/>
    <w:rsid w:val="007E6469"/>
    <w:rsid w:val="007E665C"/>
    <w:rsid w:val="007E7018"/>
    <w:rsid w:val="007E70CE"/>
    <w:rsid w:val="007E78B9"/>
    <w:rsid w:val="007E7981"/>
    <w:rsid w:val="007F051F"/>
    <w:rsid w:val="007F085A"/>
    <w:rsid w:val="007F0A95"/>
    <w:rsid w:val="007F1919"/>
    <w:rsid w:val="007F1C6E"/>
    <w:rsid w:val="007F1FBC"/>
    <w:rsid w:val="007F2174"/>
    <w:rsid w:val="007F2350"/>
    <w:rsid w:val="007F24DC"/>
    <w:rsid w:val="007F27A1"/>
    <w:rsid w:val="007F288B"/>
    <w:rsid w:val="007F2BF9"/>
    <w:rsid w:val="007F2E05"/>
    <w:rsid w:val="007F2EE6"/>
    <w:rsid w:val="007F365D"/>
    <w:rsid w:val="007F421E"/>
    <w:rsid w:val="007F4432"/>
    <w:rsid w:val="007F44E9"/>
    <w:rsid w:val="007F4A1A"/>
    <w:rsid w:val="007F4A78"/>
    <w:rsid w:val="007F50CF"/>
    <w:rsid w:val="007F5A1A"/>
    <w:rsid w:val="007F5C82"/>
    <w:rsid w:val="007F5CDE"/>
    <w:rsid w:val="007F5CDF"/>
    <w:rsid w:val="007F624A"/>
    <w:rsid w:val="007F63D2"/>
    <w:rsid w:val="007F699C"/>
    <w:rsid w:val="007F71ED"/>
    <w:rsid w:val="007F721D"/>
    <w:rsid w:val="007F7573"/>
    <w:rsid w:val="007F758A"/>
    <w:rsid w:val="007F75E8"/>
    <w:rsid w:val="008000F2"/>
    <w:rsid w:val="00800125"/>
    <w:rsid w:val="00800321"/>
    <w:rsid w:val="00800844"/>
    <w:rsid w:val="00800A2F"/>
    <w:rsid w:val="00800C48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31A0"/>
    <w:rsid w:val="00803289"/>
    <w:rsid w:val="0080336F"/>
    <w:rsid w:val="00804282"/>
    <w:rsid w:val="0080473E"/>
    <w:rsid w:val="008048B8"/>
    <w:rsid w:val="00804960"/>
    <w:rsid w:val="00804A04"/>
    <w:rsid w:val="00804C54"/>
    <w:rsid w:val="00804D89"/>
    <w:rsid w:val="00804DF5"/>
    <w:rsid w:val="00804F2B"/>
    <w:rsid w:val="00804F5C"/>
    <w:rsid w:val="008052EE"/>
    <w:rsid w:val="008052EF"/>
    <w:rsid w:val="0080615B"/>
    <w:rsid w:val="0080640C"/>
    <w:rsid w:val="0080649C"/>
    <w:rsid w:val="00806620"/>
    <w:rsid w:val="00806745"/>
    <w:rsid w:val="00806748"/>
    <w:rsid w:val="00806956"/>
    <w:rsid w:val="00807828"/>
    <w:rsid w:val="0081038A"/>
    <w:rsid w:val="008107D4"/>
    <w:rsid w:val="00810914"/>
    <w:rsid w:val="00810C7B"/>
    <w:rsid w:val="008110F0"/>
    <w:rsid w:val="0081147C"/>
    <w:rsid w:val="00811716"/>
    <w:rsid w:val="00811870"/>
    <w:rsid w:val="00811B26"/>
    <w:rsid w:val="00811F3E"/>
    <w:rsid w:val="008123B6"/>
    <w:rsid w:val="008124C5"/>
    <w:rsid w:val="0081360F"/>
    <w:rsid w:val="00813C9F"/>
    <w:rsid w:val="00813E94"/>
    <w:rsid w:val="008144B4"/>
    <w:rsid w:val="008146AF"/>
    <w:rsid w:val="00814B2F"/>
    <w:rsid w:val="00815428"/>
    <w:rsid w:val="00815C29"/>
    <w:rsid w:val="00815EEF"/>
    <w:rsid w:val="008161F8"/>
    <w:rsid w:val="0081622D"/>
    <w:rsid w:val="00816236"/>
    <w:rsid w:val="008165E2"/>
    <w:rsid w:val="00816A40"/>
    <w:rsid w:val="00816C19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6B9"/>
    <w:rsid w:val="00822841"/>
    <w:rsid w:val="00822865"/>
    <w:rsid w:val="008229EC"/>
    <w:rsid w:val="00822B36"/>
    <w:rsid w:val="00822B7A"/>
    <w:rsid w:val="00823506"/>
    <w:rsid w:val="008237FA"/>
    <w:rsid w:val="008239B7"/>
    <w:rsid w:val="00823A4C"/>
    <w:rsid w:val="008249B9"/>
    <w:rsid w:val="00824A6C"/>
    <w:rsid w:val="0082530A"/>
    <w:rsid w:val="0082532B"/>
    <w:rsid w:val="008255D4"/>
    <w:rsid w:val="008255DA"/>
    <w:rsid w:val="008256E7"/>
    <w:rsid w:val="00825C15"/>
    <w:rsid w:val="00825C5C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C90"/>
    <w:rsid w:val="00830390"/>
    <w:rsid w:val="008306F8"/>
    <w:rsid w:val="0083071E"/>
    <w:rsid w:val="008308C6"/>
    <w:rsid w:val="008309D8"/>
    <w:rsid w:val="00830D02"/>
    <w:rsid w:val="008310AC"/>
    <w:rsid w:val="00831397"/>
    <w:rsid w:val="00831A90"/>
    <w:rsid w:val="00831E05"/>
    <w:rsid w:val="00832271"/>
    <w:rsid w:val="008328D7"/>
    <w:rsid w:val="00832916"/>
    <w:rsid w:val="00832AA0"/>
    <w:rsid w:val="00832EE1"/>
    <w:rsid w:val="00833360"/>
    <w:rsid w:val="00833397"/>
    <w:rsid w:val="00833A26"/>
    <w:rsid w:val="00833CA2"/>
    <w:rsid w:val="00834704"/>
    <w:rsid w:val="00834B73"/>
    <w:rsid w:val="00834C67"/>
    <w:rsid w:val="00834CEE"/>
    <w:rsid w:val="00834CF1"/>
    <w:rsid w:val="0083558A"/>
    <w:rsid w:val="008355C4"/>
    <w:rsid w:val="00835648"/>
    <w:rsid w:val="0083569C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1909"/>
    <w:rsid w:val="008419B2"/>
    <w:rsid w:val="00841EB8"/>
    <w:rsid w:val="008421B5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223"/>
    <w:rsid w:val="008445F2"/>
    <w:rsid w:val="008445F8"/>
    <w:rsid w:val="00844690"/>
    <w:rsid w:val="00844ABE"/>
    <w:rsid w:val="00844B7C"/>
    <w:rsid w:val="00845218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47DC2"/>
    <w:rsid w:val="00850714"/>
    <w:rsid w:val="00850A13"/>
    <w:rsid w:val="00850F45"/>
    <w:rsid w:val="0085106C"/>
    <w:rsid w:val="00851426"/>
    <w:rsid w:val="00851458"/>
    <w:rsid w:val="008516EE"/>
    <w:rsid w:val="00851BF6"/>
    <w:rsid w:val="008527A2"/>
    <w:rsid w:val="00852905"/>
    <w:rsid w:val="00852B65"/>
    <w:rsid w:val="0085302E"/>
    <w:rsid w:val="00853094"/>
    <w:rsid w:val="008531DF"/>
    <w:rsid w:val="0085323C"/>
    <w:rsid w:val="00853687"/>
    <w:rsid w:val="008536DB"/>
    <w:rsid w:val="00853979"/>
    <w:rsid w:val="00853A4D"/>
    <w:rsid w:val="00853C1C"/>
    <w:rsid w:val="00853FDB"/>
    <w:rsid w:val="0085445A"/>
    <w:rsid w:val="0085456B"/>
    <w:rsid w:val="008551EE"/>
    <w:rsid w:val="008552D9"/>
    <w:rsid w:val="00855591"/>
    <w:rsid w:val="00855EB1"/>
    <w:rsid w:val="00856679"/>
    <w:rsid w:val="00856CEB"/>
    <w:rsid w:val="00857198"/>
    <w:rsid w:val="0085725D"/>
    <w:rsid w:val="00857C54"/>
    <w:rsid w:val="00857EB1"/>
    <w:rsid w:val="00857F85"/>
    <w:rsid w:val="00860741"/>
    <w:rsid w:val="00860B42"/>
    <w:rsid w:val="00860E3F"/>
    <w:rsid w:val="008610BA"/>
    <w:rsid w:val="008611A8"/>
    <w:rsid w:val="00861279"/>
    <w:rsid w:val="008618B2"/>
    <w:rsid w:val="00862013"/>
    <w:rsid w:val="008620A6"/>
    <w:rsid w:val="0086279E"/>
    <w:rsid w:val="00862C2A"/>
    <w:rsid w:val="00863195"/>
    <w:rsid w:val="008634CF"/>
    <w:rsid w:val="008637D5"/>
    <w:rsid w:val="00863902"/>
    <w:rsid w:val="00863D73"/>
    <w:rsid w:val="008645F6"/>
    <w:rsid w:val="00864AD8"/>
    <w:rsid w:val="00864B1C"/>
    <w:rsid w:val="008655C2"/>
    <w:rsid w:val="00865956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090"/>
    <w:rsid w:val="00870239"/>
    <w:rsid w:val="0087096C"/>
    <w:rsid w:val="00870DB3"/>
    <w:rsid w:val="0087136F"/>
    <w:rsid w:val="00871890"/>
    <w:rsid w:val="00871905"/>
    <w:rsid w:val="00871C28"/>
    <w:rsid w:val="00872025"/>
    <w:rsid w:val="008738B1"/>
    <w:rsid w:val="008738D7"/>
    <w:rsid w:val="00873975"/>
    <w:rsid w:val="00873DDA"/>
    <w:rsid w:val="00874B60"/>
    <w:rsid w:val="008753DC"/>
    <w:rsid w:val="00875675"/>
    <w:rsid w:val="00875C20"/>
    <w:rsid w:val="00875F38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B46"/>
    <w:rsid w:val="00877DC5"/>
    <w:rsid w:val="00880563"/>
    <w:rsid w:val="0088076C"/>
    <w:rsid w:val="008808ED"/>
    <w:rsid w:val="00880EAC"/>
    <w:rsid w:val="008810C3"/>
    <w:rsid w:val="00881689"/>
    <w:rsid w:val="00881875"/>
    <w:rsid w:val="00881C98"/>
    <w:rsid w:val="008820C9"/>
    <w:rsid w:val="00882339"/>
    <w:rsid w:val="00882487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20E"/>
    <w:rsid w:val="0088539C"/>
    <w:rsid w:val="00885B5C"/>
    <w:rsid w:val="00885BDB"/>
    <w:rsid w:val="008860FB"/>
    <w:rsid w:val="00886278"/>
    <w:rsid w:val="00886ED9"/>
    <w:rsid w:val="008870FB"/>
    <w:rsid w:val="00887285"/>
    <w:rsid w:val="00887FDB"/>
    <w:rsid w:val="0089019E"/>
    <w:rsid w:val="008901EF"/>
    <w:rsid w:val="008903C9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2DA2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1B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6E33"/>
    <w:rsid w:val="008973F1"/>
    <w:rsid w:val="0089748B"/>
    <w:rsid w:val="0089766E"/>
    <w:rsid w:val="00897F53"/>
    <w:rsid w:val="008A0268"/>
    <w:rsid w:val="008A0372"/>
    <w:rsid w:val="008A0C20"/>
    <w:rsid w:val="008A0DE6"/>
    <w:rsid w:val="008A0DFC"/>
    <w:rsid w:val="008A1278"/>
    <w:rsid w:val="008A1E7F"/>
    <w:rsid w:val="008A20C3"/>
    <w:rsid w:val="008A24F9"/>
    <w:rsid w:val="008A266A"/>
    <w:rsid w:val="008A2F4C"/>
    <w:rsid w:val="008A33C4"/>
    <w:rsid w:val="008A3D0B"/>
    <w:rsid w:val="008A44AB"/>
    <w:rsid w:val="008A4647"/>
    <w:rsid w:val="008A4A56"/>
    <w:rsid w:val="008A4FB3"/>
    <w:rsid w:val="008A524A"/>
    <w:rsid w:val="008A54EA"/>
    <w:rsid w:val="008A5695"/>
    <w:rsid w:val="008A5A8F"/>
    <w:rsid w:val="008A5AAD"/>
    <w:rsid w:val="008A60BC"/>
    <w:rsid w:val="008A619A"/>
    <w:rsid w:val="008A63AE"/>
    <w:rsid w:val="008A6425"/>
    <w:rsid w:val="008A6736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A48"/>
    <w:rsid w:val="008B0A8E"/>
    <w:rsid w:val="008B0FB8"/>
    <w:rsid w:val="008B11D4"/>
    <w:rsid w:val="008B1682"/>
    <w:rsid w:val="008B16A5"/>
    <w:rsid w:val="008B187C"/>
    <w:rsid w:val="008B1909"/>
    <w:rsid w:val="008B1A8C"/>
    <w:rsid w:val="008B1E08"/>
    <w:rsid w:val="008B1F19"/>
    <w:rsid w:val="008B2044"/>
    <w:rsid w:val="008B21BD"/>
    <w:rsid w:val="008B231B"/>
    <w:rsid w:val="008B2978"/>
    <w:rsid w:val="008B32D5"/>
    <w:rsid w:val="008B34E9"/>
    <w:rsid w:val="008B367A"/>
    <w:rsid w:val="008B383E"/>
    <w:rsid w:val="008B39D2"/>
    <w:rsid w:val="008B3B55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3EB"/>
    <w:rsid w:val="008B552E"/>
    <w:rsid w:val="008B56E3"/>
    <w:rsid w:val="008B59B5"/>
    <w:rsid w:val="008B65EB"/>
    <w:rsid w:val="008B66CA"/>
    <w:rsid w:val="008B69DC"/>
    <w:rsid w:val="008B6AD6"/>
    <w:rsid w:val="008B6DA6"/>
    <w:rsid w:val="008B6DD7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BD6"/>
    <w:rsid w:val="008C1D38"/>
    <w:rsid w:val="008C1E81"/>
    <w:rsid w:val="008C1E9D"/>
    <w:rsid w:val="008C251A"/>
    <w:rsid w:val="008C25CF"/>
    <w:rsid w:val="008C2ECE"/>
    <w:rsid w:val="008C345B"/>
    <w:rsid w:val="008C34C8"/>
    <w:rsid w:val="008C38BB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5C5C"/>
    <w:rsid w:val="008C5EEE"/>
    <w:rsid w:val="008C6023"/>
    <w:rsid w:val="008C687F"/>
    <w:rsid w:val="008C6B55"/>
    <w:rsid w:val="008C6B60"/>
    <w:rsid w:val="008C6BC0"/>
    <w:rsid w:val="008C6FCE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886"/>
    <w:rsid w:val="008D096C"/>
    <w:rsid w:val="008D0A4D"/>
    <w:rsid w:val="008D0AC7"/>
    <w:rsid w:val="008D0C4D"/>
    <w:rsid w:val="008D11DF"/>
    <w:rsid w:val="008D1384"/>
    <w:rsid w:val="008D14B9"/>
    <w:rsid w:val="008D1501"/>
    <w:rsid w:val="008D195C"/>
    <w:rsid w:val="008D1AAA"/>
    <w:rsid w:val="008D23CE"/>
    <w:rsid w:val="008D29EC"/>
    <w:rsid w:val="008D2B13"/>
    <w:rsid w:val="008D2C20"/>
    <w:rsid w:val="008D306F"/>
    <w:rsid w:val="008D3079"/>
    <w:rsid w:val="008D32AA"/>
    <w:rsid w:val="008D3570"/>
    <w:rsid w:val="008D3E1E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9E4"/>
    <w:rsid w:val="008D5A31"/>
    <w:rsid w:val="008D5B04"/>
    <w:rsid w:val="008D608A"/>
    <w:rsid w:val="008D618A"/>
    <w:rsid w:val="008D61C1"/>
    <w:rsid w:val="008D622D"/>
    <w:rsid w:val="008D6629"/>
    <w:rsid w:val="008D6767"/>
    <w:rsid w:val="008D697E"/>
    <w:rsid w:val="008D6DDD"/>
    <w:rsid w:val="008D7479"/>
    <w:rsid w:val="008D7660"/>
    <w:rsid w:val="008D7B95"/>
    <w:rsid w:val="008D7C32"/>
    <w:rsid w:val="008E0218"/>
    <w:rsid w:val="008E0260"/>
    <w:rsid w:val="008E0855"/>
    <w:rsid w:val="008E0ACF"/>
    <w:rsid w:val="008E0BD4"/>
    <w:rsid w:val="008E0CBC"/>
    <w:rsid w:val="008E1031"/>
    <w:rsid w:val="008E13E0"/>
    <w:rsid w:val="008E1431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E69"/>
    <w:rsid w:val="008E3C86"/>
    <w:rsid w:val="008E3DD2"/>
    <w:rsid w:val="008E3DD5"/>
    <w:rsid w:val="008E426C"/>
    <w:rsid w:val="008E4680"/>
    <w:rsid w:val="008E46BC"/>
    <w:rsid w:val="008E48EE"/>
    <w:rsid w:val="008E4CEB"/>
    <w:rsid w:val="008E4E33"/>
    <w:rsid w:val="008E53BD"/>
    <w:rsid w:val="008E601E"/>
    <w:rsid w:val="008E620F"/>
    <w:rsid w:val="008E652B"/>
    <w:rsid w:val="008E669D"/>
    <w:rsid w:val="008E6B0B"/>
    <w:rsid w:val="008E6BD7"/>
    <w:rsid w:val="008E6D54"/>
    <w:rsid w:val="008E6DBB"/>
    <w:rsid w:val="008E7432"/>
    <w:rsid w:val="008E768D"/>
    <w:rsid w:val="008E76D1"/>
    <w:rsid w:val="008E76EF"/>
    <w:rsid w:val="008E7A51"/>
    <w:rsid w:val="008E7B7D"/>
    <w:rsid w:val="008E7DB5"/>
    <w:rsid w:val="008E7F74"/>
    <w:rsid w:val="008F0233"/>
    <w:rsid w:val="008F0FB6"/>
    <w:rsid w:val="008F12C5"/>
    <w:rsid w:val="008F148B"/>
    <w:rsid w:val="008F193B"/>
    <w:rsid w:val="008F1A0E"/>
    <w:rsid w:val="008F1B8B"/>
    <w:rsid w:val="008F2035"/>
    <w:rsid w:val="008F22CB"/>
    <w:rsid w:val="008F2425"/>
    <w:rsid w:val="008F2639"/>
    <w:rsid w:val="008F269F"/>
    <w:rsid w:val="008F26A3"/>
    <w:rsid w:val="008F383C"/>
    <w:rsid w:val="008F40EB"/>
    <w:rsid w:val="008F4441"/>
    <w:rsid w:val="008F485B"/>
    <w:rsid w:val="008F513C"/>
    <w:rsid w:val="008F526B"/>
    <w:rsid w:val="008F555E"/>
    <w:rsid w:val="008F5595"/>
    <w:rsid w:val="008F55EF"/>
    <w:rsid w:val="008F5944"/>
    <w:rsid w:val="008F5974"/>
    <w:rsid w:val="008F59E4"/>
    <w:rsid w:val="008F5CB7"/>
    <w:rsid w:val="008F6176"/>
    <w:rsid w:val="008F61E1"/>
    <w:rsid w:val="008F645B"/>
    <w:rsid w:val="008F702C"/>
    <w:rsid w:val="008F7094"/>
    <w:rsid w:val="008F70DE"/>
    <w:rsid w:val="008F7935"/>
    <w:rsid w:val="00900020"/>
    <w:rsid w:val="009001EC"/>
    <w:rsid w:val="00900509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E70"/>
    <w:rsid w:val="0090220E"/>
    <w:rsid w:val="009029BB"/>
    <w:rsid w:val="00902C0B"/>
    <w:rsid w:val="00902C4C"/>
    <w:rsid w:val="00903AA7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154"/>
    <w:rsid w:val="00906248"/>
    <w:rsid w:val="009063A5"/>
    <w:rsid w:val="0090656F"/>
    <w:rsid w:val="00906746"/>
    <w:rsid w:val="0090690C"/>
    <w:rsid w:val="00906A28"/>
    <w:rsid w:val="00906B58"/>
    <w:rsid w:val="00906D1B"/>
    <w:rsid w:val="00907049"/>
    <w:rsid w:val="0090719F"/>
    <w:rsid w:val="00907627"/>
    <w:rsid w:val="0090772C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A77"/>
    <w:rsid w:val="00910B19"/>
    <w:rsid w:val="00910E7E"/>
    <w:rsid w:val="00911293"/>
    <w:rsid w:val="00911358"/>
    <w:rsid w:val="00911372"/>
    <w:rsid w:val="00911A40"/>
    <w:rsid w:val="00911B44"/>
    <w:rsid w:val="00911DF2"/>
    <w:rsid w:val="009122B1"/>
    <w:rsid w:val="009130AB"/>
    <w:rsid w:val="009131B7"/>
    <w:rsid w:val="009131E2"/>
    <w:rsid w:val="009132C0"/>
    <w:rsid w:val="009132D9"/>
    <w:rsid w:val="00913593"/>
    <w:rsid w:val="009139A2"/>
    <w:rsid w:val="00913CBA"/>
    <w:rsid w:val="00913FC2"/>
    <w:rsid w:val="0091465F"/>
    <w:rsid w:val="009146D5"/>
    <w:rsid w:val="0091489C"/>
    <w:rsid w:val="00915360"/>
    <w:rsid w:val="009154B5"/>
    <w:rsid w:val="00915691"/>
    <w:rsid w:val="009157F5"/>
    <w:rsid w:val="00916358"/>
    <w:rsid w:val="0091663E"/>
    <w:rsid w:val="00916A2A"/>
    <w:rsid w:val="00916F9A"/>
    <w:rsid w:val="00917172"/>
    <w:rsid w:val="0091740E"/>
    <w:rsid w:val="00917460"/>
    <w:rsid w:val="00917699"/>
    <w:rsid w:val="0091773A"/>
    <w:rsid w:val="00917856"/>
    <w:rsid w:val="00917B30"/>
    <w:rsid w:val="00917D0F"/>
    <w:rsid w:val="009200C4"/>
    <w:rsid w:val="00920758"/>
    <w:rsid w:val="00920952"/>
    <w:rsid w:val="009209F9"/>
    <w:rsid w:val="0092188C"/>
    <w:rsid w:val="0092191B"/>
    <w:rsid w:val="00921ECC"/>
    <w:rsid w:val="00921F28"/>
    <w:rsid w:val="00922643"/>
    <w:rsid w:val="00922668"/>
    <w:rsid w:val="00922ADE"/>
    <w:rsid w:val="00922BE5"/>
    <w:rsid w:val="009232DE"/>
    <w:rsid w:val="00923A65"/>
    <w:rsid w:val="00923AF5"/>
    <w:rsid w:val="00923B0B"/>
    <w:rsid w:val="00923B9A"/>
    <w:rsid w:val="00923DC7"/>
    <w:rsid w:val="00923EDC"/>
    <w:rsid w:val="009243D1"/>
    <w:rsid w:val="00924907"/>
    <w:rsid w:val="00924C36"/>
    <w:rsid w:val="00924D9D"/>
    <w:rsid w:val="0092514C"/>
    <w:rsid w:val="009253BE"/>
    <w:rsid w:val="0092580B"/>
    <w:rsid w:val="0092594A"/>
    <w:rsid w:val="00926808"/>
    <w:rsid w:val="00927216"/>
    <w:rsid w:val="009273DD"/>
    <w:rsid w:val="009275A9"/>
    <w:rsid w:val="00927768"/>
    <w:rsid w:val="0092799A"/>
    <w:rsid w:val="00927AC4"/>
    <w:rsid w:val="00927C99"/>
    <w:rsid w:val="00930264"/>
    <w:rsid w:val="009302CE"/>
    <w:rsid w:val="00930523"/>
    <w:rsid w:val="009306B9"/>
    <w:rsid w:val="0093086F"/>
    <w:rsid w:val="00930E82"/>
    <w:rsid w:val="009311C5"/>
    <w:rsid w:val="009312F1"/>
    <w:rsid w:val="009314BE"/>
    <w:rsid w:val="009319CA"/>
    <w:rsid w:val="00931AF3"/>
    <w:rsid w:val="00931C25"/>
    <w:rsid w:val="00931D28"/>
    <w:rsid w:val="00931FA1"/>
    <w:rsid w:val="0093208B"/>
    <w:rsid w:val="0093229F"/>
    <w:rsid w:val="00932624"/>
    <w:rsid w:val="00932B26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1F"/>
    <w:rsid w:val="009371D9"/>
    <w:rsid w:val="00937387"/>
    <w:rsid w:val="00937745"/>
    <w:rsid w:val="0093776F"/>
    <w:rsid w:val="009379E2"/>
    <w:rsid w:val="009407C0"/>
    <w:rsid w:val="009408C9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473"/>
    <w:rsid w:val="0094364A"/>
    <w:rsid w:val="00943812"/>
    <w:rsid w:val="009439CF"/>
    <w:rsid w:val="009439E2"/>
    <w:rsid w:val="00943B08"/>
    <w:rsid w:val="00943C78"/>
    <w:rsid w:val="0094418C"/>
    <w:rsid w:val="00944B65"/>
    <w:rsid w:val="00945127"/>
    <w:rsid w:val="0094541E"/>
    <w:rsid w:val="00945474"/>
    <w:rsid w:val="00945483"/>
    <w:rsid w:val="009454B5"/>
    <w:rsid w:val="00945863"/>
    <w:rsid w:val="009458AC"/>
    <w:rsid w:val="00945D49"/>
    <w:rsid w:val="00945D6C"/>
    <w:rsid w:val="00945D87"/>
    <w:rsid w:val="009462E7"/>
    <w:rsid w:val="0094678E"/>
    <w:rsid w:val="00946DAB"/>
    <w:rsid w:val="00946FD8"/>
    <w:rsid w:val="009470C0"/>
    <w:rsid w:val="0094720D"/>
    <w:rsid w:val="009473B0"/>
    <w:rsid w:val="009475F5"/>
    <w:rsid w:val="009478EB"/>
    <w:rsid w:val="00947DB1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D3A"/>
    <w:rsid w:val="00954DBF"/>
    <w:rsid w:val="00954FEA"/>
    <w:rsid w:val="0095569A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60414"/>
    <w:rsid w:val="00960671"/>
    <w:rsid w:val="009606D6"/>
    <w:rsid w:val="009609F8"/>
    <w:rsid w:val="00960ADF"/>
    <w:rsid w:val="00960C0A"/>
    <w:rsid w:val="00960CB0"/>
    <w:rsid w:val="009613CA"/>
    <w:rsid w:val="0096151D"/>
    <w:rsid w:val="00961988"/>
    <w:rsid w:val="009619D8"/>
    <w:rsid w:val="00961B31"/>
    <w:rsid w:val="00961B6B"/>
    <w:rsid w:val="00961F75"/>
    <w:rsid w:val="00962104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AC7"/>
    <w:rsid w:val="00963E2F"/>
    <w:rsid w:val="00963F10"/>
    <w:rsid w:val="00963F4F"/>
    <w:rsid w:val="009643CF"/>
    <w:rsid w:val="0096442D"/>
    <w:rsid w:val="00964597"/>
    <w:rsid w:val="0096484D"/>
    <w:rsid w:val="00964878"/>
    <w:rsid w:val="00964DFB"/>
    <w:rsid w:val="00964E84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7014E"/>
    <w:rsid w:val="00970542"/>
    <w:rsid w:val="009708C7"/>
    <w:rsid w:val="0097098A"/>
    <w:rsid w:val="009709F8"/>
    <w:rsid w:val="00970C66"/>
    <w:rsid w:val="00970FF0"/>
    <w:rsid w:val="00971230"/>
    <w:rsid w:val="009715D8"/>
    <w:rsid w:val="00971A31"/>
    <w:rsid w:val="00971B60"/>
    <w:rsid w:val="00971C81"/>
    <w:rsid w:val="00971D77"/>
    <w:rsid w:val="00972D2C"/>
    <w:rsid w:val="00972DE7"/>
    <w:rsid w:val="00972F9D"/>
    <w:rsid w:val="00973148"/>
    <w:rsid w:val="00973216"/>
    <w:rsid w:val="00973E3B"/>
    <w:rsid w:val="00974FAC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6FA6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B3E"/>
    <w:rsid w:val="00983290"/>
    <w:rsid w:val="00983683"/>
    <w:rsid w:val="00983AB2"/>
    <w:rsid w:val="00983C12"/>
    <w:rsid w:val="00984027"/>
    <w:rsid w:val="00984481"/>
    <w:rsid w:val="009845D2"/>
    <w:rsid w:val="00984C7F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939"/>
    <w:rsid w:val="00987CB9"/>
    <w:rsid w:val="00987D5E"/>
    <w:rsid w:val="00987E2D"/>
    <w:rsid w:val="00987F1E"/>
    <w:rsid w:val="00987F87"/>
    <w:rsid w:val="00990B95"/>
    <w:rsid w:val="00990E4E"/>
    <w:rsid w:val="00990E55"/>
    <w:rsid w:val="00990FA9"/>
    <w:rsid w:val="009912E6"/>
    <w:rsid w:val="0099142E"/>
    <w:rsid w:val="00991686"/>
    <w:rsid w:val="009918A4"/>
    <w:rsid w:val="009918EF"/>
    <w:rsid w:val="00991AEC"/>
    <w:rsid w:val="00991B12"/>
    <w:rsid w:val="00991BE0"/>
    <w:rsid w:val="00991CA3"/>
    <w:rsid w:val="00991EED"/>
    <w:rsid w:val="00991FE5"/>
    <w:rsid w:val="009920FA"/>
    <w:rsid w:val="00992103"/>
    <w:rsid w:val="0099221B"/>
    <w:rsid w:val="009922FA"/>
    <w:rsid w:val="009927E9"/>
    <w:rsid w:val="00992BC2"/>
    <w:rsid w:val="00992CC0"/>
    <w:rsid w:val="00992D32"/>
    <w:rsid w:val="00992F4A"/>
    <w:rsid w:val="009939A4"/>
    <w:rsid w:val="00993A83"/>
    <w:rsid w:val="0099406D"/>
    <w:rsid w:val="00994204"/>
    <w:rsid w:val="00994219"/>
    <w:rsid w:val="00994EAA"/>
    <w:rsid w:val="0099511E"/>
    <w:rsid w:val="009952E7"/>
    <w:rsid w:val="00995A7B"/>
    <w:rsid w:val="00995BEE"/>
    <w:rsid w:val="00995F8F"/>
    <w:rsid w:val="00996262"/>
    <w:rsid w:val="0099653A"/>
    <w:rsid w:val="00996906"/>
    <w:rsid w:val="00996CCB"/>
    <w:rsid w:val="00996D9B"/>
    <w:rsid w:val="00996FA8"/>
    <w:rsid w:val="00997018"/>
    <w:rsid w:val="00997440"/>
    <w:rsid w:val="009977BF"/>
    <w:rsid w:val="009977C1"/>
    <w:rsid w:val="00997FA8"/>
    <w:rsid w:val="009A0025"/>
    <w:rsid w:val="009A059C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3EDA"/>
    <w:rsid w:val="009A41FE"/>
    <w:rsid w:val="009A4B8E"/>
    <w:rsid w:val="009A5061"/>
    <w:rsid w:val="009A55BC"/>
    <w:rsid w:val="009A5925"/>
    <w:rsid w:val="009A5A2A"/>
    <w:rsid w:val="009A5ADF"/>
    <w:rsid w:val="009A64D3"/>
    <w:rsid w:val="009A6E01"/>
    <w:rsid w:val="009A77BF"/>
    <w:rsid w:val="009A79EE"/>
    <w:rsid w:val="009A7E28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CE6"/>
    <w:rsid w:val="009B15F6"/>
    <w:rsid w:val="009B1953"/>
    <w:rsid w:val="009B2088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F25"/>
    <w:rsid w:val="009B65AD"/>
    <w:rsid w:val="009B673C"/>
    <w:rsid w:val="009B6A77"/>
    <w:rsid w:val="009B6EDB"/>
    <w:rsid w:val="009B711A"/>
    <w:rsid w:val="009B76F7"/>
    <w:rsid w:val="009B7A42"/>
    <w:rsid w:val="009B7A7C"/>
    <w:rsid w:val="009B7BC1"/>
    <w:rsid w:val="009B7DE8"/>
    <w:rsid w:val="009B7F03"/>
    <w:rsid w:val="009C009D"/>
    <w:rsid w:val="009C0515"/>
    <w:rsid w:val="009C07A1"/>
    <w:rsid w:val="009C0903"/>
    <w:rsid w:val="009C0964"/>
    <w:rsid w:val="009C0E58"/>
    <w:rsid w:val="009C138B"/>
    <w:rsid w:val="009C141A"/>
    <w:rsid w:val="009C1849"/>
    <w:rsid w:val="009C1EA9"/>
    <w:rsid w:val="009C2019"/>
    <w:rsid w:val="009C2208"/>
    <w:rsid w:val="009C2372"/>
    <w:rsid w:val="009C2E64"/>
    <w:rsid w:val="009C2E88"/>
    <w:rsid w:val="009C2FDE"/>
    <w:rsid w:val="009C35E4"/>
    <w:rsid w:val="009C368C"/>
    <w:rsid w:val="009C3B63"/>
    <w:rsid w:val="009C3BDA"/>
    <w:rsid w:val="009C41B4"/>
    <w:rsid w:val="009C4A92"/>
    <w:rsid w:val="009C4AA8"/>
    <w:rsid w:val="009C4C6C"/>
    <w:rsid w:val="009C4D19"/>
    <w:rsid w:val="009C5670"/>
    <w:rsid w:val="009C5E7B"/>
    <w:rsid w:val="009C66EF"/>
    <w:rsid w:val="009C6924"/>
    <w:rsid w:val="009C6B9C"/>
    <w:rsid w:val="009C6C46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CA8"/>
    <w:rsid w:val="009D1E24"/>
    <w:rsid w:val="009D2779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37"/>
    <w:rsid w:val="009D4983"/>
    <w:rsid w:val="009D4A3D"/>
    <w:rsid w:val="009D4A5F"/>
    <w:rsid w:val="009D4B61"/>
    <w:rsid w:val="009D4D26"/>
    <w:rsid w:val="009D5014"/>
    <w:rsid w:val="009D50FF"/>
    <w:rsid w:val="009D5610"/>
    <w:rsid w:val="009D5BB3"/>
    <w:rsid w:val="009D60F7"/>
    <w:rsid w:val="009D62E9"/>
    <w:rsid w:val="009D652D"/>
    <w:rsid w:val="009D665F"/>
    <w:rsid w:val="009D7041"/>
    <w:rsid w:val="009D7807"/>
    <w:rsid w:val="009D78EC"/>
    <w:rsid w:val="009D7B86"/>
    <w:rsid w:val="009D7C81"/>
    <w:rsid w:val="009E02AA"/>
    <w:rsid w:val="009E0793"/>
    <w:rsid w:val="009E0A19"/>
    <w:rsid w:val="009E0A58"/>
    <w:rsid w:val="009E0BFA"/>
    <w:rsid w:val="009E0DA8"/>
    <w:rsid w:val="009E159B"/>
    <w:rsid w:val="009E15FD"/>
    <w:rsid w:val="009E179A"/>
    <w:rsid w:val="009E1A8C"/>
    <w:rsid w:val="009E1C94"/>
    <w:rsid w:val="009E284A"/>
    <w:rsid w:val="009E294A"/>
    <w:rsid w:val="009E2AF6"/>
    <w:rsid w:val="009E3103"/>
    <w:rsid w:val="009E342E"/>
    <w:rsid w:val="009E375C"/>
    <w:rsid w:val="009E3962"/>
    <w:rsid w:val="009E45C9"/>
    <w:rsid w:val="009E45CA"/>
    <w:rsid w:val="009E462A"/>
    <w:rsid w:val="009E4A31"/>
    <w:rsid w:val="009E4B28"/>
    <w:rsid w:val="009E5218"/>
    <w:rsid w:val="009E53AE"/>
    <w:rsid w:val="009E6215"/>
    <w:rsid w:val="009E62F8"/>
    <w:rsid w:val="009E6A46"/>
    <w:rsid w:val="009E6A8C"/>
    <w:rsid w:val="009E6B2C"/>
    <w:rsid w:val="009E6E7D"/>
    <w:rsid w:val="009E70E5"/>
    <w:rsid w:val="009E73C6"/>
    <w:rsid w:val="009E74CF"/>
    <w:rsid w:val="009E753B"/>
    <w:rsid w:val="009E757F"/>
    <w:rsid w:val="009E75A8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4C"/>
    <w:rsid w:val="009F2CB8"/>
    <w:rsid w:val="009F406E"/>
    <w:rsid w:val="009F47F2"/>
    <w:rsid w:val="009F4B7C"/>
    <w:rsid w:val="009F4DA9"/>
    <w:rsid w:val="009F5B3E"/>
    <w:rsid w:val="009F5C81"/>
    <w:rsid w:val="009F5CC7"/>
    <w:rsid w:val="009F6215"/>
    <w:rsid w:val="009F6314"/>
    <w:rsid w:val="009F65BE"/>
    <w:rsid w:val="009F6652"/>
    <w:rsid w:val="009F665C"/>
    <w:rsid w:val="009F674D"/>
    <w:rsid w:val="009F6782"/>
    <w:rsid w:val="009F6D77"/>
    <w:rsid w:val="009F6DDD"/>
    <w:rsid w:val="009F7360"/>
    <w:rsid w:val="009F79EB"/>
    <w:rsid w:val="009F7E9A"/>
    <w:rsid w:val="00A0003D"/>
    <w:rsid w:val="00A001A4"/>
    <w:rsid w:val="00A006E5"/>
    <w:rsid w:val="00A00CD8"/>
    <w:rsid w:val="00A00DF1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3898"/>
    <w:rsid w:val="00A04195"/>
    <w:rsid w:val="00A041B1"/>
    <w:rsid w:val="00A041B7"/>
    <w:rsid w:val="00A042C1"/>
    <w:rsid w:val="00A04415"/>
    <w:rsid w:val="00A044E2"/>
    <w:rsid w:val="00A04D0D"/>
    <w:rsid w:val="00A05054"/>
    <w:rsid w:val="00A050CE"/>
    <w:rsid w:val="00A0551F"/>
    <w:rsid w:val="00A05647"/>
    <w:rsid w:val="00A05FB6"/>
    <w:rsid w:val="00A06418"/>
    <w:rsid w:val="00A07037"/>
    <w:rsid w:val="00A101E1"/>
    <w:rsid w:val="00A1048D"/>
    <w:rsid w:val="00A105B1"/>
    <w:rsid w:val="00A105F0"/>
    <w:rsid w:val="00A10936"/>
    <w:rsid w:val="00A10B85"/>
    <w:rsid w:val="00A10BB1"/>
    <w:rsid w:val="00A1107D"/>
    <w:rsid w:val="00A115BD"/>
    <w:rsid w:val="00A11666"/>
    <w:rsid w:val="00A1168E"/>
    <w:rsid w:val="00A11729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CF"/>
    <w:rsid w:val="00A147D5"/>
    <w:rsid w:val="00A148D5"/>
    <w:rsid w:val="00A14950"/>
    <w:rsid w:val="00A14E61"/>
    <w:rsid w:val="00A15854"/>
    <w:rsid w:val="00A15EA0"/>
    <w:rsid w:val="00A168D0"/>
    <w:rsid w:val="00A16B0C"/>
    <w:rsid w:val="00A17145"/>
    <w:rsid w:val="00A176AD"/>
    <w:rsid w:val="00A17E06"/>
    <w:rsid w:val="00A200F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8F3"/>
    <w:rsid w:val="00A2295D"/>
    <w:rsid w:val="00A22FBE"/>
    <w:rsid w:val="00A239A4"/>
    <w:rsid w:val="00A239B3"/>
    <w:rsid w:val="00A239B8"/>
    <w:rsid w:val="00A23B8C"/>
    <w:rsid w:val="00A23BA8"/>
    <w:rsid w:val="00A24A33"/>
    <w:rsid w:val="00A25140"/>
    <w:rsid w:val="00A252D5"/>
    <w:rsid w:val="00A2594A"/>
    <w:rsid w:val="00A25D02"/>
    <w:rsid w:val="00A25DFB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B09"/>
    <w:rsid w:val="00A32FC6"/>
    <w:rsid w:val="00A3320C"/>
    <w:rsid w:val="00A33531"/>
    <w:rsid w:val="00A33A21"/>
    <w:rsid w:val="00A33F5D"/>
    <w:rsid w:val="00A34683"/>
    <w:rsid w:val="00A346D1"/>
    <w:rsid w:val="00A34893"/>
    <w:rsid w:val="00A34BBD"/>
    <w:rsid w:val="00A355DD"/>
    <w:rsid w:val="00A35630"/>
    <w:rsid w:val="00A35777"/>
    <w:rsid w:val="00A357A8"/>
    <w:rsid w:val="00A35BE9"/>
    <w:rsid w:val="00A36108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9A3"/>
    <w:rsid w:val="00A41F68"/>
    <w:rsid w:val="00A42640"/>
    <w:rsid w:val="00A43684"/>
    <w:rsid w:val="00A43B04"/>
    <w:rsid w:val="00A440F2"/>
    <w:rsid w:val="00A443E1"/>
    <w:rsid w:val="00A45021"/>
    <w:rsid w:val="00A45166"/>
    <w:rsid w:val="00A456BD"/>
    <w:rsid w:val="00A458FA"/>
    <w:rsid w:val="00A45BC5"/>
    <w:rsid w:val="00A460D8"/>
    <w:rsid w:val="00A46498"/>
    <w:rsid w:val="00A46779"/>
    <w:rsid w:val="00A470A6"/>
    <w:rsid w:val="00A47A8F"/>
    <w:rsid w:val="00A50213"/>
    <w:rsid w:val="00A51342"/>
    <w:rsid w:val="00A523FC"/>
    <w:rsid w:val="00A528D3"/>
    <w:rsid w:val="00A52A8C"/>
    <w:rsid w:val="00A52B5B"/>
    <w:rsid w:val="00A52B86"/>
    <w:rsid w:val="00A52D45"/>
    <w:rsid w:val="00A52F90"/>
    <w:rsid w:val="00A53402"/>
    <w:rsid w:val="00A53681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A72"/>
    <w:rsid w:val="00A56AD8"/>
    <w:rsid w:val="00A570D2"/>
    <w:rsid w:val="00A570DA"/>
    <w:rsid w:val="00A57256"/>
    <w:rsid w:val="00A57776"/>
    <w:rsid w:val="00A57CA9"/>
    <w:rsid w:val="00A57CC2"/>
    <w:rsid w:val="00A601D6"/>
    <w:rsid w:val="00A60422"/>
    <w:rsid w:val="00A604C5"/>
    <w:rsid w:val="00A60B22"/>
    <w:rsid w:val="00A60E0A"/>
    <w:rsid w:val="00A6102D"/>
    <w:rsid w:val="00A61052"/>
    <w:rsid w:val="00A6196D"/>
    <w:rsid w:val="00A61AFA"/>
    <w:rsid w:val="00A61C57"/>
    <w:rsid w:val="00A61DA2"/>
    <w:rsid w:val="00A61DDD"/>
    <w:rsid w:val="00A62125"/>
    <w:rsid w:val="00A62221"/>
    <w:rsid w:val="00A62305"/>
    <w:rsid w:val="00A628CD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DCC"/>
    <w:rsid w:val="00A67EEB"/>
    <w:rsid w:val="00A67EF9"/>
    <w:rsid w:val="00A705B0"/>
    <w:rsid w:val="00A706BD"/>
    <w:rsid w:val="00A70B00"/>
    <w:rsid w:val="00A70E12"/>
    <w:rsid w:val="00A7142F"/>
    <w:rsid w:val="00A718EF"/>
    <w:rsid w:val="00A71950"/>
    <w:rsid w:val="00A71A2B"/>
    <w:rsid w:val="00A71BB5"/>
    <w:rsid w:val="00A7218A"/>
    <w:rsid w:val="00A724C5"/>
    <w:rsid w:val="00A725E9"/>
    <w:rsid w:val="00A72970"/>
    <w:rsid w:val="00A72DCA"/>
    <w:rsid w:val="00A731AA"/>
    <w:rsid w:val="00A7342C"/>
    <w:rsid w:val="00A735A6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A4E"/>
    <w:rsid w:val="00A75DB1"/>
    <w:rsid w:val="00A762C7"/>
    <w:rsid w:val="00A764A5"/>
    <w:rsid w:val="00A7698F"/>
    <w:rsid w:val="00A76BBD"/>
    <w:rsid w:val="00A76DF7"/>
    <w:rsid w:val="00A776E5"/>
    <w:rsid w:val="00A77902"/>
    <w:rsid w:val="00A77B7F"/>
    <w:rsid w:val="00A80153"/>
    <w:rsid w:val="00A8089C"/>
    <w:rsid w:val="00A813F7"/>
    <w:rsid w:val="00A81BD1"/>
    <w:rsid w:val="00A81DDF"/>
    <w:rsid w:val="00A81F71"/>
    <w:rsid w:val="00A81FDF"/>
    <w:rsid w:val="00A820C0"/>
    <w:rsid w:val="00A8222E"/>
    <w:rsid w:val="00A826BE"/>
    <w:rsid w:val="00A82ADC"/>
    <w:rsid w:val="00A82C23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96"/>
    <w:rsid w:val="00A84901"/>
    <w:rsid w:val="00A849C0"/>
    <w:rsid w:val="00A84ADE"/>
    <w:rsid w:val="00A84BBD"/>
    <w:rsid w:val="00A84C69"/>
    <w:rsid w:val="00A84EA6"/>
    <w:rsid w:val="00A84FE1"/>
    <w:rsid w:val="00A85222"/>
    <w:rsid w:val="00A8528F"/>
    <w:rsid w:val="00A854F3"/>
    <w:rsid w:val="00A8552B"/>
    <w:rsid w:val="00A86032"/>
    <w:rsid w:val="00A861CE"/>
    <w:rsid w:val="00A86518"/>
    <w:rsid w:val="00A86645"/>
    <w:rsid w:val="00A8697E"/>
    <w:rsid w:val="00A86A2C"/>
    <w:rsid w:val="00A86F66"/>
    <w:rsid w:val="00A8729C"/>
    <w:rsid w:val="00A87303"/>
    <w:rsid w:val="00A8759F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3C1"/>
    <w:rsid w:val="00A92850"/>
    <w:rsid w:val="00A92A98"/>
    <w:rsid w:val="00A92D60"/>
    <w:rsid w:val="00A92F92"/>
    <w:rsid w:val="00A93204"/>
    <w:rsid w:val="00A93245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F81"/>
    <w:rsid w:val="00A96194"/>
    <w:rsid w:val="00A9686C"/>
    <w:rsid w:val="00A971F9"/>
    <w:rsid w:val="00A97820"/>
    <w:rsid w:val="00A97B1E"/>
    <w:rsid w:val="00AA0132"/>
    <w:rsid w:val="00AA0AFA"/>
    <w:rsid w:val="00AA0B35"/>
    <w:rsid w:val="00AA0C0E"/>
    <w:rsid w:val="00AA0F2D"/>
    <w:rsid w:val="00AA0F3C"/>
    <w:rsid w:val="00AA1015"/>
    <w:rsid w:val="00AA1334"/>
    <w:rsid w:val="00AA1486"/>
    <w:rsid w:val="00AA17E1"/>
    <w:rsid w:val="00AA1831"/>
    <w:rsid w:val="00AA1C2F"/>
    <w:rsid w:val="00AA21DA"/>
    <w:rsid w:val="00AA248B"/>
    <w:rsid w:val="00AA253A"/>
    <w:rsid w:val="00AA2993"/>
    <w:rsid w:val="00AA2C9F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41C9"/>
    <w:rsid w:val="00AA44BF"/>
    <w:rsid w:val="00AA47E2"/>
    <w:rsid w:val="00AA55EE"/>
    <w:rsid w:val="00AA5A4F"/>
    <w:rsid w:val="00AA5FF9"/>
    <w:rsid w:val="00AA60A3"/>
    <w:rsid w:val="00AA61D9"/>
    <w:rsid w:val="00AA65A0"/>
    <w:rsid w:val="00AA6813"/>
    <w:rsid w:val="00AA6B0A"/>
    <w:rsid w:val="00AA6C9E"/>
    <w:rsid w:val="00AA6E33"/>
    <w:rsid w:val="00AA749E"/>
    <w:rsid w:val="00AA777B"/>
    <w:rsid w:val="00AA7A37"/>
    <w:rsid w:val="00AA7AC1"/>
    <w:rsid w:val="00AA7BD6"/>
    <w:rsid w:val="00AA7C92"/>
    <w:rsid w:val="00AA7E27"/>
    <w:rsid w:val="00AB0209"/>
    <w:rsid w:val="00AB0905"/>
    <w:rsid w:val="00AB095B"/>
    <w:rsid w:val="00AB0F10"/>
    <w:rsid w:val="00AB1972"/>
    <w:rsid w:val="00AB2405"/>
    <w:rsid w:val="00AB247E"/>
    <w:rsid w:val="00AB2508"/>
    <w:rsid w:val="00AB303A"/>
    <w:rsid w:val="00AB32A4"/>
    <w:rsid w:val="00AB3340"/>
    <w:rsid w:val="00AB345C"/>
    <w:rsid w:val="00AB3777"/>
    <w:rsid w:val="00AB3AD7"/>
    <w:rsid w:val="00AB4059"/>
    <w:rsid w:val="00AB41B0"/>
    <w:rsid w:val="00AB49B1"/>
    <w:rsid w:val="00AB5497"/>
    <w:rsid w:val="00AB5614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10F4"/>
    <w:rsid w:val="00AC1E86"/>
    <w:rsid w:val="00AC1FC7"/>
    <w:rsid w:val="00AC2509"/>
    <w:rsid w:val="00AC28FB"/>
    <w:rsid w:val="00AC2A33"/>
    <w:rsid w:val="00AC2A9F"/>
    <w:rsid w:val="00AC2E06"/>
    <w:rsid w:val="00AC30B8"/>
    <w:rsid w:val="00AC30EB"/>
    <w:rsid w:val="00AC3179"/>
    <w:rsid w:val="00AC333B"/>
    <w:rsid w:val="00AC3398"/>
    <w:rsid w:val="00AC3C9A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ACB"/>
    <w:rsid w:val="00AC7CBC"/>
    <w:rsid w:val="00AC7E2E"/>
    <w:rsid w:val="00AD057F"/>
    <w:rsid w:val="00AD0BF9"/>
    <w:rsid w:val="00AD0D24"/>
    <w:rsid w:val="00AD1203"/>
    <w:rsid w:val="00AD12EC"/>
    <w:rsid w:val="00AD1408"/>
    <w:rsid w:val="00AD1569"/>
    <w:rsid w:val="00AD17ED"/>
    <w:rsid w:val="00AD1E5C"/>
    <w:rsid w:val="00AD206B"/>
    <w:rsid w:val="00AD25DE"/>
    <w:rsid w:val="00AD288A"/>
    <w:rsid w:val="00AD29CA"/>
    <w:rsid w:val="00AD2B4B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3F0"/>
    <w:rsid w:val="00AE0A16"/>
    <w:rsid w:val="00AE19AF"/>
    <w:rsid w:val="00AE2495"/>
    <w:rsid w:val="00AE2FAE"/>
    <w:rsid w:val="00AE3132"/>
    <w:rsid w:val="00AE31E8"/>
    <w:rsid w:val="00AE33F7"/>
    <w:rsid w:val="00AE37E6"/>
    <w:rsid w:val="00AE3CA0"/>
    <w:rsid w:val="00AE3EED"/>
    <w:rsid w:val="00AE4109"/>
    <w:rsid w:val="00AE41D3"/>
    <w:rsid w:val="00AE421E"/>
    <w:rsid w:val="00AE4ED8"/>
    <w:rsid w:val="00AE5908"/>
    <w:rsid w:val="00AE5B87"/>
    <w:rsid w:val="00AE5D2A"/>
    <w:rsid w:val="00AE6359"/>
    <w:rsid w:val="00AE6807"/>
    <w:rsid w:val="00AE6882"/>
    <w:rsid w:val="00AE6B73"/>
    <w:rsid w:val="00AE6E6A"/>
    <w:rsid w:val="00AE6F13"/>
    <w:rsid w:val="00AE70D9"/>
    <w:rsid w:val="00AE7137"/>
    <w:rsid w:val="00AE7175"/>
    <w:rsid w:val="00AE72AD"/>
    <w:rsid w:val="00AE75BA"/>
    <w:rsid w:val="00AE7B8A"/>
    <w:rsid w:val="00AE7C88"/>
    <w:rsid w:val="00AF044C"/>
    <w:rsid w:val="00AF0769"/>
    <w:rsid w:val="00AF09D9"/>
    <w:rsid w:val="00AF0ACA"/>
    <w:rsid w:val="00AF0CE4"/>
    <w:rsid w:val="00AF0DF2"/>
    <w:rsid w:val="00AF1029"/>
    <w:rsid w:val="00AF1066"/>
    <w:rsid w:val="00AF13B4"/>
    <w:rsid w:val="00AF1561"/>
    <w:rsid w:val="00AF166D"/>
    <w:rsid w:val="00AF16F0"/>
    <w:rsid w:val="00AF1B46"/>
    <w:rsid w:val="00AF1B7D"/>
    <w:rsid w:val="00AF25AF"/>
    <w:rsid w:val="00AF2680"/>
    <w:rsid w:val="00AF2ABD"/>
    <w:rsid w:val="00AF2C7F"/>
    <w:rsid w:val="00AF2D6E"/>
    <w:rsid w:val="00AF2E29"/>
    <w:rsid w:val="00AF328B"/>
    <w:rsid w:val="00AF3408"/>
    <w:rsid w:val="00AF3429"/>
    <w:rsid w:val="00AF3745"/>
    <w:rsid w:val="00AF39A9"/>
    <w:rsid w:val="00AF3B27"/>
    <w:rsid w:val="00AF4F48"/>
    <w:rsid w:val="00AF59CA"/>
    <w:rsid w:val="00AF5A2E"/>
    <w:rsid w:val="00AF60A1"/>
    <w:rsid w:val="00AF6248"/>
    <w:rsid w:val="00AF6265"/>
    <w:rsid w:val="00AF6489"/>
    <w:rsid w:val="00AF664E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35"/>
    <w:rsid w:val="00B016D9"/>
    <w:rsid w:val="00B0180D"/>
    <w:rsid w:val="00B01ABB"/>
    <w:rsid w:val="00B01CB7"/>
    <w:rsid w:val="00B01DF8"/>
    <w:rsid w:val="00B01E55"/>
    <w:rsid w:val="00B02179"/>
    <w:rsid w:val="00B02534"/>
    <w:rsid w:val="00B0266B"/>
    <w:rsid w:val="00B0275A"/>
    <w:rsid w:val="00B027E3"/>
    <w:rsid w:val="00B02AC4"/>
    <w:rsid w:val="00B02E56"/>
    <w:rsid w:val="00B02FAB"/>
    <w:rsid w:val="00B030FC"/>
    <w:rsid w:val="00B03C28"/>
    <w:rsid w:val="00B03F73"/>
    <w:rsid w:val="00B04545"/>
    <w:rsid w:val="00B04AB0"/>
    <w:rsid w:val="00B0587F"/>
    <w:rsid w:val="00B05962"/>
    <w:rsid w:val="00B05BA4"/>
    <w:rsid w:val="00B05EE6"/>
    <w:rsid w:val="00B060BC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113DA"/>
    <w:rsid w:val="00B11969"/>
    <w:rsid w:val="00B119F0"/>
    <w:rsid w:val="00B11FA0"/>
    <w:rsid w:val="00B121B9"/>
    <w:rsid w:val="00B12271"/>
    <w:rsid w:val="00B12397"/>
    <w:rsid w:val="00B127BD"/>
    <w:rsid w:val="00B12962"/>
    <w:rsid w:val="00B12C0B"/>
    <w:rsid w:val="00B1330F"/>
    <w:rsid w:val="00B1351D"/>
    <w:rsid w:val="00B14709"/>
    <w:rsid w:val="00B1475A"/>
    <w:rsid w:val="00B14892"/>
    <w:rsid w:val="00B14C70"/>
    <w:rsid w:val="00B14F8C"/>
    <w:rsid w:val="00B154D6"/>
    <w:rsid w:val="00B15523"/>
    <w:rsid w:val="00B15B5F"/>
    <w:rsid w:val="00B15C70"/>
    <w:rsid w:val="00B15D89"/>
    <w:rsid w:val="00B15DB6"/>
    <w:rsid w:val="00B16038"/>
    <w:rsid w:val="00B162D9"/>
    <w:rsid w:val="00B164DB"/>
    <w:rsid w:val="00B166FC"/>
    <w:rsid w:val="00B16746"/>
    <w:rsid w:val="00B16A6A"/>
    <w:rsid w:val="00B16E77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8A"/>
    <w:rsid w:val="00B20792"/>
    <w:rsid w:val="00B20ECE"/>
    <w:rsid w:val="00B21117"/>
    <w:rsid w:val="00B2151A"/>
    <w:rsid w:val="00B2174A"/>
    <w:rsid w:val="00B218C9"/>
    <w:rsid w:val="00B21BBA"/>
    <w:rsid w:val="00B22D93"/>
    <w:rsid w:val="00B22F1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522B"/>
    <w:rsid w:val="00B25263"/>
    <w:rsid w:val="00B2569E"/>
    <w:rsid w:val="00B256E7"/>
    <w:rsid w:val="00B2627C"/>
    <w:rsid w:val="00B265B2"/>
    <w:rsid w:val="00B266C9"/>
    <w:rsid w:val="00B26D73"/>
    <w:rsid w:val="00B27857"/>
    <w:rsid w:val="00B3035F"/>
    <w:rsid w:val="00B30494"/>
    <w:rsid w:val="00B30B8E"/>
    <w:rsid w:val="00B30C09"/>
    <w:rsid w:val="00B3167A"/>
    <w:rsid w:val="00B319AA"/>
    <w:rsid w:val="00B319F6"/>
    <w:rsid w:val="00B31FCC"/>
    <w:rsid w:val="00B321BA"/>
    <w:rsid w:val="00B3239C"/>
    <w:rsid w:val="00B32972"/>
    <w:rsid w:val="00B33265"/>
    <w:rsid w:val="00B33321"/>
    <w:rsid w:val="00B33344"/>
    <w:rsid w:val="00B3352E"/>
    <w:rsid w:val="00B33A79"/>
    <w:rsid w:val="00B33DC7"/>
    <w:rsid w:val="00B343C3"/>
    <w:rsid w:val="00B347C3"/>
    <w:rsid w:val="00B34C4D"/>
    <w:rsid w:val="00B34D41"/>
    <w:rsid w:val="00B3514A"/>
    <w:rsid w:val="00B3583C"/>
    <w:rsid w:val="00B359D8"/>
    <w:rsid w:val="00B35E6B"/>
    <w:rsid w:val="00B35F0A"/>
    <w:rsid w:val="00B360F5"/>
    <w:rsid w:val="00B36754"/>
    <w:rsid w:val="00B36A05"/>
    <w:rsid w:val="00B36A4D"/>
    <w:rsid w:val="00B36B60"/>
    <w:rsid w:val="00B371EB"/>
    <w:rsid w:val="00B376C2"/>
    <w:rsid w:val="00B37E56"/>
    <w:rsid w:val="00B40432"/>
    <w:rsid w:val="00B40761"/>
    <w:rsid w:val="00B40772"/>
    <w:rsid w:val="00B40892"/>
    <w:rsid w:val="00B41391"/>
    <w:rsid w:val="00B41653"/>
    <w:rsid w:val="00B41B8C"/>
    <w:rsid w:val="00B41D01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65A7"/>
    <w:rsid w:val="00B46A85"/>
    <w:rsid w:val="00B46F6B"/>
    <w:rsid w:val="00B472F8"/>
    <w:rsid w:val="00B475F5"/>
    <w:rsid w:val="00B4788C"/>
    <w:rsid w:val="00B47CDE"/>
    <w:rsid w:val="00B47ECA"/>
    <w:rsid w:val="00B50353"/>
    <w:rsid w:val="00B5106F"/>
    <w:rsid w:val="00B510ED"/>
    <w:rsid w:val="00B512FE"/>
    <w:rsid w:val="00B5169F"/>
    <w:rsid w:val="00B519D1"/>
    <w:rsid w:val="00B51B54"/>
    <w:rsid w:val="00B51CF1"/>
    <w:rsid w:val="00B51D0A"/>
    <w:rsid w:val="00B52376"/>
    <w:rsid w:val="00B52485"/>
    <w:rsid w:val="00B52712"/>
    <w:rsid w:val="00B52A40"/>
    <w:rsid w:val="00B52DD8"/>
    <w:rsid w:val="00B52FBC"/>
    <w:rsid w:val="00B533C1"/>
    <w:rsid w:val="00B533D9"/>
    <w:rsid w:val="00B5360B"/>
    <w:rsid w:val="00B5377A"/>
    <w:rsid w:val="00B538B1"/>
    <w:rsid w:val="00B53F97"/>
    <w:rsid w:val="00B54012"/>
    <w:rsid w:val="00B54067"/>
    <w:rsid w:val="00B54716"/>
    <w:rsid w:val="00B549F2"/>
    <w:rsid w:val="00B54C05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861"/>
    <w:rsid w:val="00B60C29"/>
    <w:rsid w:val="00B60F6F"/>
    <w:rsid w:val="00B61524"/>
    <w:rsid w:val="00B615A0"/>
    <w:rsid w:val="00B61959"/>
    <w:rsid w:val="00B619B3"/>
    <w:rsid w:val="00B61DC2"/>
    <w:rsid w:val="00B61DFA"/>
    <w:rsid w:val="00B61E42"/>
    <w:rsid w:val="00B61F23"/>
    <w:rsid w:val="00B6213D"/>
    <w:rsid w:val="00B625EA"/>
    <w:rsid w:val="00B62656"/>
    <w:rsid w:val="00B62F4C"/>
    <w:rsid w:val="00B62F61"/>
    <w:rsid w:val="00B62F70"/>
    <w:rsid w:val="00B630D2"/>
    <w:rsid w:val="00B637BD"/>
    <w:rsid w:val="00B637C1"/>
    <w:rsid w:val="00B63B71"/>
    <w:rsid w:val="00B63EF4"/>
    <w:rsid w:val="00B6457B"/>
    <w:rsid w:val="00B645C0"/>
    <w:rsid w:val="00B648B0"/>
    <w:rsid w:val="00B64AA7"/>
    <w:rsid w:val="00B6503C"/>
    <w:rsid w:val="00B65784"/>
    <w:rsid w:val="00B65869"/>
    <w:rsid w:val="00B66069"/>
    <w:rsid w:val="00B664D6"/>
    <w:rsid w:val="00B6685B"/>
    <w:rsid w:val="00B66905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027"/>
    <w:rsid w:val="00B70249"/>
    <w:rsid w:val="00B70979"/>
    <w:rsid w:val="00B70EFC"/>
    <w:rsid w:val="00B71040"/>
    <w:rsid w:val="00B711CD"/>
    <w:rsid w:val="00B71410"/>
    <w:rsid w:val="00B71778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463"/>
    <w:rsid w:val="00B81B09"/>
    <w:rsid w:val="00B824F8"/>
    <w:rsid w:val="00B83460"/>
    <w:rsid w:val="00B838A7"/>
    <w:rsid w:val="00B8393E"/>
    <w:rsid w:val="00B84224"/>
    <w:rsid w:val="00B848A6"/>
    <w:rsid w:val="00B84CE7"/>
    <w:rsid w:val="00B85161"/>
    <w:rsid w:val="00B85336"/>
    <w:rsid w:val="00B85BD5"/>
    <w:rsid w:val="00B863C9"/>
    <w:rsid w:val="00B86714"/>
    <w:rsid w:val="00B875F2"/>
    <w:rsid w:val="00B87B1D"/>
    <w:rsid w:val="00B87DD7"/>
    <w:rsid w:val="00B87DF0"/>
    <w:rsid w:val="00B901B5"/>
    <w:rsid w:val="00B908A4"/>
    <w:rsid w:val="00B90F6C"/>
    <w:rsid w:val="00B90FDF"/>
    <w:rsid w:val="00B91555"/>
    <w:rsid w:val="00B918BC"/>
    <w:rsid w:val="00B91C94"/>
    <w:rsid w:val="00B91D75"/>
    <w:rsid w:val="00B91EDF"/>
    <w:rsid w:val="00B922C8"/>
    <w:rsid w:val="00B929E4"/>
    <w:rsid w:val="00B93C5F"/>
    <w:rsid w:val="00B93ECF"/>
    <w:rsid w:val="00B94103"/>
    <w:rsid w:val="00B94B8F"/>
    <w:rsid w:val="00B94D49"/>
    <w:rsid w:val="00B94F66"/>
    <w:rsid w:val="00B950A1"/>
    <w:rsid w:val="00B950B1"/>
    <w:rsid w:val="00B954C6"/>
    <w:rsid w:val="00B9571D"/>
    <w:rsid w:val="00B95A31"/>
    <w:rsid w:val="00B95CD2"/>
    <w:rsid w:val="00B95DF6"/>
    <w:rsid w:val="00B95F7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31E"/>
    <w:rsid w:val="00BA4B10"/>
    <w:rsid w:val="00BA4C61"/>
    <w:rsid w:val="00BA4E15"/>
    <w:rsid w:val="00BA5120"/>
    <w:rsid w:val="00BA5402"/>
    <w:rsid w:val="00BA5CB7"/>
    <w:rsid w:val="00BA60EE"/>
    <w:rsid w:val="00BA6187"/>
    <w:rsid w:val="00BA6268"/>
    <w:rsid w:val="00BA789E"/>
    <w:rsid w:val="00BA79EF"/>
    <w:rsid w:val="00BA7F9E"/>
    <w:rsid w:val="00BB024F"/>
    <w:rsid w:val="00BB0BA1"/>
    <w:rsid w:val="00BB0C57"/>
    <w:rsid w:val="00BB0F4F"/>
    <w:rsid w:val="00BB1643"/>
    <w:rsid w:val="00BB1761"/>
    <w:rsid w:val="00BB1C61"/>
    <w:rsid w:val="00BB1C83"/>
    <w:rsid w:val="00BB1E42"/>
    <w:rsid w:val="00BB20F0"/>
    <w:rsid w:val="00BB220B"/>
    <w:rsid w:val="00BB229D"/>
    <w:rsid w:val="00BB26A0"/>
    <w:rsid w:val="00BB299D"/>
    <w:rsid w:val="00BB2A71"/>
    <w:rsid w:val="00BB2D40"/>
    <w:rsid w:val="00BB30E7"/>
    <w:rsid w:val="00BB32B0"/>
    <w:rsid w:val="00BB3C8C"/>
    <w:rsid w:val="00BB3DBA"/>
    <w:rsid w:val="00BB3E87"/>
    <w:rsid w:val="00BB3F44"/>
    <w:rsid w:val="00BB497F"/>
    <w:rsid w:val="00BB4F4D"/>
    <w:rsid w:val="00BB5103"/>
    <w:rsid w:val="00BB556E"/>
    <w:rsid w:val="00BB5690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C01C4"/>
    <w:rsid w:val="00BC08D8"/>
    <w:rsid w:val="00BC0D3C"/>
    <w:rsid w:val="00BC0E74"/>
    <w:rsid w:val="00BC11D1"/>
    <w:rsid w:val="00BC175A"/>
    <w:rsid w:val="00BC1982"/>
    <w:rsid w:val="00BC22EF"/>
    <w:rsid w:val="00BC25DE"/>
    <w:rsid w:val="00BC25E2"/>
    <w:rsid w:val="00BC2D4A"/>
    <w:rsid w:val="00BC2E7B"/>
    <w:rsid w:val="00BC34F8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791"/>
    <w:rsid w:val="00BC5912"/>
    <w:rsid w:val="00BC591E"/>
    <w:rsid w:val="00BC5A06"/>
    <w:rsid w:val="00BC6031"/>
    <w:rsid w:val="00BC6275"/>
    <w:rsid w:val="00BC644E"/>
    <w:rsid w:val="00BC6502"/>
    <w:rsid w:val="00BC651C"/>
    <w:rsid w:val="00BC6594"/>
    <w:rsid w:val="00BC6918"/>
    <w:rsid w:val="00BC6F05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832"/>
    <w:rsid w:val="00BD1953"/>
    <w:rsid w:val="00BD1A60"/>
    <w:rsid w:val="00BD1C73"/>
    <w:rsid w:val="00BD1D56"/>
    <w:rsid w:val="00BD1EDE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B86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0A7"/>
    <w:rsid w:val="00BD7434"/>
    <w:rsid w:val="00BD763C"/>
    <w:rsid w:val="00BD7B7B"/>
    <w:rsid w:val="00BD7E16"/>
    <w:rsid w:val="00BE0199"/>
    <w:rsid w:val="00BE0325"/>
    <w:rsid w:val="00BE05C1"/>
    <w:rsid w:val="00BE0695"/>
    <w:rsid w:val="00BE0AD8"/>
    <w:rsid w:val="00BE0CCE"/>
    <w:rsid w:val="00BE0F1E"/>
    <w:rsid w:val="00BE1C46"/>
    <w:rsid w:val="00BE2712"/>
    <w:rsid w:val="00BE2774"/>
    <w:rsid w:val="00BE28EB"/>
    <w:rsid w:val="00BE2A01"/>
    <w:rsid w:val="00BE3888"/>
    <w:rsid w:val="00BE3AC4"/>
    <w:rsid w:val="00BE3E48"/>
    <w:rsid w:val="00BE42E4"/>
    <w:rsid w:val="00BE4438"/>
    <w:rsid w:val="00BE47AA"/>
    <w:rsid w:val="00BE4DD9"/>
    <w:rsid w:val="00BE53EF"/>
    <w:rsid w:val="00BE58B3"/>
    <w:rsid w:val="00BE598E"/>
    <w:rsid w:val="00BE5C0D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9F"/>
    <w:rsid w:val="00BE72D6"/>
    <w:rsid w:val="00BE749A"/>
    <w:rsid w:val="00BE7ADA"/>
    <w:rsid w:val="00BE7D4F"/>
    <w:rsid w:val="00BE7F5A"/>
    <w:rsid w:val="00BF0534"/>
    <w:rsid w:val="00BF06FB"/>
    <w:rsid w:val="00BF0978"/>
    <w:rsid w:val="00BF1045"/>
    <w:rsid w:val="00BF141D"/>
    <w:rsid w:val="00BF1533"/>
    <w:rsid w:val="00BF1A72"/>
    <w:rsid w:val="00BF1AE3"/>
    <w:rsid w:val="00BF1B63"/>
    <w:rsid w:val="00BF1EB2"/>
    <w:rsid w:val="00BF26F0"/>
    <w:rsid w:val="00BF35D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8DA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458"/>
    <w:rsid w:val="00C0087B"/>
    <w:rsid w:val="00C00BA4"/>
    <w:rsid w:val="00C01138"/>
    <w:rsid w:val="00C01382"/>
    <w:rsid w:val="00C013AD"/>
    <w:rsid w:val="00C017FB"/>
    <w:rsid w:val="00C01A35"/>
    <w:rsid w:val="00C02565"/>
    <w:rsid w:val="00C025EA"/>
    <w:rsid w:val="00C02720"/>
    <w:rsid w:val="00C0273E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C1C"/>
    <w:rsid w:val="00C04DF3"/>
    <w:rsid w:val="00C04E10"/>
    <w:rsid w:val="00C05133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3B6"/>
    <w:rsid w:val="00C106AB"/>
    <w:rsid w:val="00C1076D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053"/>
    <w:rsid w:val="00C13A62"/>
    <w:rsid w:val="00C1424D"/>
    <w:rsid w:val="00C148DC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A73"/>
    <w:rsid w:val="00C16CF5"/>
    <w:rsid w:val="00C17277"/>
    <w:rsid w:val="00C17346"/>
    <w:rsid w:val="00C174DC"/>
    <w:rsid w:val="00C1755A"/>
    <w:rsid w:val="00C178A4"/>
    <w:rsid w:val="00C20110"/>
    <w:rsid w:val="00C20F93"/>
    <w:rsid w:val="00C21375"/>
    <w:rsid w:val="00C21404"/>
    <w:rsid w:val="00C218FE"/>
    <w:rsid w:val="00C21A24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30F"/>
    <w:rsid w:val="00C233D7"/>
    <w:rsid w:val="00C237EA"/>
    <w:rsid w:val="00C23951"/>
    <w:rsid w:val="00C23D40"/>
    <w:rsid w:val="00C241B7"/>
    <w:rsid w:val="00C24806"/>
    <w:rsid w:val="00C24C65"/>
    <w:rsid w:val="00C24E2D"/>
    <w:rsid w:val="00C25638"/>
    <w:rsid w:val="00C25751"/>
    <w:rsid w:val="00C2577D"/>
    <w:rsid w:val="00C257D4"/>
    <w:rsid w:val="00C25E2E"/>
    <w:rsid w:val="00C25E57"/>
    <w:rsid w:val="00C26161"/>
    <w:rsid w:val="00C2640B"/>
    <w:rsid w:val="00C26CCA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F2F"/>
    <w:rsid w:val="00C32184"/>
    <w:rsid w:val="00C3242A"/>
    <w:rsid w:val="00C324E2"/>
    <w:rsid w:val="00C32672"/>
    <w:rsid w:val="00C32CFF"/>
    <w:rsid w:val="00C33036"/>
    <w:rsid w:val="00C332AF"/>
    <w:rsid w:val="00C333D9"/>
    <w:rsid w:val="00C334FC"/>
    <w:rsid w:val="00C3357E"/>
    <w:rsid w:val="00C33697"/>
    <w:rsid w:val="00C33C13"/>
    <w:rsid w:val="00C33C20"/>
    <w:rsid w:val="00C33F19"/>
    <w:rsid w:val="00C343EA"/>
    <w:rsid w:val="00C345CF"/>
    <w:rsid w:val="00C3481E"/>
    <w:rsid w:val="00C34DDC"/>
    <w:rsid w:val="00C34F74"/>
    <w:rsid w:val="00C351CA"/>
    <w:rsid w:val="00C3529D"/>
    <w:rsid w:val="00C3582D"/>
    <w:rsid w:val="00C35B23"/>
    <w:rsid w:val="00C35B7A"/>
    <w:rsid w:val="00C361C4"/>
    <w:rsid w:val="00C36537"/>
    <w:rsid w:val="00C36571"/>
    <w:rsid w:val="00C36647"/>
    <w:rsid w:val="00C36C80"/>
    <w:rsid w:val="00C36E07"/>
    <w:rsid w:val="00C36FAE"/>
    <w:rsid w:val="00C3710D"/>
    <w:rsid w:val="00C3730C"/>
    <w:rsid w:val="00C379CB"/>
    <w:rsid w:val="00C40342"/>
    <w:rsid w:val="00C40884"/>
    <w:rsid w:val="00C40E69"/>
    <w:rsid w:val="00C40ED1"/>
    <w:rsid w:val="00C413CE"/>
    <w:rsid w:val="00C41442"/>
    <w:rsid w:val="00C41962"/>
    <w:rsid w:val="00C41B46"/>
    <w:rsid w:val="00C41BE3"/>
    <w:rsid w:val="00C41FE4"/>
    <w:rsid w:val="00C4243E"/>
    <w:rsid w:val="00C42B92"/>
    <w:rsid w:val="00C42E45"/>
    <w:rsid w:val="00C43349"/>
    <w:rsid w:val="00C43726"/>
    <w:rsid w:val="00C43CF4"/>
    <w:rsid w:val="00C43FC7"/>
    <w:rsid w:val="00C44137"/>
    <w:rsid w:val="00C44920"/>
    <w:rsid w:val="00C44A85"/>
    <w:rsid w:val="00C44AF8"/>
    <w:rsid w:val="00C44C93"/>
    <w:rsid w:val="00C44E81"/>
    <w:rsid w:val="00C45000"/>
    <w:rsid w:val="00C4534E"/>
    <w:rsid w:val="00C455DB"/>
    <w:rsid w:val="00C45A0D"/>
    <w:rsid w:val="00C45A47"/>
    <w:rsid w:val="00C45CB8"/>
    <w:rsid w:val="00C45CBD"/>
    <w:rsid w:val="00C45D02"/>
    <w:rsid w:val="00C45D72"/>
    <w:rsid w:val="00C461B5"/>
    <w:rsid w:val="00C465BB"/>
    <w:rsid w:val="00C4678D"/>
    <w:rsid w:val="00C46E15"/>
    <w:rsid w:val="00C4705F"/>
    <w:rsid w:val="00C472E7"/>
    <w:rsid w:val="00C47579"/>
    <w:rsid w:val="00C477AE"/>
    <w:rsid w:val="00C47821"/>
    <w:rsid w:val="00C47896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541"/>
    <w:rsid w:val="00C53A90"/>
    <w:rsid w:val="00C53CD8"/>
    <w:rsid w:val="00C5445E"/>
    <w:rsid w:val="00C54AEE"/>
    <w:rsid w:val="00C54B85"/>
    <w:rsid w:val="00C55422"/>
    <w:rsid w:val="00C55569"/>
    <w:rsid w:val="00C55697"/>
    <w:rsid w:val="00C55886"/>
    <w:rsid w:val="00C56360"/>
    <w:rsid w:val="00C566B2"/>
    <w:rsid w:val="00C56B5F"/>
    <w:rsid w:val="00C574CA"/>
    <w:rsid w:val="00C5754B"/>
    <w:rsid w:val="00C575A2"/>
    <w:rsid w:val="00C577AF"/>
    <w:rsid w:val="00C57914"/>
    <w:rsid w:val="00C57B90"/>
    <w:rsid w:val="00C6037C"/>
    <w:rsid w:val="00C60BE2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CBD"/>
    <w:rsid w:val="00C62E4F"/>
    <w:rsid w:val="00C62E50"/>
    <w:rsid w:val="00C62FAB"/>
    <w:rsid w:val="00C62FCE"/>
    <w:rsid w:val="00C6301F"/>
    <w:rsid w:val="00C6393C"/>
    <w:rsid w:val="00C63EBA"/>
    <w:rsid w:val="00C648DB"/>
    <w:rsid w:val="00C650E2"/>
    <w:rsid w:val="00C65445"/>
    <w:rsid w:val="00C65695"/>
    <w:rsid w:val="00C65A79"/>
    <w:rsid w:val="00C65E37"/>
    <w:rsid w:val="00C65F4A"/>
    <w:rsid w:val="00C66084"/>
    <w:rsid w:val="00C660F2"/>
    <w:rsid w:val="00C66609"/>
    <w:rsid w:val="00C66D9E"/>
    <w:rsid w:val="00C6747F"/>
    <w:rsid w:val="00C67551"/>
    <w:rsid w:val="00C67751"/>
    <w:rsid w:val="00C6788E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250"/>
    <w:rsid w:val="00C726BF"/>
    <w:rsid w:val="00C7284F"/>
    <w:rsid w:val="00C72A1C"/>
    <w:rsid w:val="00C72E23"/>
    <w:rsid w:val="00C7349E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CD"/>
    <w:rsid w:val="00C744F2"/>
    <w:rsid w:val="00C74633"/>
    <w:rsid w:val="00C74C07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AA0"/>
    <w:rsid w:val="00C76C79"/>
    <w:rsid w:val="00C76CFE"/>
    <w:rsid w:val="00C77387"/>
    <w:rsid w:val="00C77735"/>
    <w:rsid w:val="00C77BE8"/>
    <w:rsid w:val="00C80002"/>
    <w:rsid w:val="00C80675"/>
    <w:rsid w:val="00C80CDD"/>
    <w:rsid w:val="00C80F30"/>
    <w:rsid w:val="00C810EE"/>
    <w:rsid w:val="00C817E3"/>
    <w:rsid w:val="00C81ACC"/>
    <w:rsid w:val="00C82053"/>
    <w:rsid w:val="00C82179"/>
    <w:rsid w:val="00C8229D"/>
    <w:rsid w:val="00C822EB"/>
    <w:rsid w:val="00C82427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CD"/>
    <w:rsid w:val="00C91FA7"/>
    <w:rsid w:val="00C9297C"/>
    <w:rsid w:val="00C931BB"/>
    <w:rsid w:val="00C9342F"/>
    <w:rsid w:val="00C93448"/>
    <w:rsid w:val="00C9396E"/>
    <w:rsid w:val="00C93B86"/>
    <w:rsid w:val="00C9406C"/>
    <w:rsid w:val="00C94292"/>
    <w:rsid w:val="00C9433A"/>
    <w:rsid w:val="00C943BB"/>
    <w:rsid w:val="00C94F61"/>
    <w:rsid w:val="00C9589C"/>
    <w:rsid w:val="00C95E81"/>
    <w:rsid w:val="00C96128"/>
    <w:rsid w:val="00C9664F"/>
    <w:rsid w:val="00C968DA"/>
    <w:rsid w:val="00C96AFF"/>
    <w:rsid w:val="00C96EB0"/>
    <w:rsid w:val="00C96F93"/>
    <w:rsid w:val="00C9729C"/>
    <w:rsid w:val="00C979AF"/>
    <w:rsid w:val="00C97A3B"/>
    <w:rsid w:val="00C97A44"/>
    <w:rsid w:val="00CA006A"/>
    <w:rsid w:val="00CA00B5"/>
    <w:rsid w:val="00CA0196"/>
    <w:rsid w:val="00CA10F7"/>
    <w:rsid w:val="00CA12C9"/>
    <w:rsid w:val="00CA13D6"/>
    <w:rsid w:val="00CA155F"/>
    <w:rsid w:val="00CA1604"/>
    <w:rsid w:val="00CA1830"/>
    <w:rsid w:val="00CA1DD9"/>
    <w:rsid w:val="00CA2024"/>
    <w:rsid w:val="00CA21C6"/>
    <w:rsid w:val="00CA2230"/>
    <w:rsid w:val="00CA22F2"/>
    <w:rsid w:val="00CA2BBD"/>
    <w:rsid w:val="00CA2EF2"/>
    <w:rsid w:val="00CA3030"/>
    <w:rsid w:val="00CA3549"/>
    <w:rsid w:val="00CA3696"/>
    <w:rsid w:val="00CA3790"/>
    <w:rsid w:val="00CA39A3"/>
    <w:rsid w:val="00CA39DE"/>
    <w:rsid w:val="00CA3B9D"/>
    <w:rsid w:val="00CA3C1D"/>
    <w:rsid w:val="00CA3C2D"/>
    <w:rsid w:val="00CA3CE7"/>
    <w:rsid w:val="00CA415F"/>
    <w:rsid w:val="00CA46E4"/>
    <w:rsid w:val="00CA4A08"/>
    <w:rsid w:val="00CA4B87"/>
    <w:rsid w:val="00CA54E0"/>
    <w:rsid w:val="00CA55C0"/>
    <w:rsid w:val="00CA577E"/>
    <w:rsid w:val="00CA58A9"/>
    <w:rsid w:val="00CA5F65"/>
    <w:rsid w:val="00CA64C9"/>
    <w:rsid w:val="00CA66D2"/>
    <w:rsid w:val="00CA68D4"/>
    <w:rsid w:val="00CA74A4"/>
    <w:rsid w:val="00CA7540"/>
    <w:rsid w:val="00CA781F"/>
    <w:rsid w:val="00CA7D15"/>
    <w:rsid w:val="00CA7D2A"/>
    <w:rsid w:val="00CB000E"/>
    <w:rsid w:val="00CB0282"/>
    <w:rsid w:val="00CB043F"/>
    <w:rsid w:val="00CB06DD"/>
    <w:rsid w:val="00CB08F9"/>
    <w:rsid w:val="00CB0902"/>
    <w:rsid w:val="00CB149F"/>
    <w:rsid w:val="00CB159D"/>
    <w:rsid w:val="00CB16CC"/>
    <w:rsid w:val="00CB1752"/>
    <w:rsid w:val="00CB18BB"/>
    <w:rsid w:val="00CB18D7"/>
    <w:rsid w:val="00CB1E0C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5E2"/>
    <w:rsid w:val="00CB5B98"/>
    <w:rsid w:val="00CB642C"/>
    <w:rsid w:val="00CB6DA6"/>
    <w:rsid w:val="00CB6F1B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604"/>
    <w:rsid w:val="00CC3943"/>
    <w:rsid w:val="00CC3BC0"/>
    <w:rsid w:val="00CC3C21"/>
    <w:rsid w:val="00CC4027"/>
    <w:rsid w:val="00CC4235"/>
    <w:rsid w:val="00CC42D1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407"/>
    <w:rsid w:val="00CC7676"/>
    <w:rsid w:val="00CC7B9A"/>
    <w:rsid w:val="00CC7C47"/>
    <w:rsid w:val="00CC7EBC"/>
    <w:rsid w:val="00CC7ED9"/>
    <w:rsid w:val="00CD0124"/>
    <w:rsid w:val="00CD0158"/>
    <w:rsid w:val="00CD1674"/>
    <w:rsid w:val="00CD173E"/>
    <w:rsid w:val="00CD1881"/>
    <w:rsid w:val="00CD1C10"/>
    <w:rsid w:val="00CD22BC"/>
    <w:rsid w:val="00CD25D4"/>
    <w:rsid w:val="00CD283E"/>
    <w:rsid w:val="00CD313E"/>
    <w:rsid w:val="00CD356A"/>
    <w:rsid w:val="00CD3592"/>
    <w:rsid w:val="00CD3CAB"/>
    <w:rsid w:val="00CD3FF2"/>
    <w:rsid w:val="00CD41A0"/>
    <w:rsid w:val="00CD447E"/>
    <w:rsid w:val="00CD47EF"/>
    <w:rsid w:val="00CD4D59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F3"/>
    <w:rsid w:val="00CD71A7"/>
    <w:rsid w:val="00CD7343"/>
    <w:rsid w:val="00CE06C9"/>
    <w:rsid w:val="00CE07AE"/>
    <w:rsid w:val="00CE08FF"/>
    <w:rsid w:val="00CE09AE"/>
    <w:rsid w:val="00CE0DBE"/>
    <w:rsid w:val="00CE1D30"/>
    <w:rsid w:val="00CE2164"/>
    <w:rsid w:val="00CE2529"/>
    <w:rsid w:val="00CE27D8"/>
    <w:rsid w:val="00CE2B7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596D"/>
    <w:rsid w:val="00CE5973"/>
    <w:rsid w:val="00CE5CD2"/>
    <w:rsid w:val="00CE5D9A"/>
    <w:rsid w:val="00CE6E75"/>
    <w:rsid w:val="00CE7281"/>
    <w:rsid w:val="00CE798B"/>
    <w:rsid w:val="00CE7C4B"/>
    <w:rsid w:val="00CE7D55"/>
    <w:rsid w:val="00CE7E82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D48"/>
    <w:rsid w:val="00CF2EC2"/>
    <w:rsid w:val="00CF2F2D"/>
    <w:rsid w:val="00CF317A"/>
    <w:rsid w:val="00CF340C"/>
    <w:rsid w:val="00CF396E"/>
    <w:rsid w:val="00CF3EF1"/>
    <w:rsid w:val="00CF3F23"/>
    <w:rsid w:val="00CF3FF5"/>
    <w:rsid w:val="00CF421B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422"/>
    <w:rsid w:val="00CF6D4D"/>
    <w:rsid w:val="00CF6DB2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E9A"/>
    <w:rsid w:val="00D00F7C"/>
    <w:rsid w:val="00D01469"/>
    <w:rsid w:val="00D01DF1"/>
    <w:rsid w:val="00D01F72"/>
    <w:rsid w:val="00D02362"/>
    <w:rsid w:val="00D024AB"/>
    <w:rsid w:val="00D0258B"/>
    <w:rsid w:val="00D02B1C"/>
    <w:rsid w:val="00D02F05"/>
    <w:rsid w:val="00D03061"/>
    <w:rsid w:val="00D035CF"/>
    <w:rsid w:val="00D03891"/>
    <w:rsid w:val="00D03988"/>
    <w:rsid w:val="00D039CD"/>
    <w:rsid w:val="00D03DC5"/>
    <w:rsid w:val="00D04106"/>
    <w:rsid w:val="00D045DA"/>
    <w:rsid w:val="00D04C77"/>
    <w:rsid w:val="00D05619"/>
    <w:rsid w:val="00D05671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8AD"/>
    <w:rsid w:val="00D10A03"/>
    <w:rsid w:val="00D10D39"/>
    <w:rsid w:val="00D11A98"/>
    <w:rsid w:val="00D11B9E"/>
    <w:rsid w:val="00D11E37"/>
    <w:rsid w:val="00D11F4A"/>
    <w:rsid w:val="00D1251F"/>
    <w:rsid w:val="00D12670"/>
    <w:rsid w:val="00D12AAD"/>
    <w:rsid w:val="00D12C31"/>
    <w:rsid w:val="00D133B7"/>
    <w:rsid w:val="00D134A9"/>
    <w:rsid w:val="00D13A07"/>
    <w:rsid w:val="00D141B7"/>
    <w:rsid w:val="00D14C6D"/>
    <w:rsid w:val="00D14CB8"/>
    <w:rsid w:val="00D15348"/>
    <w:rsid w:val="00D153B9"/>
    <w:rsid w:val="00D15759"/>
    <w:rsid w:val="00D15C46"/>
    <w:rsid w:val="00D15F4E"/>
    <w:rsid w:val="00D15FA4"/>
    <w:rsid w:val="00D161BD"/>
    <w:rsid w:val="00D164C1"/>
    <w:rsid w:val="00D1667D"/>
    <w:rsid w:val="00D16761"/>
    <w:rsid w:val="00D168F7"/>
    <w:rsid w:val="00D1694E"/>
    <w:rsid w:val="00D175D1"/>
    <w:rsid w:val="00D177DF"/>
    <w:rsid w:val="00D178D5"/>
    <w:rsid w:val="00D17902"/>
    <w:rsid w:val="00D17BA2"/>
    <w:rsid w:val="00D17BEE"/>
    <w:rsid w:val="00D17CE6"/>
    <w:rsid w:val="00D17D15"/>
    <w:rsid w:val="00D17D22"/>
    <w:rsid w:val="00D17D74"/>
    <w:rsid w:val="00D17F7B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2364"/>
    <w:rsid w:val="00D2272B"/>
    <w:rsid w:val="00D2355B"/>
    <w:rsid w:val="00D23763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81A"/>
    <w:rsid w:val="00D2698E"/>
    <w:rsid w:val="00D26C90"/>
    <w:rsid w:val="00D26DFC"/>
    <w:rsid w:val="00D26F01"/>
    <w:rsid w:val="00D273AE"/>
    <w:rsid w:val="00D2752F"/>
    <w:rsid w:val="00D2757C"/>
    <w:rsid w:val="00D275D9"/>
    <w:rsid w:val="00D27F49"/>
    <w:rsid w:val="00D302DA"/>
    <w:rsid w:val="00D30340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EB0"/>
    <w:rsid w:val="00D32FF8"/>
    <w:rsid w:val="00D3335A"/>
    <w:rsid w:val="00D334CF"/>
    <w:rsid w:val="00D334D6"/>
    <w:rsid w:val="00D33B51"/>
    <w:rsid w:val="00D34408"/>
    <w:rsid w:val="00D349C2"/>
    <w:rsid w:val="00D34C53"/>
    <w:rsid w:val="00D358AA"/>
    <w:rsid w:val="00D358D7"/>
    <w:rsid w:val="00D358ED"/>
    <w:rsid w:val="00D36AB2"/>
    <w:rsid w:val="00D36F54"/>
    <w:rsid w:val="00D37000"/>
    <w:rsid w:val="00D37053"/>
    <w:rsid w:val="00D373D4"/>
    <w:rsid w:val="00D37A2A"/>
    <w:rsid w:val="00D37BB2"/>
    <w:rsid w:val="00D37BD0"/>
    <w:rsid w:val="00D40079"/>
    <w:rsid w:val="00D403FC"/>
    <w:rsid w:val="00D40887"/>
    <w:rsid w:val="00D409D6"/>
    <w:rsid w:val="00D40A37"/>
    <w:rsid w:val="00D4106F"/>
    <w:rsid w:val="00D41766"/>
    <w:rsid w:val="00D41B4A"/>
    <w:rsid w:val="00D420A7"/>
    <w:rsid w:val="00D42F01"/>
    <w:rsid w:val="00D42FDD"/>
    <w:rsid w:val="00D436B6"/>
    <w:rsid w:val="00D437A5"/>
    <w:rsid w:val="00D43989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FFD"/>
    <w:rsid w:val="00D460C8"/>
    <w:rsid w:val="00D46D73"/>
    <w:rsid w:val="00D47078"/>
    <w:rsid w:val="00D47709"/>
    <w:rsid w:val="00D47B69"/>
    <w:rsid w:val="00D47DFD"/>
    <w:rsid w:val="00D47E36"/>
    <w:rsid w:val="00D47F2D"/>
    <w:rsid w:val="00D50A02"/>
    <w:rsid w:val="00D50A3A"/>
    <w:rsid w:val="00D50B51"/>
    <w:rsid w:val="00D50BC3"/>
    <w:rsid w:val="00D51029"/>
    <w:rsid w:val="00D51214"/>
    <w:rsid w:val="00D5157C"/>
    <w:rsid w:val="00D51A07"/>
    <w:rsid w:val="00D51E0B"/>
    <w:rsid w:val="00D5213E"/>
    <w:rsid w:val="00D52570"/>
    <w:rsid w:val="00D5289E"/>
    <w:rsid w:val="00D52CBC"/>
    <w:rsid w:val="00D53288"/>
    <w:rsid w:val="00D5398A"/>
    <w:rsid w:val="00D539F1"/>
    <w:rsid w:val="00D542B3"/>
    <w:rsid w:val="00D54A53"/>
    <w:rsid w:val="00D54AA9"/>
    <w:rsid w:val="00D55801"/>
    <w:rsid w:val="00D55905"/>
    <w:rsid w:val="00D5591D"/>
    <w:rsid w:val="00D55BCC"/>
    <w:rsid w:val="00D55CF7"/>
    <w:rsid w:val="00D55D7B"/>
    <w:rsid w:val="00D56268"/>
    <w:rsid w:val="00D562CC"/>
    <w:rsid w:val="00D563F5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AA0"/>
    <w:rsid w:val="00D62CFF"/>
    <w:rsid w:val="00D6376B"/>
    <w:rsid w:val="00D63817"/>
    <w:rsid w:val="00D63FD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B7"/>
    <w:rsid w:val="00D67A34"/>
    <w:rsid w:val="00D67AA1"/>
    <w:rsid w:val="00D67F5E"/>
    <w:rsid w:val="00D67F94"/>
    <w:rsid w:val="00D70047"/>
    <w:rsid w:val="00D700B7"/>
    <w:rsid w:val="00D704B7"/>
    <w:rsid w:val="00D7098B"/>
    <w:rsid w:val="00D70BB2"/>
    <w:rsid w:val="00D70D02"/>
    <w:rsid w:val="00D70E68"/>
    <w:rsid w:val="00D71061"/>
    <w:rsid w:val="00D7118E"/>
    <w:rsid w:val="00D714FC"/>
    <w:rsid w:val="00D71E2B"/>
    <w:rsid w:val="00D72396"/>
    <w:rsid w:val="00D7261B"/>
    <w:rsid w:val="00D726E8"/>
    <w:rsid w:val="00D72B5F"/>
    <w:rsid w:val="00D72CB0"/>
    <w:rsid w:val="00D72E5C"/>
    <w:rsid w:val="00D72F53"/>
    <w:rsid w:val="00D72F70"/>
    <w:rsid w:val="00D734E3"/>
    <w:rsid w:val="00D73A5A"/>
    <w:rsid w:val="00D73B64"/>
    <w:rsid w:val="00D73EBE"/>
    <w:rsid w:val="00D73FC2"/>
    <w:rsid w:val="00D745FA"/>
    <w:rsid w:val="00D74798"/>
    <w:rsid w:val="00D74A5D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CA2"/>
    <w:rsid w:val="00D76CF8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249"/>
    <w:rsid w:val="00D82452"/>
    <w:rsid w:val="00D825F9"/>
    <w:rsid w:val="00D82842"/>
    <w:rsid w:val="00D82A0A"/>
    <w:rsid w:val="00D82D0E"/>
    <w:rsid w:val="00D82D61"/>
    <w:rsid w:val="00D8315A"/>
    <w:rsid w:val="00D83589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85F"/>
    <w:rsid w:val="00D85AB5"/>
    <w:rsid w:val="00D85ECE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4FD1"/>
    <w:rsid w:val="00D9529B"/>
    <w:rsid w:val="00D95354"/>
    <w:rsid w:val="00D957EE"/>
    <w:rsid w:val="00D957F1"/>
    <w:rsid w:val="00D959D5"/>
    <w:rsid w:val="00D95E6A"/>
    <w:rsid w:val="00D961F6"/>
    <w:rsid w:val="00D963FD"/>
    <w:rsid w:val="00D965CF"/>
    <w:rsid w:val="00D966AE"/>
    <w:rsid w:val="00D9679D"/>
    <w:rsid w:val="00D96833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2621"/>
    <w:rsid w:val="00DA2660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315"/>
    <w:rsid w:val="00DA5F14"/>
    <w:rsid w:val="00DA64FF"/>
    <w:rsid w:val="00DA6691"/>
    <w:rsid w:val="00DA6CEA"/>
    <w:rsid w:val="00DA6E81"/>
    <w:rsid w:val="00DA717C"/>
    <w:rsid w:val="00DA732C"/>
    <w:rsid w:val="00DA7355"/>
    <w:rsid w:val="00DA74CC"/>
    <w:rsid w:val="00DA7587"/>
    <w:rsid w:val="00DA79CF"/>
    <w:rsid w:val="00DA7BC7"/>
    <w:rsid w:val="00DB017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9EE"/>
    <w:rsid w:val="00DB5A7C"/>
    <w:rsid w:val="00DB5AC4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D80"/>
    <w:rsid w:val="00DB6E2C"/>
    <w:rsid w:val="00DB700D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CF8"/>
    <w:rsid w:val="00DC0D12"/>
    <w:rsid w:val="00DC0DE4"/>
    <w:rsid w:val="00DC15E2"/>
    <w:rsid w:val="00DC17FB"/>
    <w:rsid w:val="00DC18CB"/>
    <w:rsid w:val="00DC1906"/>
    <w:rsid w:val="00DC1A0D"/>
    <w:rsid w:val="00DC1E48"/>
    <w:rsid w:val="00DC2784"/>
    <w:rsid w:val="00DC2CA5"/>
    <w:rsid w:val="00DC2DC7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EC7"/>
    <w:rsid w:val="00DC5B34"/>
    <w:rsid w:val="00DC5C9E"/>
    <w:rsid w:val="00DC7309"/>
    <w:rsid w:val="00DC796E"/>
    <w:rsid w:val="00DC7A56"/>
    <w:rsid w:val="00DC7AFB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A67"/>
    <w:rsid w:val="00DD2E3C"/>
    <w:rsid w:val="00DD36AE"/>
    <w:rsid w:val="00DD389E"/>
    <w:rsid w:val="00DD3AC1"/>
    <w:rsid w:val="00DD3C73"/>
    <w:rsid w:val="00DD3CDF"/>
    <w:rsid w:val="00DD3CFF"/>
    <w:rsid w:val="00DD3D1C"/>
    <w:rsid w:val="00DD3D99"/>
    <w:rsid w:val="00DD3FAF"/>
    <w:rsid w:val="00DD40F8"/>
    <w:rsid w:val="00DD44DB"/>
    <w:rsid w:val="00DD495E"/>
    <w:rsid w:val="00DD4A08"/>
    <w:rsid w:val="00DD4A2A"/>
    <w:rsid w:val="00DD4B37"/>
    <w:rsid w:val="00DD4FC2"/>
    <w:rsid w:val="00DD5796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44A"/>
    <w:rsid w:val="00DD7706"/>
    <w:rsid w:val="00DD77C7"/>
    <w:rsid w:val="00DD77E4"/>
    <w:rsid w:val="00DD78CD"/>
    <w:rsid w:val="00DE02CB"/>
    <w:rsid w:val="00DE0E23"/>
    <w:rsid w:val="00DE121D"/>
    <w:rsid w:val="00DE1294"/>
    <w:rsid w:val="00DE1337"/>
    <w:rsid w:val="00DE187B"/>
    <w:rsid w:val="00DE18B2"/>
    <w:rsid w:val="00DE1A10"/>
    <w:rsid w:val="00DE2061"/>
    <w:rsid w:val="00DE20E1"/>
    <w:rsid w:val="00DE21A6"/>
    <w:rsid w:val="00DE226E"/>
    <w:rsid w:val="00DE2270"/>
    <w:rsid w:val="00DE295D"/>
    <w:rsid w:val="00DE31FC"/>
    <w:rsid w:val="00DE3590"/>
    <w:rsid w:val="00DE36C8"/>
    <w:rsid w:val="00DE377B"/>
    <w:rsid w:val="00DE3CD7"/>
    <w:rsid w:val="00DE3E85"/>
    <w:rsid w:val="00DE4008"/>
    <w:rsid w:val="00DE4660"/>
    <w:rsid w:val="00DE4B27"/>
    <w:rsid w:val="00DE4CA7"/>
    <w:rsid w:val="00DE4F25"/>
    <w:rsid w:val="00DE5222"/>
    <w:rsid w:val="00DE5431"/>
    <w:rsid w:val="00DE5792"/>
    <w:rsid w:val="00DE5DB6"/>
    <w:rsid w:val="00DE6380"/>
    <w:rsid w:val="00DE6454"/>
    <w:rsid w:val="00DE69FA"/>
    <w:rsid w:val="00DE6BF7"/>
    <w:rsid w:val="00DE6DC4"/>
    <w:rsid w:val="00DE6EFF"/>
    <w:rsid w:val="00DE7FE2"/>
    <w:rsid w:val="00DF00C6"/>
    <w:rsid w:val="00DF0457"/>
    <w:rsid w:val="00DF07A0"/>
    <w:rsid w:val="00DF0EAE"/>
    <w:rsid w:val="00DF133F"/>
    <w:rsid w:val="00DF1988"/>
    <w:rsid w:val="00DF1A83"/>
    <w:rsid w:val="00DF1F60"/>
    <w:rsid w:val="00DF21FF"/>
    <w:rsid w:val="00DF2385"/>
    <w:rsid w:val="00DF2978"/>
    <w:rsid w:val="00DF2AD9"/>
    <w:rsid w:val="00DF2CEF"/>
    <w:rsid w:val="00DF2DD4"/>
    <w:rsid w:val="00DF3381"/>
    <w:rsid w:val="00DF342A"/>
    <w:rsid w:val="00DF34D0"/>
    <w:rsid w:val="00DF3845"/>
    <w:rsid w:val="00DF402C"/>
    <w:rsid w:val="00DF4374"/>
    <w:rsid w:val="00DF4996"/>
    <w:rsid w:val="00DF4A0C"/>
    <w:rsid w:val="00DF4D46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63F"/>
    <w:rsid w:val="00E00826"/>
    <w:rsid w:val="00E01253"/>
    <w:rsid w:val="00E01871"/>
    <w:rsid w:val="00E01988"/>
    <w:rsid w:val="00E02CE1"/>
    <w:rsid w:val="00E02DAF"/>
    <w:rsid w:val="00E03799"/>
    <w:rsid w:val="00E038B4"/>
    <w:rsid w:val="00E03BF8"/>
    <w:rsid w:val="00E03E2B"/>
    <w:rsid w:val="00E0448D"/>
    <w:rsid w:val="00E04AF9"/>
    <w:rsid w:val="00E04DFC"/>
    <w:rsid w:val="00E04FB5"/>
    <w:rsid w:val="00E0503B"/>
    <w:rsid w:val="00E05856"/>
    <w:rsid w:val="00E05B01"/>
    <w:rsid w:val="00E06131"/>
    <w:rsid w:val="00E06188"/>
    <w:rsid w:val="00E066E0"/>
    <w:rsid w:val="00E06AF9"/>
    <w:rsid w:val="00E06DE1"/>
    <w:rsid w:val="00E07118"/>
    <w:rsid w:val="00E07273"/>
    <w:rsid w:val="00E07702"/>
    <w:rsid w:val="00E07ACC"/>
    <w:rsid w:val="00E07B75"/>
    <w:rsid w:val="00E10049"/>
    <w:rsid w:val="00E1072D"/>
    <w:rsid w:val="00E10A77"/>
    <w:rsid w:val="00E10AD2"/>
    <w:rsid w:val="00E10D1D"/>
    <w:rsid w:val="00E10D5D"/>
    <w:rsid w:val="00E11099"/>
    <w:rsid w:val="00E11645"/>
    <w:rsid w:val="00E1234A"/>
    <w:rsid w:val="00E124B0"/>
    <w:rsid w:val="00E12721"/>
    <w:rsid w:val="00E12A4B"/>
    <w:rsid w:val="00E12E79"/>
    <w:rsid w:val="00E13027"/>
    <w:rsid w:val="00E13518"/>
    <w:rsid w:val="00E135AF"/>
    <w:rsid w:val="00E1380A"/>
    <w:rsid w:val="00E13BA2"/>
    <w:rsid w:val="00E14813"/>
    <w:rsid w:val="00E148D0"/>
    <w:rsid w:val="00E15351"/>
    <w:rsid w:val="00E15A17"/>
    <w:rsid w:val="00E15D9D"/>
    <w:rsid w:val="00E15DB7"/>
    <w:rsid w:val="00E16ACF"/>
    <w:rsid w:val="00E16B29"/>
    <w:rsid w:val="00E16B6A"/>
    <w:rsid w:val="00E16D30"/>
    <w:rsid w:val="00E16F67"/>
    <w:rsid w:val="00E16FA7"/>
    <w:rsid w:val="00E1720D"/>
    <w:rsid w:val="00E17897"/>
    <w:rsid w:val="00E20064"/>
    <w:rsid w:val="00E20345"/>
    <w:rsid w:val="00E208F0"/>
    <w:rsid w:val="00E20B0A"/>
    <w:rsid w:val="00E21507"/>
    <w:rsid w:val="00E21829"/>
    <w:rsid w:val="00E21C6F"/>
    <w:rsid w:val="00E21D52"/>
    <w:rsid w:val="00E21F2B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644"/>
    <w:rsid w:val="00E2694A"/>
    <w:rsid w:val="00E26954"/>
    <w:rsid w:val="00E26D00"/>
    <w:rsid w:val="00E27011"/>
    <w:rsid w:val="00E27870"/>
    <w:rsid w:val="00E27E8E"/>
    <w:rsid w:val="00E27FA1"/>
    <w:rsid w:val="00E300EC"/>
    <w:rsid w:val="00E311C1"/>
    <w:rsid w:val="00E313A7"/>
    <w:rsid w:val="00E3144D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64A"/>
    <w:rsid w:val="00E33DAD"/>
    <w:rsid w:val="00E33EC1"/>
    <w:rsid w:val="00E34678"/>
    <w:rsid w:val="00E346A2"/>
    <w:rsid w:val="00E34B5B"/>
    <w:rsid w:val="00E357FD"/>
    <w:rsid w:val="00E35851"/>
    <w:rsid w:val="00E3593B"/>
    <w:rsid w:val="00E3599D"/>
    <w:rsid w:val="00E359D7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0951"/>
    <w:rsid w:val="00E41001"/>
    <w:rsid w:val="00E412BC"/>
    <w:rsid w:val="00E41518"/>
    <w:rsid w:val="00E41DA0"/>
    <w:rsid w:val="00E42205"/>
    <w:rsid w:val="00E423CF"/>
    <w:rsid w:val="00E424CE"/>
    <w:rsid w:val="00E42811"/>
    <w:rsid w:val="00E42B4F"/>
    <w:rsid w:val="00E42F94"/>
    <w:rsid w:val="00E431DC"/>
    <w:rsid w:val="00E432A6"/>
    <w:rsid w:val="00E43398"/>
    <w:rsid w:val="00E4371A"/>
    <w:rsid w:val="00E43841"/>
    <w:rsid w:val="00E43F26"/>
    <w:rsid w:val="00E43F64"/>
    <w:rsid w:val="00E4435B"/>
    <w:rsid w:val="00E445EF"/>
    <w:rsid w:val="00E4496F"/>
    <w:rsid w:val="00E44997"/>
    <w:rsid w:val="00E45151"/>
    <w:rsid w:val="00E4556A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E3A"/>
    <w:rsid w:val="00E50354"/>
    <w:rsid w:val="00E50422"/>
    <w:rsid w:val="00E504C6"/>
    <w:rsid w:val="00E50529"/>
    <w:rsid w:val="00E50B4D"/>
    <w:rsid w:val="00E50E0E"/>
    <w:rsid w:val="00E51070"/>
    <w:rsid w:val="00E51247"/>
    <w:rsid w:val="00E51777"/>
    <w:rsid w:val="00E517AB"/>
    <w:rsid w:val="00E51841"/>
    <w:rsid w:val="00E51A0B"/>
    <w:rsid w:val="00E51F14"/>
    <w:rsid w:val="00E51F4B"/>
    <w:rsid w:val="00E51F6F"/>
    <w:rsid w:val="00E52269"/>
    <w:rsid w:val="00E525C5"/>
    <w:rsid w:val="00E5268D"/>
    <w:rsid w:val="00E52914"/>
    <w:rsid w:val="00E52B83"/>
    <w:rsid w:val="00E52E06"/>
    <w:rsid w:val="00E532AE"/>
    <w:rsid w:val="00E537AC"/>
    <w:rsid w:val="00E53E0A"/>
    <w:rsid w:val="00E5414C"/>
    <w:rsid w:val="00E54197"/>
    <w:rsid w:val="00E5426E"/>
    <w:rsid w:val="00E543D2"/>
    <w:rsid w:val="00E543F4"/>
    <w:rsid w:val="00E545CD"/>
    <w:rsid w:val="00E54791"/>
    <w:rsid w:val="00E54E2F"/>
    <w:rsid w:val="00E54FB2"/>
    <w:rsid w:val="00E550B6"/>
    <w:rsid w:val="00E553FD"/>
    <w:rsid w:val="00E5557F"/>
    <w:rsid w:val="00E55BB3"/>
    <w:rsid w:val="00E55F81"/>
    <w:rsid w:val="00E5614A"/>
    <w:rsid w:val="00E568A5"/>
    <w:rsid w:val="00E56DE6"/>
    <w:rsid w:val="00E573DB"/>
    <w:rsid w:val="00E57498"/>
    <w:rsid w:val="00E575FD"/>
    <w:rsid w:val="00E57EA2"/>
    <w:rsid w:val="00E57F52"/>
    <w:rsid w:val="00E60028"/>
    <w:rsid w:val="00E6008A"/>
    <w:rsid w:val="00E60128"/>
    <w:rsid w:val="00E601EC"/>
    <w:rsid w:val="00E605E3"/>
    <w:rsid w:val="00E608B2"/>
    <w:rsid w:val="00E6098D"/>
    <w:rsid w:val="00E60AB2"/>
    <w:rsid w:val="00E60FC2"/>
    <w:rsid w:val="00E61383"/>
    <w:rsid w:val="00E616CB"/>
    <w:rsid w:val="00E61913"/>
    <w:rsid w:val="00E61B16"/>
    <w:rsid w:val="00E6204D"/>
    <w:rsid w:val="00E62388"/>
    <w:rsid w:val="00E62BE9"/>
    <w:rsid w:val="00E62D5E"/>
    <w:rsid w:val="00E62D77"/>
    <w:rsid w:val="00E63830"/>
    <w:rsid w:val="00E63854"/>
    <w:rsid w:val="00E63A14"/>
    <w:rsid w:val="00E63A25"/>
    <w:rsid w:val="00E64515"/>
    <w:rsid w:val="00E6473F"/>
    <w:rsid w:val="00E64774"/>
    <w:rsid w:val="00E6482D"/>
    <w:rsid w:val="00E6491F"/>
    <w:rsid w:val="00E6492E"/>
    <w:rsid w:val="00E64F6E"/>
    <w:rsid w:val="00E65174"/>
    <w:rsid w:val="00E6583D"/>
    <w:rsid w:val="00E65C1F"/>
    <w:rsid w:val="00E65DCD"/>
    <w:rsid w:val="00E65FA4"/>
    <w:rsid w:val="00E66387"/>
    <w:rsid w:val="00E663CA"/>
    <w:rsid w:val="00E664D3"/>
    <w:rsid w:val="00E666DF"/>
    <w:rsid w:val="00E6697F"/>
    <w:rsid w:val="00E66F60"/>
    <w:rsid w:val="00E6778B"/>
    <w:rsid w:val="00E67906"/>
    <w:rsid w:val="00E67B2B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2264"/>
    <w:rsid w:val="00E7227F"/>
    <w:rsid w:val="00E72933"/>
    <w:rsid w:val="00E72A97"/>
    <w:rsid w:val="00E72B22"/>
    <w:rsid w:val="00E72BFE"/>
    <w:rsid w:val="00E72EFE"/>
    <w:rsid w:val="00E73010"/>
    <w:rsid w:val="00E73222"/>
    <w:rsid w:val="00E7356B"/>
    <w:rsid w:val="00E73579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640"/>
    <w:rsid w:val="00E75793"/>
    <w:rsid w:val="00E757DF"/>
    <w:rsid w:val="00E75B2D"/>
    <w:rsid w:val="00E763D5"/>
    <w:rsid w:val="00E766D9"/>
    <w:rsid w:val="00E7697C"/>
    <w:rsid w:val="00E76E4E"/>
    <w:rsid w:val="00E7710D"/>
    <w:rsid w:val="00E779F7"/>
    <w:rsid w:val="00E77C82"/>
    <w:rsid w:val="00E77E2E"/>
    <w:rsid w:val="00E77E39"/>
    <w:rsid w:val="00E8017D"/>
    <w:rsid w:val="00E802C6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31E4"/>
    <w:rsid w:val="00E8340A"/>
    <w:rsid w:val="00E839F0"/>
    <w:rsid w:val="00E83A85"/>
    <w:rsid w:val="00E83B85"/>
    <w:rsid w:val="00E83CA2"/>
    <w:rsid w:val="00E84594"/>
    <w:rsid w:val="00E8470F"/>
    <w:rsid w:val="00E84D9D"/>
    <w:rsid w:val="00E84E03"/>
    <w:rsid w:val="00E8507B"/>
    <w:rsid w:val="00E851DF"/>
    <w:rsid w:val="00E856A8"/>
    <w:rsid w:val="00E857DC"/>
    <w:rsid w:val="00E85B07"/>
    <w:rsid w:val="00E85D43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71A"/>
    <w:rsid w:val="00E87BFF"/>
    <w:rsid w:val="00E87C77"/>
    <w:rsid w:val="00E905DF"/>
    <w:rsid w:val="00E9075E"/>
    <w:rsid w:val="00E90B61"/>
    <w:rsid w:val="00E910F0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3F2E"/>
    <w:rsid w:val="00E940B3"/>
    <w:rsid w:val="00E943AB"/>
    <w:rsid w:val="00E944E8"/>
    <w:rsid w:val="00E94DFD"/>
    <w:rsid w:val="00E95516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F05"/>
    <w:rsid w:val="00EA25C5"/>
    <w:rsid w:val="00EA2B78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8A6"/>
    <w:rsid w:val="00EA5BB7"/>
    <w:rsid w:val="00EA5C56"/>
    <w:rsid w:val="00EA628D"/>
    <w:rsid w:val="00EA6416"/>
    <w:rsid w:val="00EA646C"/>
    <w:rsid w:val="00EA64AE"/>
    <w:rsid w:val="00EA65EB"/>
    <w:rsid w:val="00EA6607"/>
    <w:rsid w:val="00EA6794"/>
    <w:rsid w:val="00EA68A4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116C"/>
    <w:rsid w:val="00EB1239"/>
    <w:rsid w:val="00EB15C7"/>
    <w:rsid w:val="00EB17B5"/>
    <w:rsid w:val="00EB17F2"/>
    <w:rsid w:val="00EB1977"/>
    <w:rsid w:val="00EB1AFA"/>
    <w:rsid w:val="00EB1E23"/>
    <w:rsid w:val="00EB200D"/>
    <w:rsid w:val="00EB28CA"/>
    <w:rsid w:val="00EB294F"/>
    <w:rsid w:val="00EB2DEC"/>
    <w:rsid w:val="00EB2EF3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258"/>
    <w:rsid w:val="00EB5677"/>
    <w:rsid w:val="00EB5BCC"/>
    <w:rsid w:val="00EB5D0C"/>
    <w:rsid w:val="00EB62DF"/>
    <w:rsid w:val="00EB64A3"/>
    <w:rsid w:val="00EB6536"/>
    <w:rsid w:val="00EB654E"/>
    <w:rsid w:val="00EB671C"/>
    <w:rsid w:val="00EB6F5A"/>
    <w:rsid w:val="00EB73E9"/>
    <w:rsid w:val="00EB75B1"/>
    <w:rsid w:val="00EB784F"/>
    <w:rsid w:val="00EB78E5"/>
    <w:rsid w:val="00EB7A0D"/>
    <w:rsid w:val="00EB7EF7"/>
    <w:rsid w:val="00EC0781"/>
    <w:rsid w:val="00EC078E"/>
    <w:rsid w:val="00EC0E65"/>
    <w:rsid w:val="00EC138B"/>
    <w:rsid w:val="00EC19A5"/>
    <w:rsid w:val="00EC1DBA"/>
    <w:rsid w:val="00EC20EE"/>
    <w:rsid w:val="00EC2473"/>
    <w:rsid w:val="00EC2E14"/>
    <w:rsid w:val="00EC2F36"/>
    <w:rsid w:val="00EC2F7C"/>
    <w:rsid w:val="00EC32ED"/>
    <w:rsid w:val="00EC3844"/>
    <w:rsid w:val="00EC387C"/>
    <w:rsid w:val="00EC4117"/>
    <w:rsid w:val="00EC442A"/>
    <w:rsid w:val="00EC4971"/>
    <w:rsid w:val="00EC49FB"/>
    <w:rsid w:val="00EC4BFD"/>
    <w:rsid w:val="00EC535A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09"/>
    <w:rsid w:val="00ED3246"/>
    <w:rsid w:val="00ED3579"/>
    <w:rsid w:val="00ED39EB"/>
    <w:rsid w:val="00ED3CA0"/>
    <w:rsid w:val="00ED47E4"/>
    <w:rsid w:val="00ED4A04"/>
    <w:rsid w:val="00ED5017"/>
    <w:rsid w:val="00ED5580"/>
    <w:rsid w:val="00ED564D"/>
    <w:rsid w:val="00ED5651"/>
    <w:rsid w:val="00ED56B2"/>
    <w:rsid w:val="00ED5A27"/>
    <w:rsid w:val="00ED5AB4"/>
    <w:rsid w:val="00ED6397"/>
    <w:rsid w:val="00ED63F0"/>
    <w:rsid w:val="00ED6E8C"/>
    <w:rsid w:val="00ED6F4B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991"/>
    <w:rsid w:val="00EE4A92"/>
    <w:rsid w:val="00EE4EA1"/>
    <w:rsid w:val="00EE4EBD"/>
    <w:rsid w:val="00EE55AE"/>
    <w:rsid w:val="00EE5616"/>
    <w:rsid w:val="00EE5822"/>
    <w:rsid w:val="00EE5DFB"/>
    <w:rsid w:val="00EE5E74"/>
    <w:rsid w:val="00EE62C4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7AF"/>
    <w:rsid w:val="00EF0BFB"/>
    <w:rsid w:val="00EF1427"/>
    <w:rsid w:val="00EF1516"/>
    <w:rsid w:val="00EF15AF"/>
    <w:rsid w:val="00EF1701"/>
    <w:rsid w:val="00EF177B"/>
    <w:rsid w:val="00EF192F"/>
    <w:rsid w:val="00EF1C83"/>
    <w:rsid w:val="00EF1F49"/>
    <w:rsid w:val="00EF20B2"/>
    <w:rsid w:val="00EF21B4"/>
    <w:rsid w:val="00EF252F"/>
    <w:rsid w:val="00EF261F"/>
    <w:rsid w:val="00EF2E6A"/>
    <w:rsid w:val="00EF3439"/>
    <w:rsid w:val="00EF3779"/>
    <w:rsid w:val="00EF39A4"/>
    <w:rsid w:val="00EF3D22"/>
    <w:rsid w:val="00EF4373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3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815"/>
    <w:rsid w:val="00F0098C"/>
    <w:rsid w:val="00F009E8"/>
    <w:rsid w:val="00F00EB4"/>
    <w:rsid w:val="00F0102E"/>
    <w:rsid w:val="00F012B6"/>
    <w:rsid w:val="00F01487"/>
    <w:rsid w:val="00F01564"/>
    <w:rsid w:val="00F0188D"/>
    <w:rsid w:val="00F01CED"/>
    <w:rsid w:val="00F02081"/>
    <w:rsid w:val="00F020C0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88C"/>
    <w:rsid w:val="00F05672"/>
    <w:rsid w:val="00F05775"/>
    <w:rsid w:val="00F057B2"/>
    <w:rsid w:val="00F0583B"/>
    <w:rsid w:val="00F05B2A"/>
    <w:rsid w:val="00F0634B"/>
    <w:rsid w:val="00F06965"/>
    <w:rsid w:val="00F06ED1"/>
    <w:rsid w:val="00F07ADF"/>
    <w:rsid w:val="00F10500"/>
    <w:rsid w:val="00F10724"/>
    <w:rsid w:val="00F109F0"/>
    <w:rsid w:val="00F10AEA"/>
    <w:rsid w:val="00F10C2E"/>
    <w:rsid w:val="00F10E0D"/>
    <w:rsid w:val="00F10EEE"/>
    <w:rsid w:val="00F11052"/>
    <w:rsid w:val="00F110EE"/>
    <w:rsid w:val="00F116A5"/>
    <w:rsid w:val="00F11823"/>
    <w:rsid w:val="00F119AC"/>
    <w:rsid w:val="00F119BF"/>
    <w:rsid w:val="00F11AEC"/>
    <w:rsid w:val="00F11E52"/>
    <w:rsid w:val="00F126A7"/>
    <w:rsid w:val="00F1277F"/>
    <w:rsid w:val="00F12AD6"/>
    <w:rsid w:val="00F12BEC"/>
    <w:rsid w:val="00F12CA4"/>
    <w:rsid w:val="00F1376C"/>
    <w:rsid w:val="00F140F9"/>
    <w:rsid w:val="00F1426B"/>
    <w:rsid w:val="00F1427F"/>
    <w:rsid w:val="00F143DA"/>
    <w:rsid w:val="00F14649"/>
    <w:rsid w:val="00F14B6C"/>
    <w:rsid w:val="00F14E17"/>
    <w:rsid w:val="00F15186"/>
    <w:rsid w:val="00F151E8"/>
    <w:rsid w:val="00F15631"/>
    <w:rsid w:val="00F16575"/>
    <w:rsid w:val="00F16811"/>
    <w:rsid w:val="00F172C5"/>
    <w:rsid w:val="00F174B6"/>
    <w:rsid w:val="00F174FB"/>
    <w:rsid w:val="00F175DB"/>
    <w:rsid w:val="00F17794"/>
    <w:rsid w:val="00F177BE"/>
    <w:rsid w:val="00F17B5D"/>
    <w:rsid w:val="00F200C9"/>
    <w:rsid w:val="00F201E9"/>
    <w:rsid w:val="00F202BD"/>
    <w:rsid w:val="00F2063F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537"/>
    <w:rsid w:val="00F227B2"/>
    <w:rsid w:val="00F22863"/>
    <w:rsid w:val="00F229EC"/>
    <w:rsid w:val="00F22DF4"/>
    <w:rsid w:val="00F22E04"/>
    <w:rsid w:val="00F22E5F"/>
    <w:rsid w:val="00F23391"/>
    <w:rsid w:val="00F23732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610"/>
    <w:rsid w:val="00F25840"/>
    <w:rsid w:val="00F25E86"/>
    <w:rsid w:val="00F25FB6"/>
    <w:rsid w:val="00F26105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CBE"/>
    <w:rsid w:val="00F32DBD"/>
    <w:rsid w:val="00F3393D"/>
    <w:rsid w:val="00F33A4B"/>
    <w:rsid w:val="00F34122"/>
    <w:rsid w:val="00F34787"/>
    <w:rsid w:val="00F34C58"/>
    <w:rsid w:val="00F34E4B"/>
    <w:rsid w:val="00F34E54"/>
    <w:rsid w:val="00F34E5E"/>
    <w:rsid w:val="00F3547F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D87"/>
    <w:rsid w:val="00F41E1A"/>
    <w:rsid w:val="00F41FD3"/>
    <w:rsid w:val="00F4238C"/>
    <w:rsid w:val="00F43691"/>
    <w:rsid w:val="00F439B2"/>
    <w:rsid w:val="00F43DDC"/>
    <w:rsid w:val="00F440C3"/>
    <w:rsid w:val="00F44435"/>
    <w:rsid w:val="00F44451"/>
    <w:rsid w:val="00F447A0"/>
    <w:rsid w:val="00F44860"/>
    <w:rsid w:val="00F44D2B"/>
    <w:rsid w:val="00F45042"/>
    <w:rsid w:val="00F45162"/>
    <w:rsid w:val="00F45AF5"/>
    <w:rsid w:val="00F45BA3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85"/>
    <w:rsid w:val="00F517D9"/>
    <w:rsid w:val="00F51A95"/>
    <w:rsid w:val="00F52629"/>
    <w:rsid w:val="00F52828"/>
    <w:rsid w:val="00F529D2"/>
    <w:rsid w:val="00F52A8C"/>
    <w:rsid w:val="00F52E6D"/>
    <w:rsid w:val="00F53050"/>
    <w:rsid w:val="00F53499"/>
    <w:rsid w:val="00F53531"/>
    <w:rsid w:val="00F53E6E"/>
    <w:rsid w:val="00F54156"/>
    <w:rsid w:val="00F543BB"/>
    <w:rsid w:val="00F543EC"/>
    <w:rsid w:val="00F5459E"/>
    <w:rsid w:val="00F545E1"/>
    <w:rsid w:val="00F54949"/>
    <w:rsid w:val="00F54BF2"/>
    <w:rsid w:val="00F54F40"/>
    <w:rsid w:val="00F5548E"/>
    <w:rsid w:val="00F5561F"/>
    <w:rsid w:val="00F55AAE"/>
    <w:rsid w:val="00F55B35"/>
    <w:rsid w:val="00F55C76"/>
    <w:rsid w:val="00F55E43"/>
    <w:rsid w:val="00F563A9"/>
    <w:rsid w:val="00F564ED"/>
    <w:rsid w:val="00F5741D"/>
    <w:rsid w:val="00F574F5"/>
    <w:rsid w:val="00F57660"/>
    <w:rsid w:val="00F57782"/>
    <w:rsid w:val="00F57861"/>
    <w:rsid w:val="00F579E2"/>
    <w:rsid w:val="00F57E6C"/>
    <w:rsid w:val="00F6003F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0B8"/>
    <w:rsid w:val="00F65C9B"/>
    <w:rsid w:val="00F65D4D"/>
    <w:rsid w:val="00F6602A"/>
    <w:rsid w:val="00F66151"/>
    <w:rsid w:val="00F661A0"/>
    <w:rsid w:val="00F6626B"/>
    <w:rsid w:val="00F67033"/>
    <w:rsid w:val="00F67119"/>
    <w:rsid w:val="00F6718F"/>
    <w:rsid w:val="00F6738A"/>
    <w:rsid w:val="00F677C4"/>
    <w:rsid w:val="00F67BB0"/>
    <w:rsid w:val="00F67BBE"/>
    <w:rsid w:val="00F67E77"/>
    <w:rsid w:val="00F70AAD"/>
    <w:rsid w:val="00F70B00"/>
    <w:rsid w:val="00F70F87"/>
    <w:rsid w:val="00F710E8"/>
    <w:rsid w:val="00F715AF"/>
    <w:rsid w:val="00F71778"/>
    <w:rsid w:val="00F71D77"/>
    <w:rsid w:val="00F7207D"/>
    <w:rsid w:val="00F7288A"/>
    <w:rsid w:val="00F72EC9"/>
    <w:rsid w:val="00F730D7"/>
    <w:rsid w:val="00F73C61"/>
    <w:rsid w:val="00F74223"/>
    <w:rsid w:val="00F74300"/>
    <w:rsid w:val="00F74BB4"/>
    <w:rsid w:val="00F74C90"/>
    <w:rsid w:val="00F7506A"/>
    <w:rsid w:val="00F754D6"/>
    <w:rsid w:val="00F7564A"/>
    <w:rsid w:val="00F758B4"/>
    <w:rsid w:val="00F758FF"/>
    <w:rsid w:val="00F75B5B"/>
    <w:rsid w:val="00F75C8D"/>
    <w:rsid w:val="00F75DF7"/>
    <w:rsid w:val="00F76A34"/>
    <w:rsid w:val="00F76B71"/>
    <w:rsid w:val="00F7725E"/>
    <w:rsid w:val="00F77BF4"/>
    <w:rsid w:val="00F77DAD"/>
    <w:rsid w:val="00F80443"/>
    <w:rsid w:val="00F805CE"/>
    <w:rsid w:val="00F80B8D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5DD"/>
    <w:rsid w:val="00F8762A"/>
    <w:rsid w:val="00F87A21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0EC8"/>
    <w:rsid w:val="00F91130"/>
    <w:rsid w:val="00F91476"/>
    <w:rsid w:val="00F91499"/>
    <w:rsid w:val="00F9150C"/>
    <w:rsid w:val="00F91923"/>
    <w:rsid w:val="00F91ABC"/>
    <w:rsid w:val="00F91B1B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128"/>
    <w:rsid w:val="00F935DA"/>
    <w:rsid w:val="00F9386D"/>
    <w:rsid w:val="00F93A72"/>
    <w:rsid w:val="00F9431C"/>
    <w:rsid w:val="00F94687"/>
    <w:rsid w:val="00F946C8"/>
    <w:rsid w:val="00F9487F"/>
    <w:rsid w:val="00F94980"/>
    <w:rsid w:val="00F94C42"/>
    <w:rsid w:val="00F94D7F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334"/>
    <w:rsid w:val="00F97553"/>
    <w:rsid w:val="00F975F0"/>
    <w:rsid w:val="00F978C7"/>
    <w:rsid w:val="00FA01D6"/>
    <w:rsid w:val="00FA0228"/>
    <w:rsid w:val="00FA086D"/>
    <w:rsid w:val="00FA0BEA"/>
    <w:rsid w:val="00FA0F94"/>
    <w:rsid w:val="00FA1372"/>
    <w:rsid w:val="00FA1809"/>
    <w:rsid w:val="00FA1832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53"/>
    <w:rsid w:val="00FA6E90"/>
    <w:rsid w:val="00FA6F8F"/>
    <w:rsid w:val="00FA7045"/>
    <w:rsid w:val="00FA78BE"/>
    <w:rsid w:val="00FA7ADF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219D"/>
    <w:rsid w:val="00FB2CF6"/>
    <w:rsid w:val="00FB370C"/>
    <w:rsid w:val="00FB3991"/>
    <w:rsid w:val="00FB3D02"/>
    <w:rsid w:val="00FB42B2"/>
    <w:rsid w:val="00FB43D1"/>
    <w:rsid w:val="00FB4597"/>
    <w:rsid w:val="00FB4801"/>
    <w:rsid w:val="00FB4A51"/>
    <w:rsid w:val="00FB4DAB"/>
    <w:rsid w:val="00FB4FBC"/>
    <w:rsid w:val="00FB51DB"/>
    <w:rsid w:val="00FB52E8"/>
    <w:rsid w:val="00FB59DD"/>
    <w:rsid w:val="00FB5A97"/>
    <w:rsid w:val="00FB5BF2"/>
    <w:rsid w:val="00FB5C2A"/>
    <w:rsid w:val="00FB5C96"/>
    <w:rsid w:val="00FB5CD3"/>
    <w:rsid w:val="00FB6088"/>
    <w:rsid w:val="00FB6091"/>
    <w:rsid w:val="00FB60D7"/>
    <w:rsid w:val="00FB64C1"/>
    <w:rsid w:val="00FB64F7"/>
    <w:rsid w:val="00FB674C"/>
    <w:rsid w:val="00FB6DFF"/>
    <w:rsid w:val="00FB723F"/>
    <w:rsid w:val="00FB784B"/>
    <w:rsid w:val="00FB7D3D"/>
    <w:rsid w:val="00FB7D6A"/>
    <w:rsid w:val="00FC0254"/>
    <w:rsid w:val="00FC06E5"/>
    <w:rsid w:val="00FC0944"/>
    <w:rsid w:val="00FC0A5B"/>
    <w:rsid w:val="00FC0CB9"/>
    <w:rsid w:val="00FC0EFB"/>
    <w:rsid w:val="00FC10E8"/>
    <w:rsid w:val="00FC10FD"/>
    <w:rsid w:val="00FC1358"/>
    <w:rsid w:val="00FC13E3"/>
    <w:rsid w:val="00FC145A"/>
    <w:rsid w:val="00FC154F"/>
    <w:rsid w:val="00FC15C0"/>
    <w:rsid w:val="00FC1AB1"/>
    <w:rsid w:val="00FC1B42"/>
    <w:rsid w:val="00FC1C0D"/>
    <w:rsid w:val="00FC22FA"/>
    <w:rsid w:val="00FC243E"/>
    <w:rsid w:val="00FC269B"/>
    <w:rsid w:val="00FC2726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5EC"/>
    <w:rsid w:val="00FC4AD2"/>
    <w:rsid w:val="00FC4B4A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58"/>
    <w:rsid w:val="00FC79CD"/>
    <w:rsid w:val="00FC7AAF"/>
    <w:rsid w:val="00FC7AD6"/>
    <w:rsid w:val="00FC7CAE"/>
    <w:rsid w:val="00FD015E"/>
    <w:rsid w:val="00FD0472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865"/>
    <w:rsid w:val="00FD4A35"/>
    <w:rsid w:val="00FD4CDB"/>
    <w:rsid w:val="00FD4CFD"/>
    <w:rsid w:val="00FD4EB9"/>
    <w:rsid w:val="00FD520C"/>
    <w:rsid w:val="00FD52E4"/>
    <w:rsid w:val="00FD549C"/>
    <w:rsid w:val="00FD5B31"/>
    <w:rsid w:val="00FD5B91"/>
    <w:rsid w:val="00FD5BB9"/>
    <w:rsid w:val="00FD6027"/>
    <w:rsid w:val="00FD6641"/>
    <w:rsid w:val="00FD67B1"/>
    <w:rsid w:val="00FD6C68"/>
    <w:rsid w:val="00FD6E65"/>
    <w:rsid w:val="00FD6F24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AEE"/>
    <w:rsid w:val="00FE0BCD"/>
    <w:rsid w:val="00FE0EB1"/>
    <w:rsid w:val="00FE1E65"/>
    <w:rsid w:val="00FE20B0"/>
    <w:rsid w:val="00FE2139"/>
    <w:rsid w:val="00FE21FA"/>
    <w:rsid w:val="00FE2235"/>
    <w:rsid w:val="00FE2422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626"/>
    <w:rsid w:val="00FE5627"/>
    <w:rsid w:val="00FE5CE8"/>
    <w:rsid w:val="00FE6120"/>
    <w:rsid w:val="00FE61A8"/>
    <w:rsid w:val="00FE691C"/>
    <w:rsid w:val="00FE6978"/>
    <w:rsid w:val="00FE6D81"/>
    <w:rsid w:val="00FE6DFA"/>
    <w:rsid w:val="00FE7610"/>
    <w:rsid w:val="00FF03FB"/>
    <w:rsid w:val="00FF059F"/>
    <w:rsid w:val="00FF085D"/>
    <w:rsid w:val="00FF0FF3"/>
    <w:rsid w:val="00FF11B3"/>
    <w:rsid w:val="00FF215D"/>
    <w:rsid w:val="00FF28F8"/>
    <w:rsid w:val="00FF2BE1"/>
    <w:rsid w:val="00FF2DB6"/>
    <w:rsid w:val="00FF2F53"/>
    <w:rsid w:val="00FF323D"/>
    <w:rsid w:val="00FF36D8"/>
    <w:rsid w:val="00FF398C"/>
    <w:rsid w:val="00FF3A76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1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CA7E-0D39-4D05-8EEF-9796793BF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1874</TotalTime>
  <Pages>59</Pages>
  <Words>12678</Words>
  <Characters>72271</Characters>
  <Application>Microsoft Office Word</Application>
  <DocSecurity>0</DocSecurity>
  <Lines>602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84780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suwachara.so</cp:lastModifiedBy>
  <cp:revision>506</cp:revision>
  <cp:lastPrinted>2020-11-13T15:36:00Z</cp:lastPrinted>
  <dcterms:created xsi:type="dcterms:W3CDTF">2020-08-12T08:26:00Z</dcterms:created>
  <dcterms:modified xsi:type="dcterms:W3CDTF">2020-11-16T08:58:00Z</dcterms:modified>
</cp:coreProperties>
</file>