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D5D5" w14:textId="77777777" w:rsidR="00DB308D" w:rsidRDefault="00DB308D" w:rsidP="004C2111">
      <w:pPr>
        <w:pStyle w:val="Reference"/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228519DB" w14:textId="22BA7E18" w:rsidR="00F91976" w:rsidRDefault="00F91976" w:rsidP="00E448A7">
      <w:pPr>
        <w:pStyle w:val="BodyText"/>
        <w:spacing w:after="360"/>
        <w:rPr>
          <w:rFonts w:cstheme="minorBidi"/>
          <w:lang w:bidi="th-TH"/>
        </w:rPr>
      </w:pPr>
    </w:p>
    <w:p w14:paraId="67842A52" w14:textId="77777777" w:rsidR="00EB4557" w:rsidRDefault="00EB4557" w:rsidP="00E448A7">
      <w:pPr>
        <w:pStyle w:val="BodyText"/>
        <w:spacing w:after="360"/>
        <w:rPr>
          <w:rFonts w:cstheme="minorBidi"/>
          <w:lang w:bidi="th-TH"/>
        </w:rPr>
      </w:pPr>
    </w:p>
    <w:p w14:paraId="2F47AFF9" w14:textId="792EC713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F0409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52D93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B82093" w:rsidRPr="00B8209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ทีทีซีแอล</w:t>
      </w:r>
      <w:r w:rsidR="00330AA1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F038A4" w14:textId="49AA3F06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r w:rsidR="00B82093" w:rsidRPr="00B82093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และบริษัทย่อย ณ วันที่ </w:t>
      </w:r>
      <w:r w:rsidR="00B82093">
        <w:rPr>
          <w:rFonts w:ascii="Browallia New" w:hAnsi="Browallia New" w:cs="Browallia New"/>
          <w:sz w:val="28"/>
          <w:szCs w:val="28"/>
          <w:lang w:bidi="th-TH"/>
        </w:rPr>
        <w:t>3</w:t>
      </w:r>
      <w:r w:rsidR="001C6D6F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bookmarkStart w:id="1" w:name="_Hlk49513658"/>
      <w:r w:rsidR="00673A02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</w:t>
      </w:r>
      <w:r w:rsidR="001C6D6F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bookmarkEnd w:id="1"/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8209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673A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>งวดสามเดือนและ</w:t>
      </w:r>
      <w:r w:rsidR="0072309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954DA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2309A" w:rsidRPr="0072309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954D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54DA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</w:t>
      </w:r>
      <w:r w:rsidR="0072309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เดือนสิ้นสุดวันเดียวกัน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</w:t>
      </w:r>
      <w:r w:rsidRPr="00B2554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554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942F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72E595" w14:textId="77777777" w:rsidR="00942FB3" w:rsidRPr="00050E59" w:rsidRDefault="00942FB3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32E86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6B0B9495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50030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0E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B43725A" w14:textId="36E2539E" w:rsidR="00027BDA" w:rsidRDefault="00027BDA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AE9404" w14:textId="7B711918" w:rsidR="00AA6FB9" w:rsidRDefault="00AA6FB9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DC9E09" w14:textId="08FEB92B" w:rsidR="00AA6FB9" w:rsidRDefault="00AA6FB9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1254A1" w14:textId="6D456C31" w:rsidR="00E1029E" w:rsidRDefault="00E1029E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548D7D" w14:textId="15C4A74A" w:rsidR="00E1029E" w:rsidRDefault="00E1029E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52822C" w14:textId="77777777" w:rsidR="00E1029E" w:rsidRDefault="00E1029E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7F8839" w14:textId="5732B402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A99BCF7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F31A70" w14:textId="60F466B2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B14B027" w14:textId="3BFB34B9" w:rsidR="00C80E6E" w:rsidRDefault="00C80E6E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29B3E5" w14:textId="082F4D6E" w:rsid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0349">
        <w:rPr>
          <w:rFonts w:ascii="Browallia New" w:hAnsi="Browallia New" w:cs="Browalli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9BA34F4" w14:textId="178E2CC4" w:rsidR="00F051CE" w:rsidRDefault="00F051CE" w:rsidP="00C8034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458108D" w14:textId="126315CD" w:rsidR="00F051CE" w:rsidRPr="00F051CE" w:rsidRDefault="00F051CE" w:rsidP="00C8034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051C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5FE74283" w14:textId="77777777" w:rsidR="00C80349" w:rsidRP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007A2" w14:textId="512FE930" w:rsidR="0039120C" w:rsidRPr="00C92B81" w:rsidRDefault="00285895" w:rsidP="00C92B81">
      <w:pPr>
        <w:pStyle w:val="ListParagraph"/>
        <w:numPr>
          <w:ilvl w:val="0"/>
          <w:numId w:val="35"/>
        </w:numPr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ตามที่กล่าวไว้ใน</w:t>
      </w:r>
      <w:r w:rsidR="00C80349" w:rsidRPr="00C92B81">
        <w:rPr>
          <w:rFonts w:ascii="Browallia New" w:eastAsia="Arial Unicode MS" w:hAnsi="Browallia New" w:cs="Browallia New" w:hint="cs"/>
          <w:sz w:val="28"/>
          <w:szCs w:val="28"/>
          <w:cs/>
        </w:rPr>
        <w:t>หมายเหตุประกอบข้อมูลทางการเงิน</w:t>
      </w:r>
      <w:r w:rsidR="00885DF5"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ระหว่างกาล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>ข้อ</w:t>
      </w:r>
      <w:r w:rsidR="00C80349"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6B75" w:rsidRPr="00C92B81">
        <w:rPr>
          <w:rFonts w:ascii="Browallia New" w:eastAsia="Arial Unicode MS" w:hAnsi="Browallia New" w:cs="Browallia New"/>
          <w:sz w:val="28"/>
          <w:szCs w:val="28"/>
          <w:lang w:val="en-US" w:bidi="th-TH"/>
        </w:rPr>
        <w:t>6</w:t>
      </w:r>
      <w:r w:rsidR="00C80349"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D86B75" w:rsidRPr="00C92B81">
        <w:rPr>
          <w:rFonts w:ascii="Browallia New" w:eastAsia="Arial Unicode MS" w:hAnsi="Browallia New" w:cs="Browallia New"/>
          <w:sz w:val="28"/>
          <w:szCs w:val="28"/>
        </w:rPr>
        <w:t>7</w:t>
      </w:r>
      <w:r w:rsidR="00C80349" w:rsidRPr="00C92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</w:t>
      </w:r>
      <w:r w:rsidR="009E6D83"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สำหรับลูกหนี้การค้าและ</w:t>
      </w:r>
      <w:r w:rsidR="00397A6A"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สัญญาที่ค้างชำระนานเกินกว่า </w:t>
      </w:r>
      <w:r w:rsidR="00C80349" w:rsidRPr="00C92B81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C80349" w:rsidRPr="00C92B81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="00FA1F53"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="00C80349" w:rsidRPr="00C92B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สำหรับลูกหนี้การค้าและ</w:t>
      </w:r>
      <w:r w:rsidR="004E6509" w:rsidRPr="00C92B8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="004E6509" w:rsidRPr="00C92B81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="00C80349" w:rsidRPr="00C92B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เพื่อให้แน่ใจว่าเป็นประมาณการ</w:t>
      </w:r>
      <w:r w:rsidR="00C80349" w:rsidRPr="00C92B8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2CC92F4E" w14:textId="77777777" w:rsidR="0039120C" w:rsidRDefault="0039120C" w:rsidP="00C80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20B966" w14:textId="0FACB943" w:rsidR="0039120C" w:rsidRPr="00285895" w:rsidRDefault="00285895" w:rsidP="00285895">
      <w:pPr>
        <w:pStyle w:val="ListParagraph"/>
        <w:numPr>
          <w:ilvl w:val="0"/>
          <w:numId w:val="35"/>
        </w:numPr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ตามที่กล่าวไว้ใน</w:t>
      </w:r>
      <w:r w:rsidR="00336328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หมายเหต</w:t>
      </w:r>
      <w:r w:rsidR="007C7183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ุ</w:t>
      </w:r>
      <w:r w:rsidR="00336328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ประกอบ</w:t>
      </w:r>
      <w:r w:rsidR="00940FCD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ข้อมูลท</w:t>
      </w:r>
      <w:r w:rsidR="00AA6FB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</w:t>
      </w:r>
      <w:r w:rsidR="00940FCD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งการเงินระหว่างกาลข้อ </w:t>
      </w:r>
      <w:r w:rsidR="007A42D5" w:rsidRPr="002858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9 </w:t>
      </w:r>
      <w:r w:rsidR="00295541" w:rsidRPr="002858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ในระหว่างงวดเก้าเดือนสิ้นสุดวันที่</w:t>
      </w:r>
      <w:r w:rsidR="00295541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 </w:t>
      </w:r>
      <w:r w:rsidR="00295541" w:rsidRPr="00285895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30 </w:t>
      </w:r>
      <w:r w:rsidR="00295541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295541" w:rsidRPr="00285895">
        <w:rPr>
          <w:rFonts w:ascii="Browallia New" w:eastAsia="Arial Unicode MS" w:hAnsi="Browallia New" w:cs="Browallia New"/>
          <w:sz w:val="28"/>
          <w:szCs w:val="28"/>
          <w:lang w:val="en-US" w:bidi="th-TH"/>
        </w:rPr>
        <w:t xml:space="preserve">2563 </w:t>
      </w:r>
      <w:r w:rsidR="00C76120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กลุ่มบริษัทได้ซื้อกิจการที่ประกอบธุรกิจ</w:t>
      </w:r>
      <w:r w:rsidR="00957179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ผลิตพลังงานชีวมวลอัดเม็ดสีขาวแห่งหนึ่ง </w:t>
      </w:r>
      <w:r w:rsidR="0082145D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 โดยผู้บริหารพิจารณาว่ารายการดังกล่าวเป็นการรวมธุรกิจ </w:t>
      </w:r>
      <w:r w:rsidR="000B6EFB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กลุ่มบริษัทอยู่ในระหว่างการดำเนินการวัดมูลค่ายุติธรรม</w:t>
      </w:r>
      <w:r w:rsidR="00084A2D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ของสินทรัพย์ที่ระบุได้ที่ได้มาและหนี้สินที่รับมา ณ วันที่ซื้อธุรกิจ เพื่อจัดประเภท</w:t>
      </w:r>
      <w:r w:rsidR="00051660" w:rsidRPr="00285895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 xml:space="preserve">ของสินทรัพย์และหนี้สินให้เหมาะสม </w:t>
      </w:r>
    </w:p>
    <w:p w14:paraId="3A7DE31C" w14:textId="77777777" w:rsidR="0039120C" w:rsidRDefault="0039120C" w:rsidP="00C80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EF9220" w14:textId="2B38350C" w:rsidR="00C80349" w:rsidRDefault="00C80349" w:rsidP="00C80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ทั้งนี้ ข้าพเจ้า</w:t>
      </w:r>
      <w:r w:rsidR="00185D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มิได้ให้ข้อสรุป</w:t>
      </w:r>
      <w:r w:rsidR="007E739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อย่างมีเงื่อนไขในเรื่อง</w:t>
      </w:r>
      <w:r w:rsidR="00290CD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="007E739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</w:p>
    <w:p w14:paraId="6B0F6885" w14:textId="77777777" w:rsidR="00C80349" w:rsidRDefault="00C80349" w:rsidP="0047195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7043BA" w14:textId="1B57AF55" w:rsidR="00B82093" w:rsidRPr="00E3035D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E3035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0DEE1C4F" w14:textId="02C0C0AB" w:rsidR="00B82093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104E" w14:textId="191F350E" w:rsidR="000E62FE" w:rsidRDefault="00E3035D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A074D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25DD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9F68E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0E0C5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E62FE"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0E62FE" w:rsidRPr="006B0AC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6E76BB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</w:t>
      </w:r>
      <w:r w:rsidR="0013691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381B86EF" w14:textId="131460D5" w:rsidR="00AA6FB9" w:rsidRDefault="00AA6FB9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D39556" w14:textId="5C58A5FA" w:rsidR="00AA6FB9" w:rsidRDefault="00AA6FB9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FE45969" w14:textId="0646F913" w:rsidR="00E1029E" w:rsidRDefault="00E1029E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BCDFEE7" w14:textId="58B8DC2D" w:rsidR="00E1029E" w:rsidRDefault="00E1029E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E398B8" w14:textId="77777777" w:rsidR="00E1029E" w:rsidRDefault="00E1029E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229DC46" w14:textId="77777777" w:rsidR="0047195E" w:rsidRDefault="0047195E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04489ED" w14:textId="0B9863BB" w:rsidR="00050E59" w:rsidRPr="006B0AC5" w:rsidRDefault="000E62FE" w:rsidP="0005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งบกำไรขาดทุนและกำไรขาดทุนเบ็ดเสร็จอื่นรวมและเฉพาะของบริษัท</w:t>
      </w:r>
      <w:r w:rsidR="003104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</w:t>
      </w:r>
      <w:r w:rsidR="0072309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3104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31043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2309A" w:rsidRPr="0072309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04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10432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0E62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10432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งบกระแสเงินสดรวมและเฉพาะของบริษัทสำหรับงวด</w:t>
      </w:r>
      <w:r w:rsidR="0072309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</w:t>
      </w:r>
      <w:r w:rsidR="00920C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="001A51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ที่แสดงเป็น</w:t>
      </w:r>
      <w:r w:rsidR="00914E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</w:t>
      </w:r>
      <w:r w:rsidR="001A51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อมูลเปรียบเทียบ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A51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สอบทาน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โดยผู้สอบบัญชี</w:t>
      </w:r>
      <w:r w:rsidR="00BA24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ดังกล่าวข้างต้น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24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โดยให้ข้อสรุปว่าไม่พบ</w:t>
      </w:r>
      <w:r w:rsidR="003256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สิ่งที่เป็นเหตุให้เชื่อว่าข้อมูลทางการเงินระหว่างกา</w:t>
      </w:r>
      <w:r w:rsidR="009A00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</w:t>
      </w:r>
      <w:r w:rsidR="003256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ไม่ได้จัดทำขึ้นตามมาตรฐานการบัญชีฉบับที่ </w:t>
      </w:r>
      <w:r w:rsidR="00325668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="003256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="00CD7A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ในสาระสำคัญ 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</w:t>
      </w:r>
      <w:r w:rsidRPr="00D708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F7CD8" w:rsidRPr="00D7085D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1145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7085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460CC3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460CC3" w:rsidRPr="00D7085D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เกี่ยวกับการประมาณการค่าเผื่อหนี้สงสัยจะสูญสำหรับลูกหนี้การค้าและลูกหนี้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ค่าก่อสร้าง</w:t>
      </w:r>
      <w:r w:rsidR="0031043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ตามสัญญาที่ยังไม่ได้เรียกเก็บที่ค้างชำระนานเกินกว่า 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3D7D2534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0F130B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1E61763C" w:rsidR="00330AA1" w:rsidRPr="00050E59" w:rsidRDefault="000E62F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0E62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6E33050E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05EE0B1A" w14:textId="77777777" w:rsidR="0013691C" w:rsidRDefault="00330AA1" w:rsidP="001369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2BD4EA8D" w:rsidR="00C24F29" w:rsidRPr="0013691C" w:rsidRDefault="0013691C" w:rsidP="001369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>1</w:t>
      </w:r>
      <w:r w:rsidR="009C780B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D7085D" w:rsidRPr="001369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E62FE" w:rsidRPr="0013691C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C24F29" w:rsidRPr="0013691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5543C" w14:textId="77777777" w:rsidR="00506C8C" w:rsidRDefault="00506C8C">
      <w:r>
        <w:separator/>
      </w:r>
    </w:p>
  </w:endnote>
  <w:endnote w:type="continuationSeparator" w:id="0">
    <w:p w14:paraId="5A14CF7E" w14:textId="77777777" w:rsidR="00506C8C" w:rsidRDefault="0050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F7C09" w14:textId="77777777" w:rsidR="00506C8C" w:rsidRDefault="00506C8C">
      <w:bookmarkStart w:id="0" w:name="_Hlk482348182"/>
      <w:bookmarkEnd w:id="0"/>
      <w:r>
        <w:separator/>
      </w:r>
    </w:p>
  </w:footnote>
  <w:footnote w:type="continuationSeparator" w:id="0">
    <w:p w14:paraId="28188C9C" w14:textId="77777777" w:rsidR="00506C8C" w:rsidRDefault="00506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6D0E5" w14:textId="7508CCA6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4FA1BBF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2554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2" w:name="Footer3_tbl"/>
    <w:bookmarkEnd w:id="2"/>
  </w:p>
  <w:p w14:paraId="10E58C88" w14:textId="12FF1C52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F9D1F57"/>
    <w:multiLevelType w:val="hybridMultilevel"/>
    <w:tmpl w:val="CD585B24"/>
    <w:lvl w:ilvl="0" w:tplc="6270010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</w:num>
  <w:num w:numId="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AF1"/>
    <w:rsid w:val="0002101C"/>
    <w:rsid w:val="00025DDC"/>
    <w:rsid w:val="00027BDA"/>
    <w:rsid w:val="0003023B"/>
    <w:rsid w:val="00031D17"/>
    <w:rsid w:val="000378C9"/>
    <w:rsid w:val="00044ACE"/>
    <w:rsid w:val="0004550E"/>
    <w:rsid w:val="00050E59"/>
    <w:rsid w:val="00051660"/>
    <w:rsid w:val="00052614"/>
    <w:rsid w:val="000723F7"/>
    <w:rsid w:val="00074485"/>
    <w:rsid w:val="000828F1"/>
    <w:rsid w:val="00082F59"/>
    <w:rsid w:val="00084A2D"/>
    <w:rsid w:val="00094333"/>
    <w:rsid w:val="00097FAB"/>
    <w:rsid w:val="000B4616"/>
    <w:rsid w:val="000B65E3"/>
    <w:rsid w:val="000B6EFB"/>
    <w:rsid w:val="000B7090"/>
    <w:rsid w:val="000E0C50"/>
    <w:rsid w:val="000E52CE"/>
    <w:rsid w:val="000E5571"/>
    <w:rsid w:val="000E62FE"/>
    <w:rsid w:val="000F10E3"/>
    <w:rsid w:val="000F3AAB"/>
    <w:rsid w:val="000F68B9"/>
    <w:rsid w:val="000F6E25"/>
    <w:rsid w:val="001011DF"/>
    <w:rsid w:val="00112B69"/>
    <w:rsid w:val="001145B4"/>
    <w:rsid w:val="00125DBA"/>
    <w:rsid w:val="001316D3"/>
    <w:rsid w:val="0013691C"/>
    <w:rsid w:val="0015163D"/>
    <w:rsid w:val="001554CD"/>
    <w:rsid w:val="00155A91"/>
    <w:rsid w:val="001613E2"/>
    <w:rsid w:val="0016459D"/>
    <w:rsid w:val="00167017"/>
    <w:rsid w:val="00185D59"/>
    <w:rsid w:val="0019210D"/>
    <w:rsid w:val="001A3BFB"/>
    <w:rsid w:val="001A3C20"/>
    <w:rsid w:val="001A51BA"/>
    <w:rsid w:val="001B198C"/>
    <w:rsid w:val="001B7388"/>
    <w:rsid w:val="001C0657"/>
    <w:rsid w:val="001C6D6F"/>
    <w:rsid w:val="001C719C"/>
    <w:rsid w:val="001D2302"/>
    <w:rsid w:val="001D6913"/>
    <w:rsid w:val="001D7BB3"/>
    <w:rsid w:val="001E12A6"/>
    <w:rsid w:val="001E498F"/>
    <w:rsid w:val="0022518C"/>
    <w:rsid w:val="0022723B"/>
    <w:rsid w:val="00230BBB"/>
    <w:rsid w:val="002329E0"/>
    <w:rsid w:val="00237A7E"/>
    <w:rsid w:val="00241F16"/>
    <w:rsid w:val="00244C1E"/>
    <w:rsid w:val="00245902"/>
    <w:rsid w:val="0024624D"/>
    <w:rsid w:val="00247969"/>
    <w:rsid w:val="0026182A"/>
    <w:rsid w:val="00262E72"/>
    <w:rsid w:val="00277EBE"/>
    <w:rsid w:val="002838FB"/>
    <w:rsid w:val="00285249"/>
    <w:rsid w:val="00285895"/>
    <w:rsid w:val="00290CDD"/>
    <w:rsid w:val="00295541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059"/>
    <w:rsid w:val="00305173"/>
    <w:rsid w:val="00310432"/>
    <w:rsid w:val="00314E5E"/>
    <w:rsid w:val="00321A76"/>
    <w:rsid w:val="00325668"/>
    <w:rsid w:val="0032643A"/>
    <w:rsid w:val="00330AA1"/>
    <w:rsid w:val="00335E5B"/>
    <w:rsid w:val="00336328"/>
    <w:rsid w:val="0033689C"/>
    <w:rsid w:val="00337F84"/>
    <w:rsid w:val="003425A7"/>
    <w:rsid w:val="00354F5D"/>
    <w:rsid w:val="00365ECE"/>
    <w:rsid w:val="003744DA"/>
    <w:rsid w:val="00383DAE"/>
    <w:rsid w:val="00384904"/>
    <w:rsid w:val="0039120C"/>
    <w:rsid w:val="00397A6A"/>
    <w:rsid w:val="003B4CCD"/>
    <w:rsid w:val="003B4DED"/>
    <w:rsid w:val="003C0118"/>
    <w:rsid w:val="003C12C5"/>
    <w:rsid w:val="003C27EF"/>
    <w:rsid w:val="003C32E9"/>
    <w:rsid w:val="003C3898"/>
    <w:rsid w:val="003D1178"/>
    <w:rsid w:val="003D2605"/>
    <w:rsid w:val="003D64D6"/>
    <w:rsid w:val="003E034A"/>
    <w:rsid w:val="003E3E21"/>
    <w:rsid w:val="00416281"/>
    <w:rsid w:val="00422353"/>
    <w:rsid w:val="00426915"/>
    <w:rsid w:val="00433F63"/>
    <w:rsid w:val="00435788"/>
    <w:rsid w:val="004359E6"/>
    <w:rsid w:val="00437467"/>
    <w:rsid w:val="00443CE3"/>
    <w:rsid w:val="00452E7B"/>
    <w:rsid w:val="004546FA"/>
    <w:rsid w:val="00460CC3"/>
    <w:rsid w:val="0047195E"/>
    <w:rsid w:val="00481FE7"/>
    <w:rsid w:val="00482FCD"/>
    <w:rsid w:val="0048532C"/>
    <w:rsid w:val="0049103F"/>
    <w:rsid w:val="00496DF1"/>
    <w:rsid w:val="004A0DFE"/>
    <w:rsid w:val="004A3C62"/>
    <w:rsid w:val="004A4D23"/>
    <w:rsid w:val="004B1A9E"/>
    <w:rsid w:val="004C0971"/>
    <w:rsid w:val="004C0C25"/>
    <w:rsid w:val="004C2111"/>
    <w:rsid w:val="004C732E"/>
    <w:rsid w:val="004D20AE"/>
    <w:rsid w:val="004D3578"/>
    <w:rsid w:val="004E13CA"/>
    <w:rsid w:val="004E6509"/>
    <w:rsid w:val="004F1A16"/>
    <w:rsid w:val="004F207F"/>
    <w:rsid w:val="004F5D91"/>
    <w:rsid w:val="00505293"/>
    <w:rsid w:val="00506C8C"/>
    <w:rsid w:val="005070FA"/>
    <w:rsid w:val="0052186A"/>
    <w:rsid w:val="005321DA"/>
    <w:rsid w:val="00532EAB"/>
    <w:rsid w:val="0053653A"/>
    <w:rsid w:val="00544616"/>
    <w:rsid w:val="00547541"/>
    <w:rsid w:val="0055011E"/>
    <w:rsid w:val="00551365"/>
    <w:rsid w:val="005526DF"/>
    <w:rsid w:val="005627FF"/>
    <w:rsid w:val="0056608D"/>
    <w:rsid w:val="00577D61"/>
    <w:rsid w:val="00581AEB"/>
    <w:rsid w:val="005822AC"/>
    <w:rsid w:val="00585049"/>
    <w:rsid w:val="005A1F63"/>
    <w:rsid w:val="005B376F"/>
    <w:rsid w:val="005B405A"/>
    <w:rsid w:val="005C1B7A"/>
    <w:rsid w:val="005C2CCB"/>
    <w:rsid w:val="005C6479"/>
    <w:rsid w:val="005C69FD"/>
    <w:rsid w:val="005D7025"/>
    <w:rsid w:val="005E2D67"/>
    <w:rsid w:val="005E5578"/>
    <w:rsid w:val="005F4D62"/>
    <w:rsid w:val="00602EF7"/>
    <w:rsid w:val="00610ED7"/>
    <w:rsid w:val="00620CE3"/>
    <w:rsid w:val="00621086"/>
    <w:rsid w:val="006365A1"/>
    <w:rsid w:val="00636AA2"/>
    <w:rsid w:val="0065528A"/>
    <w:rsid w:val="00660840"/>
    <w:rsid w:val="00666764"/>
    <w:rsid w:val="0066694B"/>
    <w:rsid w:val="00667DB6"/>
    <w:rsid w:val="00673A02"/>
    <w:rsid w:val="006771E8"/>
    <w:rsid w:val="00677C01"/>
    <w:rsid w:val="00683CC7"/>
    <w:rsid w:val="006864F7"/>
    <w:rsid w:val="00692CA5"/>
    <w:rsid w:val="006932D7"/>
    <w:rsid w:val="00693D67"/>
    <w:rsid w:val="00697A6F"/>
    <w:rsid w:val="006A11BD"/>
    <w:rsid w:val="006B06A2"/>
    <w:rsid w:val="006B0AC5"/>
    <w:rsid w:val="006C3D37"/>
    <w:rsid w:val="006C6376"/>
    <w:rsid w:val="006D6FF5"/>
    <w:rsid w:val="006E76BB"/>
    <w:rsid w:val="006F1B19"/>
    <w:rsid w:val="006F29ED"/>
    <w:rsid w:val="006F4F77"/>
    <w:rsid w:val="0070147C"/>
    <w:rsid w:val="00714FD6"/>
    <w:rsid w:val="0072309A"/>
    <w:rsid w:val="007265F7"/>
    <w:rsid w:val="00731894"/>
    <w:rsid w:val="00737F37"/>
    <w:rsid w:val="00742059"/>
    <w:rsid w:val="00746796"/>
    <w:rsid w:val="00746D91"/>
    <w:rsid w:val="0075598A"/>
    <w:rsid w:val="00761813"/>
    <w:rsid w:val="0076290D"/>
    <w:rsid w:val="00770E31"/>
    <w:rsid w:val="00771B85"/>
    <w:rsid w:val="00775DA6"/>
    <w:rsid w:val="00777353"/>
    <w:rsid w:val="0078170A"/>
    <w:rsid w:val="00786100"/>
    <w:rsid w:val="00790956"/>
    <w:rsid w:val="007921DE"/>
    <w:rsid w:val="0079502D"/>
    <w:rsid w:val="007A0755"/>
    <w:rsid w:val="007A31D9"/>
    <w:rsid w:val="007A42D5"/>
    <w:rsid w:val="007A74F9"/>
    <w:rsid w:val="007C7183"/>
    <w:rsid w:val="007D41A1"/>
    <w:rsid w:val="007E5D5C"/>
    <w:rsid w:val="007E739A"/>
    <w:rsid w:val="008033D0"/>
    <w:rsid w:val="00803D54"/>
    <w:rsid w:val="00803FB6"/>
    <w:rsid w:val="008059EF"/>
    <w:rsid w:val="008128F7"/>
    <w:rsid w:val="00812938"/>
    <w:rsid w:val="0082145D"/>
    <w:rsid w:val="00824CDF"/>
    <w:rsid w:val="00827B71"/>
    <w:rsid w:val="00830DAC"/>
    <w:rsid w:val="0083134C"/>
    <w:rsid w:val="00832F51"/>
    <w:rsid w:val="00836558"/>
    <w:rsid w:val="00841B19"/>
    <w:rsid w:val="00843100"/>
    <w:rsid w:val="00847054"/>
    <w:rsid w:val="00850F25"/>
    <w:rsid w:val="00852D93"/>
    <w:rsid w:val="008534AA"/>
    <w:rsid w:val="008660EA"/>
    <w:rsid w:val="008719C2"/>
    <w:rsid w:val="00884FF7"/>
    <w:rsid w:val="00885DF5"/>
    <w:rsid w:val="00894ACE"/>
    <w:rsid w:val="008B19D9"/>
    <w:rsid w:val="008B1FD3"/>
    <w:rsid w:val="008B204B"/>
    <w:rsid w:val="008C3594"/>
    <w:rsid w:val="008C49AE"/>
    <w:rsid w:val="008C59F7"/>
    <w:rsid w:val="008D392B"/>
    <w:rsid w:val="008E0E6F"/>
    <w:rsid w:val="008E7687"/>
    <w:rsid w:val="008F0409"/>
    <w:rsid w:val="008F0E3C"/>
    <w:rsid w:val="008F11FA"/>
    <w:rsid w:val="008F33AE"/>
    <w:rsid w:val="008F4ACA"/>
    <w:rsid w:val="008F7B0D"/>
    <w:rsid w:val="00912F98"/>
    <w:rsid w:val="00914E75"/>
    <w:rsid w:val="00917FBB"/>
    <w:rsid w:val="00920C68"/>
    <w:rsid w:val="009219CA"/>
    <w:rsid w:val="009223D3"/>
    <w:rsid w:val="00924D21"/>
    <w:rsid w:val="00931D7A"/>
    <w:rsid w:val="00935D8D"/>
    <w:rsid w:val="00940FCD"/>
    <w:rsid w:val="00942FB3"/>
    <w:rsid w:val="00942FE8"/>
    <w:rsid w:val="00947086"/>
    <w:rsid w:val="00954DA8"/>
    <w:rsid w:val="00957179"/>
    <w:rsid w:val="00957E70"/>
    <w:rsid w:val="009646FC"/>
    <w:rsid w:val="00970DAB"/>
    <w:rsid w:val="0097321D"/>
    <w:rsid w:val="00992531"/>
    <w:rsid w:val="00995CD5"/>
    <w:rsid w:val="009A00D8"/>
    <w:rsid w:val="009A1787"/>
    <w:rsid w:val="009A4F5A"/>
    <w:rsid w:val="009B1F44"/>
    <w:rsid w:val="009B4573"/>
    <w:rsid w:val="009B4AAF"/>
    <w:rsid w:val="009C002A"/>
    <w:rsid w:val="009C780B"/>
    <w:rsid w:val="009D03B0"/>
    <w:rsid w:val="009D3850"/>
    <w:rsid w:val="009D5503"/>
    <w:rsid w:val="009E278C"/>
    <w:rsid w:val="009E6D83"/>
    <w:rsid w:val="009F68EB"/>
    <w:rsid w:val="009F6EDC"/>
    <w:rsid w:val="00A0026D"/>
    <w:rsid w:val="00A035CE"/>
    <w:rsid w:val="00A0537F"/>
    <w:rsid w:val="00A0602E"/>
    <w:rsid w:val="00A06C1F"/>
    <w:rsid w:val="00A074D6"/>
    <w:rsid w:val="00A07FFA"/>
    <w:rsid w:val="00A11FB4"/>
    <w:rsid w:val="00A13EC6"/>
    <w:rsid w:val="00A1550B"/>
    <w:rsid w:val="00A16EA6"/>
    <w:rsid w:val="00A34CA4"/>
    <w:rsid w:val="00A35782"/>
    <w:rsid w:val="00A362F9"/>
    <w:rsid w:val="00A43EE6"/>
    <w:rsid w:val="00A60F49"/>
    <w:rsid w:val="00A61E15"/>
    <w:rsid w:val="00A66F91"/>
    <w:rsid w:val="00A70229"/>
    <w:rsid w:val="00A71A83"/>
    <w:rsid w:val="00A744D3"/>
    <w:rsid w:val="00A800C8"/>
    <w:rsid w:val="00A918D1"/>
    <w:rsid w:val="00A93A9A"/>
    <w:rsid w:val="00A9523B"/>
    <w:rsid w:val="00AA5C16"/>
    <w:rsid w:val="00AA6FB9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547"/>
    <w:rsid w:val="00B25B92"/>
    <w:rsid w:val="00B25CBF"/>
    <w:rsid w:val="00B26948"/>
    <w:rsid w:val="00B34D51"/>
    <w:rsid w:val="00B36A0E"/>
    <w:rsid w:val="00B36BA1"/>
    <w:rsid w:val="00B40D67"/>
    <w:rsid w:val="00B43C45"/>
    <w:rsid w:val="00B55EE8"/>
    <w:rsid w:val="00B5669F"/>
    <w:rsid w:val="00B56E6C"/>
    <w:rsid w:val="00B63D0E"/>
    <w:rsid w:val="00B82093"/>
    <w:rsid w:val="00B83039"/>
    <w:rsid w:val="00BA2418"/>
    <w:rsid w:val="00BA5B00"/>
    <w:rsid w:val="00BB1A07"/>
    <w:rsid w:val="00BB23D4"/>
    <w:rsid w:val="00BB4031"/>
    <w:rsid w:val="00BB6DAD"/>
    <w:rsid w:val="00BB7346"/>
    <w:rsid w:val="00BC0412"/>
    <w:rsid w:val="00BC1555"/>
    <w:rsid w:val="00BC60A9"/>
    <w:rsid w:val="00BD2730"/>
    <w:rsid w:val="00BD6B38"/>
    <w:rsid w:val="00BE0C8A"/>
    <w:rsid w:val="00BE334D"/>
    <w:rsid w:val="00BE4988"/>
    <w:rsid w:val="00BF1C24"/>
    <w:rsid w:val="00BF265D"/>
    <w:rsid w:val="00BF5E73"/>
    <w:rsid w:val="00C06939"/>
    <w:rsid w:val="00C21E3B"/>
    <w:rsid w:val="00C24F29"/>
    <w:rsid w:val="00C35B1A"/>
    <w:rsid w:val="00C41C7D"/>
    <w:rsid w:val="00C472AC"/>
    <w:rsid w:val="00C63023"/>
    <w:rsid w:val="00C63743"/>
    <w:rsid w:val="00C76120"/>
    <w:rsid w:val="00C76C6C"/>
    <w:rsid w:val="00C80349"/>
    <w:rsid w:val="00C80E6E"/>
    <w:rsid w:val="00C80EC5"/>
    <w:rsid w:val="00C822DF"/>
    <w:rsid w:val="00C86BB9"/>
    <w:rsid w:val="00C8772C"/>
    <w:rsid w:val="00C92B81"/>
    <w:rsid w:val="00C947D5"/>
    <w:rsid w:val="00CA43FD"/>
    <w:rsid w:val="00CB18EB"/>
    <w:rsid w:val="00CB441E"/>
    <w:rsid w:val="00CC3B92"/>
    <w:rsid w:val="00CC6C8E"/>
    <w:rsid w:val="00CC72E9"/>
    <w:rsid w:val="00CD25C2"/>
    <w:rsid w:val="00CD4D4E"/>
    <w:rsid w:val="00CD7A79"/>
    <w:rsid w:val="00CE24E5"/>
    <w:rsid w:val="00CE41DB"/>
    <w:rsid w:val="00CE4BB3"/>
    <w:rsid w:val="00CE4D96"/>
    <w:rsid w:val="00CF7CD8"/>
    <w:rsid w:val="00D078C4"/>
    <w:rsid w:val="00D15EA5"/>
    <w:rsid w:val="00D16F6E"/>
    <w:rsid w:val="00D2100B"/>
    <w:rsid w:val="00D2235A"/>
    <w:rsid w:val="00D24220"/>
    <w:rsid w:val="00D3089E"/>
    <w:rsid w:val="00D30BD1"/>
    <w:rsid w:val="00D31D7A"/>
    <w:rsid w:val="00D33E60"/>
    <w:rsid w:val="00D35C88"/>
    <w:rsid w:val="00D4043B"/>
    <w:rsid w:val="00D460E7"/>
    <w:rsid w:val="00D63ABC"/>
    <w:rsid w:val="00D64F17"/>
    <w:rsid w:val="00D675F1"/>
    <w:rsid w:val="00D7085D"/>
    <w:rsid w:val="00D73B96"/>
    <w:rsid w:val="00D80807"/>
    <w:rsid w:val="00D86917"/>
    <w:rsid w:val="00D86B75"/>
    <w:rsid w:val="00D87963"/>
    <w:rsid w:val="00D90A04"/>
    <w:rsid w:val="00D92F9A"/>
    <w:rsid w:val="00D9427D"/>
    <w:rsid w:val="00D96128"/>
    <w:rsid w:val="00DA36EE"/>
    <w:rsid w:val="00DA452E"/>
    <w:rsid w:val="00DA5128"/>
    <w:rsid w:val="00DB24CE"/>
    <w:rsid w:val="00DB308D"/>
    <w:rsid w:val="00DB5F40"/>
    <w:rsid w:val="00DD1E47"/>
    <w:rsid w:val="00DD61A9"/>
    <w:rsid w:val="00DD6EF1"/>
    <w:rsid w:val="00DE4958"/>
    <w:rsid w:val="00DF30E5"/>
    <w:rsid w:val="00E04361"/>
    <w:rsid w:val="00E064FD"/>
    <w:rsid w:val="00E1029E"/>
    <w:rsid w:val="00E1053A"/>
    <w:rsid w:val="00E15C45"/>
    <w:rsid w:val="00E26AF3"/>
    <w:rsid w:val="00E276E0"/>
    <w:rsid w:val="00E3035D"/>
    <w:rsid w:val="00E314EA"/>
    <w:rsid w:val="00E328AD"/>
    <w:rsid w:val="00E33FDA"/>
    <w:rsid w:val="00E406D5"/>
    <w:rsid w:val="00E448A7"/>
    <w:rsid w:val="00E54A66"/>
    <w:rsid w:val="00E56701"/>
    <w:rsid w:val="00E57D4A"/>
    <w:rsid w:val="00E62754"/>
    <w:rsid w:val="00E64D2D"/>
    <w:rsid w:val="00E74D71"/>
    <w:rsid w:val="00E86B53"/>
    <w:rsid w:val="00E9110B"/>
    <w:rsid w:val="00E92B1E"/>
    <w:rsid w:val="00EA2B6F"/>
    <w:rsid w:val="00EB3478"/>
    <w:rsid w:val="00EB4557"/>
    <w:rsid w:val="00EB4B39"/>
    <w:rsid w:val="00EB6FE3"/>
    <w:rsid w:val="00EC324D"/>
    <w:rsid w:val="00EC7306"/>
    <w:rsid w:val="00ED298A"/>
    <w:rsid w:val="00EE0F65"/>
    <w:rsid w:val="00F051CE"/>
    <w:rsid w:val="00F246A1"/>
    <w:rsid w:val="00F37917"/>
    <w:rsid w:val="00F46DAD"/>
    <w:rsid w:val="00F5513E"/>
    <w:rsid w:val="00F56A12"/>
    <w:rsid w:val="00F63F3F"/>
    <w:rsid w:val="00F6616F"/>
    <w:rsid w:val="00F66FA5"/>
    <w:rsid w:val="00F71678"/>
    <w:rsid w:val="00F71A70"/>
    <w:rsid w:val="00F730E3"/>
    <w:rsid w:val="00F755E9"/>
    <w:rsid w:val="00F76651"/>
    <w:rsid w:val="00F77C3B"/>
    <w:rsid w:val="00F86B97"/>
    <w:rsid w:val="00F879DF"/>
    <w:rsid w:val="00F909CD"/>
    <w:rsid w:val="00F91976"/>
    <w:rsid w:val="00F974D1"/>
    <w:rsid w:val="00FA144B"/>
    <w:rsid w:val="00FA16E0"/>
    <w:rsid w:val="00FA1F53"/>
    <w:rsid w:val="00FB0201"/>
    <w:rsid w:val="00FB105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510A99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8" ma:contentTypeDescription="Create a new document." ma:contentTypeScope="" ma:versionID="b40cdfa63860d7d45dba15ebf793ab04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d9ecf1e9b8b3c8c042a76f70bab62cc3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F45082-F7E4-4FA0-AD37-73517379B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4DBB0-5B9A-4DA7-B388-2773CEEC1602}">
  <ds:schemaRefs>
    <ds:schemaRef ds:uri="http://purl.org/dc/terms/"/>
    <ds:schemaRef ds:uri="http://schemas.openxmlformats.org/package/2006/metadata/core-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193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109</cp:revision>
  <cp:lastPrinted>2020-07-28T04:55:00Z</cp:lastPrinted>
  <dcterms:created xsi:type="dcterms:W3CDTF">2019-04-01T09:45:00Z</dcterms:created>
  <dcterms:modified xsi:type="dcterms:W3CDTF">2020-11-13T08:39:00Z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