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D73B0" w14:textId="06C9205C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494AC38E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F47DE8"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เซ็ท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273C5EF8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57B29BE0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proofErr w:type="spellStart"/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</w:t>
      </w:r>
      <w:proofErr w:type="spellStart"/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เซ็ท</w:t>
      </w:r>
      <w:proofErr w:type="spellEnd"/>
      <w:r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) </w:t>
      </w:r>
      <w:r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และบริษัทย่อย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7B75F9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ยน </w:t>
      </w:r>
      <w:r w:rsidR="00C15392" w:rsidRPr="00C15392">
        <w:rPr>
          <w:rFonts w:ascii="Browallia New" w:hAnsi="Browallia New" w:cs="Browallia New"/>
          <w:sz w:val="28"/>
          <w:szCs w:val="28"/>
          <w:lang w:bidi="th-TH"/>
        </w:rPr>
        <w:t xml:space="preserve">2563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7B75F9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>สุดวัน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 </w:t>
      </w:r>
      <w:r w:rsidR="00C15392" w:rsidRPr="00C15392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7B75F9" w:rsidRPr="007B75F9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/>
          <w:sz w:val="28"/>
          <w:szCs w:val="28"/>
          <w:lang w:bidi="th-TH"/>
        </w:rPr>
        <w:t xml:space="preserve">2563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ส่วนของผู้ถือหุ้นรวม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7B75F9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CE1160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>วันเดียวกัน</w:t>
      </w:r>
      <w:r w:rsidR="005F56F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="00C15392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</w:t>
      </w:r>
      <w:r w:rsidR="00CE1160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/>
          <w:sz w:val="28"/>
          <w:szCs w:val="28"/>
          <w:lang w:bidi="th-TH"/>
        </w:rPr>
        <w:t>34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E1160">
        <w:rPr>
          <w:rFonts w:ascii="Browallia New" w:hAnsi="Browallia New" w:cs="Browallia New"/>
          <w:sz w:val="28"/>
          <w:szCs w:val="28"/>
          <w:lang w:bidi="th-TH"/>
        </w:rPr>
        <w:t xml:space="preserve">                     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000B82E" w14:textId="50DA59CB" w:rsidR="00A0511D" w:rsidRPr="00A0511D" w:rsidRDefault="00A0511D" w:rsidP="00A0511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4704D8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A0511D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Pr="00A0511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11D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ดังนั้นข้าพเจ้าจึงไม่แสดงความเห็นต่อข้อมูลทางการเงินระหว่างกาล</w:t>
      </w:r>
    </w:p>
    <w:p w14:paraId="4A58BD4C" w14:textId="17DDE140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0836E26" w14:textId="4C89106B" w:rsidR="008E3529" w:rsidRPr="008E3529" w:rsidRDefault="008E3529" w:rsidP="008E352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E352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215982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</w:t>
      </w:r>
      <w:r w:rsidR="0021598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53483470" w14:textId="38EEF277" w:rsidR="009D6979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1D881FE" w14:textId="77777777" w:rsidR="009E5BD5" w:rsidRPr="009E5BD5" w:rsidRDefault="009E5BD5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B03E16" w14:textId="77777777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77777777" w:rsidR="00BC2C1E" w:rsidRPr="009E5BD5" w:rsidRDefault="00BC2C1E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  จูระมงคล</w:t>
      </w:r>
    </w:p>
    <w:p w14:paraId="22B7D41A" w14:textId="77777777" w:rsidR="00BC2C1E" w:rsidRPr="009E5BD5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77777777" w:rsidR="00BC2C1E" w:rsidRPr="009E5BD5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>8593</w:t>
      </w:r>
    </w:p>
    <w:p w14:paraId="133296EC" w14:textId="77777777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9E5BD5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2C2DD26B" w:rsidR="009D6979" w:rsidRPr="009E5BD5" w:rsidRDefault="00B65033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74599">
        <w:rPr>
          <w:rFonts w:ascii="Browallia New" w:hAnsi="Browallia New" w:cs="Browallia New"/>
          <w:sz w:val="28"/>
          <w:szCs w:val="28"/>
          <w:lang w:val="en-US" w:bidi="th-TH"/>
        </w:rPr>
        <w:t>16</w:t>
      </w:r>
      <w:r w:rsidR="00E61265" w:rsidRPr="0087459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B650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B72017" w:rsidRPr="00B650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72017" w:rsidRPr="00B65033"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5841F6" w14:textId="77777777" w:rsidR="003640EB" w:rsidRDefault="003640EB">
      <w:r>
        <w:separator/>
      </w:r>
    </w:p>
  </w:endnote>
  <w:endnote w:type="continuationSeparator" w:id="0">
    <w:p w14:paraId="773D5671" w14:textId="77777777" w:rsidR="003640EB" w:rsidRDefault="003640EB">
      <w:r>
        <w:continuationSeparator/>
      </w:r>
    </w:p>
  </w:endnote>
  <w:endnote w:type="continuationNotice" w:id="1">
    <w:p w14:paraId="7764B060" w14:textId="77777777" w:rsidR="003640EB" w:rsidRDefault="003640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8132E5" w14:textId="77777777" w:rsidR="003640EB" w:rsidRDefault="003640EB">
      <w:bookmarkStart w:id="0" w:name="_Hlk482348182"/>
      <w:bookmarkEnd w:id="0"/>
      <w:r>
        <w:separator/>
      </w:r>
    </w:p>
  </w:footnote>
  <w:footnote w:type="continuationSeparator" w:id="0">
    <w:p w14:paraId="5123AEA1" w14:textId="77777777" w:rsidR="003640EB" w:rsidRDefault="003640EB">
      <w:r>
        <w:continuationSeparator/>
      </w:r>
    </w:p>
  </w:footnote>
  <w:footnote w:type="continuationNotice" w:id="1">
    <w:p w14:paraId="56093690" w14:textId="77777777" w:rsidR="003640EB" w:rsidRDefault="003640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3172B" w14:textId="7543CB54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0DF0B20C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65C3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1" w:name="Footer3_tbl"/>
    <w:bookmarkEnd w:id="1"/>
  </w:p>
  <w:p w14:paraId="2582DABD" w14:textId="0907F419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1689"/>
    <w:rsid w:val="00044ACE"/>
    <w:rsid w:val="0004550E"/>
    <w:rsid w:val="00052614"/>
    <w:rsid w:val="00066E77"/>
    <w:rsid w:val="000723F7"/>
    <w:rsid w:val="00074485"/>
    <w:rsid w:val="000828F1"/>
    <w:rsid w:val="00082F59"/>
    <w:rsid w:val="00094333"/>
    <w:rsid w:val="0009543C"/>
    <w:rsid w:val="00097FAB"/>
    <w:rsid w:val="000A3CA8"/>
    <w:rsid w:val="000B4D9E"/>
    <w:rsid w:val="000B65E3"/>
    <w:rsid w:val="000B7090"/>
    <w:rsid w:val="000E2F32"/>
    <w:rsid w:val="000E52CE"/>
    <w:rsid w:val="000F1AED"/>
    <w:rsid w:val="000F3AAB"/>
    <w:rsid w:val="000F6E25"/>
    <w:rsid w:val="001011DF"/>
    <w:rsid w:val="00112B69"/>
    <w:rsid w:val="00122BF6"/>
    <w:rsid w:val="001310E3"/>
    <w:rsid w:val="001316D3"/>
    <w:rsid w:val="0013443F"/>
    <w:rsid w:val="00136C3A"/>
    <w:rsid w:val="001554CD"/>
    <w:rsid w:val="00155A91"/>
    <w:rsid w:val="001613E2"/>
    <w:rsid w:val="0016459D"/>
    <w:rsid w:val="00167017"/>
    <w:rsid w:val="0019210D"/>
    <w:rsid w:val="00193D90"/>
    <w:rsid w:val="00197606"/>
    <w:rsid w:val="001A3BFB"/>
    <w:rsid w:val="001A3C20"/>
    <w:rsid w:val="001B198C"/>
    <w:rsid w:val="001B7388"/>
    <w:rsid w:val="001D2302"/>
    <w:rsid w:val="001D7BB3"/>
    <w:rsid w:val="001D7CAC"/>
    <w:rsid w:val="001E12A6"/>
    <w:rsid w:val="001E498F"/>
    <w:rsid w:val="00215982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A78D6"/>
    <w:rsid w:val="002B5A4A"/>
    <w:rsid w:val="002C2726"/>
    <w:rsid w:val="002C623D"/>
    <w:rsid w:val="002D5A0F"/>
    <w:rsid w:val="002D6E25"/>
    <w:rsid w:val="002E02F4"/>
    <w:rsid w:val="002E7F1E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35E5B"/>
    <w:rsid w:val="00343941"/>
    <w:rsid w:val="003461EA"/>
    <w:rsid w:val="00354F5D"/>
    <w:rsid w:val="003640EB"/>
    <w:rsid w:val="00365ECE"/>
    <w:rsid w:val="003744DA"/>
    <w:rsid w:val="00376BCA"/>
    <w:rsid w:val="00384904"/>
    <w:rsid w:val="003A556D"/>
    <w:rsid w:val="003B4CCD"/>
    <w:rsid w:val="003B4DED"/>
    <w:rsid w:val="003B4FBC"/>
    <w:rsid w:val="003C06D5"/>
    <w:rsid w:val="003C12C5"/>
    <w:rsid w:val="003C27EF"/>
    <w:rsid w:val="003C32E9"/>
    <w:rsid w:val="003C3898"/>
    <w:rsid w:val="003D237E"/>
    <w:rsid w:val="003D2605"/>
    <w:rsid w:val="003D64D6"/>
    <w:rsid w:val="003E034A"/>
    <w:rsid w:val="003E3E21"/>
    <w:rsid w:val="004001B4"/>
    <w:rsid w:val="00416281"/>
    <w:rsid w:val="00422353"/>
    <w:rsid w:val="00426915"/>
    <w:rsid w:val="0042775C"/>
    <w:rsid w:val="00427FD8"/>
    <w:rsid w:val="00433F63"/>
    <w:rsid w:val="00435788"/>
    <w:rsid w:val="004359E6"/>
    <w:rsid w:val="00443CE3"/>
    <w:rsid w:val="00452E7B"/>
    <w:rsid w:val="004546FA"/>
    <w:rsid w:val="004704D8"/>
    <w:rsid w:val="00481FE7"/>
    <w:rsid w:val="0048532C"/>
    <w:rsid w:val="0049103F"/>
    <w:rsid w:val="00493DD7"/>
    <w:rsid w:val="004A0DFE"/>
    <w:rsid w:val="004A3C62"/>
    <w:rsid w:val="004A4A58"/>
    <w:rsid w:val="004B57BE"/>
    <w:rsid w:val="004C0971"/>
    <w:rsid w:val="004C0C25"/>
    <w:rsid w:val="004C2111"/>
    <w:rsid w:val="004C732E"/>
    <w:rsid w:val="004D1401"/>
    <w:rsid w:val="004D20AE"/>
    <w:rsid w:val="004D3578"/>
    <w:rsid w:val="004F1A16"/>
    <w:rsid w:val="004F207F"/>
    <w:rsid w:val="004F5D91"/>
    <w:rsid w:val="00501B7B"/>
    <w:rsid w:val="005070FA"/>
    <w:rsid w:val="005107D5"/>
    <w:rsid w:val="0052186A"/>
    <w:rsid w:val="00527AA2"/>
    <w:rsid w:val="005321DA"/>
    <w:rsid w:val="005372F5"/>
    <w:rsid w:val="00547541"/>
    <w:rsid w:val="00550BB1"/>
    <w:rsid w:val="00551365"/>
    <w:rsid w:val="005627FF"/>
    <w:rsid w:val="00577D61"/>
    <w:rsid w:val="005822AC"/>
    <w:rsid w:val="005826AE"/>
    <w:rsid w:val="00582A52"/>
    <w:rsid w:val="005A1CF8"/>
    <w:rsid w:val="005A67BE"/>
    <w:rsid w:val="005A735E"/>
    <w:rsid w:val="005B405A"/>
    <w:rsid w:val="005C2CCB"/>
    <w:rsid w:val="005C6479"/>
    <w:rsid w:val="005C69FD"/>
    <w:rsid w:val="005D7025"/>
    <w:rsid w:val="005E2D67"/>
    <w:rsid w:val="005E5578"/>
    <w:rsid w:val="005F4D62"/>
    <w:rsid w:val="005F56F4"/>
    <w:rsid w:val="00602C61"/>
    <w:rsid w:val="00610ED7"/>
    <w:rsid w:val="00620CE3"/>
    <w:rsid w:val="00621086"/>
    <w:rsid w:val="006365A1"/>
    <w:rsid w:val="00636AA2"/>
    <w:rsid w:val="006449F9"/>
    <w:rsid w:val="006655B0"/>
    <w:rsid w:val="00666764"/>
    <w:rsid w:val="0066694B"/>
    <w:rsid w:val="00667DB6"/>
    <w:rsid w:val="00670E61"/>
    <w:rsid w:val="006771E8"/>
    <w:rsid w:val="00677C01"/>
    <w:rsid w:val="00683CC7"/>
    <w:rsid w:val="00692CA5"/>
    <w:rsid w:val="006932D7"/>
    <w:rsid w:val="006A245E"/>
    <w:rsid w:val="006B06A2"/>
    <w:rsid w:val="006B1D62"/>
    <w:rsid w:val="006B521F"/>
    <w:rsid w:val="006B5EC8"/>
    <w:rsid w:val="006C0ED9"/>
    <w:rsid w:val="006C3D37"/>
    <w:rsid w:val="006C6376"/>
    <w:rsid w:val="006D6FF5"/>
    <w:rsid w:val="006F1B19"/>
    <w:rsid w:val="006F29ED"/>
    <w:rsid w:val="006F4F77"/>
    <w:rsid w:val="0070147C"/>
    <w:rsid w:val="00704DB6"/>
    <w:rsid w:val="00714FD6"/>
    <w:rsid w:val="007158D1"/>
    <w:rsid w:val="007265F7"/>
    <w:rsid w:val="00731894"/>
    <w:rsid w:val="00746796"/>
    <w:rsid w:val="00746D91"/>
    <w:rsid w:val="0075598A"/>
    <w:rsid w:val="00761813"/>
    <w:rsid w:val="00771345"/>
    <w:rsid w:val="00771B85"/>
    <w:rsid w:val="00775DA6"/>
    <w:rsid w:val="0078170A"/>
    <w:rsid w:val="00790956"/>
    <w:rsid w:val="007947FB"/>
    <w:rsid w:val="0079502D"/>
    <w:rsid w:val="00795625"/>
    <w:rsid w:val="007A0755"/>
    <w:rsid w:val="007A31D9"/>
    <w:rsid w:val="007A74F9"/>
    <w:rsid w:val="007B75F9"/>
    <w:rsid w:val="007B7D71"/>
    <w:rsid w:val="007D41A1"/>
    <w:rsid w:val="007D5FBA"/>
    <w:rsid w:val="007F4D09"/>
    <w:rsid w:val="008033D0"/>
    <w:rsid w:val="00803FB6"/>
    <w:rsid w:val="008059EF"/>
    <w:rsid w:val="008128F7"/>
    <w:rsid w:val="00812938"/>
    <w:rsid w:val="00821436"/>
    <w:rsid w:val="00827B71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719C2"/>
    <w:rsid w:val="00873028"/>
    <w:rsid w:val="00874599"/>
    <w:rsid w:val="00884FF7"/>
    <w:rsid w:val="008875DF"/>
    <w:rsid w:val="00894ACE"/>
    <w:rsid w:val="008B19D9"/>
    <w:rsid w:val="008B1FD3"/>
    <w:rsid w:val="008B204B"/>
    <w:rsid w:val="008C49AE"/>
    <w:rsid w:val="008C59F7"/>
    <w:rsid w:val="008E3529"/>
    <w:rsid w:val="008E7687"/>
    <w:rsid w:val="008F0E3C"/>
    <w:rsid w:val="008F11FA"/>
    <w:rsid w:val="008F33AE"/>
    <w:rsid w:val="008F4ACA"/>
    <w:rsid w:val="00910D1E"/>
    <w:rsid w:val="00912F98"/>
    <w:rsid w:val="00917FBB"/>
    <w:rsid w:val="009219CA"/>
    <w:rsid w:val="009223D3"/>
    <w:rsid w:val="00924B7E"/>
    <w:rsid w:val="009301EE"/>
    <w:rsid w:val="00931D7A"/>
    <w:rsid w:val="00935D8D"/>
    <w:rsid w:val="00942FE8"/>
    <w:rsid w:val="00944A0D"/>
    <w:rsid w:val="00957E70"/>
    <w:rsid w:val="00965CE3"/>
    <w:rsid w:val="00970DAB"/>
    <w:rsid w:val="0097321D"/>
    <w:rsid w:val="009741CA"/>
    <w:rsid w:val="00992531"/>
    <w:rsid w:val="009944CF"/>
    <w:rsid w:val="00995CD5"/>
    <w:rsid w:val="009A1787"/>
    <w:rsid w:val="009A4F5A"/>
    <w:rsid w:val="009B1F44"/>
    <w:rsid w:val="009B4573"/>
    <w:rsid w:val="009C002A"/>
    <w:rsid w:val="009D31BD"/>
    <w:rsid w:val="009D6979"/>
    <w:rsid w:val="009E278C"/>
    <w:rsid w:val="009E5BD5"/>
    <w:rsid w:val="009F38BB"/>
    <w:rsid w:val="009F6EDC"/>
    <w:rsid w:val="00A035CE"/>
    <w:rsid w:val="00A0511D"/>
    <w:rsid w:val="00A0537F"/>
    <w:rsid w:val="00A0602E"/>
    <w:rsid w:val="00A06C1F"/>
    <w:rsid w:val="00A07FFA"/>
    <w:rsid w:val="00A11B0E"/>
    <w:rsid w:val="00A11FB4"/>
    <w:rsid w:val="00A1550B"/>
    <w:rsid w:val="00A35782"/>
    <w:rsid w:val="00A362F9"/>
    <w:rsid w:val="00A43EE6"/>
    <w:rsid w:val="00A60F49"/>
    <w:rsid w:val="00A61E15"/>
    <w:rsid w:val="00A66F91"/>
    <w:rsid w:val="00A670F5"/>
    <w:rsid w:val="00A70229"/>
    <w:rsid w:val="00A918D1"/>
    <w:rsid w:val="00A93A9A"/>
    <w:rsid w:val="00AA5C16"/>
    <w:rsid w:val="00AB35EB"/>
    <w:rsid w:val="00AC31D4"/>
    <w:rsid w:val="00AC6098"/>
    <w:rsid w:val="00AE2BF6"/>
    <w:rsid w:val="00AE3370"/>
    <w:rsid w:val="00AE64CA"/>
    <w:rsid w:val="00AF30DE"/>
    <w:rsid w:val="00AF7092"/>
    <w:rsid w:val="00AF7CD8"/>
    <w:rsid w:val="00B038ED"/>
    <w:rsid w:val="00B066A6"/>
    <w:rsid w:val="00B1324D"/>
    <w:rsid w:val="00B157E2"/>
    <w:rsid w:val="00B17409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65033"/>
    <w:rsid w:val="00B65C33"/>
    <w:rsid w:val="00B72017"/>
    <w:rsid w:val="00B83039"/>
    <w:rsid w:val="00B94B7E"/>
    <w:rsid w:val="00BA5B00"/>
    <w:rsid w:val="00BB1A07"/>
    <w:rsid w:val="00BB6DAD"/>
    <w:rsid w:val="00BB7346"/>
    <w:rsid w:val="00BB7CDE"/>
    <w:rsid w:val="00BC1555"/>
    <w:rsid w:val="00BC2C1E"/>
    <w:rsid w:val="00BC60A9"/>
    <w:rsid w:val="00BE0C8A"/>
    <w:rsid w:val="00BE334D"/>
    <w:rsid w:val="00BE4988"/>
    <w:rsid w:val="00BF0E0A"/>
    <w:rsid w:val="00BF1C24"/>
    <w:rsid w:val="00BF5E73"/>
    <w:rsid w:val="00C06939"/>
    <w:rsid w:val="00C15392"/>
    <w:rsid w:val="00C21E3B"/>
    <w:rsid w:val="00C319FA"/>
    <w:rsid w:val="00C35B1A"/>
    <w:rsid w:val="00C41C7D"/>
    <w:rsid w:val="00C63023"/>
    <w:rsid w:val="00C63743"/>
    <w:rsid w:val="00C76C6C"/>
    <w:rsid w:val="00C80111"/>
    <w:rsid w:val="00C80EC5"/>
    <w:rsid w:val="00C817AC"/>
    <w:rsid w:val="00C86BB9"/>
    <w:rsid w:val="00C8772C"/>
    <w:rsid w:val="00C963CB"/>
    <w:rsid w:val="00CA43FD"/>
    <w:rsid w:val="00CB12F2"/>
    <w:rsid w:val="00CB18EB"/>
    <w:rsid w:val="00CB441E"/>
    <w:rsid w:val="00CC72E9"/>
    <w:rsid w:val="00CD25C2"/>
    <w:rsid w:val="00CD4D4E"/>
    <w:rsid w:val="00CD5601"/>
    <w:rsid w:val="00CE1160"/>
    <w:rsid w:val="00CE24E5"/>
    <w:rsid w:val="00CE41DB"/>
    <w:rsid w:val="00CE4D96"/>
    <w:rsid w:val="00D078C4"/>
    <w:rsid w:val="00D15EA5"/>
    <w:rsid w:val="00D165E0"/>
    <w:rsid w:val="00D2100B"/>
    <w:rsid w:val="00D267AC"/>
    <w:rsid w:val="00D3089E"/>
    <w:rsid w:val="00D31D7A"/>
    <w:rsid w:val="00D33E60"/>
    <w:rsid w:val="00D460E7"/>
    <w:rsid w:val="00D56D9E"/>
    <w:rsid w:val="00D63ABC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75"/>
    <w:rsid w:val="00DB308D"/>
    <w:rsid w:val="00DB5F40"/>
    <w:rsid w:val="00DC0B37"/>
    <w:rsid w:val="00DD1E47"/>
    <w:rsid w:val="00DD61A9"/>
    <w:rsid w:val="00DD6EF1"/>
    <w:rsid w:val="00DE4958"/>
    <w:rsid w:val="00E04361"/>
    <w:rsid w:val="00E064FD"/>
    <w:rsid w:val="00E10203"/>
    <w:rsid w:val="00E1053A"/>
    <w:rsid w:val="00E25575"/>
    <w:rsid w:val="00E25D7C"/>
    <w:rsid w:val="00E26AF3"/>
    <w:rsid w:val="00E276E0"/>
    <w:rsid w:val="00E314EA"/>
    <w:rsid w:val="00E32427"/>
    <w:rsid w:val="00E33FDA"/>
    <w:rsid w:val="00E406D5"/>
    <w:rsid w:val="00E520F7"/>
    <w:rsid w:val="00E56701"/>
    <w:rsid w:val="00E61265"/>
    <w:rsid w:val="00E62754"/>
    <w:rsid w:val="00E6309B"/>
    <w:rsid w:val="00E64D2D"/>
    <w:rsid w:val="00E86B53"/>
    <w:rsid w:val="00E9110B"/>
    <w:rsid w:val="00EA2B6F"/>
    <w:rsid w:val="00EB3478"/>
    <w:rsid w:val="00EB4B39"/>
    <w:rsid w:val="00EB5124"/>
    <w:rsid w:val="00EB6FE3"/>
    <w:rsid w:val="00EE0F65"/>
    <w:rsid w:val="00F02C65"/>
    <w:rsid w:val="00F037D6"/>
    <w:rsid w:val="00F20BC1"/>
    <w:rsid w:val="00F246A1"/>
    <w:rsid w:val="00F270A9"/>
    <w:rsid w:val="00F37917"/>
    <w:rsid w:val="00F47DE8"/>
    <w:rsid w:val="00F55047"/>
    <w:rsid w:val="00F5513E"/>
    <w:rsid w:val="00F63F3F"/>
    <w:rsid w:val="00F66FA5"/>
    <w:rsid w:val="00F71678"/>
    <w:rsid w:val="00F730E3"/>
    <w:rsid w:val="00F755E9"/>
    <w:rsid w:val="00F87BBB"/>
    <w:rsid w:val="00F909CD"/>
    <w:rsid w:val="00F974D1"/>
    <w:rsid w:val="00FA16E0"/>
    <w:rsid w:val="00FC4397"/>
    <w:rsid w:val="00FD05AD"/>
    <w:rsid w:val="00FD0666"/>
    <w:rsid w:val="00FD51E8"/>
    <w:rsid w:val="00FD7295"/>
    <w:rsid w:val="00FE153F"/>
    <w:rsid w:val="00FE2187"/>
    <w:rsid w:val="00FE320C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58742B4"/>
  <w15:docId w15:val="{82FA9548-0550-4864-92FD-3BE13F92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6" ma:contentTypeDescription="Create a new document." ma:contentTypeScope="" ma:versionID="437095f026ddc28e953470c9321f1786">
  <xsd:schema xmlns:xsd="http://www.w3.org/2001/XMLSchema" xmlns:xs="http://www.w3.org/2001/XMLSchema" xmlns:p="http://schemas.microsoft.com/office/2006/metadata/properties" xmlns:ns2="0153bd8d-61e3-4d9a-b03f-287c4fda417d" xmlns:ns3="d685628e-7c0a-498b-8a01-f41cb0ae94ad" targetNamespace="http://schemas.microsoft.com/office/2006/metadata/properties" ma:root="true" ma:fieldsID="e6110c9c9ab939873615d04871e0f155" ns2:_="" ns3:_="">
    <xsd:import namespace="0153bd8d-61e3-4d9a-b03f-287c4fda417d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D74C2F-BA27-44B5-8E5C-19795D898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5F1AA0-73AE-4453-AC69-3AF66EF766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8DA148-0A8D-4233-9D7B-A27786FA8D9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153bd8d-61e3-4d9a-b03f-287c4fda417d"/>
    <ds:schemaRef ds:uri="http://purl.org/dc/terms/"/>
    <ds:schemaRef ds:uri="http://schemas.openxmlformats.org/package/2006/metadata/core-properties"/>
    <ds:schemaRef ds:uri="d685628e-7c0a-498b-8a01-f41cb0ae94a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71</TotalTime>
  <Pages>2</Pages>
  <Words>329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53</cp:revision>
  <cp:lastPrinted>2018-05-15T06:15:00Z</cp:lastPrinted>
  <dcterms:created xsi:type="dcterms:W3CDTF">2019-03-07T13:51:00Z</dcterms:created>
  <dcterms:modified xsi:type="dcterms:W3CDTF">2020-11-13T09:42:00Z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</Properties>
</file>