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63201" w14:textId="59C9452D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2B2B015A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2BDFB3C3" w14:textId="4000000E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5B0EE61C" w14:textId="659EB5E2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14B486A8" w14:textId="6C9E8F8E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19F62117" w14:textId="1260356B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0FEDF6FB" w14:textId="3728BBFF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30C1040C" w14:textId="77C5151A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5EC770FE" w14:textId="2446A581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4548088D" w14:textId="777CD605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0B2B84FE" w14:textId="1F99AB77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6553A7A1" w14:textId="77777777" w:rsidR="00CA4528" w:rsidRDefault="00CA4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3EC93A9B" w:rsidR="00AC56FB" w:rsidRPr="007C2D33" w:rsidRDefault="00AC56FB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ณ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1594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6C574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11594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115946"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115946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11594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กันยายน</w:t>
      </w:r>
      <w:r w:rsidR="00115946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56722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01E42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75503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D2F4A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</w:t>
      </w:r>
      <w:r w:rsidR="002D2F4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86494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C6769EB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10C23B28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066415EC" w14:textId="48A9AE8A" w:rsidR="00CA4528" w:rsidRDefault="00CA4528" w:rsidP="00CD4D4E">
      <w:pPr>
        <w:jc w:val="thaiDistribute"/>
        <w:rPr>
          <w:rFonts w:ascii="Browallia New" w:hAnsi="Browallia New" w:cs="Browallia New"/>
        </w:rPr>
      </w:pPr>
    </w:p>
    <w:p w14:paraId="3099B9A1" w14:textId="147312A2" w:rsidR="00CA4528" w:rsidRDefault="00CA4528" w:rsidP="00CD4D4E">
      <w:pPr>
        <w:jc w:val="thaiDistribute"/>
        <w:rPr>
          <w:rFonts w:ascii="Browallia New" w:hAnsi="Browallia New" w:cs="Browallia New"/>
        </w:rPr>
      </w:pPr>
    </w:p>
    <w:p w14:paraId="1D9E8CB9" w14:textId="77777777" w:rsidR="00CA4528" w:rsidRDefault="00CA4528" w:rsidP="00CD4D4E">
      <w:pPr>
        <w:jc w:val="thaiDistribute"/>
        <w:rPr>
          <w:rFonts w:ascii="Browallia New" w:hAnsi="Browallia New" w:cs="Browallia New"/>
        </w:rPr>
      </w:pPr>
    </w:p>
    <w:p w14:paraId="1E32080A" w14:textId="37D41C41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B4AC79F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C1563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C14356C" w:rsidR="00D15EA5" w:rsidRPr="00D52C3D" w:rsidRDefault="00D80C8B" w:rsidP="00D52C3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80C8B">
        <w:rPr>
          <w:rFonts w:ascii="Browallia New" w:hAnsi="Browallia New" w:cs="Browallia New"/>
          <w:sz w:val="28"/>
          <w:szCs w:val="28"/>
          <w:lang w:val="en-US"/>
        </w:rPr>
        <w:t>16</w:t>
      </w:r>
      <w:r w:rsidR="001A6288" w:rsidRPr="00D80C8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34158" w:rsidRPr="00D80C8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</w:t>
      </w:r>
      <w:r w:rsidR="00870D49" w:rsidRPr="00D80C8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ฤ</w:t>
      </w:r>
      <w:r w:rsidR="00E34158" w:rsidRPr="00D80C8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ศจิกายน</w:t>
      </w:r>
      <w:r w:rsidR="0007244B" w:rsidRPr="00D80C8B">
        <w:rPr>
          <w:rFonts w:ascii="Browallia New" w:hAnsi="Browallia New" w:cs="Browallia New"/>
          <w:sz w:val="28"/>
          <w:szCs w:val="28"/>
          <w:lang w:val="en-US"/>
        </w:rPr>
        <w:t xml:space="preserve"> 2563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CDC5F" w14:textId="77777777" w:rsidR="002B1398" w:rsidRDefault="002B1398">
      <w:r>
        <w:separator/>
      </w:r>
    </w:p>
  </w:endnote>
  <w:endnote w:type="continuationSeparator" w:id="0">
    <w:p w14:paraId="0455222E" w14:textId="77777777" w:rsidR="002B1398" w:rsidRDefault="002B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5D75F" w14:textId="77777777" w:rsidR="002B1398" w:rsidRDefault="002B1398">
      <w:bookmarkStart w:id="0" w:name="_Hlk482348182"/>
      <w:bookmarkEnd w:id="0"/>
      <w:r>
        <w:separator/>
      </w:r>
    </w:p>
  </w:footnote>
  <w:footnote w:type="continuationSeparator" w:id="0">
    <w:p w14:paraId="09DF4C2B" w14:textId="77777777" w:rsidR="002B1398" w:rsidRDefault="002B1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7BC4E267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4AFCB7F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730F"/>
    <w:rsid w:val="0003023B"/>
    <w:rsid w:val="00031D17"/>
    <w:rsid w:val="00044ACE"/>
    <w:rsid w:val="0004550E"/>
    <w:rsid w:val="00052614"/>
    <w:rsid w:val="00055CAD"/>
    <w:rsid w:val="00067A2B"/>
    <w:rsid w:val="000723F7"/>
    <w:rsid w:val="0007244B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D1AFB"/>
    <w:rsid w:val="000E52CE"/>
    <w:rsid w:val="000F3AAB"/>
    <w:rsid w:val="000F6E25"/>
    <w:rsid w:val="001011DF"/>
    <w:rsid w:val="00112B69"/>
    <w:rsid w:val="00115946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A6288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A252E"/>
    <w:rsid w:val="002B0BF8"/>
    <w:rsid w:val="002B1398"/>
    <w:rsid w:val="002B5A4A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5C7E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1E4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7025"/>
    <w:rsid w:val="005E2D67"/>
    <w:rsid w:val="005E5578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574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038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494C"/>
    <w:rsid w:val="00870D49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E6222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947CB"/>
    <w:rsid w:val="00AA219C"/>
    <w:rsid w:val="00AA5C16"/>
    <w:rsid w:val="00AB1178"/>
    <w:rsid w:val="00AB1F31"/>
    <w:rsid w:val="00AB690D"/>
    <w:rsid w:val="00AC107E"/>
    <w:rsid w:val="00AC31D4"/>
    <w:rsid w:val="00AC3D97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6939"/>
    <w:rsid w:val="00C15638"/>
    <w:rsid w:val="00C173BF"/>
    <w:rsid w:val="00C21E3B"/>
    <w:rsid w:val="00C24282"/>
    <w:rsid w:val="00C3462C"/>
    <w:rsid w:val="00C35B1A"/>
    <w:rsid w:val="00C41C7D"/>
    <w:rsid w:val="00C63023"/>
    <w:rsid w:val="00C63743"/>
    <w:rsid w:val="00C65C75"/>
    <w:rsid w:val="00C76C6C"/>
    <w:rsid w:val="00C80EC5"/>
    <w:rsid w:val="00C85669"/>
    <w:rsid w:val="00C86BB9"/>
    <w:rsid w:val="00C8772C"/>
    <w:rsid w:val="00CA19F9"/>
    <w:rsid w:val="00CA43FD"/>
    <w:rsid w:val="00CA4528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268B0"/>
    <w:rsid w:val="00D3089E"/>
    <w:rsid w:val="00D31D7A"/>
    <w:rsid w:val="00D33E60"/>
    <w:rsid w:val="00D460E7"/>
    <w:rsid w:val="00D52C3D"/>
    <w:rsid w:val="00D63ABC"/>
    <w:rsid w:val="00D643B7"/>
    <w:rsid w:val="00D65332"/>
    <w:rsid w:val="00D675F1"/>
    <w:rsid w:val="00D73B96"/>
    <w:rsid w:val="00D80807"/>
    <w:rsid w:val="00D80C8B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E4F2C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34158"/>
    <w:rsid w:val="00E406D5"/>
    <w:rsid w:val="00E4627C"/>
    <w:rsid w:val="00E56701"/>
    <w:rsid w:val="00E62754"/>
    <w:rsid w:val="00E64D2D"/>
    <w:rsid w:val="00E86B53"/>
    <w:rsid w:val="00E86F4B"/>
    <w:rsid w:val="00E9110B"/>
    <w:rsid w:val="00EA2B6F"/>
    <w:rsid w:val="00EB0DDD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13</TotalTime>
  <Pages>2</Pages>
  <Words>329</Words>
  <Characters>1303</Characters>
  <Application>Microsoft Office Word</Application>
  <DocSecurity>0</DocSecurity>
  <Lines>10</Lines>
  <Paragraphs>3</Paragraphs>
  <ScaleCrop>false</ScaleCrop>
  <Company>Grant Thornton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</cp:revision>
  <cp:lastPrinted>2020-11-06T06:49:00Z</cp:lastPrinted>
  <dcterms:created xsi:type="dcterms:W3CDTF">2020-11-06T07:55:00Z</dcterms:created>
  <dcterms:modified xsi:type="dcterms:W3CDTF">2020-11-16T12:47:00Z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