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124C6" w14:textId="77777777" w:rsidR="00E64F07" w:rsidRPr="003814C8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30DC6984" w14:textId="77777777" w:rsidR="00E64F07" w:rsidRPr="003814C8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2C8BF87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A6857F7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500361DE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2CCE51E6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0228ACA4" w14:textId="77777777" w:rsidR="00E64F07" w:rsidRPr="00C1266B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C1266B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6D73B903" w14:textId="77777777" w:rsidR="00E64F07" w:rsidRPr="00C1266B" w:rsidRDefault="00E64F07" w:rsidP="00BC34B5">
      <w:pPr>
        <w:ind w:right="-43"/>
        <w:jc w:val="center"/>
        <w:rPr>
          <w:rFonts w:ascii="Angsana New" w:hAnsi="Angsana New"/>
          <w:b/>
          <w:bCs/>
          <w:sz w:val="32"/>
          <w:szCs w:val="32"/>
        </w:rPr>
      </w:pPr>
    </w:p>
    <w:p w14:paraId="0B8D9318" w14:textId="77777777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32"/>
          <w:szCs w:val="32"/>
        </w:rPr>
      </w:pP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3427C9" w:rsidRPr="00C1266B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 w:rsidR="004754C8" w:rsidRPr="00C1266B">
        <w:rPr>
          <w:rFonts w:ascii="Angsana New" w:hAnsi="Angsana New"/>
          <w:b w:val="0"/>
          <w:bCs w:val="0"/>
          <w:sz w:val="32"/>
          <w:szCs w:val="32"/>
          <w:cs/>
        </w:rPr>
        <w:t>ปี</w:t>
      </w:r>
      <w:r w:rsidR="006B2AF0" w:rsidRPr="00C1266B">
        <w:rPr>
          <w:rFonts w:ascii="Angsana New" w:hAnsi="Angsana New"/>
          <w:b w:val="0"/>
          <w:bCs w:val="0"/>
          <w:sz w:val="32"/>
          <w:szCs w:val="32"/>
          <w:cs/>
        </w:rPr>
        <w:t>สิ้นสุด</w:t>
      </w:r>
      <w:r w:rsidR="00B3271E" w:rsidRPr="00C1266B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F40E42" w:rsidRPr="00C1266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410381">
        <w:rPr>
          <w:rFonts w:ascii="Angsana New" w:hAnsi="Angsana New"/>
          <w:b w:val="0"/>
          <w:bCs w:val="0"/>
          <w:sz w:val="32"/>
          <w:szCs w:val="32"/>
        </w:rPr>
        <w:t>30</w:t>
      </w: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 xml:space="preserve"> กันยายน </w:t>
      </w:r>
      <w:r w:rsidR="00410381">
        <w:rPr>
          <w:rFonts w:ascii="Angsana New" w:hAnsi="Angsana New"/>
          <w:b w:val="0"/>
          <w:bCs w:val="0"/>
          <w:sz w:val="32"/>
          <w:szCs w:val="32"/>
        </w:rPr>
        <w:t>25</w:t>
      </w:r>
      <w:r w:rsidR="004754C8" w:rsidRPr="00C1266B">
        <w:rPr>
          <w:rFonts w:ascii="Angsana New" w:hAnsi="Angsana New"/>
          <w:b w:val="0"/>
          <w:bCs w:val="0"/>
          <w:sz w:val="32"/>
          <w:szCs w:val="32"/>
        </w:rPr>
        <w:t>6</w:t>
      </w:r>
      <w:r w:rsidR="00786B02">
        <w:rPr>
          <w:rFonts w:ascii="Angsana New" w:hAnsi="Angsana New"/>
          <w:b w:val="0"/>
          <w:bCs w:val="0"/>
          <w:sz w:val="32"/>
          <w:szCs w:val="32"/>
        </w:rPr>
        <w:t>3</w:t>
      </w:r>
    </w:p>
    <w:p w14:paraId="5150B298" w14:textId="77777777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32"/>
          <w:szCs w:val="32"/>
        </w:rPr>
      </w:pP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1FE057DF" w14:textId="77777777" w:rsidR="003427C9" w:rsidRPr="00C1266B" w:rsidRDefault="003427C9" w:rsidP="00BC34B5">
      <w:pPr>
        <w:ind w:right="-43"/>
        <w:jc w:val="center"/>
        <w:rPr>
          <w:rFonts w:ascii="Angsana New" w:hAnsi="Angsana New"/>
          <w:sz w:val="32"/>
          <w:szCs w:val="32"/>
        </w:rPr>
      </w:pPr>
      <w:r w:rsidRPr="00C1266B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7C97DA01" w14:textId="77777777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32"/>
          <w:szCs w:val="32"/>
        </w:rPr>
      </w:pPr>
      <w:bookmarkStart w:id="0" w:name="_GoBack"/>
      <w:bookmarkEnd w:id="0"/>
    </w:p>
    <w:p w14:paraId="689349F4" w14:textId="77777777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20"/>
          <w:szCs w:val="20"/>
        </w:rPr>
        <w:sectPr w:rsidR="00170688" w:rsidRPr="00C1266B" w:rsidSect="00180DF6">
          <w:headerReference w:type="default" r:id="rId8"/>
          <w:footerReference w:type="even" r:id="rId9"/>
          <w:footerReference w:type="first" r:id="rId10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  <w:docGrid w:linePitch="381"/>
        </w:sectPr>
      </w:pPr>
    </w:p>
    <w:p w14:paraId="7588FD90" w14:textId="77777777" w:rsidR="00E64F07" w:rsidRPr="00C1266B" w:rsidRDefault="00E64F07" w:rsidP="007A01AA">
      <w:pPr>
        <w:spacing w:line="240" w:lineRule="auto"/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3747B0B" w14:textId="77777777" w:rsidR="00E64F07" w:rsidRPr="00C1266B" w:rsidRDefault="00E64F07" w:rsidP="007A01AA">
      <w:pPr>
        <w:pStyle w:val="Title"/>
        <w:ind w:left="0" w:right="-43"/>
        <w:rPr>
          <w:rFonts w:ascii="Angsana New" w:hAnsi="Angsana New"/>
          <w:sz w:val="32"/>
          <w:szCs w:val="32"/>
        </w:rPr>
      </w:pPr>
    </w:p>
    <w:p w14:paraId="46A1270B" w14:textId="77777777" w:rsidR="00950921" w:rsidRPr="00C1266B" w:rsidRDefault="00950921" w:rsidP="007A01AA">
      <w:pPr>
        <w:pStyle w:val="Title"/>
        <w:ind w:left="0" w:right="-43"/>
        <w:rPr>
          <w:rFonts w:ascii="Angsana New" w:hAnsi="Angsana New"/>
          <w:sz w:val="32"/>
          <w:szCs w:val="32"/>
        </w:rPr>
      </w:pPr>
    </w:p>
    <w:p w14:paraId="2F63A6DE" w14:textId="77777777" w:rsidR="00950921" w:rsidRPr="00C1266B" w:rsidRDefault="00950921" w:rsidP="007A01AA">
      <w:pPr>
        <w:pStyle w:val="Title"/>
        <w:ind w:left="0" w:right="-43"/>
        <w:rPr>
          <w:rFonts w:ascii="Angsana New" w:hAnsi="Angsana New"/>
          <w:sz w:val="32"/>
          <w:szCs w:val="32"/>
        </w:rPr>
      </w:pPr>
    </w:p>
    <w:p w14:paraId="1D054C45" w14:textId="77777777" w:rsidR="007A01AA" w:rsidRPr="00C1266B" w:rsidRDefault="007A01AA" w:rsidP="007A01AA">
      <w:pPr>
        <w:pStyle w:val="Title"/>
        <w:ind w:left="0" w:right="-43"/>
        <w:rPr>
          <w:rFonts w:ascii="Angsana New" w:hAnsi="Angsana New"/>
          <w:sz w:val="32"/>
          <w:szCs w:val="32"/>
        </w:rPr>
      </w:pPr>
    </w:p>
    <w:p w14:paraId="6F4BC0B1" w14:textId="77777777" w:rsidR="007A01AA" w:rsidRPr="00C1266B" w:rsidRDefault="007A01AA" w:rsidP="007A01AA">
      <w:pPr>
        <w:pStyle w:val="Title"/>
        <w:ind w:left="0" w:right="-43"/>
        <w:rPr>
          <w:rFonts w:ascii="Angsana New" w:hAnsi="Angsana New"/>
          <w:sz w:val="32"/>
          <w:szCs w:val="32"/>
        </w:rPr>
      </w:pPr>
    </w:p>
    <w:p w14:paraId="482C2708" w14:textId="77777777" w:rsidR="00950921" w:rsidRPr="00C1266B" w:rsidRDefault="00950921" w:rsidP="007A01AA">
      <w:pPr>
        <w:pStyle w:val="Title"/>
        <w:ind w:left="0" w:right="-43"/>
        <w:rPr>
          <w:rFonts w:ascii="Angsana New" w:hAnsi="Angsana New"/>
          <w:sz w:val="32"/>
          <w:szCs w:val="32"/>
        </w:rPr>
      </w:pPr>
    </w:p>
    <w:p w14:paraId="60E24AED" w14:textId="77777777" w:rsidR="00950921" w:rsidRPr="00C1266B" w:rsidRDefault="00950921" w:rsidP="007A01AA">
      <w:pPr>
        <w:pStyle w:val="Title"/>
        <w:ind w:left="0" w:right="-43"/>
        <w:rPr>
          <w:rFonts w:ascii="Angsana New" w:hAnsi="Angsana New"/>
          <w:sz w:val="32"/>
          <w:szCs w:val="32"/>
        </w:rPr>
      </w:pPr>
    </w:p>
    <w:p w14:paraId="64614AF3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1266B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="00BC6869" w:rsidRPr="00C1266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38538DA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E2BE3E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เสริมสุข จำกัด (มหาชน)</w:t>
      </w:r>
    </w:p>
    <w:p w14:paraId="1DA90919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CEBCE0" w14:textId="77777777" w:rsidR="00A52E73" w:rsidRPr="00C1266B" w:rsidRDefault="00A52E73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2E30D171" w14:textId="77777777" w:rsidR="00A52E73" w:rsidRPr="00C1266B" w:rsidRDefault="00A52E73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1DF9D77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เสริมสุข จำกัด (มหาชน) และบริษัทย่อย</w:t>
      </w:r>
      <w:r w:rsidR="000740D8" w:rsidRPr="00C1266B">
        <w:rPr>
          <w:rFonts w:ascii="Angsana New" w:hAnsi="Angsana New"/>
          <w:sz w:val="30"/>
          <w:szCs w:val="30"/>
          <w:cs/>
        </w:rPr>
        <w:br w:type="textWrapping" w:clear="all"/>
      </w:r>
      <w:r w:rsidR="0096283F" w:rsidRPr="00C1266B">
        <w:rPr>
          <w:rFonts w:ascii="Angsana New" w:hAnsi="Angsana New"/>
          <w:sz w:val="30"/>
          <w:szCs w:val="30"/>
          <w:cs/>
        </w:rPr>
        <w:t xml:space="preserve">(กลุ่มบริษัท) </w:t>
      </w:r>
      <w:r w:rsidRPr="00C1266B">
        <w:rPr>
          <w:rFonts w:ascii="Angsana New" w:hAnsi="Angsana New"/>
          <w:sz w:val="30"/>
          <w:szCs w:val="30"/>
          <w:cs/>
        </w:rPr>
        <w:t xml:space="preserve">และของเฉพาะบริษัท เสริมสุข จำกัด (มหาชน) </w:t>
      </w:r>
      <w:r w:rsidR="0096283F" w:rsidRPr="00C1266B">
        <w:rPr>
          <w:rFonts w:ascii="Angsana New" w:hAnsi="Angsana New"/>
          <w:sz w:val="30"/>
          <w:szCs w:val="30"/>
          <w:cs/>
        </w:rPr>
        <w:t xml:space="preserve">(บริษัท) </w:t>
      </w:r>
      <w:r w:rsidRPr="00C1266B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ณ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 xml:space="preserve">วันที่ </w:t>
      </w:r>
      <w:r w:rsidR="00170688" w:rsidRPr="00C1266B">
        <w:rPr>
          <w:rFonts w:ascii="Angsana New" w:hAnsi="Angsana New"/>
          <w:sz w:val="30"/>
          <w:szCs w:val="30"/>
        </w:rPr>
        <w:t xml:space="preserve">30 </w:t>
      </w:r>
      <w:r w:rsidR="00170688" w:rsidRPr="00C1266B">
        <w:rPr>
          <w:rFonts w:ascii="Angsana New" w:hAnsi="Angsana New"/>
          <w:sz w:val="30"/>
          <w:szCs w:val="30"/>
          <w:cs/>
        </w:rPr>
        <w:t>กันยายน</w:t>
      </w:r>
      <w:r w:rsidR="007A01AA" w:rsidRPr="00C1266B">
        <w:rPr>
          <w:rFonts w:ascii="Angsana New" w:hAnsi="Angsana New"/>
          <w:sz w:val="30"/>
          <w:szCs w:val="30"/>
        </w:rPr>
        <w:t xml:space="preserve"> 256</w:t>
      </w:r>
      <w:r w:rsidR="00786B02">
        <w:rPr>
          <w:rFonts w:ascii="Angsana New" w:hAnsi="Angsana New"/>
          <w:sz w:val="30"/>
          <w:szCs w:val="30"/>
        </w:rPr>
        <w:t>3</w:t>
      </w:r>
      <w:r w:rsidRPr="00C1266B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91C03" w:rsidRPr="00C1266B">
        <w:rPr>
          <w:rFonts w:ascii="Angsana New" w:hAnsi="Angsana New"/>
          <w:sz w:val="30"/>
          <w:szCs w:val="30"/>
          <w:cs/>
        </w:rPr>
        <w:t>สำหรับ</w:t>
      </w:r>
      <w:r w:rsidR="00197109" w:rsidRPr="00C1266B">
        <w:rPr>
          <w:rFonts w:ascii="Angsana New" w:hAnsi="Angsana New" w:hint="cs"/>
          <w:sz w:val="30"/>
          <w:szCs w:val="30"/>
          <w:cs/>
        </w:rPr>
        <w:t>ปี</w:t>
      </w:r>
      <w:r w:rsidRPr="00C1266B">
        <w:rPr>
          <w:rFonts w:ascii="Angsana New" w:hAnsi="Angsana New"/>
          <w:sz w:val="30"/>
          <w:szCs w:val="30"/>
          <w:cs/>
        </w:rPr>
        <w:t>สิ้นสุดวันเดียวกัน รวมถึงหมายเหตุ</w:t>
      </w:r>
      <w:r w:rsidR="0096283F" w:rsidRPr="00C1266B">
        <w:rPr>
          <w:rFonts w:ascii="Angsana New" w:hAnsi="Angsana New"/>
          <w:sz w:val="30"/>
          <w:szCs w:val="30"/>
          <w:cs/>
        </w:rPr>
        <w:t>ซึ่งประกอบด้วย</w:t>
      </w:r>
      <w:r w:rsidRPr="00C1266B">
        <w:rPr>
          <w:rFonts w:ascii="Angsana New" w:hAnsi="Angsana New"/>
          <w:sz w:val="30"/>
          <w:szCs w:val="30"/>
          <w:cs/>
        </w:rPr>
        <w:t>สรุปน</w:t>
      </w:r>
      <w:r w:rsidR="0096283F" w:rsidRPr="00C1266B">
        <w:rPr>
          <w:rFonts w:ascii="Angsana New" w:hAnsi="Angsana New"/>
          <w:sz w:val="30"/>
          <w:szCs w:val="30"/>
          <w:cs/>
        </w:rPr>
        <w:t>โยบายการบัญชีที่สำคัญและ</w:t>
      </w:r>
      <w:r w:rsidRPr="00C1266B">
        <w:rPr>
          <w:rFonts w:ascii="Angsana New" w:hAnsi="Angsana New"/>
          <w:sz w:val="30"/>
          <w:szCs w:val="30"/>
          <w:cs/>
        </w:rPr>
        <w:t xml:space="preserve">เรื่องอื่นๆ </w:t>
      </w:r>
    </w:p>
    <w:p w14:paraId="1AA8A7AA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334D888" w14:textId="77777777" w:rsidR="00577223" w:rsidRPr="00C1266B" w:rsidRDefault="00577223" w:rsidP="00577223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ข้าพเจ้าเห็นว่า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ณ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="002870BF">
        <w:rPr>
          <w:rFonts w:ascii="Angsana New" w:eastAsia="Calibri" w:hAnsi="Angsana New"/>
          <w:sz w:val="30"/>
          <w:szCs w:val="30"/>
        </w:rPr>
        <w:t>3</w:t>
      </w:r>
      <w:r w:rsidRPr="00C1266B">
        <w:rPr>
          <w:rFonts w:ascii="Angsana New" w:eastAsia="Calibri" w:hAnsi="Angsana New"/>
          <w:sz w:val="30"/>
          <w:szCs w:val="30"/>
        </w:rPr>
        <w:t>0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="002870BF">
        <w:rPr>
          <w:rFonts w:ascii="Angsana New" w:eastAsia="Calibri" w:hAnsi="Angsana New"/>
          <w:sz w:val="30"/>
          <w:szCs w:val="30"/>
        </w:rPr>
        <w:t>25</w:t>
      </w:r>
      <w:r w:rsidRPr="00C1266B">
        <w:rPr>
          <w:rFonts w:ascii="Angsana New" w:eastAsia="Calibri" w:hAnsi="Angsana New"/>
          <w:sz w:val="30"/>
          <w:szCs w:val="30"/>
        </w:rPr>
        <w:t>6</w:t>
      </w:r>
      <w:r w:rsidR="00786B02">
        <w:rPr>
          <w:rFonts w:ascii="Angsana New" w:eastAsia="Calibri" w:hAnsi="Angsana New"/>
          <w:sz w:val="30"/>
          <w:szCs w:val="30"/>
        </w:rPr>
        <w:t>3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D63C6F4" w14:textId="77777777" w:rsidR="00577223" w:rsidRPr="00C1266B" w:rsidRDefault="00577223" w:rsidP="00577223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7D4478B" w14:textId="77777777" w:rsidR="00F64516" w:rsidRPr="00C1266B" w:rsidRDefault="00F64516" w:rsidP="00BE52BC">
      <w:pPr>
        <w:jc w:val="thaiDistribute"/>
        <w:rPr>
          <w:i/>
          <w:iCs/>
          <w:sz w:val="30"/>
          <w:szCs w:val="30"/>
        </w:rPr>
        <w:sectPr w:rsidR="00F64516" w:rsidRPr="00C1266B" w:rsidSect="00D03E7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5C99595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266B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317C5929" w14:textId="77777777" w:rsidR="00FE47DB" w:rsidRPr="000913F0" w:rsidRDefault="00FE47DB" w:rsidP="00FE47DB">
      <w:pPr>
        <w:spacing w:line="240" w:lineRule="auto"/>
        <w:rPr>
          <w:rFonts w:ascii="Angsana New" w:eastAsia="Calibri" w:hAnsi="Angsana New"/>
          <w:b/>
          <w:bCs/>
          <w:sz w:val="22"/>
          <w:szCs w:val="22"/>
        </w:rPr>
      </w:pPr>
    </w:p>
    <w:p w14:paraId="0A75402E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2666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A26662">
        <w:rPr>
          <w:rFonts w:ascii="Angsana New" w:eastAsia="Calibri" w:hAnsi="Angsana New"/>
          <w:sz w:val="30"/>
          <w:szCs w:val="30"/>
          <w:cs/>
        </w:rPr>
        <w:br/>
      </w:r>
      <w:r w:rsidRPr="00A2666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2666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26662">
        <w:rPr>
          <w:rFonts w:ascii="Angsana New" w:eastAsia="Calibri" w:hAnsi="Angsana New"/>
          <w:sz w:val="30"/>
          <w:szCs w:val="30"/>
          <w:cs/>
        </w:rPr>
        <w:t>ในรายงานของข้าพเจ้า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ข้าพเจ้ามีความเป็นอิสระจาก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</w:t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บัญชี</w:t>
      </w:r>
      <w:r w:rsidRPr="00C1266B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2BE6B9" w14:textId="77777777" w:rsidR="003C5781" w:rsidRPr="000913F0" w:rsidRDefault="003C5781" w:rsidP="00FE47DB">
      <w:pPr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23F2205" w14:textId="77777777" w:rsidR="00FE47DB" w:rsidRPr="00C1266B" w:rsidRDefault="00FE47DB" w:rsidP="00FE47D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B08F95A" w14:textId="77777777" w:rsidR="00FE47DB" w:rsidRPr="000913F0" w:rsidRDefault="00FE47DB" w:rsidP="00FE47DB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AFE5379" w14:textId="526B8EC9" w:rsidR="00FE47DB" w:rsidRPr="00F2248A" w:rsidRDefault="00FE47DB" w:rsidP="00F2248A">
      <w:pPr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25C9AD9" w14:textId="77777777" w:rsidR="00FE47DB" w:rsidRPr="004F6A78" w:rsidRDefault="00FE47DB" w:rsidP="00FE47DB">
      <w:pPr>
        <w:shd w:val="clear" w:color="auto" w:fill="FFFFFF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eastAsia="SimSun" w:hAnsi="Angsana New"/>
          <w:spacing w:val="-2"/>
          <w:sz w:val="30"/>
          <w:szCs w:val="30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4950"/>
      </w:tblGrid>
      <w:tr w:rsidR="004F6A78" w:rsidRPr="00C1266B" w14:paraId="009B9A99" w14:textId="77777777" w:rsidTr="00530D27">
        <w:tc>
          <w:tcPr>
            <w:tcW w:w="9833" w:type="dxa"/>
            <w:gridSpan w:val="2"/>
            <w:shd w:val="clear" w:color="auto" w:fill="auto"/>
          </w:tcPr>
          <w:p w14:paraId="25AD3373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การใช้ประโยชน์จากสินทรัพย์ภาษีเงินได้รอการตัดบัญชี </w:t>
            </w:r>
          </w:p>
        </w:tc>
      </w:tr>
      <w:tr w:rsidR="004F6A78" w:rsidRPr="00C1266B" w14:paraId="0117FFE3" w14:textId="77777777" w:rsidTr="00530D27">
        <w:tc>
          <w:tcPr>
            <w:tcW w:w="9833" w:type="dxa"/>
            <w:gridSpan w:val="2"/>
            <w:shd w:val="clear" w:color="auto" w:fill="auto"/>
          </w:tcPr>
          <w:p w14:paraId="6C868E8F" w14:textId="54DD8CB3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248A">
              <w:rPr>
                <w:rFonts w:ascii="Angsana New" w:hAnsi="Angsana New"/>
                <w:sz w:val="30"/>
                <w:szCs w:val="30"/>
              </w:rPr>
              <w:t>4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248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2248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A03C5" w:rsidRPr="00F2248A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4F6A78" w:rsidRPr="00C1266B" w14:paraId="7966AB77" w14:textId="77777777" w:rsidTr="00530D27">
        <w:tc>
          <w:tcPr>
            <w:tcW w:w="4883" w:type="dxa"/>
            <w:shd w:val="clear" w:color="auto" w:fill="auto"/>
          </w:tcPr>
          <w:p w14:paraId="10C050C1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3CE6B2D0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126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F6A78" w:rsidRPr="00C1266B" w14:paraId="1F84A762" w14:textId="77777777" w:rsidTr="00530D27">
        <w:tc>
          <w:tcPr>
            <w:tcW w:w="4883" w:type="dxa"/>
            <w:shd w:val="clear" w:color="auto" w:fill="auto"/>
          </w:tcPr>
          <w:p w14:paraId="72CCEAEA" w14:textId="1E885EE2" w:rsidR="004F6A78" w:rsidRPr="00C1266B" w:rsidRDefault="004F6A78" w:rsidP="004F6A7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กลุ่มบริษัทและบริษัทรับรู้สินทรัพย์ภาษีเงินได้รอการ</w:t>
            </w:r>
            <w:r w:rsidRPr="00C1266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ตัดบัญชีจากผลขาดทุนสะสม การใช้ประโยชน์จากสินทรัพย์ภาษีเงินได้รอการตัดบัญชีขึ้นอยู่กับกำไรทางภาษีในอนาคตและความสามารถของกลุ่มบริษัทและบริษัท</w:t>
            </w:r>
            <w:r w:rsidRPr="00C1266B">
              <w:rPr>
                <w:rFonts w:ascii="Angsana New" w:hAnsi="Angsana New" w:cs="Angsana New"/>
                <w:sz w:val="30"/>
                <w:szCs w:val="30"/>
                <w:cs/>
              </w:rPr>
              <w:t>ที่จะนำ</w:t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ผลขาดทุนดังกล่าวมาใช้ในอนาคต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อย่างมาก</w:t>
            </w:r>
            <w:r w:rsidRPr="00C1266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ต้องใช้วิจารณญาณในการประมาณการกำไรทางภาษีในอนาคตเพื่อประมาณมูลค่าของสินทรัพย์ภาษีเงินได้รอการตัดบัญ</w:t>
            </w:r>
            <w:r w:rsidRPr="00907C79">
              <w:rPr>
                <w:rFonts w:ascii="Angsana New" w:hAnsi="Angsana New" w:cs="Angsana New" w:hint="cs"/>
                <w:sz w:val="30"/>
                <w:szCs w:val="30"/>
                <w:cs/>
              </w:rPr>
              <w:t>ชี การใช้สมมติฐานที่ใช้เป็นวิจารณญาณของผู้บริหารในการประมาณการซึ่งเป็น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ผลจากแผนงาน</w:t>
            </w:r>
            <w:r w:rsidRPr="00907C7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907C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07C79">
              <w:rPr>
                <w:rFonts w:ascii="Angsana New" w:hAnsi="Angsana New" w:cs="Angsana New" w:hint="cs"/>
                <w:sz w:val="30"/>
                <w:szCs w:val="30"/>
                <w:cs/>
              </w:rPr>
              <w:t>ตลาดหรือสภาวะทางเศรษฐกิจ และก</w:t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ารบรรลุเป้าหมายของการประมาณการดังกล่าวมีความไม่แน่นอน</w:t>
            </w:r>
            <w:r w:rsidRPr="00C1266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ทำให้ข้าพเจ้าให้ความสำคัญกับเรื่องนี้</w:t>
            </w:r>
          </w:p>
        </w:tc>
        <w:tc>
          <w:tcPr>
            <w:tcW w:w="4950" w:type="dxa"/>
            <w:shd w:val="clear" w:color="auto" w:fill="auto"/>
          </w:tcPr>
          <w:p w14:paraId="3A5D086C" w14:textId="77777777" w:rsidR="004F6A78" w:rsidRPr="00C1266B" w:rsidRDefault="004F6A78" w:rsidP="004F6A78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C1266B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C1266B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 w:rsidRPr="00C1266B">
              <w:rPr>
                <w:rFonts w:ascii="Angsana New" w:eastAsia="SimSun" w:hAnsi="Angsana New" w:hint="cs"/>
                <w:sz w:val="30"/>
                <w:szCs w:val="30"/>
                <w:cs/>
              </w:rPr>
              <w:t>มีดังนี้</w:t>
            </w:r>
          </w:p>
          <w:p w14:paraId="1E18E2FD" w14:textId="77777777" w:rsidR="004F6A78" w:rsidRPr="00C1266B" w:rsidRDefault="004F6A78" w:rsidP="004F6A78">
            <w:pPr>
              <w:spacing w:line="240" w:lineRule="auto"/>
              <w:jc w:val="both"/>
              <w:rPr>
                <w:rFonts w:ascii="Times New Roman" w:hAnsi="Times New Roman" w:cs="Cordia New"/>
              </w:rPr>
            </w:pPr>
          </w:p>
          <w:p w14:paraId="3BC8CFE3" w14:textId="77777777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ทำความเข้าใจเกี่ยวกับกระบวนการการประมาณมูลค่า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ของสินทรัพย์ภาษีเงินได้รอการตัดบัญชี</w:t>
            </w:r>
          </w:p>
          <w:p w14:paraId="21DC1859" w14:textId="77777777" w:rsidR="004F6A78" w:rsidRPr="00C1266B" w:rsidRDefault="004F6A78" w:rsidP="004F6A78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</w:rPr>
            </w:pPr>
          </w:p>
          <w:p w14:paraId="139EE2DB" w14:textId="77777777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พิจารณาสมมติฐานของฝ่ายบริหารที่ใช้ในการประมาณการกำไรทางภาษีในอนาคตของกลุ่มบริษัท ข้าพเจ้าได้เปรียบเทียบข้อมูลสำคัญที่ใช้ในการจัดทำประมาณการกำไรทางภาษีในอนาคตขอ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งกลุ่มบริษัทกับข้อมูลที่มีอยู่ทั้งภายในและ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ภายนอก เช่น พยากรณ์เศรษฐกิจและข้อมูลในอดีตของกลุ่มบริษัทและผลประกอบการและประเมินความอ่อนไหวต่อผลจากการเปลี่ยนแปลงในสมมติฐาน</w:t>
            </w:r>
          </w:p>
          <w:p w14:paraId="51719AD6" w14:textId="77777777" w:rsidR="004F6A78" w:rsidRPr="00C1266B" w:rsidRDefault="004F6A78" w:rsidP="004F6A78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0E4DF530" w14:textId="77777777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ทดสอบการคำนวณของประมาณการกระแสเงินสด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FC3E610" w14:textId="77777777" w:rsidR="004F6A78" w:rsidRPr="00C1266B" w:rsidRDefault="004F6A78" w:rsidP="004F6A78">
            <w:pPr>
              <w:jc w:val="both"/>
              <w:rPr>
                <w:rFonts w:ascii="Times New Roman" w:hAnsi="Times New Roman" w:cs="Cordia New"/>
              </w:rPr>
            </w:pPr>
          </w:p>
          <w:p w14:paraId="795DD36B" w14:textId="77777777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พิจารณาถึงความเพียงพอของการเปิดเผยข้อมูลตามมาตรฐานการรายงานทางการเงินของไทย</w:t>
            </w:r>
          </w:p>
        </w:tc>
      </w:tr>
    </w:tbl>
    <w:p w14:paraId="5048B758" w14:textId="11819677" w:rsidR="00FE47DB" w:rsidRPr="00C1266B" w:rsidRDefault="00FE47DB" w:rsidP="00FE47D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266B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ข้อมูลอื่น</w:t>
      </w:r>
      <w:r w:rsidRPr="00C1266B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10AE9658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B4DD438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33D3457B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B1D510E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EBB69F7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6DD0771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 </w:t>
      </w:r>
    </w:p>
    <w:p w14:paraId="2DBEDF2C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E8466E4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6BEC62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</w:p>
    <w:p w14:paraId="2F581DE1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C1266B">
        <w:rPr>
          <w:rFonts w:ascii="Angsana New" w:eastAsia="Calibri" w:hAnsi="Angsana New"/>
          <w:sz w:val="30"/>
          <w:szCs w:val="30"/>
          <w:lang w:val="en-US"/>
        </w:rPr>
        <w:br/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ตามที่ควรตามมาตรฐานการรายงานทางการเงิน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</w:p>
    <w:p w14:paraId="627F1601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407C1954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ในการจัดทำงบการเงินรวมและงบการเงินเฉพาะกิจการ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เปิดเผยเรื่องที่เกี่ยวกับการดำเนินงานต่อเนื่อง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(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ตามความเหมาะสม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)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14:paraId="73E473BE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1E394420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5F73C18" w14:textId="77777777" w:rsidR="00FE47DB" w:rsidRPr="00C1266B" w:rsidRDefault="003C5781" w:rsidP="003C5781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266B">
        <w:rPr>
          <w:rFonts w:ascii="Angsana New" w:eastAsia="Cordia New" w:hAnsi="Angsana New"/>
          <w:sz w:val="30"/>
          <w:szCs w:val="30"/>
          <w:lang w:val="en-US"/>
        </w:rPr>
        <w:br w:type="page"/>
      </w:r>
      <w:r w:rsidR="00FE47DB" w:rsidRPr="00C1266B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8C92E99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690D812A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126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C1266B">
        <w:rPr>
          <w:rFonts w:ascii="Angsana New" w:eastAsia="Calibri" w:hAnsi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266B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C1266B">
        <w:rPr>
          <w:rFonts w:ascii="Angsana New" w:hAnsi="Angsana New" w:hint="cs"/>
          <w:sz w:val="30"/>
          <w:szCs w:val="30"/>
          <w:cs/>
        </w:rPr>
        <w:t xml:space="preserve">   </w:t>
      </w:r>
      <w:r w:rsidRPr="00C1266B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46212371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0597135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8B8DA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20B83853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1266B">
        <w:rPr>
          <w:rFonts w:ascii="Angsana New" w:hAnsi="Angsana New"/>
          <w:sz w:val="30"/>
          <w:szCs w:val="30"/>
          <w:cs/>
        </w:rPr>
        <w:t>รวมและ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266B">
        <w:rPr>
          <w:rFonts w:ascii="Angsana New" w:hAnsi="Angsana New"/>
          <w:sz w:val="30"/>
          <w:szCs w:val="30"/>
          <w:cs/>
        </w:rPr>
        <w:t>ายใน</w:t>
      </w:r>
    </w:p>
    <w:p w14:paraId="565581AF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95D03B6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hAnsi="Angsana New"/>
          <w:sz w:val="30"/>
          <w:szCs w:val="30"/>
          <w:cs/>
        </w:rPr>
        <w:t>บริษัท</w:t>
      </w:r>
    </w:p>
    <w:p w14:paraId="706412EA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A3684E2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1266B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8949EE8" w14:textId="77777777" w:rsidR="00FE47DB" w:rsidRPr="00C1266B" w:rsidRDefault="003C5781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</w:rPr>
        <w:br w:type="page"/>
      </w:r>
      <w:r w:rsidR="00FE47DB" w:rsidRPr="00C1266B">
        <w:rPr>
          <w:rFonts w:ascii="Angsana New" w:eastAsia="Calibri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E47DB"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FE47DB" w:rsidRPr="00C1266B">
        <w:rPr>
          <w:rFonts w:ascii="Angsana New" w:eastAsia="Calibri" w:hAnsi="Angsana New"/>
          <w:sz w:val="30"/>
          <w:szCs w:val="30"/>
        </w:rPr>
        <w:br/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FE47DB" w:rsidRPr="00C1266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D6683" w:rsidRPr="00C1266B">
        <w:rPr>
          <w:rFonts w:ascii="Angsana New" w:eastAsia="Calibri" w:hAnsi="Angsana New" w:hint="cs"/>
          <w:sz w:val="30"/>
          <w:szCs w:val="30"/>
          <w:cs/>
        </w:rPr>
        <w:t>โดยให้ข้อสังเกต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ถึงการเปิดเผย</w:t>
      </w:r>
      <w:r w:rsidR="00F64339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ในงบการเงินรวมและงบการเงินเฉพาะกิจการ หรือถ้าการเปิดเผย</w:t>
      </w:r>
      <w:r w:rsidR="00DD6683" w:rsidRPr="00C1266B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E47DB"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68A0E4B9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F73811E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D6683" w:rsidRPr="00C1266B">
        <w:rPr>
          <w:rFonts w:ascii="Angsana New" w:hAnsi="Angsana New" w:hint="cs"/>
          <w:sz w:val="30"/>
          <w:szCs w:val="30"/>
          <w:cs/>
        </w:rPr>
        <w:t>ข้อมูล</w:t>
      </w:r>
      <w:r w:rsidRPr="00C1266B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D6683" w:rsidRPr="00C1266B">
        <w:rPr>
          <w:rFonts w:ascii="Angsana New" w:hAnsi="Angsana New" w:hint="cs"/>
          <w:sz w:val="30"/>
          <w:szCs w:val="30"/>
          <w:cs/>
        </w:rPr>
        <w:t>หรือไม่</w:t>
      </w:r>
      <w:r w:rsidRPr="00C1266B">
        <w:rPr>
          <w:rFonts w:ascii="Angsana New" w:hAnsi="Angsana New"/>
          <w:sz w:val="30"/>
          <w:szCs w:val="30"/>
          <w:cs/>
        </w:rPr>
        <w:t xml:space="preserve">   </w:t>
      </w:r>
    </w:p>
    <w:p w14:paraId="0D2D5C07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0304366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ได้</w:t>
      </w:r>
      <w:r w:rsidRPr="00C1266B">
        <w:rPr>
          <w:rFonts w:ascii="Angsana New" w:hAnsi="Angsana New" w:hint="cs"/>
          <w:sz w:val="30"/>
          <w:szCs w:val="30"/>
          <w:cs/>
        </w:rPr>
        <w:t>รับ</w:t>
      </w:r>
      <w:r w:rsidRPr="00C1266B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C1266B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1266B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  <w:r w:rsidRPr="00C1266B">
        <w:rPr>
          <w:rFonts w:ascii="Angsana New" w:hAnsi="Angsana New"/>
          <w:sz w:val="30"/>
          <w:szCs w:val="30"/>
        </w:rPr>
        <w:t xml:space="preserve"> </w:t>
      </w:r>
    </w:p>
    <w:p w14:paraId="76966523" w14:textId="77777777" w:rsidR="003477C2" w:rsidRPr="00C1266B" w:rsidRDefault="003477C2" w:rsidP="00FE47D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B2DBB1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1757E" w:rsidRPr="00C1266B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 ซึ่</w:t>
      </w:r>
      <w:r w:rsidR="00F07F4D" w:rsidRPr="00C1266B">
        <w:rPr>
          <w:rFonts w:ascii="Angsana New" w:eastAsia="Calibri" w:hAnsi="Angsana New" w:hint="cs"/>
          <w:sz w:val="30"/>
          <w:szCs w:val="30"/>
          <w:cs/>
        </w:rPr>
        <w:t>ง</w:t>
      </w:r>
      <w:r w:rsidR="0071757E" w:rsidRPr="00C1266B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C1266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</w:t>
      </w:r>
      <w:r w:rsidR="00DC5FCC" w:rsidRPr="00C1266B">
        <w:rPr>
          <w:rFonts w:ascii="Angsana New" w:eastAsia="Calibri" w:hAnsi="Angsana New"/>
          <w:sz w:val="30"/>
          <w:szCs w:val="30"/>
          <w:cs/>
        </w:rPr>
        <w:t>ยในหาก</w:t>
      </w: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266B">
        <w:rPr>
          <w:rFonts w:ascii="Angsana New" w:hAnsi="Angsana New"/>
          <w:sz w:val="30"/>
          <w:szCs w:val="30"/>
          <w:cs/>
        </w:rPr>
        <w:t>งข้าพเจ้า</w:t>
      </w:r>
    </w:p>
    <w:p w14:paraId="22A2BF0A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58879CC7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C1266B">
        <w:rPr>
          <w:rFonts w:ascii="Angsana New" w:eastAsia="Calibri" w:hAnsi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266B">
        <w:rPr>
          <w:rFonts w:ascii="Angsana New" w:hAnsi="Angsana New"/>
          <w:sz w:val="30"/>
          <w:szCs w:val="30"/>
          <w:cs/>
        </w:rPr>
        <w:t>อิสระ</w:t>
      </w:r>
    </w:p>
    <w:p w14:paraId="65966D56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56ED5D6C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6B25E8A0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285A2DA6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269605F5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646F5ADF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1EFE192C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15185FA4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6319C1F6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C1266B">
        <w:rPr>
          <w:rFonts w:ascii="Angsana New" w:hAnsi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E32DAB9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2FFDDBAD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38E1480D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3595EA26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75D1F7F8" w14:textId="77777777" w:rsidR="003C5781" w:rsidRPr="00C1266B" w:rsidRDefault="003C5781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1322CA53" w14:textId="77777777" w:rsidR="00FE47DB" w:rsidRPr="00C1266B" w:rsidRDefault="00FE47DB" w:rsidP="00FE47DB">
      <w:pPr>
        <w:spacing w:line="240" w:lineRule="auto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(สุรีย์รัตน์ ทองอรุณแสง)</w:t>
      </w:r>
    </w:p>
    <w:p w14:paraId="38B894EA" w14:textId="77777777" w:rsidR="00FE47DB" w:rsidRPr="00C1266B" w:rsidRDefault="00FE47DB" w:rsidP="00FE47DB">
      <w:pPr>
        <w:spacing w:line="240" w:lineRule="auto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C35A8C8" w14:textId="77777777" w:rsidR="00FE47DB" w:rsidRPr="00C1266B" w:rsidRDefault="00FE47DB" w:rsidP="00FE47DB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C1266B">
        <w:rPr>
          <w:rFonts w:ascii="Angsana New" w:hAnsi="Angsana New"/>
          <w:sz w:val="30"/>
          <w:szCs w:val="30"/>
        </w:rPr>
        <w:t>4409</w:t>
      </w:r>
    </w:p>
    <w:p w14:paraId="5198B6FB" w14:textId="77777777" w:rsidR="00FE47DB" w:rsidRPr="00C1266B" w:rsidRDefault="00FE47DB" w:rsidP="00FE47DB">
      <w:pPr>
        <w:spacing w:line="240" w:lineRule="auto"/>
        <w:rPr>
          <w:rFonts w:ascii="Angsana New" w:hAnsi="Angsana New"/>
          <w:sz w:val="30"/>
          <w:szCs w:val="30"/>
        </w:rPr>
      </w:pPr>
    </w:p>
    <w:p w14:paraId="6AB0891B" w14:textId="77777777" w:rsidR="00FE47DB" w:rsidRPr="00C1266B" w:rsidRDefault="00FE47DB" w:rsidP="00FE47D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88CD6B" w14:textId="77777777" w:rsidR="00FE47DB" w:rsidRPr="00C1266B" w:rsidRDefault="00FE47DB" w:rsidP="00FE47D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3D37F8" w14:textId="77777777" w:rsidR="00FE47DB" w:rsidRPr="00C1266B" w:rsidRDefault="003D49D7" w:rsidP="00FE47D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18</w:t>
      </w:r>
      <w:r w:rsidR="00F808EF" w:rsidRPr="00C1266B">
        <w:rPr>
          <w:rFonts w:ascii="Angsana New" w:hAnsi="Angsana New"/>
          <w:sz w:val="30"/>
          <w:szCs w:val="30"/>
        </w:rPr>
        <w:t xml:space="preserve"> </w:t>
      </w:r>
      <w:r w:rsidR="00F808EF" w:rsidRPr="00C1266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D0200" w:rsidRPr="00C1266B">
        <w:rPr>
          <w:rFonts w:ascii="Angsana New" w:hAnsi="Angsana New"/>
          <w:sz w:val="30"/>
          <w:szCs w:val="30"/>
        </w:rPr>
        <w:t>256</w:t>
      </w:r>
      <w:r w:rsidR="00786B02">
        <w:rPr>
          <w:rFonts w:ascii="Angsana New" w:hAnsi="Angsana New"/>
          <w:sz w:val="30"/>
          <w:szCs w:val="30"/>
        </w:rPr>
        <w:t>3</w:t>
      </w:r>
    </w:p>
    <w:p w14:paraId="6F99047A" w14:textId="77777777" w:rsidR="00FE47DB" w:rsidRPr="00C1266B" w:rsidRDefault="00FE47DB" w:rsidP="00FE47D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</w:p>
    <w:p w14:paraId="5C4D9EED" w14:textId="77777777" w:rsidR="00577223" w:rsidRPr="00C1266B" w:rsidRDefault="00577223" w:rsidP="00BC34B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8D6C570" w14:textId="77777777" w:rsidR="00950921" w:rsidRPr="00C1266B" w:rsidRDefault="00950921" w:rsidP="00BC34B5">
      <w:pPr>
        <w:tabs>
          <w:tab w:val="left" w:pos="-3402"/>
          <w:tab w:val="left" w:pos="-3261"/>
          <w:tab w:val="left" w:pos="540"/>
          <w:tab w:val="left" w:pos="198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52611D46" w14:textId="77777777" w:rsidR="004D0ACC" w:rsidRPr="00C1266B" w:rsidRDefault="004D0ACC" w:rsidP="00BC34B5">
      <w:pPr>
        <w:tabs>
          <w:tab w:val="left" w:pos="-3402"/>
          <w:tab w:val="left" w:pos="-3261"/>
          <w:tab w:val="left" w:pos="540"/>
          <w:tab w:val="left" w:pos="198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68022D6A" w14:textId="78F14DE6" w:rsidR="007B034C" w:rsidRPr="005C5027" w:rsidRDefault="007B034C" w:rsidP="004C525B">
      <w:pPr>
        <w:pStyle w:val="IndexHeading1"/>
        <w:tabs>
          <w:tab w:val="left" w:pos="9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color w:val="000000"/>
          <w:sz w:val="30"/>
          <w:szCs w:val="30"/>
          <w:highlight w:val="cyan"/>
          <w:shd w:val="clear" w:color="auto" w:fill="D9D9D9"/>
        </w:rPr>
      </w:pPr>
    </w:p>
    <w:sectPr w:rsidR="007B034C" w:rsidRPr="005C5027" w:rsidSect="004C525B">
      <w:headerReference w:type="even" r:id="rId13"/>
      <w:headerReference w:type="default" r:id="rId14"/>
      <w:footerReference w:type="default" r:id="rId15"/>
      <w:headerReference w:type="first" r:id="rId16"/>
      <w:pgSz w:w="11909" w:h="16834" w:code="9"/>
      <w:pgMar w:top="691" w:right="1152" w:bottom="42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024B3" w14:textId="77777777" w:rsidR="00A16F8E" w:rsidRDefault="00A16F8E" w:rsidP="004956B4">
      <w:r>
        <w:separator/>
      </w:r>
    </w:p>
  </w:endnote>
  <w:endnote w:type="continuationSeparator" w:id="0">
    <w:p w14:paraId="76FD6E93" w14:textId="77777777" w:rsidR="00A16F8E" w:rsidRDefault="00A16F8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DCC9F" w14:textId="5B4DB3AF" w:rsidR="00985EDF" w:rsidRPr="003B1987" w:rsidRDefault="00EC2848" w:rsidP="00180DF6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</w:rPr>
    </w:pPr>
    <w:fldSimple w:instr=" FILENAME   \* MERGEFORMAT ">
      <w:r w:rsidR="004C525B" w:rsidRPr="004C525B">
        <w:rPr>
          <w:rFonts w:ascii="Angsana New" w:hAnsi="Angsana New"/>
          <w:i/>
          <w:iCs/>
          <w:noProof/>
          <w:sz w:val="28"/>
          <w:szCs w:val="28"/>
        </w:rPr>
        <w:t>ssct1</w:t>
      </w:r>
    </w:fldSimple>
    <w:r w:rsidR="00985EDF" w:rsidRPr="003B1987">
      <w:rPr>
        <w:rFonts w:ascii="Angsana New" w:hAnsi="Angsana New"/>
        <w:i/>
        <w:iCs/>
        <w:sz w:val="28"/>
        <w:szCs w:val="28"/>
        <w:cs/>
      </w:rPr>
      <w:tab/>
      <w:t>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123A2" w14:textId="77777777" w:rsidR="00985EDF" w:rsidRPr="00170688" w:rsidRDefault="00985EDF" w:rsidP="00170688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Style w:val="PageNumber"/>
        <w:rFonts w:ascii="Times New Roman" w:hAnsi="Times New Roman" w:cs="Angsana New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0407F" w14:textId="77777777" w:rsidR="00985EDF" w:rsidRPr="00914969" w:rsidRDefault="00985EDF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8FBC4" w14:textId="77777777" w:rsidR="00985EDF" w:rsidRPr="00360F7A" w:rsidRDefault="00985EDF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D0F493F" w14:textId="77777777" w:rsidR="00985EDF" w:rsidRPr="004D641D" w:rsidRDefault="00985EDF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1666B" w14:textId="77777777" w:rsidR="00A16F8E" w:rsidRDefault="00A16F8E" w:rsidP="004956B4">
      <w:r>
        <w:separator/>
      </w:r>
    </w:p>
  </w:footnote>
  <w:footnote w:type="continuationSeparator" w:id="0">
    <w:p w14:paraId="4E2C8D68" w14:textId="77777777" w:rsidR="00A16F8E" w:rsidRDefault="00A16F8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53C45" w14:textId="77777777" w:rsidR="00985EDF" w:rsidRPr="00C70EC6" w:rsidRDefault="00985EDF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E55D292" w14:textId="77777777" w:rsidR="00985EDF" w:rsidRPr="00C70EC6" w:rsidRDefault="00985EDF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C0B06" w14:textId="77777777" w:rsidR="00985EDF" w:rsidRDefault="00985EDF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สามเดือนและหกเดือนและหกเดือน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  <w:cs/>
      </w:rPr>
      <w:t>2 (ไม่ได้ตรวจสอบ)</w:t>
    </w:r>
  </w:p>
  <w:p w14:paraId="2ABFB2CF" w14:textId="77777777" w:rsidR="00985EDF" w:rsidRDefault="00985EDF" w:rsidP="00B91FBE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3668E" w14:textId="77777777" w:rsidR="00985EDF" w:rsidRPr="00437D56" w:rsidRDefault="00985EDF" w:rsidP="00D03E73">
    <w:pPr>
      <w:pStyle w:val="Header"/>
      <w:rPr>
        <w:rFonts w:ascii="Angsana New" w:hAnsi="Angsana New"/>
        <w:sz w:val="30"/>
        <w:szCs w:val="30"/>
      </w:rPr>
    </w:pPr>
  </w:p>
  <w:p w14:paraId="0C22495B" w14:textId="77777777" w:rsidR="00985EDF" w:rsidRPr="00437D56" w:rsidRDefault="00985EDF" w:rsidP="00D03E73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3DCFF" w14:textId="77777777" w:rsidR="00985EDF" w:rsidRDefault="00985E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D2388" w14:textId="7E58C5DD" w:rsidR="00985EDF" w:rsidRDefault="00985EDF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ABB5B5" w14:textId="77777777" w:rsidR="004C525B" w:rsidRPr="003814C8" w:rsidRDefault="004C525B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65B72" w14:textId="77777777" w:rsidR="00985EDF" w:rsidRDefault="0098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1F7644"/>
    <w:multiLevelType w:val="hybridMultilevel"/>
    <w:tmpl w:val="1A6C1758"/>
    <w:lvl w:ilvl="0" w:tplc="9FB46E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39E1EFD"/>
    <w:multiLevelType w:val="hybridMultilevel"/>
    <w:tmpl w:val="8626F500"/>
    <w:lvl w:ilvl="0" w:tplc="B8702EB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306C66"/>
    <w:multiLevelType w:val="multilevel"/>
    <w:tmpl w:val="5014763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4277825"/>
    <w:multiLevelType w:val="hybridMultilevel"/>
    <w:tmpl w:val="F69C51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87F2BB7"/>
    <w:multiLevelType w:val="hybridMultilevel"/>
    <w:tmpl w:val="7DD26BDE"/>
    <w:lvl w:ilvl="0" w:tplc="04090019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144586"/>
    <w:multiLevelType w:val="hybridMultilevel"/>
    <w:tmpl w:val="DC52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85B1689"/>
    <w:multiLevelType w:val="hybridMultilevel"/>
    <w:tmpl w:val="75A0F69C"/>
    <w:lvl w:ilvl="0" w:tplc="43BA9E54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6087B84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5500958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1EC1BDA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36F17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9CE2A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B40CBA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0CE34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BC84FB8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37E58A8"/>
    <w:multiLevelType w:val="hybridMultilevel"/>
    <w:tmpl w:val="DF14A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10F40"/>
    <w:multiLevelType w:val="hybridMultilevel"/>
    <w:tmpl w:val="8D4E717C"/>
    <w:lvl w:ilvl="0" w:tplc="B40222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854F6"/>
    <w:multiLevelType w:val="hybridMultilevel"/>
    <w:tmpl w:val="3D766434"/>
    <w:lvl w:ilvl="0" w:tplc="873EE76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FC08BF8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A8D7AC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A10DF5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0EE07D2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5BE91F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82AEF94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6EB2C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38593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8" w15:restartNumberingAfterBreak="0">
    <w:nsid w:val="6AC851A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9" w15:restartNumberingAfterBreak="0">
    <w:nsid w:val="6C012900"/>
    <w:multiLevelType w:val="hybridMultilevel"/>
    <w:tmpl w:val="4C5CD470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4F82D27"/>
    <w:multiLevelType w:val="hybridMultilevel"/>
    <w:tmpl w:val="6D165328"/>
    <w:lvl w:ilvl="0" w:tplc="2B585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C1974"/>
    <w:multiLevelType w:val="hybridMultilevel"/>
    <w:tmpl w:val="A184BF16"/>
    <w:lvl w:ilvl="0" w:tplc="A9628C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3"/>
  </w:num>
  <w:num w:numId="3">
    <w:abstractNumId w:val="15"/>
  </w:num>
  <w:num w:numId="4">
    <w:abstractNumId w:val="19"/>
  </w:num>
  <w:num w:numId="5">
    <w:abstractNumId w:val="31"/>
  </w:num>
  <w:num w:numId="6">
    <w:abstractNumId w:val="26"/>
  </w:num>
  <w:num w:numId="7">
    <w:abstractNumId w:val="2"/>
  </w:num>
  <w:num w:numId="8">
    <w:abstractNumId w:val="28"/>
  </w:num>
  <w:num w:numId="9">
    <w:abstractNumId w:val="14"/>
  </w:num>
  <w:num w:numId="10">
    <w:abstractNumId w:val="1"/>
  </w:num>
  <w:num w:numId="11">
    <w:abstractNumId w:val="21"/>
  </w:num>
  <w:num w:numId="12">
    <w:abstractNumId w:val="24"/>
  </w:num>
  <w:num w:numId="13">
    <w:abstractNumId w:val="29"/>
  </w:num>
  <w:num w:numId="14">
    <w:abstractNumId w:val="9"/>
  </w:num>
  <w:num w:numId="15">
    <w:abstractNumId w:val="25"/>
  </w:num>
  <w:num w:numId="16">
    <w:abstractNumId w:val="6"/>
  </w:num>
  <w:num w:numId="17">
    <w:abstractNumId w:val="30"/>
  </w:num>
  <w:num w:numId="18">
    <w:abstractNumId w:val="22"/>
  </w:num>
  <w:num w:numId="19">
    <w:abstractNumId w:val="33"/>
  </w:num>
  <w:num w:numId="20">
    <w:abstractNumId w:val="5"/>
  </w:num>
  <w:num w:numId="21">
    <w:abstractNumId w:val="8"/>
  </w:num>
  <w:num w:numId="22">
    <w:abstractNumId w:val="32"/>
  </w:num>
  <w:num w:numId="23">
    <w:abstractNumId w:val="18"/>
  </w:num>
  <w:num w:numId="24">
    <w:abstractNumId w:val="23"/>
  </w:num>
  <w:num w:numId="25">
    <w:abstractNumId w:val="27"/>
  </w:num>
  <w:num w:numId="26">
    <w:abstractNumId w:val="4"/>
  </w:num>
  <w:num w:numId="27">
    <w:abstractNumId w:val="0"/>
  </w:num>
  <w:num w:numId="28">
    <w:abstractNumId w:val="12"/>
  </w:num>
  <w:num w:numId="29">
    <w:abstractNumId w:val="10"/>
  </w:num>
  <w:num w:numId="30">
    <w:abstractNumId w:val="20"/>
  </w:num>
  <w:num w:numId="31">
    <w:abstractNumId w:val="16"/>
  </w:num>
  <w:num w:numId="32">
    <w:abstractNumId w:val="13"/>
  </w:num>
  <w:num w:numId="33">
    <w:abstractNumId w:val="17"/>
  </w:num>
  <w:num w:numId="3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99"/>
    <w:rsid w:val="00000547"/>
    <w:rsid w:val="00000574"/>
    <w:rsid w:val="00000597"/>
    <w:rsid w:val="00000A1F"/>
    <w:rsid w:val="00000F75"/>
    <w:rsid w:val="00001467"/>
    <w:rsid w:val="000014D6"/>
    <w:rsid w:val="00001518"/>
    <w:rsid w:val="0000174C"/>
    <w:rsid w:val="00001932"/>
    <w:rsid w:val="000019C7"/>
    <w:rsid w:val="00001D2B"/>
    <w:rsid w:val="00001D3D"/>
    <w:rsid w:val="000022D0"/>
    <w:rsid w:val="00002354"/>
    <w:rsid w:val="00002FAD"/>
    <w:rsid w:val="0000328B"/>
    <w:rsid w:val="000032FF"/>
    <w:rsid w:val="00003625"/>
    <w:rsid w:val="00003F77"/>
    <w:rsid w:val="000043F0"/>
    <w:rsid w:val="00005175"/>
    <w:rsid w:val="000052D9"/>
    <w:rsid w:val="00005D8D"/>
    <w:rsid w:val="00005D97"/>
    <w:rsid w:val="00005D99"/>
    <w:rsid w:val="00005DF0"/>
    <w:rsid w:val="000066D3"/>
    <w:rsid w:val="000067C7"/>
    <w:rsid w:val="00006B6B"/>
    <w:rsid w:val="00006B7B"/>
    <w:rsid w:val="00006C0B"/>
    <w:rsid w:val="000074C5"/>
    <w:rsid w:val="000075B6"/>
    <w:rsid w:val="00007C45"/>
    <w:rsid w:val="00007C46"/>
    <w:rsid w:val="00007CF1"/>
    <w:rsid w:val="00007CF3"/>
    <w:rsid w:val="00007F2A"/>
    <w:rsid w:val="0001045A"/>
    <w:rsid w:val="0001054C"/>
    <w:rsid w:val="000105A4"/>
    <w:rsid w:val="000105DD"/>
    <w:rsid w:val="00010662"/>
    <w:rsid w:val="0001066D"/>
    <w:rsid w:val="00010884"/>
    <w:rsid w:val="00010999"/>
    <w:rsid w:val="00010CA5"/>
    <w:rsid w:val="000112FA"/>
    <w:rsid w:val="000113A6"/>
    <w:rsid w:val="00011517"/>
    <w:rsid w:val="0001151B"/>
    <w:rsid w:val="000117FB"/>
    <w:rsid w:val="00011C08"/>
    <w:rsid w:val="00011D6F"/>
    <w:rsid w:val="00011FD0"/>
    <w:rsid w:val="00012C17"/>
    <w:rsid w:val="00012C38"/>
    <w:rsid w:val="00012D3C"/>
    <w:rsid w:val="00012E85"/>
    <w:rsid w:val="000131B3"/>
    <w:rsid w:val="00013202"/>
    <w:rsid w:val="00013C76"/>
    <w:rsid w:val="00013F7F"/>
    <w:rsid w:val="0001400E"/>
    <w:rsid w:val="00014083"/>
    <w:rsid w:val="00014588"/>
    <w:rsid w:val="00014C53"/>
    <w:rsid w:val="00014F38"/>
    <w:rsid w:val="000154EA"/>
    <w:rsid w:val="00015514"/>
    <w:rsid w:val="0001567F"/>
    <w:rsid w:val="00015777"/>
    <w:rsid w:val="00015A73"/>
    <w:rsid w:val="00015A7C"/>
    <w:rsid w:val="00015B65"/>
    <w:rsid w:val="00015FE1"/>
    <w:rsid w:val="00016A52"/>
    <w:rsid w:val="0001723E"/>
    <w:rsid w:val="000176C3"/>
    <w:rsid w:val="00017C5B"/>
    <w:rsid w:val="00017DE0"/>
    <w:rsid w:val="00017F17"/>
    <w:rsid w:val="0002039C"/>
    <w:rsid w:val="0002046F"/>
    <w:rsid w:val="00020829"/>
    <w:rsid w:val="000209B1"/>
    <w:rsid w:val="00020B0C"/>
    <w:rsid w:val="00020B8A"/>
    <w:rsid w:val="0002108E"/>
    <w:rsid w:val="0002139F"/>
    <w:rsid w:val="000214CC"/>
    <w:rsid w:val="000218BC"/>
    <w:rsid w:val="000218F2"/>
    <w:rsid w:val="00022419"/>
    <w:rsid w:val="00022518"/>
    <w:rsid w:val="000226FE"/>
    <w:rsid w:val="00022B39"/>
    <w:rsid w:val="00022C4D"/>
    <w:rsid w:val="00022ED8"/>
    <w:rsid w:val="000231A9"/>
    <w:rsid w:val="000234B4"/>
    <w:rsid w:val="000234C6"/>
    <w:rsid w:val="000237DA"/>
    <w:rsid w:val="00023874"/>
    <w:rsid w:val="0002393F"/>
    <w:rsid w:val="00023B05"/>
    <w:rsid w:val="00023E11"/>
    <w:rsid w:val="00024201"/>
    <w:rsid w:val="0002428F"/>
    <w:rsid w:val="00024369"/>
    <w:rsid w:val="0002436E"/>
    <w:rsid w:val="0002441F"/>
    <w:rsid w:val="000247D0"/>
    <w:rsid w:val="00024A15"/>
    <w:rsid w:val="00025191"/>
    <w:rsid w:val="00025C68"/>
    <w:rsid w:val="00025E88"/>
    <w:rsid w:val="000261E2"/>
    <w:rsid w:val="00026402"/>
    <w:rsid w:val="000265EE"/>
    <w:rsid w:val="0002675A"/>
    <w:rsid w:val="00026E8C"/>
    <w:rsid w:val="00027327"/>
    <w:rsid w:val="0002747C"/>
    <w:rsid w:val="0002768D"/>
    <w:rsid w:val="00027E76"/>
    <w:rsid w:val="00027EFC"/>
    <w:rsid w:val="00030697"/>
    <w:rsid w:val="00030D73"/>
    <w:rsid w:val="00030E83"/>
    <w:rsid w:val="00030F03"/>
    <w:rsid w:val="00031064"/>
    <w:rsid w:val="00031079"/>
    <w:rsid w:val="0003113D"/>
    <w:rsid w:val="00031176"/>
    <w:rsid w:val="00031605"/>
    <w:rsid w:val="00031B51"/>
    <w:rsid w:val="0003207D"/>
    <w:rsid w:val="00032395"/>
    <w:rsid w:val="00032464"/>
    <w:rsid w:val="00032896"/>
    <w:rsid w:val="00032B3D"/>
    <w:rsid w:val="00032B7E"/>
    <w:rsid w:val="00032FA8"/>
    <w:rsid w:val="00033039"/>
    <w:rsid w:val="0003321A"/>
    <w:rsid w:val="0003369B"/>
    <w:rsid w:val="000339B8"/>
    <w:rsid w:val="00033AC3"/>
    <w:rsid w:val="00033B82"/>
    <w:rsid w:val="000341B5"/>
    <w:rsid w:val="00034241"/>
    <w:rsid w:val="0003440E"/>
    <w:rsid w:val="00034446"/>
    <w:rsid w:val="000345FA"/>
    <w:rsid w:val="000346A1"/>
    <w:rsid w:val="000347BB"/>
    <w:rsid w:val="0003480C"/>
    <w:rsid w:val="00035122"/>
    <w:rsid w:val="0003518E"/>
    <w:rsid w:val="00035AA5"/>
    <w:rsid w:val="00035CC5"/>
    <w:rsid w:val="000364A1"/>
    <w:rsid w:val="00036541"/>
    <w:rsid w:val="00036A52"/>
    <w:rsid w:val="00036D06"/>
    <w:rsid w:val="00036F2D"/>
    <w:rsid w:val="00037191"/>
    <w:rsid w:val="000372E2"/>
    <w:rsid w:val="00037724"/>
    <w:rsid w:val="0003795C"/>
    <w:rsid w:val="00037A54"/>
    <w:rsid w:val="00037B04"/>
    <w:rsid w:val="0004016A"/>
    <w:rsid w:val="00040404"/>
    <w:rsid w:val="000409AB"/>
    <w:rsid w:val="00040D9C"/>
    <w:rsid w:val="00040DBF"/>
    <w:rsid w:val="00040E7C"/>
    <w:rsid w:val="00040F92"/>
    <w:rsid w:val="0004114A"/>
    <w:rsid w:val="00041824"/>
    <w:rsid w:val="0004196B"/>
    <w:rsid w:val="00041C5A"/>
    <w:rsid w:val="00041D72"/>
    <w:rsid w:val="00042318"/>
    <w:rsid w:val="000426A5"/>
    <w:rsid w:val="00042936"/>
    <w:rsid w:val="00042A5D"/>
    <w:rsid w:val="000435F4"/>
    <w:rsid w:val="000438CB"/>
    <w:rsid w:val="00043A31"/>
    <w:rsid w:val="00043B02"/>
    <w:rsid w:val="00043D58"/>
    <w:rsid w:val="00044131"/>
    <w:rsid w:val="0004440D"/>
    <w:rsid w:val="0004478B"/>
    <w:rsid w:val="000448A7"/>
    <w:rsid w:val="00044CDE"/>
    <w:rsid w:val="00044DB5"/>
    <w:rsid w:val="00044E86"/>
    <w:rsid w:val="00044EAE"/>
    <w:rsid w:val="0004518F"/>
    <w:rsid w:val="00045A0C"/>
    <w:rsid w:val="00045AC3"/>
    <w:rsid w:val="00045DDB"/>
    <w:rsid w:val="00046414"/>
    <w:rsid w:val="000465F9"/>
    <w:rsid w:val="00046BD7"/>
    <w:rsid w:val="000473B9"/>
    <w:rsid w:val="00047666"/>
    <w:rsid w:val="00047AB4"/>
    <w:rsid w:val="00047C7A"/>
    <w:rsid w:val="0005024B"/>
    <w:rsid w:val="00050410"/>
    <w:rsid w:val="00050958"/>
    <w:rsid w:val="00050B49"/>
    <w:rsid w:val="00050BFF"/>
    <w:rsid w:val="00050CB8"/>
    <w:rsid w:val="00050D6D"/>
    <w:rsid w:val="00050FF2"/>
    <w:rsid w:val="00051358"/>
    <w:rsid w:val="0005148E"/>
    <w:rsid w:val="000515FF"/>
    <w:rsid w:val="0005192F"/>
    <w:rsid w:val="00051CE8"/>
    <w:rsid w:val="00051E0F"/>
    <w:rsid w:val="0005224B"/>
    <w:rsid w:val="0005260E"/>
    <w:rsid w:val="000528C6"/>
    <w:rsid w:val="00052B8D"/>
    <w:rsid w:val="00052BA6"/>
    <w:rsid w:val="00052FE2"/>
    <w:rsid w:val="0005328F"/>
    <w:rsid w:val="00053C2F"/>
    <w:rsid w:val="00053DF2"/>
    <w:rsid w:val="00054150"/>
    <w:rsid w:val="0005461B"/>
    <w:rsid w:val="000552E8"/>
    <w:rsid w:val="00055960"/>
    <w:rsid w:val="00055BBE"/>
    <w:rsid w:val="00055D43"/>
    <w:rsid w:val="00055D63"/>
    <w:rsid w:val="00056037"/>
    <w:rsid w:val="00056E2E"/>
    <w:rsid w:val="00057244"/>
    <w:rsid w:val="00057300"/>
    <w:rsid w:val="0005742A"/>
    <w:rsid w:val="000574DA"/>
    <w:rsid w:val="00057866"/>
    <w:rsid w:val="00057FE9"/>
    <w:rsid w:val="000603D2"/>
    <w:rsid w:val="000603EC"/>
    <w:rsid w:val="00060431"/>
    <w:rsid w:val="000606F8"/>
    <w:rsid w:val="00060A9B"/>
    <w:rsid w:val="00060CEC"/>
    <w:rsid w:val="00060D9C"/>
    <w:rsid w:val="00060F83"/>
    <w:rsid w:val="00061F28"/>
    <w:rsid w:val="000622B0"/>
    <w:rsid w:val="00062667"/>
    <w:rsid w:val="0006283F"/>
    <w:rsid w:val="00062F26"/>
    <w:rsid w:val="00062F8A"/>
    <w:rsid w:val="00062FD4"/>
    <w:rsid w:val="00063066"/>
    <w:rsid w:val="0006311B"/>
    <w:rsid w:val="00063329"/>
    <w:rsid w:val="0006388F"/>
    <w:rsid w:val="00063967"/>
    <w:rsid w:val="00063B21"/>
    <w:rsid w:val="00063BDE"/>
    <w:rsid w:val="00063DB6"/>
    <w:rsid w:val="00063EBA"/>
    <w:rsid w:val="0006409A"/>
    <w:rsid w:val="000641F3"/>
    <w:rsid w:val="0006441C"/>
    <w:rsid w:val="000646A7"/>
    <w:rsid w:val="0006498A"/>
    <w:rsid w:val="00064AF8"/>
    <w:rsid w:val="00064F14"/>
    <w:rsid w:val="00065000"/>
    <w:rsid w:val="000653D4"/>
    <w:rsid w:val="000656E1"/>
    <w:rsid w:val="00065C80"/>
    <w:rsid w:val="00065EB9"/>
    <w:rsid w:val="00065F4F"/>
    <w:rsid w:val="0006622F"/>
    <w:rsid w:val="000663D1"/>
    <w:rsid w:val="000665C9"/>
    <w:rsid w:val="00066642"/>
    <w:rsid w:val="00066817"/>
    <w:rsid w:val="00066D1C"/>
    <w:rsid w:val="00067391"/>
    <w:rsid w:val="000676CC"/>
    <w:rsid w:val="00067862"/>
    <w:rsid w:val="00067D22"/>
    <w:rsid w:val="00067E86"/>
    <w:rsid w:val="0007005B"/>
    <w:rsid w:val="000700B2"/>
    <w:rsid w:val="00070267"/>
    <w:rsid w:val="000703B8"/>
    <w:rsid w:val="000705DB"/>
    <w:rsid w:val="00070AAB"/>
    <w:rsid w:val="00070BD7"/>
    <w:rsid w:val="0007109D"/>
    <w:rsid w:val="000711C4"/>
    <w:rsid w:val="00071241"/>
    <w:rsid w:val="00071CC0"/>
    <w:rsid w:val="000722D1"/>
    <w:rsid w:val="00072537"/>
    <w:rsid w:val="00072980"/>
    <w:rsid w:val="00072A17"/>
    <w:rsid w:val="00072F76"/>
    <w:rsid w:val="00073027"/>
    <w:rsid w:val="000730CF"/>
    <w:rsid w:val="0007311A"/>
    <w:rsid w:val="0007321B"/>
    <w:rsid w:val="0007327A"/>
    <w:rsid w:val="00073316"/>
    <w:rsid w:val="0007333F"/>
    <w:rsid w:val="000734F3"/>
    <w:rsid w:val="00073783"/>
    <w:rsid w:val="0007382E"/>
    <w:rsid w:val="00073AEF"/>
    <w:rsid w:val="00073BA0"/>
    <w:rsid w:val="00074012"/>
    <w:rsid w:val="000740D8"/>
    <w:rsid w:val="0007421C"/>
    <w:rsid w:val="000743B7"/>
    <w:rsid w:val="000744FA"/>
    <w:rsid w:val="000745EC"/>
    <w:rsid w:val="000747B9"/>
    <w:rsid w:val="00074BAE"/>
    <w:rsid w:val="00074DE4"/>
    <w:rsid w:val="0007509B"/>
    <w:rsid w:val="000750CE"/>
    <w:rsid w:val="000750F0"/>
    <w:rsid w:val="000751B4"/>
    <w:rsid w:val="00075423"/>
    <w:rsid w:val="000754D3"/>
    <w:rsid w:val="00075D8C"/>
    <w:rsid w:val="0007619D"/>
    <w:rsid w:val="00076398"/>
    <w:rsid w:val="00076411"/>
    <w:rsid w:val="0007660C"/>
    <w:rsid w:val="00076A9B"/>
    <w:rsid w:val="00076B9B"/>
    <w:rsid w:val="00076D8A"/>
    <w:rsid w:val="00076EB1"/>
    <w:rsid w:val="00076ED5"/>
    <w:rsid w:val="000772E8"/>
    <w:rsid w:val="00077536"/>
    <w:rsid w:val="000776BE"/>
    <w:rsid w:val="00077702"/>
    <w:rsid w:val="000777CA"/>
    <w:rsid w:val="0007785B"/>
    <w:rsid w:val="00077A40"/>
    <w:rsid w:val="00077AA7"/>
    <w:rsid w:val="00077E48"/>
    <w:rsid w:val="00077F56"/>
    <w:rsid w:val="000803C6"/>
    <w:rsid w:val="000803DC"/>
    <w:rsid w:val="000806E9"/>
    <w:rsid w:val="000809D5"/>
    <w:rsid w:val="00080EFA"/>
    <w:rsid w:val="000810F6"/>
    <w:rsid w:val="000813D1"/>
    <w:rsid w:val="0008169D"/>
    <w:rsid w:val="0008171C"/>
    <w:rsid w:val="000817F5"/>
    <w:rsid w:val="0008207E"/>
    <w:rsid w:val="00082840"/>
    <w:rsid w:val="00082AFE"/>
    <w:rsid w:val="00082B2C"/>
    <w:rsid w:val="00082BD6"/>
    <w:rsid w:val="00082F02"/>
    <w:rsid w:val="000833C4"/>
    <w:rsid w:val="0008356D"/>
    <w:rsid w:val="00083830"/>
    <w:rsid w:val="0008386B"/>
    <w:rsid w:val="00083A3E"/>
    <w:rsid w:val="00083A6A"/>
    <w:rsid w:val="00083C60"/>
    <w:rsid w:val="00083ED1"/>
    <w:rsid w:val="00084BEF"/>
    <w:rsid w:val="00085653"/>
    <w:rsid w:val="00085948"/>
    <w:rsid w:val="00085F28"/>
    <w:rsid w:val="00086074"/>
    <w:rsid w:val="000867E2"/>
    <w:rsid w:val="00086939"/>
    <w:rsid w:val="00086AF6"/>
    <w:rsid w:val="00086C79"/>
    <w:rsid w:val="00086DBA"/>
    <w:rsid w:val="00086EBD"/>
    <w:rsid w:val="00087138"/>
    <w:rsid w:val="00087344"/>
    <w:rsid w:val="00087824"/>
    <w:rsid w:val="00087C9A"/>
    <w:rsid w:val="00087D35"/>
    <w:rsid w:val="00090087"/>
    <w:rsid w:val="000900DC"/>
    <w:rsid w:val="00090395"/>
    <w:rsid w:val="00090AF8"/>
    <w:rsid w:val="00090C9D"/>
    <w:rsid w:val="00091125"/>
    <w:rsid w:val="000913F0"/>
    <w:rsid w:val="0009184C"/>
    <w:rsid w:val="0009184F"/>
    <w:rsid w:val="00091EDA"/>
    <w:rsid w:val="00091F8D"/>
    <w:rsid w:val="000921C1"/>
    <w:rsid w:val="00092234"/>
    <w:rsid w:val="000929BC"/>
    <w:rsid w:val="00092BA9"/>
    <w:rsid w:val="00092DC5"/>
    <w:rsid w:val="00092EBD"/>
    <w:rsid w:val="00092EE3"/>
    <w:rsid w:val="00093330"/>
    <w:rsid w:val="000933A0"/>
    <w:rsid w:val="00093404"/>
    <w:rsid w:val="0009361F"/>
    <w:rsid w:val="00093728"/>
    <w:rsid w:val="000937E7"/>
    <w:rsid w:val="000941E7"/>
    <w:rsid w:val="00094504"/>
    <w:rsid w:val="00094852"/>
    <w:rsid w:val="00094AB4"/>
    <w:rsid w:val="00094C7A"/>
    <w:rsid w:val="0009503B"/>
    <w:rsid w:val="00095513"/>
    <w:rsid w:val="00095693"/>
    <w:rsid w:val="00095B41"/>
    <w:rsid w:val="00095F10"/>
    <w:rsid w:val="0009618A"/>
    <w:rsid w:val="000962A1"/>
    <w:rsid w:val="0009640F"/>
    <w:rsid w:val="0009654D"/>
    <w:rsid w:val="000965FB"/>
    <w:rsid w:val="00096B6B"/>
    <w:rsid w:val="0009737D"/>
    <w:rsid w:val="00097400"/>
    <w:rsid w:val="0009756E"/>
    <w:rsid w:val="0009793A"/>
    <w:rsid w:val="000A027F"/>
    <w:rsid w:val="000A0371"/>
    <w:rsid w:val="000A0E54"/>
    <w:rsid w:val="000A106E"/>
    <w:rsid w:val="000A1188"/>
    <w:rsid w:val="000A12A8"/>
    <w:rsid w:val="000A14AF"/>
    <w:rsid w:val="000A16D0"/>
    <w:rsid w:val="000A1B9B"/>
    <w:rsid w:val="000A1F60"/>
    <w:rsid w:val="000A21BB"/>
    <w:rsid w:val="000A2319"/>
    <w:rsid w:val="000A2452"/>
    <w:rsid w:val="000A26F1"/>
    <w:rsid w:val="000A289F"/>
    <w:rsid w:val="000A2B19"/>
    <w:rsid w:val="000A3157"/>
    <w:rsid w:val="000A3273"/>
    <w:rsid w:val="000A3AB7"/>
    <w:rsid w:val="000A3AED"/>
    <w:rsid w:val="000A3CD2"/>
    <w:rsid w:val="000A4532"/>
    <w:rsid w:val="000A4934"/>
    <w:rsid w:val="000A499D"/>
    <w:rsid w:val="000A4A42"/>
    <w:rsid w:val="000A4F49"/>
    <w:rsid w:val="000A5359"/>
    <w:rsid w:val="000A5477"/>
    <w:rsid w:val="000A5835"/>
    <w:rsid w:val="000A59F2"/>
    <w:rsid w:val="000A5BEA"/>
    <w:rsid w:val="000A5D13"/>
    <w:rsid w:val="000A648F"/>
    <w:rsid w:val="000A670B"/>
    <w:rsid w:val="000A678D"/>
    <w:rsid w:val="000A67A9"/>
    <w:rsid w:val="000A67F5"/>
    <w:rsid w:val="000A68D0"/>
    <w:rsid w:val="000A6C35"/>
    <w:rsid w:val="000A721E"/>
    <w:rsid w:val="000A73BE"/>
    <w:rsid w:val="000A73BF"/>
    <w:rsid w:val="000A75A8"/>
    <w:rsid w:val="000A7849"/>
    <w:rsid w:val="000A7E16"/>
    <w:rsid w:val="000B0581"/>
    <w:rsid w:val="000B0836"/>
    <w:rsid w:val="000B09FA"/>
    <w:rsid w:val="000B0AEE"/>
    <w:rsid w:val="000B0E74"/>
    <w:rsid w:val="000B0EE9"/>
    <w:rsid w:val="000B1329"/>
    <w:rsid w:val="000B1682"/>
    <w:rsid w:val="000B1982"/>
    <w:rsid w:val="000B1B24"/>
    <w:rsid w:val="000B1B44"/>
    <w:rsid w:val="000B2321"/>
    <w:rsid w:val="000B241D"/>
    <w:rsid w:val="000B2574"/>
    <w:rsid w:val="000B27DC"/>
    <w:rsid w:val="000B2AC2"/>
    <w:rsid w:val="000B2C27"/>
    <w:rsid w:val="000B2FC3"/>
    <w:rsid w:val="000B306D"/>
    <w:rsid w:val="000B3132"/>
    <w:rsid w:val="000B32AF"/>
    <w:rsid w:val="000B37CE"/>
    <w:rsid w:val="000B3A1B"/>
    <w:rsid w:val="000B3D38"/>
    <w:rsid w:val="000B3F81"/>
    <w:rsid w:val="000B3F84"/>
    <w:rsid w:val="000B402A"/>
    <w:rsid w:val="000B4107"/>
    <w:rsid w:val="000B49E5"/>
    <w:rsid w:val="000B4B74"/>
    <w:rsid w:val="000B4D83"/>
    <w:rsid w:val="000B508A"/>
    <w:rsid w:val="000B5433"/>
    <w:rsid w:val="000B58B9"/>
    <w:rsid w:val="000B5AEA"/>
    <w:rsid w:val="000B5CDE"/>
    <w:rsid w:val="000B5DDB"/>
    <w:rsid w:val="000B5E20"/>
    <w:rsid w:val="000B659A"/>
    <w:rsid w:val="000B6B89"/>
    <w:rsid w:val="000B6F54"/>
    <w:rsid w:val="000B76CE"/>
    <w:rsid w:val="000B76E3"/>
    <w:rsid w:val="000B78AD"/>
    <w:rsid w:val="000B7A24"/>
    <w:rsid w:val="000B7A60"/>
    <w:rsid w:val="000B7B56"/>
    <w:rsid w:val="000B7F72"/>
    <w:rsid w:val="000B7FFE"/>
    <w:rsid w:val="000C0116"/>
    <w:rsid w:val="000C0745"/>
    <w:rsid w:val="000C0946"/>
    <w:rsid w:val="000C0AED"/>
    <w:rsid w:val="000C0B6F"/>
    <w:rsid w:val="000C1050"/>
    <w:rsid w:val="000C1412"/>
    <w:rsid w:val="000C1D96"/>
    <w:rsid w:val="000C1E66"/>
    <w:rsid w:val="000C2311"/>
    <w:rsid w:val="000C2421"/>
    <w:rsid w:val="000C2502"/>
    <w:rsid w:val="000C2669"/>
    <w:rsid w:val="000C2786"/>
    <w:rsid w:val="000C3810"/>
    <w:rsid w:val="000C399C"/>
    <w:rsid w:val="000C39BC"/>
    <w:rsid w:val="000C3EB3"/>
    <w:rsid w:val="000C4012"/>
    <w:rsid w:val="000C45D0"/>
    <w:rsid w:val="000C485B"/>
    <w:rsid w:val="000C4A4A"/>
    <w:rsid w:val="000C571C"/>
    <w:rsid w:val="000C5872"/>
    <w:rsid w:val="000C59CB"/>
    <w:rsid w:val="000C5EE2"/>
    <w:rsid w:val="000C6D34"/>
    <w:rsid w:val="000C6ED0"/>
    <w:rsid w:val="000C7034"/>
    <w:rsid w:val="000C7295"/>
    <w:rsid w:val="000C7348"/>
    <w:rsid w:val="000C73A7"/>
    <w:rsid w:val="000C7715"/>
    <w:rsid w:val="000C79F3"/>
    <w:rsid w:val="000C7E59"/>
    <w:rsid w:val="000D0140"/>
    <w:rsid w:val="000D037D"/>
    <w:rsid w:val="000D07BB"/>
    <w:rsid w:val="000D0ECB"/>
    <w:rsid w:val="000D10CB"/>
    <w:rsid w:val="000D12F3"/>
    <w:rsid w:val="000D18C9"/>
    <w:rsid w:val="000D1AB9"/>
    <w:rsid w:val="000D1C2A"/>
    <w:rsid w:val="000D1D52"/>
    <w:rsid w:val="000D1E4A"/>
    <w:rsid w:val="000D2350"/>
    <w:rsid w:val="000D23C1"/>
    <w:rsid w:val="000D2429"/>
    <w:rsid w:val="000D2758"/>
    <w:rsid w:val="000D2A14"/>
    <w:rsid w:val="000D2A6B"/>
    <w:rsid w:val="000D2D8E"/>
    <w:rsid w:val="000D3454"/>
    <w:rsid w:val="000D3768"/>
    <w:rsid w:val="000D3CA6"/>
    <w:rsid w:val="000D41FB"/>
    <w:rsid w:val="000D49B4"/>
    <w:rsid w:val="000D4DBA"/>
    <w:rsid w:val="000D4F21"/>
    <w:rsid w:val="000D4F41"/>
    <w:rsid w:val="000D4F9D"/>
    <w:rsid w:val="000D5114"/>
    <w:rsid w:val="000D53B8"/>
    <w:rsid w:val="000D542A"/>
    <w:rsid w:val="000D572F"/>
    <w:rsid w:val="000D58E7"/>
    <w:rsid w:val="000D5A91"/>
    <w:rsid w:val="000D5D68"/>
    <w:rsid w:val="000D5EF5"/>
    <w:rsid w:val="000D608E"/>
    <w:rsid w:val="000D628B"/>
    <w:rsid w:val="000D6CD1"/>
    <w:rsid w:val="000D6EC9"/>
    <w:rsid w:val="000D6FAF"/>
    <w:rsid w:val="000D70ED"/>
    <w:rsid w:val="000D72CB"/>
    <w:rsid w:val="000D741E"/>
    <w:rsid w:val="000D7585"/>
    <w:rsid w:val="000D79DC"/>
    <w:rsid w:val="000D7A53"/>
    <w:rsid w:val="000D7A76"/>
    <w:rsid w:val="000D7C7D"/>
    <w:rsid w:val="000E0401"/>
    <w:rsid w:val="000E0491"/>
    <w:rsid w:val="000E076D"/>
    <w:rsid w:val="000E0A3C"/>
    <w:rsid w:val="000E15A3"/>
    <w:rsid w:val="000E16FD"/>
    <w:rsid w:val="000E1E32"/>
    <w:rsid w:val="000E237A"/>
    <w:rsid w:val="000E29B4"/>
    <w:rsid w:val="000E2BE7"/>
    <w:rsid w:val="000E328C"/>
    <w:rsid w:val="000E3651"/>
    <w:rsid w:val="000E3735"/>
    <w:rsid w:val="000E38B8"/>
    <w:rsid w:val="000E3B9B"/>
    <w:rsid w:val="000E3F0A"/>
    <w:rsid w:val="000E4161"/>
    <w:rsid w:val="000E4237"/>
    <w:rsid w:val="000E43AB"/>
    <w:rsid w:val="000E482D"/>
    <w:rsid w:val="000E4A3A"/>
    <w:rsid w:val="000E4F4A"/>
    <w:rsid w:val="000E4FB8"/>
    <w:rsid w:val="000E4FD1"/>
    <w:rsid w:val="000E5951"/>
    <w:rsid w:val="000E5962"/>
    <w:rsid w:val="000E5F12"/>
    <w:rsid w:val="000E61D3"/>
    <w:rsid w:val="000E6939"/>
    <w:rsid w:val="000E69AC"/>
    <w:rsid w:val="000E6BE4"/>
    <w:rsid w:val="000E6C71"/>
    <w:rsid w:val="000E6CEA"/>
    <w:rsid w:val="000E6D9C"/>
    <w:rsid w:val="000E6DD2"/>
    <w:rsid w:val="000E703B"/>
    <w:rsid w:val="000E70B3"/>
    <w:rsid w:val="000E720F"/>
    <w:rsid w:val="000E7377"/>
    <w:rsid w:val="000E74E0"/>
    <w:rsid w:val="000E75F1"/>
    <w:rsid w:val="000E786C"/>
    <w:rsid w:val="000E7E13"/>
    <w:rsid w:val="000F04ED"/>
    <w:rsid w:val="000F0F45"/>
    <w:rsid w:val="000F103D"/>
    <w:rsid w:val="000F10BE"/>
    <w:rsid w:val="000F133B"/>
    <w:rsid w:val="000F1742"/>
    <w:rsid w:val="000F1CAB"/>
    <w:rsid w:val="000F1F20"/>
    <w:rsid w:val="000F1F48"/>
    <w:rsid w:val="000F2956"/>
    <w:rsid w:val="000F2A57"/>
    <w:rsid w:val="000F2BDE"/>
    <w:rsid w:val="000F3007"/>
    <w:rsid w:val="000F3F8C"/>
    <w:rsid w:val="000F426F"/>
    <w:rsid w:val="000F434B"/>
    <w:rsid w:val="000F45FC"/>
    <w:rsid w:val="000F46AD"/>
    <w:rsid w:val="000F4738"/>
    <w:rsid w:val="000F4A89"/>
    <w:rsid w:val="000F4BB1"/>
    <w:rsid w:val="000F5274"/>
    <w:rsid w:val="000F5FF4"/>
    <w:rsid w:val="000F60A5"/>
    <w:rsid w:val="000F60B2"/>
    <w:rsid w:val="000F60C7"/>
    <w:rsid w:val="000F66D3"/>
    <w:rsid w:val="000F6749"/>
    <w:rsid w:val="000F70FB"/>
    <w:rsid w:val="000F76FB"/>
    <w:rsid w:val="000F77AA"/>
    <w:rsid w:val="000F7863"/>
    <w:rsid w:val="000F7A3E"/>
    <w:rsid w:val="000F7D99"/>
    <w:rsid w:val="00100012"/>
    <w:rsid w:val="001000A4"/>
    <w:rsid w:val="00100130"/>
    <w:rsid w:val="00100222"/>
    <w:rsid w:val="00100376"/>
    <w:rsid w:val="00100591"/>
    <w:rsid w:val="00100678"/>
    <w:rsid w:val="00100A15"/>
    <w:rsid w:val="00100D95"/>
    <w:rsid w:val="001018ED"/>
    <w:rsid w:val="00101BB3"/>
    <w:rsid w:val="0010272E"/>
    <w:rsid w:val="00102C4B"/>
    <w:rsid w:val="0010306F"/>
    <w:rsid w:val="00103258"/>
    <w:rsid w:val="00103454"/>
    <w:rsid w:val="00103764"/>
    <w:rsid w:val="00103791"/>
    <w:rsid w:val="00103A32"/>
    <w:rsid w:val="00103BB1"/>
    <w:rsid w:val="00103BCF"/>
    <w:rsid w:val="00103F8B"/>
    <w:rsid w:val="00104257"/>
    <w:rsid w:val="001045F5"/>
    <w:rsid w:val="001047EA"/>
    <w:rsid w:val="001049A6"/>
    <w:rsid w:val="00104B0E"/>
    <w:rsid w:val="00104BFF"/>
    <w:rsid w:val="00104D74"/>
    <w:rsid w:val="001057A2"/>
    <w:rsid w:val="0010590A"/>
    <w:rsid w:val="00105948"/>
    <w:rsid w:val="001059BA"/>
    <w:rsid w:val="00105CB6"/>
    <w:rsid w:val="001061DB"/>
    <w:rsid w:val="001069D6"/>
    <w:rsid w:val="00107117"/>
    <w:rsid w:val="001073FA"/>
    <w:rsid w:val="001077C4"/>
    <w:rsid w:val="00107A34"/>
    <w:rsid w:val="00107C28"/>
    <w:rsid w:val="00107E9E"/>
    <w:rsid w:val="00107FAC"/>
    <w:rsid w:val="00110039"/>
    <w:rsid w:val="001100EA"/>
    <w:rsid w:val="001106B7"/>
    <w:rsid w:val="00110914"/>
    <w:rsid w:val="00110B6A"/>
    <w:rsid w:val="00110F0D"/>
    <w:rsid w:val="001110EB"/>
    <w:rsid w:val="00111380"/>
    <w:rsid w:val="001118A1"/>
    <w:rsid w:val="001119D2"/>
    <w:rsid w:val="001121D5"/>
    <w:rsid w:val="001121DB"/>
    <w:rsid w:val="0011223F"/>
    <w:rsid w:val="0011244B"/>
    <w:rsid w:val="00112781"/>
    <w:rsid w:val="0011285A"/>
    <w:rsid w:val="00112921"/>
    <w:rsid w:val="001130B6"/>
    <w:rsid w:val="001132D0"/>
    <w:rsid w:val="00113EA9"/>
    <w:rsid w:val="001147B1"/>
    <w:rsid w:val="00114B3D"/>
    <w:rsid w:val="00114FD9"/>
    <w:rsid w:val="001151EB"/>
    <w:rsid w:val="00115279"/>
    <w:rsid w:val="00115357"/>
    <w:rsid w:val="00115952"/>
    <w:rsid w:val="00115D9D"/>
    <w:rsid w:val="0011615E"/>
    <w:rsid w:val="001161CC"/>
    <w:rsid w:val="001162A6"/>
    <w:rsid w:val="0011641F"/>
    <w:rsid w:val="0011654F"/>
    <w:rsid w:val="001165B1"/>
    <w:rsid w:val="00116A51"/>
    <w:rsid w:val="00116C91"/>
    <w:rsid w:val="00117076"/>
    <w:rsid w:val="001170B8"/>
    <w:rsid w:val="0011722B"/>
    <w:rsid w:val="0011729C"/>
    <w:rsid w:val="001172B3"/>
    <w:rsid w:val="00117D09"/>
    <w:rsid w:val="00117E01"/>
    <w:rsid w:val="00117F19"/>
    <w:rsid w:val="00120302"/>
    <w:rsid w:val="00120388"/>
    <w:rsid w:val="00120522"/>
    <w:rsid w:val="0012114A"/>
    <w:rsid w:val="00121401"/>
    <w:rsid w:val="001215DA"/>
    <w:rsid w:val="0012166C"/>
    <w:rsid w:val="00121725"/>
    <w:rsid w:val="00121EC9"/>
    <w:rsid w:val="00121FCB"/>
    <w:rsid w:val="0012222E"/>
    <w:rsid w:val="00122321"/>
    <w:rsid w:val="00122B34"/>
    <w:rsid w:val="001240E7"/>
    <w:rsid w:val="00124214"/>
    <w:rsid w:val="00124232"/>
    <w:rsid w:val="00124247"/>
    <w:rsid w:val="001243A7"/>
    <w:rsid w:val="001245F3"/>
    <w:rsid w:val="00124623"/>
    <w:rsid w:val="00124C12"/>
    <w:rsid w:val="00124D3B"/>
    <w:rsid w:val="00124FEC"/>
    <w:rsid w:val="00125212"/>
    <w:rsid w:val="00125489"/>
    <w:rsid w:val="00125586"/>
    <w:rsid w:val="00125733"/>
    <w:rsid w:val="001265D7"/>
    <w:rsid w:val="00126C10"/>
    <w:rsid w:val="00126C72"/>
    <w:rsid w:val="00126D53"/>
    <w:rsid w:val="00126E29"/>
    <w:rsid w:val="00126F86"/>
    <w:rsid w:val="0012728E"/>
    <w:rsid w:val="00127299"/>
    <w:rsid w:val="00127829"/>
    <w:rsid w:val="001278CE"/>
    <w:rsid w:val="00127927"/>
    <w:rsid w:val="00127C60"/>
    <w:rsid w:val="00127D0E"/>
    <w:rsid w:val="00127FAC"/>
    <w:rsid w:val="0013008D"/>
    <w:rsid w:val="0013064B"/>
    <w:rsid w:val="001306C7"/>
    <w:rsid w:val="00130F2E"/>
    <w:rsid w:val="00131308"/>
    <w:rsid w:val="001319AC"/>
    <w:rsid w:val="00131A65"/>
    <w:rsid w:val="00132190"/>
    <w:rsid w:val="001326A2"/>
    <w:rsid w:val="00132A16"/>
    <w:rsid w:val="00132C41"/>
    <w:rsid w:val="00132E9E"/>
    <w:rsid w:val="001338C4"/>
    <w:rsid w:val="00133DF5"/>
    <w:rsid w:val="00133EB9"/>
    <w:rsid w:val="001342EC"/>
    <w:rsid w:val="001343A2"/>
    <w:rsid w:val="00134B25"/>
    <w:rsid w:val="00134BC2"/>
    <w:rsid w:val="00134D7F"/>
    <w:rsid w:val="00134EB4"/>
    <w:rsid w:val="001352BF"/>
    <w:rsid w:val="00135473"/>
    <w:rsid w:val="00135570"/>
    <w:rsid w:val="00135608"/>
    <w:rsid w:val="00135883"/>
    <w:rsid w:val="00135E32"/>
    <w:rsid w:val="00135EED"/>
    <w:rsid w:val="00135F0C"/>
    <w:rsid w:val="00136000"/>
    <w:rsid w:val="001364A7"/>
    <w:rsid w:val="00136F54"/>
    <w:rsid w:val="001370D5"/>
    <w:rsid w:val="00137263"/>
    <w:rsid w:val="00137340"/>
    <w:rsid w:val="001374D7"/>
    <w:rsid w:val="00137CEA"/>
    <w:rsid w:val="00137E90"/>
    <w:rsid w:val="0014045A"/>
    <w:rsid w:val="001407CF"/>
    <w:rsid w:val="0014093D"/>
    <w:rsid w:val="0014097D"/>
    <w:rsid w:val="00140FB7"/>
    <w:rsid w:val="001413C7"/>
    <w:rsid w:val="00141608"/>
    <w:rsid w:val="001416E7"/>
    <w:rsid w:val="00141A0E"/>
    <w:rsid w:val="00141CE2"/>
    <w:rsid w:val="00141D95"/>
    <w:rsid w:val="0014203A"/>
    <w:rsid w:val="0014219C"/>
    <w:rsid w:val="00142321"/>
    <w:rsid w:val="001424E3"/>
    <w:rsid w:val="00142FE8"/>
    <w:rsid w:val="00143058"/>
    <w:rsid w:val="001430BD"/>
    <w:rsid w:val="00143901"/>
    <w:rsid w:val="00143969"/>
    <w:rsid w:val="00143A46"/>
    <w:rsid w:val="00143B19"/>
    <w:rsid w:val="00143E4C"/>
    <w:rsid w:val="00143F4D"/>
    <w:rsid w:val="001440DC"/>
    <w:rsid w:val="0014422D"/>
    <w:rsid w:val="001443BB"/>
    <w:rsid w:val="00144450"/>
    <w:rsid w:val="001450AA"/>
    <w:rsid w:val="001452B8"/>
    <w:rsid w:val="0014541E"/>
    <w:rsid w:val="0014569C"/>
    <w:rsid w:val="0014591C"/>
    <w:rsid w:val="00145E96"/>
    <w:rsid w:val="00146126"/>
    <w:rsid w:val="00146854"/>
    <w:rsid w:val="00146917"/>
    <w:rsid w:val="00146D3F"/>
    <w:rsid w:val="0014707B"/>
    <w:rsid w:val="0014710D"/>
    <w:rsid w:val="001472BD"/>
    <w:rsid w:val="001474F9"/>
    <w:rsid w:val="0014754E"/>
    <w:rsid w:val="001477B7"/>
    <w:rsid w:val="00147B7E"/>
    <w:rsid w:val="00147C77"/>
    <w:rsid w:val="00147E77"/>
    <w:rsid w:val="00147F5A"/>
    <w:rsid w:val="00147F6E"/>
    <w:rsid w:val="00150309"/>
    <w:rsid w:val="001506EA"/>
    <w:rsid w:val="00150A2B"/>
    <w:rsid w:val="0015124E"/>
    <w:rsid w:val="00151475"/>
    <w:rsid w:val="001516D2"/>
    <w:rsid w:val="001519D9"/>
    <w:rsid w:val="00151C0C"/>
    <w:rsid w:val="00151E3B"/>
    <w:rsid w:val="00151E6B"/>
    <w:rsid w:val="0015219F"/>
    <w:rsid w:val="00152337"/>
    <w:rsid w:val="00152406"/>
    <w:rsid w:val="001524B5"/>
    <w:rsid w:val="00152528"/>
    <w:rsid w:val="0015255B"/>
    <w:rsid w:val="001529D2"/>
    <w:rsid w:val="00152B69"/>
    <w:rsid w:val="00152E8E"/>
    <w:rsid w:val="0015331D"/>
    <w:rsid w:val="00153B39"/>
    <w:rsid w:val="00153C3B"/>
    <w:rsid w:val="00153D6B"/>
    <w:rsid w:val="00153F22"/>
    <w:rsid w:val="0015401A"/>
    <w:rsid w:val="00154417"/>
    <w:rsid w:val="0015524E"/>
    <w:rsid w:val="00155694"/>
    <w:rsid w:val="00156514"/>
    <w:rsid w:val="001566D6"/>
    <w:rsid w:val="00156AC7"/>
    <w:rsid w:val="00156D04"/>
    <w:rsid w:val="001577B6"/>
    <w:rsid w:val="0015786C"/>
    <w:rsid w:val="00157EF2"/>
    <w:rsid w:val="00160389"/>
    <w:rsid w:val="001603E5"/>
    <w:rsid w:val="0016053E"/>
    <w:rsid w:val="00160680"/>
    <w:rsid w:val="00160FCF"/>
    <w:rsid w:val="001611D7"/>
    <w:rsid w:val="001614D9"/>
    <w:rsid w:val="001616F1"/>
    <w:rsid w:val="00161AEA"/>
    <w:rsid w:val="00161CE1"/>
    <w:rsid w:val="00161CE5"/>
    <w:rsid w:val="0016206D"/>
    <w:rsid w:val="001620BC"/>
    <w:rsid w:val="001620C9"/>
    <w:rsid w:val="001622D7"/>
    <w:rsid w:val="001622E2"/>
    <w:rsid w:val="0016250A"/>
    <w:rsid w:val="00162916"/>
    <w:rsid w:val="00162C99"/>
    <w:rsid w:val="0016320B"/>
    <w:rsid w:val="00163489"/>
    <w:rsid w:val="001635A5"/>
    <w:rsid w:val="0016367C"/>
    <w:rsid w:val="0016385C"/>
    <w:rsid w:val="00163F9D"/>
    <w:rsid w:val="00164772"/>
    <w:rsid w:val="00164CAD"/>
    <w:rsid w:val="00164E8C"/>
    <w:rsid w:val="00164FC9"/>
    <w:rsid w:val="00164FDE"/>
    <w:rsid w:val="0016514C"/>
    <w:rsid w:val="00165353"/>
    <w:rsid w:val="00165648"/>
    <w:rsid w:val="00165710"/>
    <w:rsid w:val="00166017"/>
    <w:rsid w:val="001661F7"/>
    <w:rsid w:val="00166383"/>
    <w:rsid w:val="0016651D"/>
    <w:rsid w:val="0016657C"/>
    <w:rsid w:val="0016671F"/>
    <w:rsid w:val="00166C21"/>
    <w:rsid w:val="00166C68"/>
    <w:rsid w:val="0016706D"/>
    <w:rsid w:val="0016711F"/>
    <w:rsid w:val="001677D0"/>
    <w:rsid w:val="001677E6"/>
    <w:rsid w:val="00167F8B"/>
    <w:rsid w:val="0017027F"/>
    <w:rsid w:val="00170688"/>
    <w:rsid w:val="001708FE"/>
    <w:rsid w:val="00170A6D"/>
    <w:rsid w:val="00171561"/>
    <w:rsid w:val="001715CF"/>
    <w:rsid w:val="001716C9"/>
    <w:rsid w:val="00171984"/>
    <w:rsid w:val="00171CB1"/>
    <w:rsid w:val="00171D05"/>
    <w:rsid w:val="00172063"/>
    <w:rsid w:val="001720C9"/>
    <w:rsid w:val="00172501"/>
    <w:rsid w:val="00172605"/>
    <w:rsid w:val="001726A5"/>
    <w:rsid w:val="00172D4F"/>
    <w:rsid w:val="00173855"/>
    <w:rsid w:val="0017388C"/>
    <w:rsid w:val="00173BCC"/>
    <w:rsid w:val="00173C2C"/>
    <w:rsid w:val="00173F80"/>
    <w:rsid w:val="001740D0"/>
    <w:rsid w:val="001741A3"/>
    <w:rsid w:val="00174337"/>
    <w:rsid w:val="0017467F"/>
    <w:rsid w:val="001748BB"/>
    <w:rsid w:val="00174EB7"/>
    <w:rsid w:val="00174F34"/>
    <w:rsid w:val="00174FF0"/>
    <w:rsid w:val="00175300"/>
    <w:rsid w:val="0017562C"/>
    <w:rsid w:val="001758F5"/>
    <w:rsid w:val="00175962"/>
    <w:rsid w:val="0017599D"/>
    <w:rsid w:val="00175F11"/>
    <w:rsid w:val="001760A2"/>
    <w:rsid w:val="001762F1"/>
    <w:rsid w:val="0017695D"/>
    <w:rsid w:val="00176ED4"/>
    <w:rsid w:val="00177070"/>
    <w:rsid w:val="00177270"/>
    <w:rsid w:val="001772F8"/>
    <w:rsid w:val="001773BF"/>
    <w:rsid w:val="00177608"/>
    <w:rsid w:val="001779DC"/>
    <w:rsid w:val="00177F91"/>
    <w:rsid w:val="00180022"/>
    <w:rsid w:val="00180033"/>
    <w:rsid w:val="0018008C"/>
    <w:rsid w:val="001803A2"/>
    <w:rsid w:val="001808C6"/>
    <w:rsid w:val="00180A11"/>
    <w:rsid w:val="00180A80"/>
    <w:rsid w:val="00180DF6"/>
    <w:rsid w:val="0018102E"/>
    <w:rsid w:val="00181122"/>
    <w:rsid w:val="0018159A"/>
    <w:rsid w:val="001818BA"/>
    <w:rsid w:val="00181BFA"/>
    <w:rsid w:val="00182080"/>
    <w:rsid w:val="001822B8"/>
    <w:rsid w:val="001823D2"/>
    <w:rsid w:val="00182465"/>
    <w:rsid w:val="0018279E"/>
    <w:rsid w:val="0018283C"/>
    <w:rsid w:val="001829C5"/>
    <w:rsid w:val="00182FE8"/>
    <w:rsid w:val="001833FE"/>
    <w:rsid w:val="00183A1D"/>
    <w:rsid w:val="00183DC2"/>
    <w:rsid w:val="00184074"/>
    <w:rsid w:val="00184878"/>
    <w:rsid w:val="00184A46"/>
    <w:rsid w:val="001851E1"/>
    <w:rsid w:val="00185375"/>
    <w:rsid w:val="001853F3"/>
    <w:rsid w:val="00185410"/>
    <w:rsid w:val="00185651"/>
    <w:rsid w:val="001864A5"/>
    <w:rsid w:val="00186590"/>
    <w:rsid w:val="00186908"/>
    <w:rsid w:val="0018693A"/>
    <w:rsid w:val="00186AEA"/>
    <w:rsid w:val="00186BD3"/>
    <w:rsid w:val="00186DF6"/>
    <w:rsid w:val="00186EC8"/>
    <w:rsid w:val="0018726B"/>
    <w:rsid w:val="001879C1"/>
    <w:rsid w:val="00187C73"/>
    <w:rsid w:val="00187DF4"/>
    <w:rsid w:val="00187F09"/>
    <w:rsid w:val="00187F91"/>
    <w:rsid w:val="0019019F"/>
    <w:rsid w:val="001903AE"/>
    <w:rsid w:val="0019047B"/>
    <w:rsid w:val="0019058B"/>
    <w:rsid w:val="00190844"/>
    <w:rsid w:val="00190B3E"/>
    <w:rsid w:val="00190B3F"/>
    <w:rsid w:val="00190C5D"/>
    <w:rsid w:val="00190FA8"/>
    <w:rsid w:val="00191438"/>
    <w:rsid w:val="00191600"/>
    <w:rsid w:val="001916CA"/>
    <w:rsid w:val="0019172C"/>
    <w:rsid w:val="00191732"/>
    <w:rsid w:val="0019195D"/>
    <w:rsid w:val="001919C0"/>
    <w:rsid w:val="00191B63"/>
    <w:rsid w:val="00191DDC"/>
    <w:rsid w:val="00191DE5"/>
    <w:rsid w:val="00192018"/>
    <w:rsid w:val="00192170"/>
    <w:rsid w:val="00192760"/>
    <w:rsid w:val="00192958"/>
    <w:rsid w:val="00192C11"/>
    <w:rsid w:val="00192E83"/>
    <w:rsid w:val="0019325D"/>
    <w:rsid w:val="001932EB"/>
    <w:rsid w:val="0019333D"/>
    <w:rsid w:val="0019358C"/>
    <w:rsid w:val="00193647"/>
    <w:rsid w:val="00193A3F"/>
    <w:rsid w:val="00193A6A"/>
    <w:rsid w:val="00193D7C"/>
    <w:rsid w:val="00194235"/>
    <w:rsid w:val="00194757"/>
    <w:rsid w:val="0019495E"/>
    <w:rsid w:val="00194BD3"/>
    <w:rsid w:val="00194C70"/>
    <w:rsid w:val="00194D6B"/>
    <w:rsid w:val="00194FF7"/>
    <w:rsid w:val="00195B0D"/>
    <w:rsid w:val="00196617"/>
    <w:rsid w:val="00196728"/>
    <w:rsid w:val="00196BCD"/>
    <w:rsid w:val="00196E40"/>
    <w:rsid w:val="00196EA4"/>
    <w:rsid w:val="00196EB3"/>
    <w:rsid w:val="00197109"/>
    <w:rsid w:val="00197501"/>
    <w:rsid w:val="001976B0"/>
    <w:rsid w:val="0019794A"/>
    <w:rsid w:val="00197AF6"/>
    <w:rsid w:val="00197EC9"/>
    <w:rsid w:val="00197F93"/>
    <w:rsid w:val="001A03B2"/>
    <w:rsid w:val="001A064F"/>
    <w:rsid w:val="001A07CD"/>
    <w:rsid w:val="001A0865"/>
    <w:rsid w:val="001A08AF"/>
    <w:rsid w:val="001A1424"/>
    <w:rsid w:val="001A148C"/>
    <w:rsid w:val="001A15BC"/>
    <w:rsid w:val="001A1696"/>
    <w:rsid w:val="001A1726"/>
    <w:rsid w:val="001A1CE5"/>
    <w:rsid w:val="001A2385"/>
    <w:rsid w:val="001A27FB"/>
    <w:rsid w:val="001A2BE0"/>
    <w:rsid w:val="001A2F48"/>
    <w:rsid w:val="001A3175"/>
    <w:rsid w:val="001A31C5"/>
    <w:rsid w:val="001A33C2"/>
    <w:rsid w:val="001A3431"/>
    <w:rsid w:val="001A38D9"/>
    <w:rsid w:val="001A3AE3"/>
    <w:rsid w:val="001A4079"/>
    <w:rsid w:val="001A46D7"/>
    <w:rsid w:val="001A49AB"/>
    <w:rsid w:val="001A4A22"/>
    <w:rsid w:val="001A4B20"/>
    <w:rsid w:val="001A4DFA"/>
    <w:rsid w:val="001A4FCE"/>
    <w:rsid w:val="001A51D9"/>
    <w:rsid w:val="001A587A"/>
    <w:rsid w:val="001A5D79"/>
    <w:rsid w:val="001A6062"/>
    <w:rsid w:val="001A6069"/>
    <w:rsid w:val="001A68F1"/>
    <w:rsid w:val="001A6C9F"/>
    <w:rsid w:val="001A730D"/>
    <w:rsid w:val="001A75B9"/>
    <w:rsid w:val="001A7BB7"/>
    <w:rsid w:val="001A7FE5"/>
    <w:rsid w:val="001B0517"/>
    <w:rsid w:val="001B0947"/>
    <w:rsid w:val="001B0A6C"/>
    <w:rsid w:val="001B0FA8"/>
    <w:rsid w:val="001B1127"/>
    <w:rsid w:val="001B1303"/>
    <w:rsid w:val="001B1A7B"/>
    <w:rsid w:val="001B1C98"/>
    <w:rsid w:val="001B2138"/>
    <w:rsid w:val="001B2516"/>
    <w:rsid w:val="001B2607"/>
    <w:rsid w:val="001B2685"/>
    <w:rsid w:val="001B27E4"/>
    <w:rsid w:val="001B2C4B"/>
    <w:rsid w:val="001B2D5A"/>
    <w:rsid w:val="001B2D6E"/>
    <w:rsid w:val="001B30C2"/>
    <w:rsid w:val="001B353F"/>
    <w:rsid w:val="001B3558"/>
    <w:rsid w:val="001B37F0"/>
    <w:rsid w:val="001B3DDE"/>
    <w:rsid w:val="001B3F43"/>
    <w:rsid w:val="001B4679"/>
    <w:rsid w:val="001B4751"/>
    <w:rsid w:val="001B4BD4"/>
    <w:rsid w:val="001B5032"/>
    <w:rsid w:val="001B51DB"/>
    <w:rsid w:val="001B535C"/>
    <w:rsid w:val="001B62A1"/>
    <w:rsid w:val="001B6335"/>
    <w:rsid w:val="001B6929"/>
    <w:rsid w:val="001B69AE"/>
    <w:rsid w:val="001B6A5C"/>
    <w:rsid w:val="001B70AB"/>
    <w:rsid w:val="001B7127"/>
    <w:rsid w:val="001B719A"/>
    <w:rsid w:val="001B7912"/>
    <w:rsid w:val="001B7B5F"/>
    <w:rsid w:val="001B7B7F"/>
    <w:rsid w:val="001B7D1C"/>
    <w:rsid w:val="001C00D5"/>
    <w:rsid w:val="001C0516"/>
    <w:rsid w:val="001C094D"/>
    <w:rsid w:val="001C09C2"/>
    <w:rsid w:val="001C0A55"/>
    <w:rsid w:val="001C0BD8"/>
    <w:rsid w:val="001C1428"/>
    <w:rsid w:val="001C1559"/>
    <w:rsid w:val="001C16DA"/>
    <w:rsid w:val="001C1B1B"/>
    <w:rsid w:val="001C2353"/>
    <w:rsid w:val="001C2386"/>
    <w:rsid w:val="001C24F7"/>
    <w:rsid w:val="001C2A3C"/>
    <w:rsid w:val="001C2C5C"/>
    <w:rsid w:val="001C323A"/>
    <w:rsid w:val="001C339C"/>
    <w:rsid w:val="001C41E1"/>
    <w:rsid w:val="001C4276"/>
    <w:rsid w:val="001C434D"/>
    <w:rsid w:val="001C4610"/>
    <w:rsid w:val="001C48A7"/>
    <w:rsid w:val="001C48C4"/>
    <w:rsid w:val="001C4BC8"/>
    <w:rsid w:val="001C4D57"/>
    <w:rsid w:val="001C4F81"/>
    <w:rsid w:val="001C52F3"/>
    <w:rsid w:val="001C5875"/>
    <w:rsid w:val="001C5F24"/>
    <w:rsid w:val="001C62A8"/>
    <w:rsid w:val="001C631E"/>
    <w:rsid w:val="001C6479"/>
    <w:rsid w:val="001C6940"/>
    <w:rsid w:val="001C69FE"/>
    <w:rsid w:val="001C6B6B"/>
    <w:rsid w:val="001C6C67"/>
    <w:rsid w:val="001C729A"/>
    <w:rsid w:val="001C7CB7"/>
    <w:rsid w:val="001C7E5D"/>
    <w:rsid w:val="001D0200"/>
    <w:rsid w:val="001D0FB5"/>
    <w:rsid w:val="001D0FEE"/>
    <w:rsid w:val="001D12FD"/>
    <w:rsid w:val="001D1318"/>
    <w:rsid w:val="001D1401"/>
    <w:rsid w:val="001D1639"/>
    <w:rsid w:val="001D1A53"/>
    <w:rsid w:val="001D233A"/>
    <w:rsid w:val="001D246E"/>
    <w:rsid w:val="001D2860"/>
    <w:rsid w:val="001D28B4"/>
    <w:rsid w:val="001D354A"/>
    <w:rsid w:val="001D36E0"/>
    <w:rsid w:val="001D3DA2"/>
    <w:rsid w:val="001D3F5C"/>
    <w:rsid w:val="001D479D"/>
    <w:rsid w:val="001D4829"/>
    <w:rsid w:val="001D590F"/>
    <w:rsid w:val="001D5B9D"/>
    <w:rsid w:val="001D6103"/>
    <w:rsid w:val="001D6743"/>
    <w:rsid w:val="001D6989"/>
    <w:rsid w:val="001D6BEE"/>
    <w:rsid w:val="001D6CDC"/>
    <w:rsid w:val="001D6E9C"/>
    <w:rsid w:val="001D7310"/>
    <w:rsid w:val="001D7728"/>
    <w:rsid w:val="001D7C9A"/>
    <w:rsid w:val="001E0882"/>
    <w:rsid w:val="001E0883"/>
    <w:rsid w:val="001E0C95"/>
    <w:rsid w:val="001E0F66"/>
    <w:rsid w:val="001E12B1"/>
    <w:rsid w:val="001E1C75"/>
    <w:rsid w:val="001E26BE"/>
    <w:rsid w:val="001E2795"/>
    <w:rsid w:val="001E2BE0"/>
    <w:rsid w:val="001E2DA6"/>
    <w:rsid w:val="001E31CF"/>
    <w:rsid w:val="001E369C"/>
    <w:rsid w:val="001E3885"/>
    <w:rsid w:val="001E3A72"/>
    <w:rsid w:val="001E3C77"/>
    <w:rsid w:val="001E48D4"/>
    <w:rsid w:val="001E4E02"/>
    <w:rsid w:val="001E53AD"/>
    <w:rsid w:val="001E57D6"/>
    <w:rsid w:val="001E587A"/>
    <w:rsid w:val="001E58F2"/>
    <w:rsid w:val="001E5DDA"/>
    <w:rsid w:val="001E6373"/>
    <w:rsid w:val="001E6477"/>
    <w:rsid w:val="001E6670"/>
    <w:rsid w:val="001E67AD"/>
    <w:rsid w:val="001E6E9A"/>
    <w:rsid w:val="001E7368"/>
    <w:rsid w:val="001E7411"/>
    <w:rsid w:val="001E7603"/>
    <w:rsid w:val="001E789C"/>
    <w:rsid w:val="001E7A24"/>
    <w:rsid w:val="001E7C7D"/>
    <w:rsid w:val="001E7E10"/>
    <w:rsid w:val="001E7F07"/>
    <w:rsid w:val="001F04C0"/>
    <w:rsid w:val="001F0A77"/>
    <w:rsid w:val="001F0B0A"/>
    <w:rsid w:val="001F0C05"/>
    <w:rsid w:val="001F0D64"/>
    <w:rsid w:val="001F1355"/>
    <w:rsid w:val="001F177E"/>
    <w:rsid w:val="001F18D1"/>
    <w:rsid w:val="001F1A2D"/>
    <w:rsid w:val="001F1A92"/>
    <w:rsid w:val="001F1B5E"/>
    <w:rsid w:val="001F1B8A"/>
    <w:rsid w:val="001F1BD8"/>
    <w:rsid w:val="001F2059"/>
    <w:rsid w:val="001F238F"/>
    <w:rsid w:val="001F2407"/>
    <w:rsid w:val="001F247B"/>
    <w:rsid w:val="001F24F5"/>
    <w:rsid w:val="001F2531"/>
    <w:rsid w:val="001F2923"/>
    <w:rsid w:val="001F2B07"/>
    <w:rsid w:val="001F2BDC"/>
    <w:rsid w:val="001F3347"/>
    <w:rsid w:val="001F3E5D"/>
    <w:rsid w:val="001F3F17"/>
    <w:rsid w:val="001F404D"/>
    <w:rsid w:val="001F416F"/>
    <w:rsid w:val="001F44A3"/>
    <w:rsid w:val="001F451F"/>
    <w:rsid w:val="001F454A"/>
    <w:rsid w:val="001F465C"/>
    <w:rsid w:val="001F48D0"/>
    <w:rsid w:val="001F48DA"/>
    <w:rsid w:val="001F4A9D"/>
    <w:rsid w:val="001F50B5"/>
    <w:rsid w:val="001F51F2"/>
    <w:rsid w:val="001F5304"/>
    <w:rsid w:val="001F53AB"/>
    <w:rsid w:val="001F5486"/>
    <w:rsid w:val="001F5886"/>
    <w:rsid w:val="001F5C62"/>
    <w:rsid w:val="001F5CA7"/>
    <w:rsid w:val="001F6102"/>
    <w:rsid w:val="001F6310"/>
    <w:rsid w:val="001F6A40"/>
    <w:rsid w:val="001F6EA8"/>
    <w:rsid w:val="001F7020"/>
    <w:rsid w:val="001F7385"/>
    <w:rsid w:val="001F74F5"/>
    <w:rsid w:val="001F7600"/>
    <w:rsid w:val="001F76FB"/>
    <w:rsid w:val="001F79A1"/>
    <w:rsid w:val="001F79FE"/>
    <w:rsid w:val="0020000F"/>
    <w:rsid w:val="002004BA"/>
    <w:rsid w:val="002006A9"/>
    <w:rsid w:val="002007D9"/>
    <w:rsid w:val="0020082F"/>
    <w:rsid w:val="00200830"/>
    <w:rsid w:val="00200DA5"/>
    <w:rsid w:val="00201677"/>
    <w:rsid w:val="00201721"/>
    <w:rsid w:val="0020178D"/>
    <w:rsid w:val="00201C30"/>
    <w:rsid w:val="00201ED3"/>
    <w:rsid w:val="0020220E"/>
    <w:rsid w:val="002024AC"/>
    <w:rsid w:val="002024F3"/>
    <w:rsid w:val="00202848"/>
    <w:rsid w:val="002028A3"/>
    <w:rsid w:val="00202937"/>
    <w:rsid w:val="00202EA8"/>
    <w:rsid w:val="00203447"/>
    <w:rsid w:val="0020352E"/>
    <w:rsid w:val="00204191"/>
    <w:rsid w:val="0020496D"/>
    <w:rsid w:val="00204A42"/>
    <w:rsid w:val="00204B6D"/>
    <w:rsid w:val="00204C7F"/>
    <w:rsid w:val="00204D9D"/>
    <w:rsid w:val="00205439"/>
    <w:rsid w:val="0020560E"/>
    <w:rsid w:val="002057B0"/>
    <w:rsid w:val="002057B7"/>
    <w:rsid w:val="00205863"/>
    <w:rsid w:val="00206A59"/>
    <w:rsid w:val="00206BA7"/>
    <w:rsid w:val="00206D46"/>
    <w:rsid w:val="00207269"/>
    <w:rsid w:val="002072D6"/>
    <w:rsid w:val="0020735B"/>
    <w:rsid w:val="00207502"/>
    <w:rsid w:val="002076FB"/>
    <w:rsid w:val="0020784A"/>
    <w:rsid w:val="0020790B"/>
    <w:rsid w:val="00207C02"/>
    <w:rsid w:val="00207C93"/>
    <w:rsid w:val="0021019A"/>
    <w:rsid w:val="00210270"/>
    <w:rsid w:val="0021056F"/>
    <w:rsid w:val="002105BF"/>
    <w:rsid w:val="0021094C"/>
    <w:rsid w:val="00210DCB"/>
    <w:rsid w:val="00211336"/>
    <w:rsid w:val="002118FC"/>
    <w:rsid w:val="00211981"/>
    <w:rsid w:val="002119DF"/>
    <w:rsid w:val="00212261"/>
    <w:rsid w:val="002122E2"/>
    <w:rsid w:val="00212612"/>
    <w:rsid w:val="00212C44"/>
    <w:rsid w:val="00212C61"/>
    <w:rsid w:val="0021318E"/>
    <w:rsid w:val="002131BE"/>
    <w:rsid w:val="00213276"/>
    <w:rsid w:val="002136FF"/>
    <w:rsid w:val="002138AF"/>
    <w:rsid w:val="00213E16"/>
    <w:rsid w:val="002145E2"/>
    <w:rsid w:val="00214695"/>
    <w:rsid w:val="00214D09"/>
    <w:rsid w:val="00215035"/>
    <w:rsid w:val="00215133"/>
    <w:rsid w:val="00215807"/>
    <w:rsid w:val="00215C20"/>
    <w:rsid w:val="00215E41"/>
    <w:rsid w:val="00215F6F"/>
    <w:rsid w:val="00216015"/>
    <w:rsid w:val="00216B2F"/>
    <w:rsid w:val="00216C99"/>
    <w:rsid w:val="00216D67"/>
    <w:rsid w:val="00216E64"/>
    <w:rsid w:val="00216ECF"/>
    <w:rsid w:val="00216F4A"/>
    <w:rsid w:val="0021723D"/>
    <w:rsid w:val="002173F4"/>
    <w:rsid w:val="00217F9C"/>
    <w:rsid w:val="0022017D"/>
    <w:rsid w:val="00220434"/>
    <w:rsid w:val="0022078D"/>
    <w:rsid w:val="002209E2"/>
    <w:rsid w:val="00220EC5"/>
    <w:rsid w:val="0022152B"/>
    <w:rsid w:val="0022178B"/>
    <w:rsid w:val="00221929"/>
    <w:rsid w:val="00221AB7"/>
    <w:rsid w:val="00221C5C"/>
    <w:rsid w:val="00221EAB"/>
    <w:rsid w:val="00222AF3"/>
    <w:rsid w:val="00222D91"/>
    <w:rsid w:val="00223426"/>
    <w:rsid w:val="0022346E"/>
    <w:rsid w:val="002235EB"/>
    <w:rsid w:val="002237FD"/>
    <w:rsid w:val="00223BD0"/>
    <w:rsid w:val="00223E50"/>
    <w:rsid w:val="002241BE"/>
    <w:rsid w:val="002241F7"/>
    <w:rsid w:val="00224656"/>
    <w:rsid w:val="00224717"/>
    <w:rsid w:val="002248C0"/>
    <w:rsid w:val="00225094"/>
    <w:rsid w:val="00225A01"/>
    <w:rsid w:val="00225C8A"/>
    <w:rsid w:val="00225F37"/>
    <w:rsid w:val="00226229"/>
    <w:rsid w:val="0022628F"/>
    <w:rsid w:val="0022643B"/>
    <w:rsid w:val="00226535"/>
    <w:rsid w:val="002268D3"/>
    <w:rsid w:val="00226A75"/>
    <w:rsid w:val="00226B8C"/>
    <w:rsid w:val="00227669"/>
    <w:rsid w:val="0022799D"/>
    <w:rsid w:val="00227A4E"/>
    <w:rsid w:val="0023038A"/>
    <w:rsid w:val="002305D9"/>
    <w:rsid w:val="00230639"/>
    <w:rsid w:val="002306ED"/>
    <w:rsid w:val="0023119A"/>
    <w:rsid w:val="00231242"/>
    <w:rsid w:val="00231E04"/>
    <w:rsid w:val="00231E92"/>
    <w:rsid w:val="00231EE1"/>
    <w:rsid w:val="00232058"/>
    <w:rsid w:val="00232233"/>
    <w:rsid w:val="00232766"/>
    <w:rsid w:val="00233208"/>
    <w:rsid w:val="0023363D"/>
    <w:rsid w:val="00233926"/>
    <w:rsid w:val="00233B4A"/>
    <w:rsid w:val="00233C9B"/>
    <w:rsid w:val="00233F3C"/>
    <w:rsid w:val="00233F7D"/>
    <w:rsid w:val="00234FAC"/>
    <w:rsid w:val="002350B0"/>
    <w:rsid w:val="002350C3"/>
    <w:rsid w:val="00235221"/>
    <w:rsid w:val="00235968"/>
    <w:rsid w:val="00235B0A"/>
    <w:rsid w:val="00235D65"/>
    <w:rsid w:val="00235F57"/>
    <w:rsid w:val="0023606C"/>
    <w:rsid w:val="002366F5"/>
    <w:rsid w:val="00236ACC"/>
    <w:rsid w:val="00237042"/>
    <w:rsid w:val="00237246"/>
    <w:rsid w:val="00237554"/>
    <w:rsid w:val="00237B37"/>
    <w:rsid w:val="00240217"/>
    <w:rsid w:val="00240A89"/>
    <w:rsid w:val="00240B9F"/>
    <w:rsid w:val="00240DD8"/>
    <w:rsid w:val="00241136"/>
    <w:rsid w:val="0024161E"/>
    <w:rsid w:val="00241682"/>
    <w:rsid w:val="002417F3"/>
    <w:rsid w:val="00241D4B"/>
    <w:rsid w:val="00241FB3"/>
    <w:rsid w:val="00241FBB"/>
    <w:rsid w:val="002429B2"/>
    <w:rsid w:val="002429E4"/>
    <w:rsid w:val="0024335C"/>
    <w:rsid w:val="00243D00"/>
    <w:rsid w:val="00243EBF"/>
    <w:rsid w:val="002444C3"/>
    <w:rsid w:val="002444FA"/>
    <w:rsid w:val="002447D6"/>
    <w:rsid w:val="00244B63"/>
    <w:rsid w:val="00244D3E"/>
    <w:rsid w:val="00245559"/>
    <w:rsid w:val="00245C94"/>
    <w:rsid w:val="00245D55"/>
    <w:rsid w:val="00245EAF"/>
    <w:rsid w:val="00245FFF"/>
    <w:rsid w:val="00246774"/>
    <w:rsid w:val="00246A1F"/>
    <w:rsid w:val="00246E31"/>
    <w:rsid w:val="0024704A"/>
    <w:rsid w:val="00247086"/>
    <w:rsid w:val="00247630"/>
    <w:rsid w:val="00247897"/>
    <w:rsid w:val="002479BC"/>
    <w:rsid w:val="00250233"/>
    <w:rsid w:val="002505FC"/>
    <w:rsid w:val="00250A23"/>
    <w:rsid w:val="00250D7C"/>
    <w:rsid w:val="00250EB3"/>
    <w:rsid w:val="002514A2"/>
    <w:rsid w:val="00251696"/>
    <w:rsid w:val="00251957"/>
    <w:rsid w:val="00251F07"/>
    <w:rsid w:val="00252AAA"/>
    <w:rsid w:val="00252CE5"/>
    <w:rsid w:val="0025356C"/>
    <w:rsid w:val="00253A57"/>
    <w:rsid w:val="00253FBC"/>
    <w:rsid w:val="002546E3"/>
    <w:rsid w:val="002550D1"/>
    <w:rsid w:val="002553D0"/>
    <w:rsid w:val="00255430"/>
    <w:rsid w:val="0025553C"/>
    <w:rsid w:val="00255587"/>
    <w:rsid w:val="0025583C"/>
    <w:rsid w:val="00255A26"/>
    <w:rsid w:val="00255BCA"/>
    <w:rsid w:val="00255BF8"/>
    <w:rsid w:val="00255D4D"/>
    <w:rsid w:val="00255EF8"/>
    <w:rsid w:val="002560CA"/>
    <w:rsid w:val="00256268"/>
    <w:rsid w:val="002571BB"/>
    <w:rsid w:val="00257347"/>
    <w:rsid w:val="002573B8"/>
    <w:rsid w:val="002576B7"/>
    <w:rsid w:val="00257E2F"/>
    <w:rsid w:val="002604A4"/>
    <w:rsid w:val="002608DE"/>
    <w:rsid w:val="00260900"/>
    <w:rsid w:val="00260958"/>
    <w:rsid w:val="002617B0"/>
    <w:rsid w:val="00261C07"/>
    <w:rsid w:val="00261C33"/>
    <w:rsid w:val="00261F1B"/>
    <w:rsid w:val="00262481"/>
    <w:rsid w:val="002626DF"/>
    <w:rsid w:val="00262B94"/>
    <w:rsid w:val="00262DCC"/>
    <w:rsid w:val="002631BB"/>
    <w:rsid w:val="00263613"/>
    <w:rsid w:val="00263677"/>
    <w:rsid w:val="00263922"/>
    <w:rsid w:val="00263A97"/>
    <w:rsid w:val="00263B55"/>
    <w:rsid w:val="00263C1C"/>
    <w:rsid w:val="00263D3E"/>
    <w:rsid w:val="0026423A"/>
    <w:rsid w:val="002642D2"/>
    <w:rsid w:val="00264F46"/>
    <w:rsid w:val="002656A7"/>
    <w:rsid w:val="00265A63"/>
    <w:rsid w:val="00265BB8"/>
    <w:rsid w:val="00265C6E"/>
    <w:rsid w:val="00265FB0"/>
    <w:rsid w:val="00266023"/>
    <w:rsid w:val="0026620C"/>
    <w:rsid w:val="0026651A"/>
    <w:rsid w:val="0026661C"/>
    <w:rsid w:val="00266853"/>
    <w:rsid w:val="00266A4D"/>
    <w:rsid w:val="00266C61"/>
    <w:rsid w:val="00267BB9"/>
    <w:rsid w:val="00267EA3"/>
    <w:rsid w:val="0027002B"/>
    <w:rsid w:val="002705FD"/>
    <w:rsid w:val="00270A08"/>
    <w:rsid w:val="00270E38"/>
    <w:rsid w:val="00271234"/>
    <w:rsid w:val="0027157A"/>
    <w:rsid w:val="002721F3"/>
    <w:rsid w:val="002723DB"/>
    <w:rsid w:val="00272759"/>
    <w:rsid w:val="00273A50"/>
    <w:rsid w:val="00273ABD"/>
    <w:rsid w:val="0027415A"/>
    <w:rsid w:val="002746AB"/>
    <w:rsid w:val="0027482E"/>
    <w:rsid w:val="00274AB3"/>
    <w:rsid w:val="00274B11"/>
    <w:rsid w:val="00274C87"/>
    <w:rsid w:val="00274EE5"/>
    <w:rsid w:val="00274F98"/>
    <w:rsid w:val="00275011"/>
    <w:rsid w:val="0027534A"/>
    <w:rsid w:val="00275E9A"/>
    <w:rsid w:val="00275F65"/>
    <w:rsid w:val="00275FA1"/>
    <w:rsid w:val="00276CAE"/>
    <w:rsid w:val="00277115"/>
    <w:rsid w:val="0027727C"/>
    <w:rsid w:val="002774F5"/>
    <w:rsid w:val="002775C8"/>
    <w:rsid w:val="00277BCE"/>
    <w:rsid w:val="00277BD7"/>
    <w:rsid w:val="00277BF3"/>
    <w:rsid w:val="00277E29"/>
    <w:rsid w:val="0028006D"/>
    <w:rsid w:val="002803FD"/>
    <w:rsid w:val="00280DCD"/>
    <w:rsid w:val="00281447"/>
    <w:rsid w:val="00281987"/>
    <w:rsid w:val="00281DC4"/>
    <w:rsid w:val="002823D2"/>
    <w:rsid w:val="002823EF"/>
    <w:rsid w:val="00282444"/>
    <w:rsid w:val="00282652"/>
    <w:rsid w:val="00282757"/>
    <w:rsid w:val="002830DE"/>
    <w:rsid w:val="00283184"/>
    <w:rsid w:val="00283413"/>
    <w:rsid w:val="002835FE"/>
    <w:rsid w:val="00283973"/>
    <w:rsid w:val="00283B49"/>
    <w:rsid w:val="00283D0A"/>
    <w:rsid w:val="00283EA1"/>
    <w:rsid w:val="00283F08"/>
    <w:rsid w:val="00283FB7"/>
    <w:rsid w:val="0028469A"/>
    <w:rsid w:val="0028474F"/>
    <w:rsid w:val="00284979"/>
    <w:rsid w:val="00284C58"/>
    <w:rsid w:val="00284CE6"/>
    <w:rsid w:val="00284F65"/>
    <w:rsid w:val="0028513A"/>
    <w:rsid w:val="0028518D"/>
    <w:rsid w:val="002852D2"/>
    <w:rsid w:val="00285A76"/>
    <w:rsid w:val="00285BED"/>
    <w:rsid w:val="00285E30"/>
    <w:rsid w:val="0028607F"/>
    <w:rsid w:val="002861AD"/>
    <w:rsid w:val="00286C49"/>
    <w:rsid w:val="002870BF"/>
    <w:rsid w:val="00287204"/>
    <w:rsid w:val="002873CB"/>
    <w:rsid w:val="00287445"/>
    <w:rsid w:val="002878F6"/>
    <w:rsid w:val="002900A4"/>
    <w:rsid w:val="0029071B"/>
    <w:rsid w:val="00290B66"/>
    <w:rsid w:val="00290E0F"/>
    <w:rsid w:val="0029141D"/>
    <w:rsid w:val="00291451"/>
    <w:rsid w:val="00291729"/>
    <w:rsid w:val="00291743"/>
    <w:rsid w:val="002918A5"/>
    <w:rsid w:val="00291976"/>
    <w:rsid w:val="002922C1"/>
    <w:rsid w:val="00292C73"/>
    <w:rsid w:val="002930C3"/>
    <w:rsid w:val="0029351F"/>
    <w:rsid w:val="002937B3"/>
    <w:rsid w:val="0029389B"/>
    <w:rsid w:val="00294160"/>
    <w:rsid w:val="002941C7"/>
    <w:rsid w:val="00294250"/>
    <w:rsid w:val="002943ED"/>
    <w:rsid w:val="00294783"/>
    <w:rsid w:val="00294857"/>
    <w:rsid w:val="00294BB1"/>
    <w:rsid w:val="00294E5F"/>
    <w:rsid w:val="002955A2"/>
    <w:rsid w:val="00295767"/>
    <w:rsid w:val="00295C60"/>
    <w:rsid w:val="00295C7D"/>
    <w:rsid w:val="002962AE"/>
    <w:rsid w:val="0029648D"/>
    <w:rsid w:val="002965B9"/>
    <w:rsid w:val="00296987"/>
    <w:rsid w:val="00296ACD"/>
    <w:rsid w:val="00296E4B"/>
    <w:rsid w:val="002970C6"/>
    <w:rsid w:val="00297422"/>
    <w:rsid w:val="002976EE"/>
    <w:rsid w:val="00297808"/>
    <w:rsid w:val="00297B19"/>
    <w:rsid w:val="002A011F"/>
    <w:rsid w:val="002A0306"/>
    <w:rsid w:val="002A0530"/>
    <w:rsid w:val="002A0FA5"/>
    <w:rsid w:val="002A12F7"/>
    <w:rsid w:val="002A1849"/>
    <w:rsid w:val="002A18E4"/>
    <w:rsid w:val="002A2199"/>
    <w:rsid w:val="002A22E3"/>
    <w:rsid w:val="002A260F"/>
    <w:rsid w:val="002A2629"/>
    <w:rsid w:val="002A2689"/>
    <w:rsid w:val="002A275E"/>
    <w:rsid w:val="002A28BD"/>
    <w:rsid w:val="002A2BDC"/>
    <w:rsid w:val="002A2ECA"/>
    <w:rsid w:val="002A2F9A"/>
    <w:rsid w:val="002A2FDF"/>
    <w:rsid w:val="002A31ED"/>
    <w:rsid w:val="002A34F7"/>
    <w:rsid w:val="002A364B"/>
    <w:rsid w:val="002A38D6"/>
    <w:rsid w:val="002A3B07"/>
    <w:rsid w:val="002A440F"/>
    <w:rsid w:val="002A45A4"/>
    <w:rsid w:val="002A45D7"/>
    <w:rsid w:val="002A465A"/>
    <w:rsid w:val="002A47C2"/>
    <w:rsid w:val="002A4858"/>
    <w:rsid w:val="002A4D62"/>
    <w:rsid w:val="002A50F9"/>
    <w:rsid w:val="002A5688"/>
    <w:rsid w:val="002A56A8"/>
    <w:rsid w:val="002A5BF0"/>
    <w:rsid w:val="002A5E3E"/>
    <w:rsid w:val="002A60EE"/>
    <w:rsid w:val="002A699B"/>
    <w:rsid w:val="002A6A95"/>
    <w:rsid w:val="002A6AE3"/>
    <w:rsid w:val="002A6C9A"/>
    <w:rsid w:val="002A6CF2"/>
    <w:rsid w:val="002A6EF8"/>
    <w:rsid w:val="002A711D"/>
    <w:rsid w:val="002A711E"/>
    <w:rsid w:val="002A7ADC"/>
    <w:rsid w:val="002A7C29"/>
    <w:rsid w:val="002A7CEF"/>
    <w:rsid w:val="002A7E8B"/>
    <w:rsid w:val="002A7ED7"/>
    <w:rsid w:val="002A7EEB"/>
    <w:rsid w:val="002B00E9"/>
    <w:rsid w:val="002B051C"/>
    <w:rsid w:val="002B09CB"/>
    <w:rsid w:val="002B16DA"/>
    <w:rsid w:val="002B18D7"/>
    <w:rsid w:val="002B1B2F"/>
    <w:rsid w:val="002B1BE2"/>
    <w:rsid w:val="002B1DC2"/>
    <w:rsid w:val="002B207E"/>
    <w:rsid w:val="002B2225"/>
    <w:rsid w:val="002B22AA"/>
    <w:rsid w:val="002B24DC"/>
    <w:rsid w:val="002B27B7"/>
    <w:rsid w:val="002B2A19"/>
    <w:rsid w:val="002B2E22"/>
    <w:rsid w:val="002B37B8"/>
    <w:rsid w:val="002B3E2C"/>
    <w:rsid w:val="002B4119"/>
    <w:rsid w:val="002B4141"/>
    <w:rsid w:val="002B4307"/>
    <w:rsid w:val="002B45A9"/>
    <w:rsid w:val="002B4604"/>
    <w:rsid w:val="002B4761"/>
    <w:rsid w:val="002B4803"/>
    <w:rsid w:val="002B4964"/>
    <w:rsid w:val="002B4BB5"/>
    <w:rsid w:val="002B4FB9"/>
    <w:rsid w:val="002B502E"/>
    <w:rsid w:val="002B535F"/>
    <w:rsid w:val="002B5796"/>
    <w:rsid w:val="002B57E5"/>
    <w:rsid w:val="002B5B49"/>
    <w:rsid w:val="002B5DD3"/>
    <w:rsid w:val="002B659A"/>
    <w:rsid w:val="002B6962"/>
    <w:rsid w:val="002B6ACD"/>
    <w:rsid w:val="002B6C63"/>
    <w:rsid w:val="002B7152"/>
    <w:rsid w:val="002B71FB"/>
    <w:rsid w:val="002B723D"/>
    <w:rsid w:val="002B73CC"/>
    <w:rsid w:val="002B73D2"/>
    <w:rsid w:val="002B7ACF"/>
    <w:rsid w:val="002B7CB8"/>
    <w:rsid w:val="002B7FA1"/>
    <w:rsid w:val="002C017E"/>
    <w:rsid w:val="002C04D2"/>
    <w:rsid w:val="002C074C"/>
    <w:rsid w:val="002C07D1"/>
    <w:rsid w:val="002C0918"/>
    <w:rsid w:val="002C098C"/>
    <w:rsid w:val="002C099D"/>
    <w:rsid w:val="002C13BE"/>
    <w:rsid w:val="002C17F4"/>
    <w:rsid w:val="002C1C78"/>
    <w:rsid w:val="002C1E46"/>
    <w:rsid w:val="002C2246"/>
    <w:rsid w:val="002C23F8"/>
    <w:rsid w:val="002C2971"/>
    <w:rsid w:val="002C2E76"/>
    <w:rsid w:val="002C301A"/>
    <w:rsid w:val="002C36D6"/>
    <w:rsid w:val="002C3BC8"/>
    <w:rsid w:val="002C3C2A"/>
    <w:rsid w:val="002C3C40"/>
    <w:rsid w:val="002C40ED"/>
    <w:rsid w:val="002C414C"/>
    <w:rsid w:val="002C435A"/>
    <w:rsid w:val="002C44F7"/>
    <w:rsid w:val="002C480B"/>
    <w:rsid w:val="002C4A97"/>
    <w:rsid w:val="002C5024"/>
    <w:rsid w:val="002C5026"/>
    <w:rsid w:val="002C555E"/>
    <w:rsid w:val="002C5A16"/>
    <w:rsid w:val="002C5C70"/>
    <w:rsid w:val="002C626F"/>
    <w:rsid w:val="002C66E5"/>
    <w:rsid w:val="002C6DA4"/>
    <w:rsid w:val="002C6E06"/>
    <w:rsid w:val="002C6E72"/>
    <w:rsid w:val="002C70F9"/>
    <w:rsid w:val="002C7228"/>
    <w:rsid w:val="002C73D2"/>
    <w:rsid w:val="002D0410"/>
    <w:rsid w:val="002D045A"/>
    <w:rsid w:val="002D046B"/>
    <w:rsid w:val="002D0586"/>
    <w:rsid w:val="002D0939"/>
    <w:rsid w:val="002D0998"/>
    <w:rsid w:val="002D0A4E"/>
    <w:rsid w:val="002D0A52"/>
    <w:rsid w:val="002D0C4F"/>
    <w:rsid w:val="002D1030"/>
    <w:rsid w:val="002D1396"/>
    <w:rsid w:val="002D1927"/>
    <w:rsid w:val="002D2148"/>
    <w:rsid w:val="002D23A8"/>
    <w:rsid w:val="002D24DD"/>
    <w:rsid w:val="002D2CAC"/>
    <w:rsid w:val="002D2E00"/>
    <w:rsid w:val="002D3556"/>
    <w:rsid w:val="002D358B"/>
    <w:rsid w:val="002D3B0C"/>
    <w:rsid w:val="002D3E10"/>
    <w:rsid w:val="002D3E81"/>
    <w:rsid w:val="002D43CB"/>
    <w:rsid w:val="002D48BF"/>
    <w:rsid w:val="002D4AC8"/>
    <w:rsid w:val="002D577B"/>
    <w:rsid w:val="002D58FC"/>
    <w:rsid w:val="002D5972"/>
    <w:rsid w:val="002D59E0"/>
    <w:rsid w:val="002D6316"/>
    <w:rsid w:val="002D6422"/>
    <w:rsid w:val="002D642B"/>
    <w:rsid w:val="002D6504"/>
    <w:rsid w:val="002D6572"/>
    <w:rsid w:val="002D65E5"/>
    <w:rsid w:val="002D7230"/>
    <w:rsid w:val="002D737A"/>
    <w:rsid w:val="002D7405"/>
    <w:rsid w:val="002D7427"/>
    <w:rsid w:val="002D766F"/>
    <w:rsid w:val="002D777A"/>
    <w:rsid w:val="002D7AFB"/>
    <w:rsid w:val="002D7BA3"/>
    <w:rsid w:val="002E0084"/>
    <w:rsid w:val="002E0535"/>
    <w:rsid w:val="002E07C0"/>
    <w:rsid w:val="002E09F1"/>
    <w:rsid w:val="002E0A2A"/>
    <w:rsid w:val="002E0A8B"/>
    <w:rsid w:val="002E0B56"/>
    <w:rsid w:val="002E0E6B"/>
    <w:rsid w:val="002E10D2"/>
    <w:rsid w:val="002E116B"/>
    <w:rsid w:val="002E1189"/>
    <w:rsid w:val="002E150C"/>
    <w:rsid w:val="002E1846"/>
    <w:rsid w:val="002E2301"/>
    <w:rsid w:val="002E2498"/>
    <w:rsid w:val="002E24DC"/>
    <w:rsid w:val="002E2675"/>
    <w:rsid w:val="002E26B8"/>
    <w:rsid w:val="002E26F7"/>
    <w:rsid w:val="002E2783"/>
    <w:rsid w:val="002E2971"/>
    <w:rsid w:val="002E2B87"/>
    <w:rsid w:val="002E30E6"/>
    <w:rsid w:val="002E31B0"/>
    <w:rsid w:val="002E3238"/>
    <w:rsid w:val="002E3401"/>
    <w:rsid w:val="002E37F6"/>
    <w:rsid w:val="002E38B6"/>
    <w:rsid w:val="002E3BAA"/>
    <w:rsid w:val="002E3DAF"/>
    <w:rsid w:val="002E401A"/>
    <w:rsid w:val="002E402B"/>
    <w:rsid w:val="002E4071"/>
    <w:rsid w:val="002E43A7"/>
    <w:rsid w:val="002E43DE"/>
    <w:rsid w:val="002E4418"/>
    <w:rsid w:val="002E4B84"/>
    <w:rsid w:val="002E4C45"/>
    <w:rsid w:val="002E4EEF"/>
    <w:rsid w:val="002E4FB5"/>
    <w:rsid w:val="002E516C"/>
    <w:rsid w:val="002E571C"/>
    <w:rsid w:val="002E579B"/>
    <w:rsid w:val="002E58CF"/>
    <w:rsid w:val="002E595B"/>
    <w:rsid w:val="002E60DD"/>
    <w:rsid w:val="002E61D4"/>
    <w:rsid w:val="002E65D7"/>
    <w:rsid w:val="002E6BBC"/>
    <w:rsid w:val="002E7145"/>
    <w:rsid w:val="002E7486"/>
    <w:rsid w:val="002E75A7"/>
    <w:rsid w:val="002E765B"/>
    <w:rsid w:val="002E76F6"/>
    <w:rsid w:val="002E7801"/>
    <w:rsid w:val="002E7DFB"/>
    <w:rsid w:val="002F0933"/>
    <w:rsid w:val="002F0F43"/>
    <w:rsid w:val="002F10E2"/>
    <w:rsid w:val="002F110B"/>
    <w:rsid w:val="002F11E4"/>
    <w:rsid w:val="002F1B86"/>
    <w:rsid w:val="002F1CD1"/>
    <w:rsid w:val="002F206F"/>
    <w:rsid w:val="002F2324"/>
    <w:rsid w:val="002F2AD3"/>
    <w:rsid w:val="002F330E"/>
    <w:rsid w:val="002F356B"/>
    <w:rsid w:val="002F3611"/>
    <w:rsid w:val="002F361E"/>
    <w:rsid w:val="002F3B21"/>
    <w:rsid w:val="002F3DC9"/>
    <w:rsid w:val="002F3E67"/>
    <w:rsid w:val="002F4010"/>
    <w:rsid w:val="002F41FD"/>
    <w:rsid w:val="002F459F"/>
    <w:rsid w:val="002F4782"/>
    <w:rsid w:val="002F5177"/>
    <w:rsid w:val="002F54CB"/>
    <w:rsid w:val="002F55BE"/>
    <w:rsid w:val="002F5721"/>
    <w:rsid w:val="002F5C8B"/>
    <w:rsid w:val="002F5D3D"/>
    <w:rsid w:val="002F5EE8"/>
    <w:rsid w:val="002F644B"/>
    <w:rsid w:val="002F6452"/>
    <w:rsid w:val="002F6466"/>
    <w:rsid w:val="002F66AF"/>
    <w:rsid w:val="002F68D2"/>
    <w:rsid w:val="002F6C5C"/>
    <w:rsid w:val="002F6DF0"/>
    <w:rsid w:val="002F7114"/>
    <w:rsid w:val="002F7422"/>
    <w:rsid w:val="002F78EC"/>
    <w:rsid w:val="002F7ABC"/>
    <w:rsid w:val="002F7C68"/>
    <w:rsid w:val="002F7DEA"/>
    <w:rsid w:val="002F7E27"/>
    <w:rsid w:val="00300121"/>
    <w:rsid w:val="00300A77"/>
    <w:rsid w:val="00300AC2"/>
    <w:rsid w:val="00300B68"/>
    <w:rsid w:val="00300C13"/>
    <w:rsid w:val="00300F5F"/>
    <w:rsid w:val="0030108E"/>
    <w:rsid w:val="003016D3"/>
    <w:rsid w:val="00302038"/>
    <w:rsid w:val="0030208F"/>
    <w:rsid w:val="003029EC"/>
    <w:rsid w:val="00303189"/>
    <w:rsid w:val="003031DC"/>
    <w:rsid w:val="00303F8C"/>
    <w:rsid w:val="00304062"/>
    <w:rsid w:val="003044D0"/>
    <w:rsid w:val="00304C69"/>
    <w:rsid w:val="00305033"/>
    <w:rsid w:val="00305440"/>
    <w:rsid w:val="00305504"/>
    <w:rsid w:val="003057D6"/>
    <w:rsid w:val="00305961"/>
    <w:rsid w:val="00305B5F"/>
    <w:rsid w:val="00305C26"/>
    <w:rsid w:val="00305D41"/>
    <w:rsid w:val="003062F0"/>
    <w:rsid w:val="003063E5"/>
    <w:rsid w:val="0030644C"/>
    <w:rsid w:val="003064BF"/>
    <w:rsid w:val="003066EE"/>
    <w:rsid w:val="003068D0"/>
    <w:rsid w:val="00306CFA"/>
    <w:rsid w:val="0030793F"/>
    <w:rsid w:val="003079B2"/>
    <w:rsid w:val="0031007F"/>
    <w:rsid w:val="00310114"/>
    <w:rsid w:val="00310360"/>
    <w:rsid w:val="0031036B"/>
    <w:rsid w:val="00310464"/>
    <w:rsid w:val="00310612"/>
    <w:rsid w:val="00310A94"/>
    <w:rsid w:val="00310B15"/>
    <w:rsid w:val="00310C3E"/>
    <w:rsid w:val="003119B5"/>
    <w:rsid w:val="00311FCD"/>
    <w:rsid w:val="00312003"/>
    <w:rsid w:val="003126BD"/>
    <w:rsid w:val="00312DC5"/>
    <w:rsid w:val="00312FB7"/>
    <w:rsid w:val="00313788"/>
    <w:rsid w:val="00313899"/>
    <w:rsid w:val="00313C4F"/>
    <w:rsid w:val="00313C6B"/>
    <w:rsid w:val="0031418E"/>
    <w:rsid w:val="0031434E"/>
    <w:rsid w:val="0031447F"/>
    <w:rsid w:val="0031472F"/>
    <w:rsid w:val="00314A4E"/>
    <w:rsid w:val="00314ABD"/>
    <w:rsid w:val="00314F98"/>
    <w:rsid w:val="003150E9"/>
    <w:rsid w:val="003151E9"/>
    <w:rsid w:val="00315663"/>
    <w:rsid w:val="003159C4"/>
    <w:rsid w:val="00315E56"/>
    <w:rsid w:val="0031607F"/>
    <w:rsid w:val="0031610C"/>
    <w:rsid w:val="003162E3"/>
    <w:rsid w:val="003163FF"/>
    <w:rsid w:val="003169F7"/>
    <w:rsid w:val="003170D1"/>
    <w:rsid w:val="003172F8"/>
    <w:rsid w:val="0031754C"/>
    <w:rsid w:val="0031761D"/>
    <w:rsid w:val="00317668"/>
    <w:rsid w:val="003176FD"/>
    <w:rsid w:val="00317B90"/>
    <w:rsid w:val="00317CFC"/>
    <w:rsid w:val="0032012D"/>
    <w:rsid w:val="00320231"/>
    <w:rsid w:val="003204B0"/>
    <w:rsid w:val="003209A4"/>
    <w:rsid w:val="00320C43"/>
    <w:rsid w:val="00321164"/>
    <w:rsid w:val="00321857"/>
    <w:rsid w:val="00321DBC"/>
    <w:rsid w:val="00322045"/>
    <w:rsid w:val="003222BB"/>
    <w:rsid w:val="003227C0"/>
    <w:rsid w:val="00322A83"/>
    <w:rsid w:val="00323366"/>
    <w:rsid w:val="00323C9C"/>
    <w:rsid w:val="0032401C"/>
    <w:rsid w:val="0032434C"/>
    <w:rsid w:val="003248AA"/>
    <w:rsid w:val="003249F8"/>
    <w:rsid w:val="00324DFE"/>
    <w:rsid w:val="00324F40"/>
    <w:rsid w:val="0032519F"/>
    <w:rsid w:val="003252BE"/>
    <w:rsid w:val="00325449"/>
    <w:rsid w:val="00325B2C"/>
    <w:rsid w:val="00325D6E"/>
    <w:rsid w:val="003262F9"/>
    <w:rsid w:val="003263F4"/>
    <w:rsid w:val="0032679C"/>
    <w:rsid w:val="00326BC8"/>
    <w:rsid w:val="003271F2"/>
    <w:rsid w:val="0032763E"/>
    <w:rsid w:val="00327707"/>
    <w:rsid w:val="00327BEB"/>
    <w:rsid w:val="00327DAB"/>
    <w:rsid w:val="003304B8"/>
    <w:rsid w:val="00330B14"/>
    <w:rsid w:val="00330DDB"/>
    <w:rsid w:val="00330E5B"/>
    <w:rsid w:val="0033103F"/>
    <w:rsid w:val="0033138C"/>
    <w:rsid w:val="00331BBC"/>
    <w:rsid w:val="00331C01"/>
    <w:rsid w:val="00331DAE"/>
    <w:rsid w:val="003322E4"/>
    <w:rsid w:val="00332446"/>
    <w:rsid w:val="0033246A"/>
    <w:rsid w:val="003324B2"/>
    <w:rsid w:val="00332A32"/>
    <w:rsid w:val="00332A8D"/>
    <w:rsid w:val="00332C3F"/>
    <w:rsid w:val="00332E4F"/>
    <w:rsid w:val="00332F65"/>
    <w:rsid w:val="0033355C"/>
    <w:rsid w:val="0033360C"/>
    <w:rsid w:val="00333715"/>
    <w:rsid w:val="003338C2"/>
    <w:rsid w:val="00333EC0"/>
    <w:rsid w:val="00334442"/>
    <w:rsid w:val="00334A4D"/>
    <w:rsid w:val="00334BBB"/>
    <w:rsid w:val="00334D8A"/>
    <w:rsid w:val="00334E90"/>
    <w:rsid w:val="00334FAD"/>
    <w:rsid w:val="0033500E"/>
    <w:rsid w:val="003352F5"/>
    <w:rsid w:val="0033533E"/>
    <w:rsid w:val="0033552F"/>
    <w:rsid w:val="00335700"/>
    <w:rsid w:val="00335F55"/>
    <w:rsid w:val="00336246"/>
    <w:rsid w:val="00336429"/>
    <w:rsid w:val="00336C3A"/>
    <w:rsid w:val="003372CC"/>
    <w:rsid w:val="0033755F"/>
    <w:rsid w:val="00337A22"/>
    <w:rsid w:val="0034010C"/>
    <w:rsid w:val="00340315"/>
    <w:rsid w:val="00340724"/>
    <w:rsid w:val="003408B2"/>
    <w:rsid w:val="00340A19"/>
    <w:rsid w:val="00341009"/>
    <w:rsid w:val="00341551"/>
    <w:rsid w:val="00341770"/>
    <w:rsid w:val="00341980"/>
    <w:rsid w:val="00341B8E"/>
    <w:rsid w:val="00341CAD"/>
    <w:rsid w:val="003420E5"/>
    <w:rsid w:val="003420F0"/>
    <w:rsid w:val="00342796"/>
    <w:rsid w:val="003427C9"/>
    <w:rsid w:val="0034294A"/>
    <w:rsid w:val="00342E33"/>
    <w:rsid w:val="00342F2D"/>
    <w:rsid w:val="00342F52"/>
    <w:rsid w:val="00343C0E"/>
    <w:rsid w:val="00343FFE"/>
    <w:rsid w:val="0034431D"/>
    <w:rsid w:val="00344632"/>
    <w:rsid w:val="00344735"/>
    <w:rsid w:val="0034490F"/>
    <w:rsid w:val="00344CCF"/>
    <w:rsid w:val="0034523B"/>
    <w:rsid w:val="00345524"/>
    <w:rsid w:val="00345683"/>
    <w:rsid w:val="003457C0"/>
    <w:rsid w:val="00345932"/>
    <w:rsid w:val="00345A14"/>
    <w:rsid w:val="00345EFF"/>
    <w:rsid w:val="00345FD4"/>
    <w:rsid w:val="003461D7"/>
    <w:rsid w:val="00346227"/>
    <w:rsid w:val="0034653E"/>
    <w:rsid w:val="003465E2"/>
    <w:rsid w:val="003466D1"/>
    <w:rsid w:val="00346799"/>
    <w:rsid w:val="00346940"/>
    <w:rsid w:val="00346B37"/>
    <w:rsid w:val="00346D7C"/>
    <w:rsid w:val="0034704D"/>
    <w:rsid w:val="00347108"/>
    <w:rsid w:val="003477C2"/>
    <w:rsid w:val="003479B8"/>
    <w:rsid w:val="003479C1"/>
    <w:rsid w:val="00347A64"/>
    <w:rsid w:val="00347BAC"/>
    <w:rsid w:val="00347DF4"/>
    <w:rsid w:val="0035006C"/>
    <w:rsid w:val="00350AC8"/>
    <w:rsid w:val="00350F34"/>
    <w:rsid w:val="003513B9"/>
    <w:rsid w:val="00351406"/>
    <w:rsid w:val="00351600"/>
    <w:rsid w:val="00351B6D"/>
    <w:rsid w:val="003520EF"/>
    <w:rsid w:val="003521CD"/>
    <w:rsid w:val="00352B78"/>
    <w:rsid w:val="003537B7"/>
    <w:rsid w:val="003539F8"/>
    <w:rsid w:val="00353B66"/>
    <w:rsid w:val="00353DC3"/>
    <w:rsid w:val="0035409A"/>
    <w:rsid w:val="0035410C"/>
    <w:rsid w:val="003544A2"/>
    <w:rsid w:val="00354B51"/>
    <w:rsid w:val="003552E6"/>
    <w:rsid w:val="00355324"/>
    <w:rsid w:val="0035557A"/>
    <w:rsid w:val="00355607"/>
    <w:rsid w:val="00355C38"/>
    <w:rsid w:val="00356479"/>
    <w:rsid w:val="003569DF"/>
    <w:rsid w:val="00356A46"/>
    <w:rsid w:val="00356ED2"/>
    <w:rsid w:val="00357775"/>
    <w:rsid w:val="00357980"/>
    <w:rsid w:val="00357A89"/>
    <w:rsid w:val="00357C07"/>
    <w:rsid w:val="00357E24"/>
    <w:rsid w:val="00357EBA"/>
    <w:rsid w:val="00357F08"/>
    <w:rsid w:val="00360A27"/>
    <w:rsid w:val="00360AF2"/>
    <w:rsid w:val="00360BEA"/>
    <w:rsid w:val="00360DE2"/>
    <w:rsid w:val="00360F7A"/>
    <w:rsid w:val="003613A0"/>
    <w:rsid w:val="00361401"/>
    <w:rsid w:val="003614BE"/>
    <w:rsid w:val="00361CF6"/>
    <w:rsid w:val="00361EE0"/>
    <w:rsid w:val="00362568"/>
    <w:rsid w:val="00362618"/>
    <w:rsid w:val="00362740"/>
    <w:rsid w:val="00362F3C"/>
    <w:rsid w:val="0036312D"/>
    <w:rsid w:val="00363599"/>
    <w:rsid w:val="00363600"/>
    <w:rsid w:val="00363622"/>
    <w:rsid w:val="003636E1"/>
    <w:rsid w:val="00363BFC"/>
    <w:rsid w:val="00363D77"/>
    <w:rsid w:val="00364069"/>
    <w:rsid w:val="00364460"/>
    <w:rsid w:val="003645FC"/>
    <w:rsid w:val="003646E4"/>
    <w:rsid w:val="00364839"/>
    <w:rsid w:val="00364DE6"/>
    <w:rsid w:val="00364ED8"/>
    <w:rsid w:val="00364F40"/>
    <w:rsid w:val="0036503B"/>
    <w:rsid w:val="0036558F"/>
    <w:rsid w:val="00365A74"/>
    <w:rsid w:val="00365B05"/>
    <w:rsid w:val="00365D47"/>
    <w:rsid w:val="003663DE"/>
    <w:rsid w:val="0036682F"/>
    <w:rsid w:val="0036722E"/>
    <w:rsid w:val="0036726B"/>
    <w:rsid w:val="0036738E"/>
    <w:rsid w:val="003676F9"/>
    <w:rsid w:val="00367815"/>
    <w:rsid w:val="00367904"/>
    <w:rsid w:val="00367A9A"/>
    <w:rsid w:val="00367B3F"/>
    <w:rsid w:val="00367B42"/>
    <w:rsid w:val="00367BFD"/>
    <w:rsid w:val="00370829"/>
    <w:rsid w:val="00370F14"/>
    <w:rsid w:val="00371097"/>
    <w:rsid w:val="003716B6"/>
    <w:rsid w:val="003719FB"/>
    <w:rsid w:val="00371AA8"/>
    <w:rsid w:val="00371CB5"/>
    <w:rsid w:val="0037205B"/>
    <w:rsid w:val="003720D1"/>
    <w:rsid w:val="00372484"/>
    <w:rsid w:val="00372623"/>
    <w:rsid w:val="003726AB"/>
    <w:rsid w:val="0037271C"/>
    <w:rsid w:val="00372819"/>
    <w:rsid w:val="0037281D"/>
    <w:rsid w:val="00372BB5"/>
    <w:rsid w:val="00372DF1"/>
    <w:rsid w:val="00372EBF"/>
    <w:rsid w:val="00373038"/>
    <w:rsid w:val="003730B0"/>
    <w:rsid w:val="003731A2"/>
    <w:rsid w:val="003739AB"/>
    <w:rsid w:val="00373DAA"/>
    <w:rsid w:val="00374566"/>
    <w:rsid w:val="00374705"/>
    <w:rsid w:val="0037471B"/>
    <w:rsid w:val="003747CD"/>
    <w:rsid w:val="00374A94"/>
    <w:rsid w:val="003753A1"/>
    <w:rsid w:val="00375670"/>
    <w:rsid w:val="00375792"/>
    <w:rsid w:val="003759BB"/>
    <w:rsid w:val="00375BF4"/>
    <w:rsid w:val="00375C28"/>
    <w:rsid w:val="00375D1E"/>
    <w:rsid w:val="00375E87"/>
    <w:rsid w:val="00375ED3"/>
    <w:rsid w:val="00375F38"/>
    <w:rsid w:val="00375FC3"/>
    <w:rsid w:val="0037656A"/>
    <w:rsid w:val="003767CF"/>
    <w:rsid w:val="003767D8"/>
    <w:rsid w:val="0037680A"/>
    <w:rsid w:val="00376860"/>
    <w:rsid w:val="0037694E"/>
    <w:rsid w:val="00376AC5"/>
    <w:rsid w:val="00376D5E"/>
    <w:rsid w:val="00376F12"/>
    <w:rsid w:val="003771F9"/>
    <w:rsid w:val="00377226"/>
    <w:rsid w:val="0037735F"/>
    <w:rsid w:val="0037749E"/>
    <w:rsid w:val="0037767A"/>
    <w:rsid w:val="003778FD"/>
    <w:rsid w:val="00377D7F"/>
    <w:rsid w:val="00380043"/>
    <w:rsid w:val="0038030A"/>
    <w:rsid w:val="00380A6F"/>
    <w:rsid w:val="00380AAE"/>
    <w:rsid w:val="00380D3B"/>
    <w:rsid w:val="00380DF2"/>
    <w:rsid w:val="00380F47"/>
    <w:rsid w:val="003810FA"/>
    <w:rsid w:val="00381393"/>
    <w:rsid w:val="003814C8"/>
    <w:rsid w:val="00381520"/>
    <w:rsid w:val="003817BA"/>
    <w:rsid w:val="00381B39"/>
    <w:rsid w:val="00381DC9"/>
    <w:rsid w:val="003820DC"/>
    <w:rsid w:val="003821BA"/>
    <w:rsid w:val="00382356"/>
    <w:rsid w:val="00382501"/>
    <w:rsid w:val="003827F5"/>
    <w:rsid w:val="00382AE1"/>
    <w:rsid w:val="00382B29"/>
    <w:rsid w:val="00382F25"/>
    <w:rsid w:val="003833AA"/>
    <w:rsid w:val="0038399F"/>
    <w:rsid w:val="00383AD8"/>
    <w:rsid w:val="00383D39"/>
    <w:rsid w:val="00384629"/>
    <w:rsid w:val="003850E9"/>
    <w:rsid w:val="003852D2"/>
    <w:rsid w:val="003852F9"/>
    <w:rsid w:val="00385598"/>
    <w:rsid w:val="0038589E"/>
    <w:rsid w:val="00385B97"/>
    <w:rsid w:val="00385BE8"/>
    <w:rsid w:val="0038615D"/>
    <w:rsid w:val="00386975"/>
    <w:rsid w:val="00386CA1"/>
    <w:rsid w:val="00386EE1"/>
    <w:rsid w:val="003874F5"/>
    <w:rsid w:val="003875E6"/>
    <w:rsid w:val="00387984"/>
    <w:rsid w:val="00387D97"/>
    <w:rsid w:val="00387E1A"/>
    <w:rsid w:val="0039011B"/>
    <w:rsid w:val="00390467"/>
    <w:rsid w:val="00390775"/>
    <w:rsid w:val="003909C3"/>
    <w:rsid w:val="003909F9"/>
    <w:rsid w:val="00390BCF"/>
    <w:rsid w:val="00391068"/>
    <w:rsid w:val="00391261"/>
    <w:rsid w:val="0039167A"/>
    <w:rsid w:val="0039170F"/>
    <w:rsid w:val="00391AD8"/>
    <w:rsid w:val="00391D76"/>
    <w:rsid w:val="00391FA3"/>
    <w:rsid w:val="003925CA"/>
    <w:rsid w:val="00392975"/>
    <w:rsid w:val="00392E71"/>
    <w:rsid w:val="0039323E"/>
    <w:rsid w:val="00393344"/>
    <w:rsid w:val="003933C2"/>
    <w:rsid w:val="00393759"/>
    <w:rsid w:val="00393904"/>
    <w:rsid w:val="00393A2B"/>
    <w:rsid w:val="00393A51"/>
    <w:rsid w:val="00394040"/>
    <w:rsid w:val="00394211"/>
    <w:rsid w:val="0039459E"/>
    <w:rsid w:val="003946FF"/>
    <w:rsid w:val="003947B5"/>
    <w:rsid w:val="00394A48"/>
    <w:rsid w:val="00394C60"/>
    <w:rsid w:val="00394E51"/>
    <w:rsid w:val="00395039"/>
    <w:rsid w:val="00395155"/>
    <w:rsid w:val="003954F1"/>
    <w:rsid w:val="00395833"/>
    <w:rsid w:val="0039596D"/>
    <w:rsid w:val="00395C6D"/>
    <w:rsid w:val="003963BF"/>
    <w:rsid w:val="003963C9"/>
    <w:rsid w:val="003966AC"/>
    <w:rsid w:val="003968B6"/>
    <w:rsid w:val="00396A60"/>
    <w:rsid w:val="00396EB8"/>
    <w:rsid w:val="00397157"/>
    <w:rsid w:val="003971F1"/>
    <w:rsid w:val="00397267"/>
    <w:rsid w:val="003974D1"/>
    <w:rsid w:val="003976F1"/>
    <w:rsid w:val="00397794"/>
    <w:rsid w:val="00397F90"/>
    <w:rsid w:val="00397F91"/>
    <w:rsid w:val="00397FAE"/>
    <w:rsid w:val="00397FF1"/>
    <w:rsid w:val="003A053E"/>
    <w:rsid w:val="003A083E"/>
    <w:rsid w:val="003A08A0"/>
    <w:rsid w:val="003A0930"/>
    <w:rsid w:val="003A0D57"/>
    <w:rsid w:val="003A0D6E"/>
    <w:rsid w:val="003A0E37"/>
    <w:rsid w:val="003A24F5"/>
    <w:rsid w:val="003A2758"/>
    <w:rsid w:val="003A3037"/>
    <w:rsid w:val="003A33F4"/>
    <w:rsid w:val="003A35D5"/>
    <w:rsid w:val="003A370A"/>
    <w:rsid w:val="003A3770"/>
    <w:rsid w:val="003A37AD"/>
    <w:rsid w:val="003A37F0"/>
    <w:rsid w:val="003A395F"/>
    <w:rsid w:val="003A3AC7"/>
    <w:rsid w:val="003A3C16"/>
    <w:rsid w:val="003A3E74"/>
    <w:rsid w:val="003A4184"/>
    <w:rsid w:val="003A43CA"/>
    <w:rsid w:val="003A442E"/>
    <w:rsid w:val="003A4711"/>
    <w:rsid w:val="003A47B7"/>
    <w:rsid w:val="003A4858"/>
    <w:rsid w:val="003A4CCB"/>
    <w:rsid w:val="003A4D29"/>
    <w:rsid w:val="003A4DD5"/>
    <w:rsid w:val="003A501F"/>
    <w:rsid w:val="003A5271"/>
    <w:rsid w:val="003A52FF"/>
    <w:rsid w:val="003A5915"/>
    <w:rsid w:val="003A598A"/>
    <w:rsid w:val="003A5CAE"/>
    <w:rsid w:val="003A61CE"/>
    <w:rsid w:val="003A66F9"/>
    <w:rsid w:val="003A6736"/>
    <w:rsid w:val="003A681F"/>
    <w:rsid w:val="003A6E2E"/>
    <w:rsid w:val="003A7034"/>
    <w:rsid w:val="003A73E3"/>
    <w:rsid w:val="003A777E"/>
    <w:rsid w:val="003A7804"/>
    <w:rsid w:val="003A78A5"/>
    <w:rsid w:val="003A78E4"/>
    <w:rsid w:val="003A7CDD"/>
    <w:rsid w:val="003B06FE"/>
    <w:rsid w:val="003B0999"/>
    <w:rsid w:val="003B0B4E"/>
    <w:rsid w:val="003B0E8C"/>
    <w:rsid w:val="003B1160"/>
    <w:rsid w:val="003B12BB"/>
    <w:rsid w:val="003B15A6"/>
    <w:rsid w:val="003B170A"/>
    <w:rsid w:val="003B178B"/>
    <w:rsid w:val="003B1987"/>
    <w:rsid w:val="003B1FFF"/>
    <w:rsid w:val="003B2009"/>
    <w:rsid w:val="003B207E"/>
    <w:rsid w:val="003B227A"/>
    <w:rsid w:val="003B22FF"/>
    <w:rsid w:val="003B23E1"/>
    <w:rsid w:val="003B295C"/>
    <w:rsid w:val="003B2B29"/>
    <w:rsid w:val="003B2D8F"/>
    <w:rsid w:val="003B2DE7"/>
    <w:rsid w:val="003B3A58"/>
    <w:rsid w:val="003B4500"/>
    <w:rsid w:val="003B45FA"/>
    <w:rsid w:val="003B472B"/>
    <w:rsid w:val="003B47C3"/>
    <w:rsid w:val="003B4B6F"/>
    <w:rsid w:val="003B4B8B"/>
    <w:rsid w:val="003B4BCD"/>
    <w:rsid w:val="003B4E8C"/>
    <w:rsid w:val="003B5499"/>
    <w:rsid w:val="003B59CC"/>
    <w:rsid w:val="003B5DDC"/>
    <w:rsid w:val="003B5E47"/>
    <w:rsid w:val="003B6150"/>
    <w:rsid w:val="003B649F"/>
    <w:rsid w:val="003B6A1D"/>
    <w:rsid w:val="003B6A6B"/>
    <w:rsid w:val="003B76EA"/>
    <w:rsid w:val="003B7871"/>
    <w:rsid w:val="003B79E7"/>
    <w:rsid w:val="003C0530"/>
    <w:rsid w:val="003C057B"/>
    <w:rsid w:val="003C05E0"/>
    <w:rsid w:val="003C072F"/>
    <w:rsid w:val="003C09AD"/>
    <w:rsid w:val="003C0D3D"/>
    <w:rsid w:val="003C0D96"/>
    <w:rsid w:val="003C1020"/>
    <w:rsid w:val="003C1033"/>
    <w:rsid w:val="003C1DA7"/>
    <w:rsid w:val="003C2203"/>
    <w:rsid w:val="003C27F4"/>
    <w:rsid w:val="003C2C70"/>
    <w:rsid w:val="003C2CA3"/>
    <w:rsid w:val="003C2CB7"/>
    <w:rsid w:val="003C2CD3"/>
    <w:rsid w:val="003C307F"/>
    <w:rsid w:val="003C30D7"/>
    <w:rsid w:val="003C3416"/>
    <w:rsid w:val="003C38A1"/>
    <w:rsid w:val="003C3AA9"/>
    <w:rsid w:val="003C3FEB"/>
    <w:rsid w:val="003C42E6"/>
    <w:rsid w:val="003C4601"/>
    <w:rsid w:val="003C484C"/>
    <w:rsid w:val="003C4B98"/>
    <w:rsid w:val="003C4CCC"/>
    <w:rsid w:val="003C4CD3"/>
    <w:rsid w:val="003C50B0"/>
    <w:rsid w:val="003C53B8"/>
    <w:rsid w:val="003C5781"/>
    <w:rsid w:val="003C5B20"/>
    <w:rsid w:val="003C5DB2"/>
    <w:rsid w:val="003C5FD6"/>
    <w:rsid w:val="003C65D7"/>
    <w:rsid w:val="003C6913"/>
    <w:rsid w:val="003C6C47"/>
    <w:rsid w:val="003C6D73"/>
    <w:rsid w:val="003C6D87"/>
    <w:rsid w:val="003C6DAD"/>
    <w:rsid w:val="003C75CD"/>
    <w:rsid w:val="003C760A"/>
    <w:rsid w:val="003C763B"/>
    <w:rsid w:val="003C7762"/>
    <w:rsid w:val="003C7C1F"/>
    <w:rsid w:val="003C7DA8"/>
    <w:rsid w:val="003D0C00"/>
    <w:rsid w:val="003D1158"/>
    <w:rsid w:val="003D1774"/>
    <w:rsid w:val="003D1AAC"/>
    <w:rsid w:val="003D2063"/>
    <w:rsid w:val="003D2132"/>
    <w:rsid w:val="003D2191"/>
    <w:rsid w:val="003D21A4"/>
    <w:rsid w:val="003D2229"/>
    <w:rsid w:val="003D2386"/>
    <w:rsid w:val="003D2468"/>
    <w:rsid w:val="003D2480"/>
    <w:rsid w:val="003D27C2"/>
    <w:rsid w:val="003D284D"/>
    <w:rsid w:val="003D2B66"/>
    <w:rsid w:val="003D2DE9"/>
    <w:rsid w:val="003D30E1"/>
    <w:rsid w:val="003D3690"/>
    <w:rsid w:val="003D369C"/>
    <w:rsid w:val="003D36AB"/>
    <w:rsid w:val="003D3726"/>
    <w:rsid w:val="003D386E"/>
    <w:rsid w:val="003D3D48"/>
    <w:rsid w:val="003D3DD0"/>
    <w:rsid w:val="003D3F45"/>
    <w:rsid w:val="003D4056"/>
    <w:rsid w:val="003D42FE"/>
    <w:rsid w:val="003D4305"/>
    <w:rsid w:val="003D47B0"/>
    <w:rsid w:val="003D48AE"/>
    <w:rsid w:val="003D49D7"/>
    <w:rsid w:val="003D4DD5"/>
    <w:rsid w:val="003D53D2"/>
    <w:rsid w:val="003D54C2"/>
    <w:rsid w:val="003D5CEC"/>
    <w:rsid w:val="003D6103"/>
    <w:rsid w:val="003D65C5"/>
    <w:rsid w:val="003D66BA"/>
    <w:rsid w:val="003D6D83"/>
    <w:rsid w:val="003D735B"/>
    <w:rsid w:val="003D76BC"/>
    <w:rsid w:val="003D7AA8"/>
    <w:rsid w:val="003D7BB1"/>
    <w:rsid w:val="003D7C38"/>
    <w:rsid w:val="003D7CB8"/>
    <w:rsid w:val="003D7D4A"/>
    <w:rsid w:val="003D7DBD"/>
    <w:rsid w:val="003E0306"/>
    <w:rsid w:val="003E06DE"/>
    <w:rsid w:val="003E0AAC"/>
    <w:rsid w:val="003E0AD9"/>
    <w:rsid w:val="003E0B8C"/>
    <w:rsid w:val="003E1075"/>
    <w:rsid w:val="003E12F9"/>
    <w:rsid w:val="003E130F"/>
    <w:rsid w:val="003E150E"/>
    <w:rsid w:val="003E1CB0"/>
    <w:rsid w:val="003E22A1"/>
    <w:rsid w:val="003E2469"/>
    <w:rsid w:val="003E2473"/>
    <w:rsid w:val="003E2BA1"/>
    <w:rsid w:val="003E348A"/>
    <w:rsid w:val="003E369C"/>
    <w:rsid w:val="003E38FE"/>
    <w:rsid w:val="003E3AF2"/>
    <w:rsid w:val="003E3BAA"/>
    <w:rsid w:val="003E4211"/>
    <w:rsid w:val="003E422A"/>
    <w:rsid w:val="003E43BE"/>
    <w:rsid w:val="003E4AD4"/>
    <w:rsid w:val="003E4C76"/>
    <w:rsid w:val="003E4D26"/>
    <w:rsid w:val="003E4FC4"/>
    <w:rsid w:val="003E5070"/>
    <w:rsid w:val="003E52D9"/>
    <w:rsid w:val="003E547D"/>
    <w:rsid w:val="003E5544"/>
    <w:rsid w:val="003E55AD"/>
    <w:rsid w:val="003E580E"/>
    <w:rsid w:val="003E5BAE"/>
    <w:rsid w:val="003E5D36"/>
    <w:rsid w:val="003E69EE"/>
    <w:rsid w:val="003E6BDD"/>
    <w:rsid w:val="003E6C6F"/>
    <w:rsid w:val="003E717A"/>
    <w:rsid w:val="003E71EF"/>
    <w:rsid w:val="003E726B"/>
    <w:rsid w:val="003E74F6"/>
    <w:rsid w:val="003E76DE"/>
    <w:rsid w:val="003E7722"/>
    <w:rsid w:val="003F0370"/>
    <w:rsid w:val="003F07D1"/>
    <w:rsid w:val="003F0B5E"/>
    <w:rsid w:val="003F0B90"/>
    <w:rsid w:val="003F0BAB"/>
    <w:rsid w:val="003F15DD"/>
    <w:rsid w:val="003F15F7"/>
    <w:rsid w:val="003F17D4"/>
    <w:rsid w:val="003F186A"/>
    <w:rsid w:val="003F1CC4"/>
    <w:rsid w:val="003F2371"/>
    <w:rsid w:val="003F288C"/>
    <w:rsid w:val="003F2CAC"/>
    <w:rsid w:val="003F2D20"/>
    <w:rsid w:val="003F343D"/>
    <w:rsid w:val="003F357A"/>
    <w:rsid w:val="003F369F"/>
    <w:rsid w:val="003F378C"/>
    <w:rsid w:val="003F3D3F"/>
    <w:rsid w:val="003F3D82"/>
    <w:rsid w:val="003F41CC"/>
    <w:rsid w:val="003F443C"/>
    <w:rsid w:val="003F4666"/>
    <w:rsid w:val="003F4734"/>
    <w:rsid w:val="003F49C8"/>
    <w:rsid w:val="003F4EBE"/>
    <w:rsid w:val="003F548B"/>
    <w:rsid w:val="003F5601"/>
    <w:rsid w:val="003F5777"/>
    <w:rsid w:val="003F6094"/>
    <w:rsid w:val="003F66A5"/>
    <w:rsid w:val="003F677C"/>
    <w:rsid w:val="003F6F95"/>
    <w:rsid w:val="003F7965"/>
    <w:rsid w:val="003F7AF3"/>
    <w:rsid w:val="003F7AFB"/>
    <w:rsid w:val="003F7BAA"/>
    <w:rsid w:val="003F7C10"/>
    <w:rsid w:val="003F7DB6"/>
    <w:rsid w:val="0040027A"/>
    <w:rsid w:val="00400723"/>
    <w:rsid w:val="004008BF"/>
    <w:rsid w:val="00400A57"/>
    <w:rsid w:val="00401146"/>
    <w:rsid w:val="00401741"/>
    <w:rsid w:val="00401791"/>
    <w:rsid w:val="00401A36"/>
    <w:rsid w:val="00401E38"/>
    <w:rsid w:val="00401EE8"/>
    <w:rsid w:val="00402057"/>
    <w:rsid w:val="00402190"/>
    <w:rsid w:val="004023B1"/>
    <w:rsid w:val="00402B5D"/>
    <w:rsid w:val="0040353F"/>
    <w:rsid w:val="0040363A"/>
    <w:rsid w:val="004038AD"/>
    <w:rsid w:val="0040398E"/>
    <w:rsid w:val="00403D73"/>
    <w:rsid w:val="00403FDC"/>
    <w:rsid w:val="00404033"/>
    <w:rsid w:val="004041CD"/>
    <w:rsid w:val="00404DB4"/>
    <w:rsid w:val="00404EB6"/>
    <w:rsid w:val="00404EEB"/>
    <w:rsid w:val="00405186"/>
    <w:rsid w:val="00405664"/>
    <w:rsid w:val="00405777"/>
    <w:rsid w:val="0040592A"/>
    <w:rsid w:val="004059ED"/>
    <w:rsid w:val="00405C43"/>
    <w:rsid w:val="00405E55"/>
    <w:rsid w:val="0040702C"/>
    <w:rsid w:val="00407A0E"/>
    <w:rsid w:val="00407C6B"/>
    <w:rsid w:val="00407F90"/>
    <w:rsid w:val="0041010B"/>
    <w:rsid w:val="00410285"/>
    <w:rsid w:val="00410381"/>
    <w:rsid w:val="00411275"/>
    <w:rsid w:val="0041148C"/>
    <w:rsid w:val="0041156C"/>
    <w:rsid w:val="004118D0"/>
    <w:rsid w:val="004118F7"/>
    <w:rsid w:val="00411B1C"/>
    <w:rsid w:val="00411E5C"/>
    <w:rsid w:val="00412485"/>
    <w:rsid w:val="00412862"/>
    <w:rsid w:val="00412B8C"/>
    <w:rsid w:val="00412C75"/>
    <w:rsid w:val="00412CAB"/>
    <w:rsid w:val="00412CC7"/>
    <w:rsid w:val="004130C9"/>
    <w:rsid w:val="00413262"/>
    <w:rsid w:val="00413502"/>
    <w:rsid w:val="00413545"/>
    <w:rsid w:val="00413651"/>
    <w:rsid w:val="00413B15"/>
    <w:rsid w:val="00413C0C"/>
    <w:rsid w:val="00413C21"/>
    <w:rsid w:val="00413D0C"/>
    <w:rsid w:val="00414068"/>
    <w:rsid w:val="0041437F"/>
    <w:rsid w:val="00414585"/>
    <w:rsid w:val="0041461D"/>
    <w:rsid w:val="00414946"/>
    <w:rsid w:val="00414A67"/>
    <w:rsid w:val="00414FC6"/>
    <w:rsid w:val="00415553"/>
    <w:rsid w:val="00415677"/>
    <w:rsid w:val="004156EE"/>
    <w:rsid w:val="00415842"/>
    <w:rsid w:val="0041596A"/>
    <w:rsid w:val="00415C28"/>
    <w:rsid w:val="00415D6F"/>
    <w:rsid w:val="004160DD"/>
    <w:rsid w:val="0041619C"/>
    <w:rsid w:val="004161BB"/>
    <w:rsid w:val="00416245"/>
    <w:rsid w:val="0041634C"/>
    <w:rsid w:val="00416673"/>
    <w:rsid w:val="004169B2"/>
    <w:rsid w:val="00416AAD"/>
    <w:rsid w:val="00417117"/>
    <w:rsid w:val="0041748D"/>
    <w:rsid w:val="00417670"/>
    <w:rsid w:val="004177EB"/>
    <w:rsid w:val="00417C89"/>
    <w:rsid w:val="00420131"/>
    <w:rsid w:val="00420594"/>
    <w:rsid w:val="0042074C"/>
    <w:rsid w:val="00420896"/>
    <w:rsid w:val="00420A0E"/>
    <w:rsid w:val="00420D23"/>
    <w:rsid w:val="0042144E"/>
    <w:rsid w:val="00421580"/>
    <w:rsid w:val="004217B9"/>
    <w:rsid w:val="00421CBB"/>
    <w:rsid w:val="00421E23"/>
    <w:rsid w:val="00422285"/>
    <w:rsid w:val="0042239D"/>
    <w:rsid w:val="0042249D"/>
    <w:rsid w:val="004227B6"/>
    <w:rsid w:val="00423379"/>
    <w:rsid w:val="004233BF"/>
    <w:rsid w:val="0042343D"/>
    <w:rsid w:val="00423837"/>
    <w:rsid w:val="00423AFD"/>
    <w:rsid w:val="00424058"/>
    <w:rsid w:val="0042429F"/>
    <w:rsid w:val="00424B30"/>
    <w:rsid w:val="004254FB"/>
    <w:rsid w:val="00425624"/>
    <w:rsid w:val="00425ADB"/>
    <w:rsid w:val="00425D7A"/>
    <w:rsid w:val="00426138"/>
    <w:rsid w:val="0042661E"/>
    <w:rsid w:val="00426903"/>
    <w:rsid w:val="00426A4A"/>
    <w:rsid w:val="004270FC"/>
    <w:rsid w:val="00427152"/>
    <w:rsid w:val="004272EB"/>
    <w:rsid w:val="0042782A"/>
    <w:rsid w:val="00427A2B"/>
    <w:rsid w:val="0043001D"/>
    <w:rsid w:val="00430501"/>
    <w:rsid w:val="004305BC"/>
    <w:rsid w:val="00430679"/>
    <w:rsid w:val="00430782"/>
    <w:rsid w:val="00430D2E"/>
    <w:rsid w:val="0043114A"/>
    <w:rsid w:val="004313D4"/>
    <w:rsid w:val="004313DB"/>
    <w:rsid w:val="00431AE4"/>
    <w:rsid w:val="0043283F"/>
    <w:rsid w:val="00432A7F"/>
    <w:rsid w:val="00432E71"/>
    <w:rsid w:val="00433106"/>
    <w:rsid w:val="00433C77"/>
    <w:rsid w:val="00434005"/>
    <w:rsid w:val="004342CC"/>
    <w:rsid w:val="00434490"/>
    <w:rsid w:val="00434BF1"/>
    <w:rsid w:val="00434EE2"/>
    <w:rsid w:val="0043534C"/>
    <w:rsid w:val="004356B4"/>
    <w:rsid w:val="00435AD3"/>
    <w:rsid w:val="00435ADD"/>
    <w:rsid w:val="00435CC7"/>
    <w:rsid w:val="00435D37"/>
    <w:rsid w:val="00436276"/>
    <w:rsid w:val="0043648E"/>
    <w:rsid w:val="00436CCC"/>
    <w:rsid w:val="00436E7C"/>
    <w:rsid w:val="00436F51"/>
    <w:rsid w:val="00437B65"/>
    <w:rsid w:val="00437C3A"/>
    <w:rsid w:val="00440008"/>
    <w:rsid w:val="004407D8"/>
    <w:rsid w:val="0044081C"/>
    <w:rsid w:val="00440940"/>
    <w:rsid w:val="00440CC4"/>
    <w:rsid w:val="00440EF1"/>
    <w:rsid w:val="004410D7"/>
    <w:rsid w:val="0044128A"/>
    <w:rsid w:val="0044159E"/>
    <w:rsid w:val="00441A1E"/>
    <w:rsid w:val="00441EFD"/>
    <w:rsid w:val="00441F80"/>
    <w:rsid w:val="004420C2"/>
    <w:rsid w:val="004420E8"/>
    <w:rsid w:val="00442371"/>
    <w:rsid w:val="00442922"/>
    <w:rsid w:val="00443205"/>
    <w:rsid w:val="004435F3"/>
    <w:rsid w:val="004436DC"/>
    <w:rsid w:val="00443770"/>
    <w:rsid w:val="00443987"/>
    <w:rsid w:val="00443DD8"/>
    <w:rsid w:val="00444068"/>
    <w:rsid w:val="00444961"/>
    <w:rsid w:val="00444BA6"/>
    <w:rsid w:val="00444C40"/>
    <w:rsid w:val="00444CB0"/>
    <w:rsid w:val="00444FDB"/>
    <w:rsid w:val="004452AD"/>
    <w:rsid w:val="004455AC"/>
    <w:rsid w:val="00445CD6"/>
    <w:rsid w:val="00445E8F"/>
    <w:rsid w:val="00445FAF"/>
    <w:rsid w:val="004463EB"/>
    <w:rsid w:val="004464A0"/>
    <w:rsid w:val="004464C3"/>
    <w:rsid w:val="00446619"/>
    <w:rsid w:val="00446974"/>
    <w:rsid w:val="00446A33"/>
    <w:rsid w:val="00446A9C"/>
    <w:rsid w:val="00446CF3"/>
    <w:rsid w:val="00446EEF"/>
    <w:rsid w:val="00446FAC"/>
    <w:rsid w:val="0044727F"/>
    <w:rsid w:val="00447507"/>
    <w:rsid w:val="0044779A"/>
    <w:rsid w:val="00447B55"/>
    <w:rsid w:val="00447B71"/>
    <w:rsid w:val="00447E64"/>
    <w:rsid w:val="00450367"/>
    <w:rsid w:val="00450675"/>
    <w:rsid w:val="0045094C"/>
    <w:rsid w:val="00450F44"/>
    <w:rsid w:val="0045134D"/>
    <w:rsid w:val="00451588"/>
    <w:rsid w:val="004515E6"/>
    <w:rsid w:val="00451853"/>
    <w:rsid w:val="00451990"/>
    <w:rsid w:val="004519DB"/>
    <w:rsid w:val="004519DF"/>
    <w:rsid w:val="00451B53"/>
    <w:rsid w:val="00451EDD"/>
    <w:rsid w:val="00451F04"/>
    <w:rsid w:val="00451F3D"/>
    <w:rsid w:val="00451FBE"/>
    <w:rsid w:val="0045225D"/>
    <w:rsid w:val="00452566"/>
    <w:rsid w:val="00453CD2"/>
    <w:rsid w:val="00453D3F"/>
    <w:rsid w:val="004546DE"/>
    <w:rsid w:val="00454D7E"/>
    <w:rsid w:val="004550FA"/>
    <w:rsid w:val="0045536C"/>
    <w:rsid w:val="004553B9"/>
    <w:rsid w:val="004559E4"/>
    <w:rsid w:val="00455F3F"/>
    <w:rsid w:val="0045617D"/>
    <w:rsid w:val="00456512"/>
    <w:rsid w:val="004569DE"/>
    <w:rsid w:val="00456AD5"/>
    <w:rsid w:val="00456CE6"/>
    <w:rsid w:val="00456E3F"/>
    <w:rsid w:val="00457514"/>
    <w:rsid w:val="004575C8"/>
    <w:rsid w:val="00457667"/>
    <w:rsid w:val="004576A5"/>
    <w:rsid w:val="004577EB"/>
    <w:rsid w:val="00457975"/>
    <w:rsid w:val="00457A02"/>
    <w:rsid w:val="00457A3D"/>
    <w:rsid w:val="00457AF5"/>
    <w:rsid w:val="00460018"/>
    <w:rsid w:val="00460522"/>
    <w:rsid w:val="00460574"/>
    <w:rsid w:val="00460900"/>
    <w:rsid w:val="00460A72"/>
    <w:rsid w:val="00460AA0"/>
    <w:rsid w:val="00460C51"/>
    <w:rsid w:val="00460DB6"/>
    <w:rsid w:val="00461134"/>
    <w:rsid w:val="00461205"/>
    <w:rsid w:val="0046152E"/>
    <w:rsid w:val="00461A0D"/>
    <w:rsid w:val="00461A9D"/>
    <w:rsid w:val="00461B33"/>
    <w:rsid w:val="00461B37"/>
    <w:rsid w:val="00461F53"/>
    <w:rsid w:val="00462282"/>
    <w:rsid w:val="004624A4"/>
    <w:rsid w:val="004624D8"/>
    <w:rsid w:val="00462AEE"/>
    <w:rsid w:val="00462FB1"/>
    <w:rsid w:val="0046383C"/>
    <w:rsid w:val="00463ACD"/>
    <w:rsid w:val="00463BB5"/>
    <w:rsid w:val="00463CAB"/>
    <w:rsid w:val="00464020"/>
    <w:rsid w:val="00464199"/>
    <w:rsid w:val="00464248"/>
    <w:rsid w:val="004642F9"/>
    <w:rsid w:val="00464534"/>
    <w:rsid w:val="00464798"/>
    <w:rsid w:val="0046499B"/>
    <w:rsid w:val="00464A09"/>
    <w:rsid w:val="00464A19"/>
    <w:rsid w:val="00464B5F"/>
    <w:rsid w:val="00464BDC"/>
    <w:rsid w:val="00464CD8"/>
    <w:rsid w:val="00465176"/>
    <w:rsid w:val="004653D1"/>
    <w:rsid w:val="004653DC"/>
    <w:rsid w:val="00465B07"/>
    <w:rsid w:val="00465C0F"/>
    <w:rsid w:val="00466022"/>
    <w:rsid w:val="00466032"/>
    <w:rsid w:val="00466128"/>
    <w:rsid w:val="004661DD"/>
    <w:rsid w:val="00466432"/>
    <w:rsid w:val="004669B0"/>
    <w:rsid w:val="00466A5B"/>
    <w:rsid w:val="004670A0"/>
    <w:rsid w:val="004671E6"/>
    <w:rsid w:val="004674B5"/>
    <w:rsid w:val="004677D4"/>
    <w:rsid w:val="00467835"/>
    <w:rsid w:val="00467A0B"/>
    <w:rsid w:val="00467CA2"/>
    <w:rsid w:val="00467FC0"/>
    <w:rsid w:val="004700D1"/>
    <w:rsid w:val="00470370"/>
    <w:rsid w:val="00471734"/>
    <w:rsid w:val="004717BF"/>
    <w:rsid w:val="00471AF1"/>
    <w:rsid w:val="00471C54"/>
    <w:rsid w:val="0047248F"/>
    <w:rsid w:val="0047285E"/>
    <w:rsid w:val="00472ABE"/>
    <w:rsid w:val="00472AE4"/>
    <w:rsid w:val="00472C51"/>
    <w:rsid w:val="00472D05"/>
    <w:rsid w:val="00472D26"/>
    <w:rsid w:val="00473256"/>
    <w:rsid w:val="004732DE"/>
    <w:rsid w:val="00473598"/>
    <w:rsid w:val="004736A8"/>
    <w:rsid w:val="0047372F"/>
    <w:rsid w:val="004737F4"/>
    <w:rsid w:val="00473855"/>
    <w:rsid w:val="00473E9C"/>
    <w:rsid w:val="004742AD"/>
    <w:rsid w:val="00474582"/>
    <w:rsid w:val="004746AF"/>
    <w:rsid w:val="00474949"/>
    <w:rsid w:val="00474B2B"/>
    <w:rsid w:val="00474B36"/>
    <w:rsid w:val="00475212"/>
    <w:rsid w:val="004754C8"/>
    <w:rsid w:val="004755E7"/>
    <w:rsid w:val="00475668"/>
    <w:rsid w:val="004756F4"/>
    <w:rsid w:val="004759A5"/>
    <w:rsid w:val="00475B46"/>
    <w:rsid w:val="004762A3"/>
    <w:rsid w:val="004767DB"/>
    <w:rsid w:val="00476A4B"/>
    <w:rsid w:val="00476C36"/>
    <w:rsid w:val="00476F56"/>
    <w:rsid w:val="00477109"/>
    <w:rsid w:val="00477748"/>
    <w:rsid w:val="00477C1E"/>
    <w:rsid w:val="00477D72"/>
    <w:rsid w:val="00480182"/>
    <w:rsid w:val="00480219"/>
    <w:rsid w:val="0048027A"/>
    <w:rsid w:val="004804DA"/>
    <w:rsid w:val="00480CA2"/>
    <w:rsid w:val="00480CB2"/>
    <w:rsid w:val="00480E51"/>
    <w:rsid w:val="004810EB"/>
    <w:rsid w:val="00481164"/>
    <w:rsid w:val="004811A8"/>
    <w:rsid w:val="004813D3"/>
    <w:rsid w:val="0048159C"/>
    <w:rsid w:val="00481C20"/>
    <w:rsid w:val="00481FAD"/>
    <w:rsid w:val="0048207C"/>
    <w:rsid w:val="0048213C"/>
    <w:rsid w:val="004822FE"/>
    <w:rsid w:val="0048238B"/>
    <w:rsid w:val="00482445"/>
    <w:rsid w:val="004826E9"/>
    <w:rsid w:val="004828B0"/>
    <w:rsid w:val="00482D28"/>
    <w:rsid w:val="00483954"/>
    <w:rsid w:val="00483CE1"/>
    <w:rsid w:val="00483F88"/>
    <w:rsid w:val="00484106"/>
    <w:rsid w:val="00484F76"/>
    <w:rsid w:val="00485010"/>
    <w:rsid w:val="0048503F"/>
    <w:rsid w:val="00485129"/>
    <w:rsid w:val="00485224"/>
    <w:rsid w:val="0048584D"/>
    <w:rsid w:val="00485885"/>
    <w:rsid w:val="00485AEB"/>
    <w:rsid w:val="004861C7"/>
    <w:rsid w:val="004864AE"/>
    <w:rsid w:val="00486530"/>
    <w:rsid w:val="00486BED"/>
    <w:rsid w:val="00486C64"/>
    <w:rsid w:val="00486F35"/>
    <w:rsid w:val="00487523"/>
    <w:rsid w:val="00487C69"/>
    <w:rsid w:val="00487CBB"/>
    <w:rsid w:val="00487E5D"/>
    <w:rsid w:val="00487F27"/>
    <w:rsid w:val="0049000D"/>
    <w:rsid w:val="004904F0"/>
    <w:rsid w:val="004906F0"/>
    <w:rsid w:val="0049081F"/>
    <w:rsid w:val="00490A19"/>
    <w:rsid w:val="00490A1E"/>
    <w:rsid w:val="00490DC7"/>
    <w:rsid w:val="00490EC5"/>
    <w:rsid w:val="00491380"/>
    <w:rsid w:val="00491645"/>
    <w:rsid w:val="004919A6"/>
    <w:rsid w:val="00491C6D"/>
    <w:rsid w:val="00491E26"/>
    <w:rsid w:val="00492062"/>
    <w:rsid w:val="004922C5"/>
    <w:rsid w:val="00492BF1"/>
    <w:rsid w:val="00492C87"/>
    <w:rsid w:val="004934C3"/>
    <w:rsid w:val="00493754"/>
    <w:rsid w:val="004938AD"/>
    <w:rsid w:val="0049437F"/>
    <w:rsid w:val="00494576"/>
    <w:rsid w:val="0049488C"/>
    <w:rsid w:val="00494C79"/>
    <w:rsid w:val="004956B4"/>
    <w:rsid w:val="0049580C"/>
    <w:rsid w:val="004958E6"/>
    <w:rsid w:val="00495D91"/>
    <w:rsid w:val="00495F0D"/>
    <w:rsid w:val="00496044"/>
    <w:rsid w:val="0049616D"/>
    <w:rsid w:val="00496214"/>
    <w:rsid w:val="004962CE"/>
    <w:rsid w:val="00496F62"/>
    <w:rsid w:val="004973C9"/>
    <w:rsid w:val="004973D3"/>
    <w:rsid w:val="00497644"/>
    <w:rsid w:val="004978A9"/>
    <w:rsid w:val="00497C96"/>
    <w:rsid w:val="004A050C"/>
    <w:rsid w:val="004A0590"/>
    <w:rsid w:val="004A0780"/>
    <w:rsid w:val="004A099A"/>
    <w:rsid w:val="004A0A84"/>
    <w:rsid w:val="004A10B3"/>
    <w:rsid w:val="004A180E"/>
    <w:rsid w:val="004A19D6"/>
    <w:rsid w:val="004A1A74"/>
    <w:rsid w:val="004A1AD6"/>
    <w:rsid w:val="004A1F9E"/>
    <w:rsid w:val="004A20DF"/>
    <w:rsid w:val="004A21CB"/>
    <w:rsid w:val="004A21D1"/>
    <w:rsid w:val="004A22D0"/>
    <w:rsid w:val="004A23B3"/>
    <w:rsid w:val="004A2941"/>
    <w:rsid w:val="004A2979"/>
    <w:rsid w:val="004A2ABA"/>
    <w:rsid w:val="004A34E7"/>
    <w:rsid w:val="004A3889"/>
    <w:rsid w:val="004A3AD7"/>
    <w:rsid w:val="004A3B59"/>
    <w:rsid w:val="004A3B8B"/>
    <w:rsid w:val="004A3BD6"/>
    <w:rsid w:val="004A3DCC"/>
    <w:rsid w:val="004A4287"/>
    <w:rsid w:val="004A46C1"/>
    <w:rsid w:val="004A4701"/>
    <w:rsid w:val="004A470E"/>
    <w:rsid w:val="004A474F"/>
    <w:rsid w:val="004A4A88"/>
    <w:rsid w:val="004A4D5E"/>
    <w:rsid w:val="004A4E63"/>
    <w:rsid w:val="004A525A"/>
    <w:rsid w:val="004A529E"/>
    <w:rsid w:val="004A53A1"/>
    <w:rsid w:val="004A54EF"/>
    <w:rsid w:val="004A5901"/>
    <w:rsid w:val="004A5976"/>
    <w:rsid w:val="004A5D66"/>
    <w:rsid w:val="004A5DE1"/>
    <w:rsid w:val="004A609A"/>
    <w:rsid w:val="004A620A"/>
    <w:rsid w:val="004A6A7D"/>
    <w:rsid w:val="004A6D50"/>
    <w:rsid w:val="004A74C4"/>
    <w:rsid w:val="004A7A45"/>
    <w:rsid w:val="004A7AF7"/>
    <w:rsid w:val="004A7B0B"/>
    <w:rsid w:val="004A7FE4"/>
    <w:rsid w:val="004B036E"/>
    <w:rsid w:val="004B04C9"/>
    <w:rsid w:val="004B0601"/>
    <w:rsid w:val="004B0929"/>
    <w:rsid w:val="004B0978"/>
    <w:rsid w:val="004B0CC4"/>
    <w:rsid w:val="004B16FC"/>
    <w:rsid w:val="004B17CB"/>
    <w:rsid w:val="004B1E66"/>
    <w:rsid w:val="004B207B"/>
    <w:rsid w:val="004B219B"/>
    <w:rsid w:val="004B2332"/>
    <w:rsid w:val="004B251E"/>
    <w:rsid w:val="004B2624"/>
    <w:rsid w:val="004B2665"/>
    <w:rsid w:val="004B26F1"/>
    <w:rsid w:val="004B2DDC"/>
    <w:rsid w:val="004B2E2E"/>
    <w:rsid w:val="004B2E65"/>
    <w:rsid w:val="004B3153"/>
    <w:rsid w:val="004B3156"/>
    <w:rsid w:val="004B318A"/>
    <w:rsid w:val="004B3232"/>
    <w:rsid w:val="004B340D"/>
    <w:rsid w:val="004B37B9"/>
    <w:rsid w:val="004B3903"/>
    <w:rsid w:val="004B3A12"/>
    <w:rsid w:val="004B3A38"/>
    <w:rsid w:val="004B4056"/>
    <w:rsid w:val="004B417D"/>
    <w:rsid w:val="004B439F"/>
    <w:rsid w:val="004B4836"/>
    <w:rsid w:val="004B4AFF"/>
    <w:rsid w:val="004B4B23"/>
    <w:rsid w:val="004B4B73"/>
    <w:rsid w:val="004B5291"/>
    <w:rsid w:val="004B5303"/>
    <w:rsid w:val="004B56C4"/>
    <w:rsid w:val="004B591B"/>
    <w:rsid w:val="004B6263"/>
    <w:rsid w:val="004B62C8"/>
    <w:rsid w:val="004B6344"/>
    <w:rsid w:val="004B6379"/>
    <w:rsid w:val="004B654B"/>
    <w:rsid w:val="004B70EE"/>
    <w:rsid w:val="004B73DF"/>
    <w:rsid w:val="004B7513"/>
    <w:rsid w:val="004B7A91"/>
    <w:rsid w:val="004B7B4D"/>
    <w:rsid w:val="004B7CE6"/>
    <w:rsid w:val="004C0205"/>
    <w:rsid w:val="004C02A4"/>
    <w:rsid w:val="004C035B"/>
    <w:rsid w:val="004C0422"/>
    <w:rsid w:val="004C0F5F"/>
    <w:rsid w:val="004C1445"/>
    <w:rsid w:val="004C145A"/>
    <w:rsid w:val="004C1763"/>
    <w:rsid w:val="004C185A"/>
    <w:rsid w:val="004C1874"/>
    <w:rsid w:val="004C1B4D"/>
    <w:rsid w:val="004C1D5A"/>
    <w:rsid w:val="004C1D81"/>
    <w:rsid w:val="004C1EC8"/>
    <w:rsid w:val="004C1FAF"/>
    <w:rsid w:val="004C20AD"/>
    <w:rsid w:val="004C2284"/>
    <w:rsid w:val="004C2698"/>
    <w:rsid w:val="004C2B8B"/>
    <w:rsid w:val="004C2D56"/>
    <w:rsid w:val="004C316D"/>
    <w:rsid w:val="004C3A24"/>
    <w:rsid w:val="004C3E0B"/>
    <w:rsid w:val="004C3EE2"/>
    <w:rsid w:val="004C43F0"/>
    <w:rsid w:val="004C4BAA"/>
    <w:rsid w:val="004C4C36"/>
    <w:rsid w:val="004C525B"/>
    <w:rsid w:val="004C548F"/>
    <w:rsid w:val="004C5A0B"/>
    <w:rsid w:val="004C5B12"/>
    <w:rsid w:val="004C5B3F"/>
    <w:rsid w:val="004C645B"/>
    <w:rsid w:val="004C64DB"/>
    <w:rsid w:val="004C69EE"/>
    <w:rsid w:val="004C69F4"/>
    <w:rsid w:val="004C6CA4"/>
    <w:rsid w:val="004C6CF7"/>
    <w:rsid w:val="004C6F8B"/>
    <w:rsid w:val="004C7363"/>
    <w:rsid w:val="004D000D"/>
    <w:rsid w:val="004D0359"/>
    <w:rsid w:val="004D0502"/>
    <w:rsid w:val="004D0646"/>
    <w:rsid w:val="004D0ACC"/>
    <w:rsid w:val="004D0DD2"/>
    <w:rsid w:val="004D15CD"/>
    <w:rsid w:val="004D17EA"/>
    <w:rsid w:val="004D183E"/>
    <w:rsid w:val="004D18DC"/>
    <w:rsid w:val="004D1B31"/>
    <w:rsid w:val="004D1F61"/>
    <w:rsid w:val="004D2286"/>
    <w:rsid w:val="004D278A"/>
    <w:rsid w:val="004D2AC8"/>
    <w:rsid w:val="004D2DF9"/>
    <w:rsid w:val="004D3020"/>
    <w:rsid w:val="004D306A"/>
    <w:rsid w:val="004D3B30"/>
    <w:rsid w:val="004D3FCF"/>
    <w:rsid w:val="004D4163"/>
    <w:rsid w:val="004D4296"/>
    <w:rsid w:val="004D4692"/>
    <w:rsid w:val="004D4A2C"/>
    <w:rsid w:val="004D4C72"/>
    <w:rsid w:val="004D4FA0"/>
    <w:rsid w:val="004D5000"/>
    <w:rsid w:val="004D5169"/>
    <w:rsid w:val="004D516B"/>
    <w:rsid w:val="004D5757"/>
    <w:rsid w:val="004D593C"/>
    <w:rsid w:val="004D5CCB"/>
    <w:rsid w:val="004D5EA5"/>
    <w:rsid w:val="004D641D"/>
    <w:rsid w:val="004D64D7"/>
    <w:rsid w:val="004D66B7"/>
    <w:rsid w:val="004D6B48"/>
    <w:rsid w:val="004D6F95"/>
    <w:rsid w:val="004D70CA"/>
    <w:rsid w:val="004D71A8"/>
    <w:rsid w:val="004D73CF"/>
    <w:rsid w:val="004D7BBE"/>
    <w:rsid w:val="004D7EE7"/>
    <w:rsid w:val="004D7FAD"/>
    <w:rsid w:val="004E01F4"/>
    <w:rsid w:val="004E0275"/>
    <w:rsid w:val="004E03DC"/>
    <w:rsid w:val="004E06AC"/>
    <w:rsid w:val="004E0B95"/>
    <w:rsid w:val="004E0D88"/>
    <w:rsid w:val="004E0E5E"/>
    <w:rsid w:val="004E1208"/>
    <w:rsid w:val="004E1229"/>
    <w:rsid w:val="004E14C0"/>
    <w:rsid w:val="004E16B7"/>
    <w:rsid w:val="004E17DD"/>
    <w:rsid w:val="004E1967"/>
    <w:rsid w:val="004E1E0B"/>
    <w:rsid w:val="004E1EE7"/>
    <w:rsid w:val="004E2053"/>
    <w:rsid w:val="004E2080"/>
    <w:rsid w:val="004E24DC"/>
    <w:rsid w:val="004E25E2"/>
    <w:rsid w:val="004E27FA"/>
    <w:rsid w:val="004E2A21"/>
    <w:rsid w:val="004E2B1E"/>
    <w:rsid w:val="004E2B9D"/>
    <w:rsid w:val="004E3128"/>
    <w:rsid w:val="004E3515"/>
    <w:rsid w:val="004E35B3"/>
    <w:rsid w:val="004E35FA"/>
    <w:rsid w:val="004E3854"/>
    <w:rsid w:val="004E392F"/>
    <w:rsid w:val="004E3D6A"/>
    <w:rsid w:val="004E3F29"/>
    <w:rsid w:val="004E4019"/>
    <w:rsid w:val="004E4143"/>
    <w:rsid w:val="004E4188"/>
    <w:rsid w:val="004E4291"/>
    <w:rsid w:val="004E42F8"/>
    <w:rsid w:val="004E4840"/>
    <w:rsid w:val="004E497B"/>
    <w:rsid w:val="004E4AE8"/>
    <w:rsid w:val="004E4B3B"/>
    <w:rsid w:val="004E4D80"/>
    <w:rsid w:val="004E4DBB"/>
    <w:rsid w:val="004E4E42"/>
    <w:rsid w:val="004E50FF"/>
    <w:rsid w:val="004E5164"/>
    <w:rsid w:val="004E537D"/>
    <w:rsid w:val="004E5950"/>
    <w:rsid w:val="004E59D1"/>
    <w:rsid w:val="004E5C4D"/>
    <w:rsid w:val="004E6088"/>
    <w:rsid w:val="004E6156"/>
    <w:rsid w:val="004E6276"/>
    <w:rsid w:val="004E62DC"/>
    <w:rsid w:val="004E68C1"/>
    <w:rsid w:val="004E69E1"/>
    <w:rsid w:val="004E6C0C"/>
    <w:rsid w:val="004E700F"/>
    <w:rsid w:val="004E70CF"/>
    <w:rsid w:val="004E70D0"/>
    <w:rsid w:val="004E713F"/>
    <w:rsid w:val="004E722A"/>
    <w:rsid w:val="004E7474"/>
    <w:rsid w:val="004E779A"/>
    <w:rsid w:val="004E7CE7"/>
    <w:rsid w:val="004F008C"/>
    <w:rsid w:val="004F011E"/>
    <w:rsid w:val="004F088E"/>
    <w:rsid w:val="004F098B"/>
    <w:rsid w:val="004F09EE"/>
    <w:rsid w:val="004F0AAC"/>
    <w:rsid w:val="004F0CC7"/>
    <w:rsid w:val="004F11B3"/>
    <w:rsid w:val="004F135B"/>
    <w:rsid w:val="004F137C"/>
    <w:rsid w:val="004F14A5"/>
    <w:rsid w:val="004F180D"/>
    <w:rsid w:val="004F1825"/>
    <w:rsid w:val="004F1DC6"/>
    <w:rsid w:val="004F1DC8"/>
    <w:rsid w:val="004F1E2D"/>
    <w:rsid w:val="004F2121"/>
    <w:rsid w:val="004F23A9"/>
    <w:rsid w:val="004F23B7"/>
    <w:rsid w:val="004F244C"/>
    <w:rsid w:val="004F249E"/>
    <w:rsid w:val="004F26F9"/>
    <w:rsid w:val="004F2A9B"/>
    <w:rsid w:val="004F2B8D"/>
    <w:rsid w:val="004F2B92"/>
    <w:rsid w:val="004F2C03"/>
    <w:rsid w:val="004F2FCC"/>
    <w:rsid w:val="004F3398"/>
    <w:rsid w:val="004F353E"/>
    <w:rsid w:val="004F397E"/>
    <w:rsid w:val="004F3A98"/>
    <w:rsid w:val="004F3CE1"/>
    <w:rsid w:val="004F408C"/>
    <w:rsid w:val="004F424A"/>
    <w:rsid w:val="004F4656"/>
    <w:rsid w:val="004F47B8"/>
    <w:rsid w:val="004F4D16"/>
    <w:rsid w:val="004F4DD4"/>
    <w:rsid w:val="004F4E0A"/>
    <w:rsid w:val="004F520D"/>
    <w:rsid w:val="004F529E"/>
    <w:rsid w:val="004F542C"/>
    <w:rsid w:val="004F5895"/>
    <w:rsid w:val="004F5BF8"/>
    <w:rsid w:val="004F60B2"/>
    <w:rsid w:val="004F631D"/>
    <w:rsid w:val="004F645C"/>
    <w:rsid w:val="004F6634"/>
    <w:rsid w:val="004F678F"/>
    <w:rsid w:val="004F67EE"/>
    <w:rsid w:val="004F69E1"/>
    <w:rsid w:val="004F6A78"/>
    <w:rsid w:val="004F6A90"/>
    <w:rsid w:val="004F6CBF"/>
    <w:rsid w:val="004F6F99"/>
    <w:rsid w:val="004F70C8"/>
    <w:rsid w:val="004F70DD"/>
    <w:rsid w:val="004F71AF"/>
    <w:rsid w:val="004F7932"/>
    <w:rsid w:val="004F79B4"/>
    <w:rsid w:val="004F7F20"/>
    <w:rsid w:val="005004B8"/>
    <w:rsid w:val="005004BB"/>
    <w:rsid w:val="00500865"/>
    <w:rsid w:val="00500874"/>
    <w:rsid w:val="005008A7"/>
    <w:rsid w:val="005009D8"/>
    <w:rsid w:val="00500C53"/>
    <w:rsid w:val="00500CA2"/>
    <w:rsid w:val="0050136E"/>
    <w:rsid w:val="005013B4"/>
    <w:rsid w:val="00501410"/>
    <w:rsid w:val="005014CD"/>
    <w:rsid w:val="0050151E"/>
    <w:rsid w:val="00501962"/>
    <w:rsid w:val="00502897"/>
    <w:rsid w:val="00502986"/>
    <w:rsid w:val="00503124"/>
    <w:rsid w:val="00503310"/>
    <w:rsid w:val="00503476"/>
    <w:rsid w:val="00503499"/>
    <w:rsid w:val="00503602"/>
    <w:rsid w:val="005036A2"/>
    <w:rsid w:val="00503C4D"/>
    <w:rsid w:val="00503D6C"/>
    <w:rsid w:val="00503F1B"/>
    <w:rsid w:val="00504007"/>
    <w:rsid w:val="00504601"/>
    <w:rsid w:val="00504B1B"/>
    <w:rsid w:val="00504C24"/>
    <w:rsid w:val="00504D8B"/>
    <w:rsid w:val="00505249"/>
    <w:rsid w:val="0050549A"/>
    <w:rsid w:val="005054CE"/>
    <w:rsid w:val="005055F1"/>
    <w:rsid w:val="00505645"/>
    <w:rsid w:val="00505C40"/>
    <w:rsid w:val="00505EB6"/>
    <w:rsid w:val="0050638C"/>
    <w:rsid w:val="005064A2"/>
    <w:rsid w:val="005065A9"/>
    <w:rsid w:val="00506601"/>
    <w:rsid w:val="00506D3A"/>
    <w:rsid w:val="00506E1E"/>
    <w:rsid w:val="00507018"/>
    <w:rsid w:val="005071FB"/>
    <w:rsid w:val="00507217"/>
    <w:rsid w:val="005073EB"/>
    <w:rsid w:val="00507F6D"/>
    <w:rsid w:val="00510104"/>
    <w:rsid w:val="00510760"/>
    <w:rsid w:val="005107AA"/>
    <w:rsid w:val="005108E3"/>
    <w:rsid w:val="00510A06"/>
    <w:rsid w:val="00510CBB"/>
    <w:rsid w:val="00510F0B"/>
    <w:rsid w:val="005113A2"/>
    <w:rsid w:val="005114CE"/>
    <w:rsid w:val="005114DB"/>
    <w:rsid w:val="005116F8"/>
    <w:rsid w:val="00511C8E"/>
    <w:rsid w:val="00511F8C"/>
    <w:rsid w:val="005125CE"/>
    <w:rsid w:val="00512EDD"/>
    <w:rsid w:val="00513305"/>
    <w:rsid w:val="0051350F"/>
    <w:rsid w:val="005136DF"/>
    <w:rsid w:val="00513EE9"/>
    <w:rsid w:val="00513F49"/>
    <w:rsid w:val="00514145"/>
    <w:rsid w:val="005141D8"/>
    <w:rsid w:val="00514776"/>
    <w:rsid w:val="00514840"/>
    <w:rsid w:val="00514AD9"/>
    <w:rsid w:val="00514B4D"/>
    <w:rsid w:val="00514C2E"/>
    <w:rsid w:val="00514FAC"/>
    <w:rsid w:val="0051588B"/>
    <w:rsid w:val="00515E6B"/>
    <w:rsid w:val="00516B35"/>
    <w:rsid w:val="00516D56"/>
    <w:rsid w:val="00516EC9"/>
    <w:rsid w:val="00516F81"/>
    <w:rsid w:val="00516FA0"/>
    <w:rsid w:val="0051721E"/>
    <w:rsid w:val="005173D1"/>
    <w:rsid w:val="00517455"/>
    <w:rsid w:val="00517501"/>
    <w:rsid w:val="00517925"/>
    <w:rsid w:val="00520300"/>
    <w:rsid w:val="00520466"/>
    <w:rsid w:val="0052060F"/>
    <w:rsid w:val="00520826"/>
    <w:rsid w:val="0052094D"/>
    <w:rsid w:val="00520EE1"/>
    <w:rsid w:val="00520FF5"/>
    <w:rsid w:val="0052102E"/>
    <w:rsid w:val="00521812"/>
    <w:rsid w:val="005218E9"/>
    <w:rsid w:val="0052205D"/>
    <w:rsid w:val="0052252A"/>
    <w:rsid w:val="0052276A"/>
    <w:rsid w:val="00522AF6"/>
    <w:rsid w:val="00522C35"/>
    <w:rsid w:val="00522CAC"/>
    <w:rsid w:val="00522FA9"/>
    <w:rsid w:val="00523260"/>
    <w:rsid w:val="00523605"/>
    <w:rsid w:val="00523C79"/>
    <w:rsid w:val="00523FA6"/>
    <w:rsid w:val="005240DD"/>
    <w:rsid w:val="0052416E"/>
    <w:rsid w:val="005247E7"/>
    <w:rsid w:val="0052484D"/>
    <w:rsid w:val="00524957"/>
    <w:rsid w:val="00524D22"/>
    <w:rsid w:val="00524E8D"/>
    <w:rsid w:val="005253F4"/>
    <w:rsid w:val="005253F6"/>
    <w:rsid w:val="0052555D"/>
    <w:rsid w:val="00525641"/>
    <w:rsid w:val="00525B02"/>
    <w:rsid w:val="00525C07"/>
    <w:rsid w:val="00526536"/>
    <w:rsid w:val="00526DCB"/>
    <w:rsid w:val="00526EBA"/>
    <w:rsid w:val="00526FC1"/>
    <w:rsid w:val="0052741D"/>
    <w:rsid w:val="0052752D"/>
    <w:rsid w:val="00527626"/>
    <w:rsid w:val="00527770"/>
    <w:rsid w:val="0052796E"/>
    <w:rsid w:val="00527CC7"/>
    <w:rsid w:val="00527E27"/>
    <w:rsid w:val="00530291"/>
    <w:rsid w:val="00530413"/>
    <w:rsid w:val="00530AF4"/>
    <w:rsid w:val="00530D27"/>
    <w:rsid w:val="00530E81"/>
    <w:rsid w:val="00530F2F"/>
    <w:rsid w:val="00530FBA"/>
    <w:rsid w:val="005310CA"/>
    <w:rsid w:val="00531129"/>
    <w:rsid w:val="005315C6"/>
    <w:rsid w:val="00531610"/>
    <w:rsid w:val="00531A16"/>
    <w:rsid w:val="00531E53"/>
    <w:rsid w:val="00532070"/>
    <w:rsid w:val="00532072"/>
    <w:rsid w:val="005320EF"/>
    <w:rsid w:val="0053248F"/>
    <w:rsid w:val="0053264D"/>
    <w:rsid w:val="005328BE"/>
    <w:rsid w:val="005329C5"/>
    <w:rsid w:val="0053393F"/>
    <w:rsid w:val="00533A13"/>
    <w:rsid w:val="00533A5A"/>
    <w:rsid w:val="00533E54"/>
    <w:rsid w:val="00533FBE"/>
    <w:rsid w:val="0053424E"/>
    <w:rsid w:val="0053427D"/>
    <w:rsid w:val="005346CE"/>
    <w:rsid w:val="005348C1"/>
    <w:rsid w:val="005350AE"/>
    <w:rsid w:val="00535449"/>
    <w:rsid w:val="005356E4"/>
    <w:rsid w:val="0053591A"/>
    <w:rsid w:val="00535BF9"/>
    <w:rsid w:val="00535C65"/>
    <w:rsid w:val="00535DE1"/>
    <w:rsid w:val="00535F6E"/>
    <w:rsid w:val="005363FE"/>
    <w:rsid w:val="0053640B"/>
    <w:rsid w:val="005366FE"/>
    <w:rsid w:val="00536785"/>
    <w:rsid w:val="00536E87"/>
    <w:rsid w:val="00536F7F"/>
    <w:rsid w:val="005370BF"/>
    <w:rsid w:val="0053729A"/>
    <w:rsid w:val="00537877"/>
    <w:rsid w:val="005378A8"/>
    <w:rsid w:val="005378E1"/>
    <w:rsid w:val="00537B8E"/>
    <w:rsid w:val="00537F5F"/>
    <w:rsid w:val="005401BB"/>
    <w:rsid w:val="00540E0B"/>
    <w:rsid w:val="00541046"/>
    <w:rsid w:val="0054106F"/>
    <w:rsid w:val="0054124A"/>
    <w:rsid w:val="00541553"/>
    <w:rsid w:val="00541732"/>
    <w:rsid w:val="005418D5"/>
    <w:rsid w:val="0054192E"/>
    <w:rsid w:val="00541A01"/>
    <w:rsid w:val="00541E00"/>
    <w:rsid w:val="005422EE"/>
    <w:rsid w:val="005424D5"/>
    <w:rsid w:val="00542D24"/>
    <w:rsid w:val="005436BD"/>
    <w:rsid w:val="00543A97"/>
    <w:rsid w:val="00543AE5"/>
    <w:rsid w:val="00543DC7"/>
    <w:rsid w:val="00543F02"/>
    <w:rsid w:val="00544088"/>
    <w:rsid w:val="005440E2"/>
    <w:rsid w:val="00544727"/>
    <w:rsid w:val="005448F8"/>
    <w:rsid w:val="00544B82"/>
    <w:rsid w:val="0054518C"/>
    <w:rsid w:val="0054536F"/>
    <w:rsid w:val="0054563D"/>
    <w:rsid w:val="00545670"/>
    <w:rsid w:val="00545A4D"/>
    <w:rsid w:val="00545A7F"/>
    <w:rsid w:val="00545B2C"/>
    <w:rsid w:val="00545E2C"/>
    <w:rsid w:val="00545EF3"/>
    <w:rsid w:val="00545F65"/>
    <w:rsid w:val="005467CA"/>
    <w:rsid w:val="00546D7E"/>
    <w:rsid w:val="00546F31"/>
    <w:rsid w:val="005475A3"/>
    <w:rsid w:val="00547C3B"/>
    <w:rsid w:val="00547ED5"/>
    <w:rsid w:val="005501D7"/>
    <w:rsid w:val="005502EE"/>
    <w:rsid w:val="00550304"/>
    <w:rsid w:val="00550441"/>
    <w:rsid w:val="00550960"/>
    <w:rsid w:val="005509C8"/>
    <w:rsid w:val="00550AD0"/>
    <w:rsid w:val="005512ED"/>
    <w:rsid w:val="00551405"/>
    <w:rsid w:val="00551591"/>
    <w:rsid w:val="005515F2"/>
    <w:rsid w:val="0055189D"/>
    <w:rsid w:val="00551979"/>
    <w:rsid w:val="00551FBF"/>
    <w:rsid w:val="00552056"/>
    <w:rsid w:val="00552183"/>
    <w:rsid w:val="00552241"/>
    <w:rsid w:val="005525CA"/>
    <w:rsid w:val="0055288C"/>
    <w:rsid w:val="00552BBA"/>
    <w:rsid w:val="00552C8F"/>
    <w:rsid w:val="00552D86"/>
    <w:rsid w:val="00553242"/>
    <w:rsid w:val="00553271"/>
    <w:rsid w:val="0055329F"/>
    <w:rsid w:val="0055343A"/>
    <w:rsid w:val="00553C28"/>
    <w:rsid w:val="00553D54"/>
    <w:rsid w:val="00553DAA"/>
    <w:rsid w:val="00553DF1"/>
    <w:rsid w:val="00554162"/>
    <w:rsid w:val="00554258"/>
    <w:rsid w:val="00554964"/>
    <w:rsid w:val="00554C9D"/>
    <w:rsid w:val="00555787"/>
    <w:rsid w:val="005557A0"/>
    <w:rsid w:val="00555B39"/>
    <w:rsid w:val="00555FA8"/>
    <w:rsid w:val="0055616C"/>
    <w:rsid w:val="005568FA"/>
    <w:rsid w:val="0055726C"/>
    <w:rsid w:val="005572E3"/>
    <w:rsid w:val="0055796E"/>
    <w:rsid w:val="0056037B"/>
    <w:rsid w:val="005606C8"/>
    <w:rsid w:val="005609A2"/>
    <w:rsid w:val="00560D2A"/>
    <w:rsid w:val="00560F6A"/>
    <w:rsid w:val="005610E5"/>
    <w:rsid w:val="00561444"/>
    <w:rsid w:val="00561886"/>
    <w:rsid w:val="00561FA4"/>
    <w:rsid w:val="00561FB9"/>
    <w:rsid w:val="005621C3"/>
    <w:rsid w:val="005622D0"/>
    <w:rsid w:val="00562558"/>
    <w:rsid w:val="0056276B"/>
    <w:rsid w:val="0056297D"/>
    <w:rsid w:val="00562CCF"/>
    <w:rsid w:val="005632A9"/>
    <w:rsid w:val="005632DE"/>
    <w:rsid w:val="0056357D"/>
    <w:rsid w:val="00563730"/>
    <w:rsid w:val="00563748"/>
    <w:rsid w:val="0056392D"/>
    <w:rsid w:val="00563C58"/>
    <w:rsid w:val="00564097"/>
    <w:rsid w:val="00564315"/>
    <w:rsid w:val="00564341"/>
    <w:rsid w:val="005646A4"/>
    <w:rsid w:val="00564836"/>
    <w:rsid w:val="00564903"/>
    <w:rsid w:val="00564C31"/>
    <w:rsid w:val="00564C66"/>
    <w:rsid w:val="00564CA1"/>
    <w:rsid w:val="00564F8B"/>
    <w:rsid w:val="00565395"/>
    <w:rsid w:val="00565CD8"/>
    <w:rsid w:val="00565FEA"/>
    <w:rsid w:val="00566007"/>
    <w:rsid w:val="00566B97"/>
    <w:rsid w:val="00566CB7"/>
    <w:rsid w:val="0056769F"/>
    <w:rsid w:val="00567C3B"/>
    <w:rsid w:val="00567DA3"/>
    <w:rsid w:val="00567EA8"/>
    <w:rsid w:val="0057058C"/>
    <w:rsid w:val="0057083C"/>
    <w:rsid w:val="00570AEE"/>
    <w:rsid w:val="005713DA"/>
    <w:rsid w:val="0057197E"/>
    <w:rsid w:val="005719B9"/>
    <w:rsid w:val="00571B4F"/>
    <w:rsid w:val="00571CBF"/>
    <w:rsid w:val="00571CC9"/>
    <w:rsid w:val="00571DE6"/>
    <w:rsid w:val="0057249F"/>
    <w:rsid w:val="0057264D"/>
    <w:rsid w:val="00572660"/>
    <w:rsid w:val="00572712"/>
    <w:rsid w:val="0057289F"/>
    <w:rsid w:val="00572935"/>
    <w:rsid w:val="00572A4A"/>
    <w:rsid w:val="00572A93"/>
    <w:rsid w:val="00572AE5"/>
    <w:rsid w:val="00572D7B"/>
    <w:rsid w:val="00573546"/>
    <w:rsid w:val="00573A71"/>
    <w:rsid w:val="00573ED6"/>
    <w:rsid w:val="005744D3"/>
    <w:rsid w:val="00574518"/>
    <w:rsid w:val="0057463D"/>
    <w:rsid w:val="00574676"/>
    <w:rsid w:val="005747E9"/>
    <w:rsid w:val="00574B6B"/>
    <w:rsid w:val="00575341"/>
    <w:rsid w:val="0057542D"/>
    <w:rsid w:val="00575476"/>
    <w:rsid w:val="005761C3"/>
    <w:rsid w:val="005767E1"/>
    <w:rsid w:val="00576EFF"/>
    <w:rsid w:val="00577223"/>
    <w:rsid w:val="00577267"/>
    <w:rsid w:val="005772EE"/>
    <w:rsid w:val="005774F9"/>
    <w:rsid w:val="0057751F"/>
    <w:rsid w:val="0057756A"/>
    <w:rsid w:val="00577DC0"/>
    <w:rsid w:val="0058000D"/>
    <w:rsid w:val="005801FA"/>
    <w:rsid w:val="0058043D"/>
    <w:rsid w:val="00580545"/>
    <w:rsid w:val="0058060B"/>
    <w:rsid w:val="00580629"/>
    <w:rsid w:val="00580B43"/>
    <w:rsid w:val="00580DBD"/>
    <w:rsid w:val="00580F65"/>
    <w:rsid w:val="0058153D"/>
    <w:rsid w:val="005818F6"/>
    <w:rsid w:val="0058193F"/>
    <w:rsid w:val="00581EF4"/>
    <w:rsid w:val="0058202C"/>
    <w:rsid w:val="005824DD"/>
    <w:rsid w:val="005829F0"/>
    <w:rsid w:val="0058309B"/>
    <w:rsid w:val="005831AF"/>
    <w:rsid w:val="00583620"/>
    <w:rsid w:val="005837C7"/>
    <w:rsid w:val="00583EA8"/>
    <w:rsid w:val="0058406D"/>
    <w:rsid w:val="00584137"/>
    <w:rsid w:val="00584500"/>
    <w:rsid w:val="005849DC"/>
    <w:rsid w:val="005849F3"/>
    <w:rsid w:val="00584C7A"/>
    <w:rsid w:val="00585515"/>
    <w:rsid w:val="0058579C"/>
    <w:rsid w:val="00585800"/>
    <w:rsid w:val="00585A24"/>
    <w:rsid w:val="00586037"/>
    <w:rsid w:val="005860C3"/>
    <w:rsid w:val="00586375"/>
    <w:rsid w:val="005869FA"/>
    <w:rsid w:val="00586D40"/>
    <w:rsid w:val="005871F4"/>
    <w:rsid w:val="0058724F"/>
    <w:rsid w:val="005873DB"/>
    <w:rsid w:val="0058749D"/>
    <w:rsid w:val="00587748"/>
    <w:rsid w:val="00587F4E"/>
    <w:rsid w:val="005901EC"/>
    <w:rsid w:val="00590A47"/>
    <w:rsid w:val="00590D30"/>
    <w:rsid w:val="00591059"/>
    <w:rsid w:val="00591172"/>
    <w:rsid w:val="00591359"/>
    <w:rsid w:val="0059140D"/>
    <w:rsid w:val="00591758"/>
    <w:rsid w:val="00591982"/>
    <w:rsid w:val="00591EB4"/>
    <w:rsid w:val="00591F07"/>
    <w:rsid w:val="0059205C"/>
    <w:rsid w:val="00592348"/>
    <w:rsid w:val="005925B4"/>
    <w:rsid w:val="005925D9"/>
    <w:rsid w:val="00592BAC"/>
    <w:rsid w:val="00592EBB"/>
    <w:rsid w:val="0059316E"/>
    <w:rsid w:val="0059330E"/>
    <w:rsid w:val="005933BC"/>
    <w:rsid w:val="0059343D"/>
    <w:rsid w:val="00593706"/>
    <w:rsid w:val="0059385F"/>
    <w:rsid w:val="00593C33"/>
    <w:rsid w:val="00593CB6"/>
    <w:rsid w:val="00593F8D"/>
    <w:rsid w:val="00594551"/>
    <w:rsid w:val="00594A9D"/>
    <w:rsid w:val="00594CAA"/>
    <w:rsid w:val="005952DA"/>
    <w:rsid w:val="00595746"/>
    <w:rsid w:val="0059592A"/>
    <w:rsid w:val="00595C91"/>
    <w:rsid w:val="0059601C"/>
    <w:rsid w:val="0059616F"/>
    <w:rsid w:val="005962CF"/>
    <w:rsid w:val="005964AA"/>
    <w:rsid w:val="005968FF"/>
    <w:rsid w:val="00596B90"/>
    <w:rsid w:val="00596E69"/>
    <w:rsid w:val="00596EAB"/>
    <w:rsid w:val="00597141"/>
    <w:rsid w:val="00597165"/>
    <w:rsid w:val="005971AB"/>
    <w:rsid w:val="00597316"/>
    <w:rsid w:val="005976D1"/>
    <w:rsid w:val="00597B62"/>
    <w:rsid w:val="00597B6B"/>
    <w:rsid w:val="00597B6E"/>
    <w:rsid w:val="005A068B"/>
    <w:rsid w:val="005A06E3"/>
    <w:rsid w:val="005A077B"/>
    <w:rsid w:val="005A0AA1"/>
    <w:rsid w:val="005A0CE1"/>
    <w:rsid w:val="005A0DEC"/>
    <w:rsid w:val="005A1000"/>
    <w:rsid w:val="005A104F"/>
    <w:rsid w:val="005A14AA"/>
    <w:rsid w:val="005A174E"/>
    <w:rsid w:val="005A1906"/>
    <w:rsid w:val="005A19F1"/>
    <w:rsid w:val="005A1FD1"/>
    <w:rsid w:val="005A21E3"/>
    <w:rsid w:val="005A2C4F"/>
    <w:rsid w:val="005A2DD8"/>
    <w:rsid w:val="005A3563"/>
    <w:rsid w:val="005A3EDF"/>
    <w:rsid w:val="005A3FD2"/>
    <w:rsid w:val="005A415A"/>
    <w:rsid w:val="005A446F"/>
    <w:rsid w:val="005A487B"/>
    <w:rsid w:val="005A4A9B"/>
    <w:rsid w:val="005A4C46"/>
    <w:rsid w:val="005A5032"/>
    <w:rsid w:val="005A5B8E"/>
    <w:rsid w:val="005A5BC2"/>
    <w:rsid w:val="005A5C6D"/>
    <w:rsid w:val="005A5EAC"/>
    <w:rsid w:val="005A5F46"/>
    <w:rsid w:val="005A6178"/>
    <w:rsid w:val="005A6250"/>
    <w:rsid w:val="005A6286"/>
    <w:rsid w:val="005A6391"/>
    <w:rsid w:val="005A6A95"/>
    <w:rsid w:val="005A6AA2"/>
    <w:rsid w:val="005A6CD8"/>
    <w:rsid w:val="005A7104"/>
    <w:rsid w:val="005A789D"/>
    <w:rsid w:val="005A78F8"/>
    <w:rsid w:val="005A7EA0"/>
    <w:rsid w:val="005A7EBD"/>
    <w:rsid w:val="005B0086"/>
    <w:rsid w:val="005B026D"/>
    <w:rsid w:val="005B061B"/>
    <w:rsid w:val="005B09F9"/>
    <w:rsid w:val="005B0CDA"/>
    <w:rsid w:val="005B0E86"/>
    <w:rsid w:val="005B116E"/>
    <w:rsid w:val="005B120E"/>
    <w:rsid w:val="005B1672"/>
    <w:rsid w:val="005B1678"/>
    <w:rsid w:val="005B17E1"/>
    <w:rsid w:val="005B1D00"/>
    <w:rsid w:val="005B2058"/>
    <w:rsid w:val="005B209F"/>
    <w:rsid w:val="005B2139"/>
    <w:rsid w:val="005B2A7B"/>
    <w:rsid w:val="005B2B78"/>
    <w:rsid w:val="005B2E76"/>
    <w:rsid w:val="005B32CC"/>
    <w:rsid w:val="005B33F5"/>
    <w:rsid w:val="005B381E"/>
    <w:rsid w:val="005B3AA7"/>
    <w:rsid w:val="005B3BD6"/>
    <w:rsid w:val="005B3E0D"/>
    <w:rsid w:val="005B41D3"/>
    <w:rsid w:val="005B43D6"/>
    <w:rsid w:val="005B4495"/>
    <w:rsid w:val="005B450D"/>
    <w:rsid w:val="005B4561"/>
    <w:rsid w:val="005B4570"/>
    <w:rsid w:val="005B4757"/>
    <w:rsid w:val="005B4A53"/>
    <w:rsid w:val="005B4C42"/>
    <w:rsid w:val="005B4F30"/>
    <w:rsid w:val="005B518A"/>
    <w:rsid w:val="005B5693"/>
    <w:rsid w:val="005B56F7"/>
    <w:rsid w:val="005B5ADE"/>
    <w:rsid w:val="005B5AF3"/>
    <w:rsid w:val="005B5D1A"/>
    <w:rsid w:val="005B5E19"/>
    <w:rsid w:val="005B6319"/>
    <w:rsid w:val="005B6761"/>
    <w:rsid w:val="005B6952"/>
    <w:rsid w:val="005B6EFF"/>
    <w:rsid w:val="005B6F18"/>
    <w:rsid w:val="005B704B"/>
    <w:rsid w:val="005B70E3"/>
    <w:rsid w:val="005B73AC"/>
    <w:rsid w:val="005B748A"/>
    <w:rsid w:val="005B79E6"/>
    <w:rsid w:val="005B7D74"/>
    <w:rsid w:val="005B7F30"/>
    <w:rsid w:val="005C056D"/>
    <w:rsid w:val="005C0BE0"/>
    <w:rsid w:val="005C0D83"/>
    <w:rsid w:val="005C1147"/>
    <w:rsid w:val="005C1520"/>
    <w:rsid w:val="005C16A1"/>
    <w:rsid w:val="005C1F27"/>
    <w:rsid w:val="005C1FFE"/>
    <w:rsid w:val="005C215A"/>
    <w:rsid w:val="005C21AE"/>
    <w:rsid w:val="005C2250"/>
    <w:rsid w:val="005C2264"/>
    <w:rsid w:val="005C2C53"/>
    <w:rsid w:val="005C2E9E"/>
    <w:rsid w:val="005C2F4A"/>
    <w:rsid w:val="005C3115"/>
    <w:rsid w:val="005C31B6"/>
    <w:rsid w:val="005C3273"/>
    <w:rsid w:val="005C3377"/>
    <w:rsid w:val="005C3519"/>
    <w:rsid w:val="005C358D"/>
    <w:rsid w:val="005C3AD2"/>
    <w:rsid w:val="005C4009"/>
    <w:rsid w:val="005C4418"/>
    <w:rsid w:val="005C471F"/>
    <w:rsid w:val="005C486A"/>
    <w:rsid w:val="005C4AB3"/>
    <w:rsid w:val="005C4EAC"/>
    <w:rsid w:val="005C5027"/>
    <w:rsid w:val="005C5253"/>
    <w:rsid w:val="005C5690"/>
    <w:rsid w:val="005C5A3B"/>
    <w:rsid w:val="005C5BF2"/>
    <w:rsid w:val="005C5C63"/>
    <w:rsid w:val="005C6018"/>
    <w:rsid w:val="005C63EC"/>
    <w:rsid w:val="005C6BB1"/>
    <w:rsid w:val="005C6E82"/>
    <w:rsid w:val="005C7248"/>
    <w:rsid w:val="005C7645"/>
    <w:rsid w:val="005C7680"/>
    <w:rsid w:val="005C7B77"/>
    <w:rsid w:val="005C7D60"/>
    <w:rsid w:val="005C7F48"/>
    <w:rsid w:val="005D0000"/>
    <w:rsid w:val="005D038D"/>
    <w:rsid w:val="005D0A26"/>
    <w:rsid w:val="005D0A4F"/>
    <w:rsid w:val="005D0B71"/>
    <w:rsid w:val="005D0DD3"/>
    <w:rsid w:val="005D0E39"/>
    <w:rsid w:val="005D0FAA"/>
    <w:rsid w:val="005D108A"/>
    <w:rsid w:val="005D1127"/>
    <w:rsid w:val="005D13C5"/>
    <w:rsid w:val="005D1576"/>
    <w:rsid w:val="005D1855"/>
    <w:rsid w:val="005D18B1"/>
    <w:rsid w:val="005D18DB"/>
    <w:rsid w:val="005D1AE4"/>
    <w:rsid w:val="005D1B97"/>
    <w:rsid w:val="005D1CA5"/>
    <w:rsid w:val="005D2257"/>
    <w:rsid w:val="005D2703"/>
    <w:rsid w:val="005D274D"/>
    <w:rsid w:val="005D303D"/>
    <w:rsid w:val="005D3156"/>
    <w:rsid w:val="005D3624"/>
    <w:rsid w:val="005D3689"/>
    <w:rsid w:val="005D37BF"/>
    <w:rsid w:val="005D3D8A"/>
    <w:rsid w:val="005D41B0"/>
    <w:rsid w:val="005D46CD"/>
    <w:rsid w:val="005D4813"/>
    <w:rsid w:val="005D4C87"/>
    <w:rsid w:val="005D56D9"/>
    <w:rsid w:val="005D5D53"/>
    <w:rsid w:val="005D6098"/>
    <w:rsid w:val="005D617A"/>
    <w:rsid w:val="005D61EC"/>
    <w:rsid w:val="005D6571"/>
    <w:rsid w:val="005D65E7"/>
    <w:rsid w:val="005D67B4"/>
    <w:rsid w:val="005D692A"/>
    <w:rsid w:val="005D6DE8"/>
    <w:rsid w:val="005D6DFB"/>
    <w:rsid w:val="005D79CE"/>
    <w:rsid w:val="005E0020"/>
    <w:rsid w:val="005E0532"/>
    <w:rsid w:val="005E0BE2"/>
    <w:rsid w:val="005E0C4F"/>
    <w:rsid w:val="005E0F42"/>
    <w:rsid w:val="005E105A"/>
    <w:rsid w:val="005E1886"/>
    <w:rsid w:val="005E1B89"/>
    <w:rsid w:val="005E1D57"/>
    <w:rsid w:val="005E1F23"/>
    <w:rsid w:val="005E25E2"/>
    <w:rsid w:val="005E2816"/>
    <w:rsid w:val="005E28E8"/>
    <w:rsid w:val="005E2A7A"/>
    <w:rsid w:val="005E2F87"/>
    <w:rsid w:val="005E2FE4"/>
    <w:rsid w:val="005E2FF3"/>
    <w:rsid w:val="005E3678"/>
    <w:rsid w:val="005E386E"/>
    <w:rsid w:val="005E44A0"/>
    <w:rsid w:val="005E45C9"/>
    <w:rsid w:val="005E45F1"/>
    <w:rsid w:val="005E47F5"/>
    <w:rsid w:val="005E4ADB"/>
    <w:rsid w:val="005E4C2B"/>
    <w:rsid w:val="005E4CE4"/>
    <w:rsid w:val="005E514A"/>
    <w:rsid w:val="005E5703"/>
    <w:rsid w:val="005E590C"/>
    <w:rsid w:val="005E5989"/>
    <w:rsid w:val="005E5A33"/>
    <w:rsid w:val="005E61F0"/>
    <w:rsid w:val="005E62D7"/>
    <w:rsid w:val="005E62D8"/>
    <w:rsid w:val="005E6725"/>
    <w:rsid w:val="005E67FB"/>
    <w:rsid w:val="005E6B57"/>
    <w:rsid w:val="005E6E90"/>
    <w:rsid w:val="005E6EC8"/>
    <w:rsid w:val="005E6F90"/>
    <w:rsid w:val="005E727D"/>
    <w:rsid w:val="005E7AA4"/>
    <w:rsid w:val="005E7C1D"/>
    <w:rsid w:val="005E7C8A"/>
    <w:rsid w:val="005F025E"/>
    <w:rsid w:val="005F09D8"/>
    <w:rsid w:val="005F0D8E"/>
    <w:rsid w:val="005F0E5E"/>
    <w:rsid w:val="005F0EBD"/>
    <w:rsid w:val="005F1207"/>
    <w:rsid w:val="005F16D2"/>
    <w:rsid w:val="005F17C4"/>
    <w:rsid w:val="005F19C7"/>
    <w:rsid w:val="005F1A3D"/>
    <w:rsid w:val="005F1A8A"/>
    <w:rsid w:val="005F1B8B"/>
    <w:rsid w:val="005F1BBA"/>
    <w:rsid w:val="005F1F4B"/>
    <w:rsid w:val="005F2114"/>
    <w:rsid w:val="005F22A5"/>
    <w:rsid w:val="005F2601"/>
    <w:rsid w:val="005F286D"/>
    <w:rsid w:val="005F29EC"/>
    <w:rsid w:val="005F2EA5"/>
    <w:rsid w:val="005F2FCC"/>
    <w:rsid w:val="005F3256"/>
    <w:rsid w:val="005F346E"/>
    <w:rsid w:val="005F34CE"/>
    <w:rsid w:val="005F367E"/>
    <w:rsid w:val="005F38A9"/>
    <w:rsid w:val="005F3A0C"/>
    <w:rsid w:val="005F3AFE"/>
    <w:rsid w:val="005F40FD"/>
    <w:rsid w:val="005F44F1"/>
    <w:rsid w:val="005F458C"/>
    <w:rsid w:val="005F4A11"/>
    <w:rsid w:val="005F4C81"/>
    <w:rsid w:val="005F51DC"/>
    <w:rsid w:val="005F53A7"/>
    <w:rsid w:val="005F53B0"/>
    <w:rsid w:val="005F5432"/>
    <w:rsid w:val="005F555C"/>
    <w:rsid w:val="005F58CF"/>
    <w:rsid w:val="005F5911"/>
    <w:rsid w:val="005F59C2"/>
    <w:rsid w:val="005F5C00"/>
    <w:rsid w:val="005F6486"/>
    <w:rsid w:val="005F6554"/>
    <w:rsid w:val="005F6A5C"/>
    <w:rsid w:val="005F76DF"/>
    <w:rsid w:val="005F7BC2"/>
    <w:rsid w:val="005F7C03"/>
    <w:rsid w:val="006001D4"/>
    <w:rsid w:val="00600225"/>
    <w:rsid w:val="0060081B"/>
    <w:rsid w:val="00600E67"/>
    <w:rsid w:val="00600FBC"/>
    <w:rsid w:val="00601414"/>
    <w:rsid w:val="00601A85"/>
    <w:rsid w:val="00601ACB"/>
    <w:rsid w:val="00601FE5"/>
    <w:rsid w:val="006021AA"/>
    <w:rsid w:val="006021FD"/>
    <w:rsid w:val="006026C9"/>
    <w:rsid w:val="00602B98"/>
    <w:rsid w:val="00602BBD"/>
    <w:rsid w:val="00602D4C"/>
    <w:rsid w:val="006030D0"/>
    <w:rsid w:val="006033DC"/>
    <w:rsid w:val="006034BA"/>
    <w:rsid w:val="0060353E"/>
    <w:rsid w:val="0060382D"/>
    <w:rsid w:val="00603B94"/>
    <w:rsid w:val="00604370"/>
    <w:rsid w:val="006043A2"/>
    <w:rsid w:val="006043D0"/>
    <w:rsid w:val="006047CC"/>
    <w:rsid w:val="006053F6"/>
    <w:rsid w:val="00605589"/>
    <w:rsid w:val="006057BE"/>
    <w:rsid w:val="006058C4"/>
    <w:rsid w:val="00605A56"/>
    <w:rsid w:val="00605B97"/>
    <w:rsid w:val="00605EAE"/>
    <w:rsid w:val="00606023"/>
    <w:rsid w:val="00606393"/>
    <w:rsid w:val="00606473"/>
    <w:rsid w:val="006064F0"/>
    <w:rsid w:val="006066EB"/>
    <w:rsid w:val="006067A3"/>
    <w:rsid w:val="00606CAE"/>
    <w:rsid w:val="00607189"/>
    <w:rsid w:val="00607199"/>
    <w:rsid w:val="006075ED"/>
    <w:rsid w:val="0060769E"/>
    <w:rsid w:val="00607C10"/>
    <w:rsid w:val="006102FF"/>
    <w:rsid w:val="006108E3"/>
    <w:rsid w:val="006108FB"/>
    <w:rsid w:val="00610B75"/>
    <w:rsid w:val="00610B88"/>
    <w:rsid w:val="00610B8B"/>
    <w:rsid w:val="00610DD1"/>
    <w:rsid w:val="00610E46"/>
    <w:rsid w:val="00611887"/>
    <w:rsid w:val="00611E0E"/>
    <w:rsid w:val="00611EB2"/>
    <w:rsid w:val="006120A2"/>
    <w:rsid w:val="00612A08"/>
    <w:rsid w:val="00612B17"/>
    <w:rsid w:val="006130A3"/>
    <w:rsid w:val="006130E1"/>
    <w:rsid w:val="006133C1"/>
    <w:rsid w:val="0061447A"/>
    <w:rsid w:val="006144B6"/>
    <w:rsid w:val="00614565"/>
    <w:rsid w:val="006146AD"/>
    <w:rsid w:val="0061490C"/>
    <w:rsid w:val="00614CBD"/>
    <w:rsid w:val="00614F08"/>
    <w:rsid w:val="00614F92"/>
    <w:rsid w:val="00615422"/>
    <w:rsid w:val="00615DFA"/>
    <w:rsid w:val="0061613A"/>
    <w:rsid w:val="0061643C"/>
    <w:rsid w:val="00616548"/>
    <w:rsid w:val="00616608"/>
    <w:rsid w:val="00616A2C"/>
    <w:rsid w:val="00616B01"/>
    <w:rsid w:val="00616CF3"/>
    <w:rsid w:val="006172BC"/>
    <w:rsid w:val="00617608"/>
    <w:rsid w:val="00617704"/>
    <w:rsid w:val="00617712"/>
    <w:rsid w:val="00620195"/>
    <w:rsid w:val="0062025C"/>
    <w:rsid w:val="00620429"/>
    <w:rsid w:val="00620467"/>
    <w:rsid w:val="00620661"/>
    <w:rsid w:val="006207D7"/>
    <w:rsid w:val="00620929"/>
    <w:rsid w:val="00620BDD"/>
    <w:rsid w:val="006216A6"/>
    <w:rsid w:val="00621F63"/>
    <w:rsid w:val="006221D5"/>
    <w:rsid w:val="00622789"/>
    <w:rsid w:val="006227C3"/>
    <w:rsid w:val="00622CF2"/>
    <w:rsid w:val="00623690"/>
    <w:rsid w:val="00623A3B"/>
    <w:rsid w:val="00623A62"/>
    <w:rsid w:val="00624125"/>
    <w:rsid w:val="00624284"/>
    <w:rsid w:val="006244AF"/>
    <w:rsid w:val="006248B5"/>
    <w:rsid w:val="00624BAF"/>
    <w:rsid w:val="00624DC2"/>
    <w:rsid w:val="00624DE1"/>
    <w:rsid w:val="00624E0B"/>
    <w:rsid w:val="00624EA0"/>
    <w:rsid w:val="00624FC0"/>
    <w:rsid w:val="00625005"/>
    <w:rsid w:val="006251D2"/>
    <w:rsid w:val="0062574F"/>
    <w:rsid w:val="0062578E"/>
    <w:rsid w:val="006259C0"/>
    <w:rsid w:val="0062635A"/>
    <w:rsid w:val="006264CE"/>
    <w:rsid w:val="006266F2"/>
    <w:rsid w:val="006269B5"/>
    <w:rsid w:val="00626BD1"/>
    <w:rsid w:val="00626C39"/>
    <w:rsid w:val="00626FB2"/>
    <w:rsid w:val="00627326"/>
    <w:rsid w:val="0062734E"/>
    <w:rsid w:val="00627399"/>
    <w:rsid w:val="006275F1"/>
    <w:rsid w:val="006278C2"/>
    <w:rsid w:val="00627A6B"/>
    <w:rsid w:val="0063061E"/>
    <w:rsid w:val="006307CD"/>
    <w:rsid w:val="00630E0E"/>
    <w:rsid w:val="00630F6A"/>
    <w:rsid w:val="00631067"/>
    <w:rsid w:val="0063108D"/>
    <w:rsid w:val="006312C6"/>
    <w:rsid w:val="0063130E"/>
    <w:rsid w:val="006313C0"/>
    <w:rsid w:val="0063172D"/>
    <w:rsid w:val="00631D4F"/>
    <w:rsid w:val="00631EA0"/>
    <w:rsid w:val="00631F55"/>
    <w:rsid w:val="00632671"/>
    <w:rsid w:val="00632AAC"/>
    <w:rsid w:val="00632B79"/>
    <w:rsid w:val="00633178"/>
    <w:rsid w:val="006334CA"/>
    <w:rsid w:val="00633729"/>
    <w:rsid w:val="00633A83"/>
    <w:rsid w:val="00634736"/>
    <w:rsid w:val="00634B83"/>
    <w:rsid w:val="00634F04"/>
    <w:rsid w:val="00634F3F"/>
    <w:rsid w:val="006355C4"/>
    <w:rsid w:val="00635760"/>
    <w:rsid w:val="0063590A"/>
    <w:rsid w:val="00635ACB"/>
    <w:rsid w:val="00635D7B"/>
    <w:rsid w:val="00635E77"/>
    <w:rsid w:val="00636FDE"/>
    <w:rsid w:val="00637338"/>
    <w:rsid w:val="006375D4"/>
    <w:rsid w:val="0063779E"/>
    <w:rsid w:val="006377D3"/>
    <w:rsid w:val="006379F4"/>
    <w:rsid w:val="00637E85"/>
    <w:rsid w:val="006402DE"/>
    <w:rsid w:val="00640477"/>
    <w:rsid w:val="00640B62"/>
    <w:rsid w:val="00640B74"/>
    <w:rsid w:val="00640CE6"/>
    <w:rsid w:val="006419FF"/>
    <w:rsid w:val="00641CB1"/>
    <w:rsid w:val="00641D33"/>
    <w:rsid w:val="00641F42"/>
    <w:rsid w:val="0064200C"/>
    <w:rsid w:val="0064216F"/>
    <w:rsid w:val="00642280"/>
    <w:rsid w:val="0064245B"/>
    <w:rsid w:val="00642830"/>
    <w:rsid w:val="0064284B"/>
    <w:rsid w:val="00642ACF"/>
    <w:rsid w:val="00642DAE"/>
    <w:rsid w:val="0064336F"/>
    <w:rsid w:val="0064337D"/>
    <w:rsid w:val="0064367F"/>
    <w:rsid w:val="006439F8"/>
    <w:rsid w:val="00643D00"/>
    <w:rsid w:val="00643DEA"/>
    <w:rsid w:val="00643F3E"/>
    <w:rsid w:val="006440D2"/>
    <w:rsid w:val="006447BA"/>
    <w:rsid w:val="006448B4"/>
    <w:rsid w:val="006448BD"/>
    <w:rsid w:val="00644A9E"/>
    <w:rsid w:val="00644EE0"/>
    <w:rsid w:val="006451E7"/>
    <w:rsid w:val="006453A1"/>
    <w:rsid w:val="00645434"/>
    <w:rsid w:val="006459E3"/>
    <w:rsid w:val="00645B67"/>
    <w:rsid w:val="00645CD5"/>
    <w:rsid w:val="0064611A"/>
    <w:rsid w:val="00646438"/>
    <w:rsid w:val="0064647D"/>
    <w:rsid w:val="0064657E"/>
    <w:rsid w:val="0064682A"/>
    <w:rsid w:val="00646C89"/>
    <w:rsid w:val="00646FCB"/>
    <w:rsid w:val="0064702E"/>
    <w:rsid w:val="00647469"/>
    <w:rsid w:val="006479BC"/>
    <w:rsid w:val="00647CF4"/>
    <w:rsid w:val="0065003E"/>
    <w:rsid w:val="00650135"/>
    <w:rsid w:val="0065032B"/>
    <w:rsid w:val="006508AA"/>
    <w:rsid w:val="00650B67"/>
    <w:rsid w:val="00650B77"/>
    <w:rsid w:val="00650C2D"/>
    <w:rsid w:val="00650DC4"/>
    <w:rsid w:val="00650DF4"/>
    <w:rsid w:val="0065105F"/>
    <w:rsid w:val="006513C9"/>
    <w:rsid w:val="0065185B"/>
    <w:rsid w:val="00651D5D"/>
    <w:rsid w:val="006521EF"/>
    <w:rsid w:val="006522AD"/>
    <w:rsid w:val="00652520"/>
    <w:rsid w:val="006526BD"/>
    <w:rsid w:val="006527F9"/>
    <w:rsid w:val="00652B11"/>
    <w:rsid w:val="00652DDC"/>
    <w:rsid w:val="00652FDE"/>
    <w:rsid w:val="00653065"/>
    <w:rsid w:val="0065322A"/>
    <w:rsid w:val="006541C1"/>
    <w:rsid w:val="0065422B"/>
    <w:rsid w:val="00654661"/>
    <w:rsid w:val="0065468E"/>
    <w:rsid w:val="0065485F"/>
    <w:rsid w:val="00654868"/>
    <w:rsid w:val="006548A6"/>
    <w:rsid w:val="00654AC9"/>
    <w:rsid w:val="00654C53"/>
    <w:rsid w:val="00654DFF"/>
    <w:rsid w:val="00655013"/>
    <w:rsid w:val="006550C2"/>
    <w:rsid w:val="00655238"/>
    <w:rsid w:val="006560A9"/>
    <w:rsid w:val="0065638E"/>
    <w:rsid w:val="00656824"/>
    <w:rsid w:val="00656894"/>
    <w:rsid w:val="0065692E"/>
    <w:rsid w:val="006569AA"/>
    <w:rsid w:val="00656CA5"/>
    <w:rsid w:val="00656E14"/>
    <w:rsid w:val="00656FDF"/>
    <w:rsid w:val="006570E2"/>
    <w:rsid w:val="006574DF"/>
    <w:rsid w:val="00657741"/>
    <w:rsid w:val="00657757"/>
    <w:rsid w:val="00657982"/>
    <w:rsid w:val="00657F13"/>
    <w:rsid w:val="0066087F"/>
    <w:rsid w:val="00660BBB"/>
    <w:rsid w:val="006615A9"/>
    <w:rsid w:val="00661B95"/>
    <w:rsid w:val="00661DC2"/>
    <w:rsid w:val="00662493"/>
    <w:rsid w:val="006628A7"/>
    <w:rsid w:val="006628F6"/>
    <w:rsid w:val="00662947"/>
    <w:rsid w:val="00662DC7"/>
    <w:rsid w:val="006631D6"/>
    <w:rsid w:val="006633CE"/>
    <w:rsid w:val="00663827"/>
    <w:rsid w:val="00663B8E"/>
    <w:rsid w:val="00663DCA"/>
    <w:rsid w:val="00664060"/>
    <w:rsid w:val="006642B6"/>
    <w:rsid w:val="0066448A"/>
    <w:rsid w:val="0066460D"/>
    <w:rsid w:val="0066486C"/>
    <w:rsid w:val="00664999"/>
    <w:rsid w:val="006649A3"/>
    <w:rsid w:val="00664A07"/>
    <w:rsid w:val="00664A7D"/>
    <w:rsid w:val="00664AC4"/>
    <w:rsid w:val="006654A7"/>
    <w:rsid w:val="00665969"/>
    <w:rsid w:val="00665E03"/>
    <w:rsid w:val="006662F5"/>
    <w:rsid w:val="00666513"/>
    <w:rsid w:val="00666A5D"/>
    <w:rsid w:val="00666D6B"/>
    <w:rsid w:val="00666F91"/>
    <w:rsid w:val="00666FB3"/>
    <w:rsid w:val="00667317"/>
    <w:rsid w:val="0066799A"/>
    <w:rsid w:val="00667A2B"/>
    <w:rsid w:val="0067017D"/>
    <w:rsid w:val="006701F2"/>
    <w:rsid w:val="0067033C"/>
    <w:rsid w:val="006704E3"/>
    <w:rsid w:val="00670571"/>
    <w:rsid w:val="006708F4"/>
    <w:rsid w:val="00670904"/>
    <w:rsid w:val="00671066"/>
    <w:rsid w:val="0067149A"/>
    <w:rsid w:val="00671513"/>
    <w:rsid w:val="006716B8"/>
    <w:rsid w:val="006716BC"/>
    <w:rsid w:val="00671749"/>
    <w:rsid w:val="006718B1"/>
    <w:rsid w:val="00672168"/>
    <w:rsid w:val="006721E1"/>
    <w:rsid w:val="00672585"/>
    <w:rsid w:val="00672643"/>
    <w:rsid w:val="00672A80"/>
    <w:rsid w:val="00672B4B"/>
    <w:rsid w:val="00672BB8"/>
    <w:rsid w:val="00673771"/>
    <w:rsid w:val="006739C8"/>
    <w:rsid w:val="00673B5E"/>
    <w:rsid w:val="0067475E"/>
    <w:rsid w:val="0067477E"/>
    <w:rsid w:val="00674D4E"/>
    <w:rsid w:val="00675017"/>
    <w:rsid w:val="00675174"/>
    <w:rsid w:val="006751F4"/>
    <w:rsid w:val="0067521F"/>
    <w:rsid w:val="00675231"/>
    <w:rsid w:val="00675885"/>
    <w:rsid w:val="0067593C"/>
    <w:rsid w:val="00675CB9"/>
    <w:rsid w:val="00676337"/>
    <w:rsid w:val="0067653B"/>
    <w:rsid w:val="0067688F"/>
    <w:rsid w:val="00676927"/>
    <w:rsid w:val="00676A0F"/>
    <w:rsid w:val="00676B36"/>
    <w:rsid w:val="00676B44"/>
    <w:rsid w:val="00676FF3"/>
    <w:rsid w:val="0067749E"/>
    <w:rsid w:val="006776D6"/>
    <w:rsid w:val="00677717"/>
    <w:rsid w:val="00677B22"/>
    <w:rsid w:val="00677BDB"/>
    <w:rsid w:val="00677D46"/>
    <w:rsid w:val="00677E03"/>
    <w:rsid w:val="0068100E"/>
    <w:rsid w:val="006811C9"/>
    <w:rsid w:val="00681811"/>
    <w:rsid w:val="0068196A"/>
    <w:rsid w:val="00681A91"/>
    <w:rsid w:val="00681D56"/>
    <w:rsid w:val="00682205"/>
    <w:rsid w:val="0068233E"/>
    <w:rsid w:val="0068237B"/>
    <w:rsid w:val="0068242A"/>
    <w:rsid w:val="0068361D"/>
    <w:rsid w:val="006836F0"/>
    <w:rsid w:val="006836F4"/>
    <w:rsid w:val="006844D2"/>
    <w:rsid w:val="00684534"/>
    <w:rsid w:val="00684833"/>
    <w:rsid w:val="00684C91"/>
    <w:rsid w:val="00684E9F"/>
    <w:rsid w:val="0068511F"/>
    <w:rsid w:val="00685444"/>
    <w:rsid w:val="006855CB"/>
    <w:rsid w:val="0068597F"/>
    <w:rsid w:val="006859A7"/>
    <w:rsid w:val="00685E66"/>
    <w:rsid w:val="00685F91"/>
    <w:rsid w:val="00686172"/>
    <w:rsid w:val="006861F9"/>
    <w:rsid w:val="00686510"/>
    <w:rsid w:val="00686BF4"/>
    <w:rsid w:val="00687122"/>
    <w:rsid w:val="00687228"/>
    <w:rsid w:val="0068754F"/>
    <w:rsid w:val="00687D11"/>
    <w:rsid w:val="00687D14"/>
    <w:rsid w:val="00687D47"/>
    <w:rsid w:val="00687E39"/>
    <w:rsid w:val="006900C7"/>
    <w:rsid w:val="006905AF"/>
    <w:rsid w:val="00690691"/>
    <w:rsid w:val="0069097F"/>
    <w:rsid w:val="00690B5D"/>
    <w:rsid w:val="00690BAA"/>
    <w:rsid w:val="00690BB0"/>
    <w:rsid w:val="00690D65"/>
    <w:rsid w:val="00690F4D"/>
    <w:rsid w:val="006916B7"/>
    <w:rsid w:val="00691918"/>
    <w:rsid w:val="00691D24"/>
    <w:rsid w:val="00691EC6"/>
    <w:rsid w:val="00692106"/>
    <w:rsid w:val="006922A2"/>
    <w:rsid w:val="006926DC"/>
    <w:rsid w:val="006928A4"/>
    <w:rsid w:val="00692AF5"/>
    <w:rsid w:val="00692AFB"/>
    <w:rsid w:val="00692B28"/>
    <w:rsid w:val="00692ECE"/>
    <w:rsid w:val="00692EEF"/>
    <w:rsid w:val="006932B6"/>
    <w:rsid w:val="0069360E"/>
    <w:rsid w:val="00693820"/>
    <w:rsid w:val="006939D6"/>
    <w:rsid w:val="00693A7A"/>
    <w:rsid w:val="00693CA7"/>
    <w:rsid w:val="00693D2F"/>
    <w:rsid w:val="0069418F"/>
    <w:rsid w:val="00694621"/>
    <w:rsid w:val="006947E5"/>
    <w:rsid w:val="00694959"/>
    <w:rsid w:val="00694A80"/>
    <w:rsid w:val="00694D8D"/>
    <w:rsid w:val="00694E70"/>
    <w:rsid w:val="00694E9E"/>
    <w:rsid w:val="00695077"/>
    <w:rsid w:val="00695200"/>
    <w:rsid w:val="00695202"/>
    <w:rsid w:val="00695CBA"/>
    <w:rsid w:val="00695EA6"/>
    <w:rsid w:val="00696081"/>
    <w:rsid w:val="0069679C"/>
    <w:rsid w:val="00696C75"/>
    <w:rsid w:val="00697232"/>
    <w:rsid w:val="006972EE"/>
    <w:rsid w:val="006973B4"/>
    <w:rsid w:val="006978B0"/>
    <w:rsid w:val="00697ACD"/>
    <w:rsid w:val="006A008D"/>
    <w:rsid w:val="006A044A"/>
    <w:rsid w:val="006A04E7"/>
    <w:rsid w:val="006A080C"/>
    <w:rsid w:val="006A088D"/>
    <w:rsid w:val="006A08AE"/>
    <w:rsid w:val="006A0B62"/>
    <w:rsid w:val="006A15E3"/>
    <w:rsid w:val="006A1680"/>
    <w:rsid w:val="006A1A72"/>
    <w:rsid w:val="006A1A82"/>
    <w:rsid w:val="006A1BF9"/>
    <w:rsid w:val="006A1F7B"/>
    <w:rsid w:val="006A228D"/>
    <w:rsid w:val="006A257B"/>
    <w:rsid w:val="006A25D2"/>
    <w:rsid w:val="006A25D8"/>
    <w:rsid w:val="006A2651"/>
    <w:rsid w:val="006A268B"/>
    <w:rsid w:val="006A27DF"/>
    <w:rsid w:val="006A2A49"/>
    <w:rsid w:val="006A2F3E"/>
    <w:rsid w:val="006A2FC5"/>
    <w:rsid w:val="006A3277"/>
    <w:rsid w:val="006A3492"/>
    <w:rsid w:val="006A3779"/>
    <w:rsid w:val="006A3988"/>
    <w:rsid w:val="006A3AB1"/>
    <w:rsid w:val="006A3B74"/>
    <w:rsid w:val="006A4279"/>
    <w:rsid w:val="006A42AC"/>
    <w:rsid w:val="006A45C6"/>
    <w:rsid w:val="006A4C25"/>
    <w:rsid w:val="006A4CBA"/>
    <w:rsid w:val="006A5064"/>
    <w:rsid w:val="006A52CF"/>
    <w:rsid w:val="006A54E6"/>
    <w:rsid w:val="006A5659"/>
    <w:rsid w:val="006A58DC"/>
    <w:rsid w:val="006A58ED"/>
    <w:rsid w:val="006A5A82"/>
    <w:rsid w:val="006A61EB"/>
    <w:rsid w:val="006A6251"/>
    <w:rsid w:val="006A6867"/>
    <w:rsid w:val="006A6BAD"/>
    <w:rsid w:val="006A6C64"/>
    <w:rsid w:val="006A71CB"/>
    <w:rsid w:val="006A7785"/>
    <w:rsid w:val="006A7B9D"/>
    <w:rsid w:val="006B0015"/>
    <w:rsid w:val="006B00DA"/>
    <w:rsid w:val="006B0366"/>
    <w:rsid w:val="006B0991"/>
    <w:rsid w:val="006B0A62"/>
    <w:rsid w:val="006B0B8D"/>
    <w:rsid w:val="006B0CBD"/>
    <w:rsid w:val="006B138A"/>
    <w:rsid w:val="006B141D"/>
    <w:rsid w:val="006B14D5"/>
    <w:rsid w:val="006B14EC"/>
    <w:rsid w:val="006B1A49"/>
    <w:rsid w:val="006B1D6A"/>
    <w:rsid w:val="006B2043"/>
    <w:rsid w:val="006B2261"/>
    <w:rsid w:val="006B295F"/>
    <w:rsid w:val="006B2AF0"/>
    <w:rsid w:val="006B2B83"/>
    <w:rsid w:val="006B2C73"/>
    <w:rsid w:val="006B3439"/>
    <w:rsid w:val="006B34AE"/>
    <w:rsid w:val="006B38B6"/>
    <w:rsid w:val="006B395F"/>
    <w:rsid w:val="006B39B6"/>
    <w:rsid w:val="006B3D9F"/>
    <w:rsid w:val="006B40AA"/>
    <w:rsid w:val="006B4206"/>
    <w:rsid w:val="006B4227"/>
    <w:rsid w:val="006B43F2"/>
    <w:rsid w:val="006B4500"/>
    <w:rsid w:val="006B4564"/>
    <w:rsid w:val="006B48BC"/>
    <w:rsid w:val="006B5185"/>
    <w:rsid w:val="006B548D"/>
    <w:rsid w:val="006B5549"/>
    <w:rsid w:val="006B5713"/>
    <w:rsid w:val="006B582A"/>
    <w:rsid w:val="006B597E"/>
    <w:rsid w:val="006B5A81"/>
    <w:rsid w:val="006B5B0A"/>
    <w:rsid w:val="006B5E6D"/>
    <w:rsid w:val="006B6295"/>
    <w:rsid w:val="006B643F"/>
    <w:rsid w:val="006B6482"/>
    <w:rsid w:val="006B696E"/>
    <w:rsid w:val="006B6EE1"/>
    <w:rsid w:val="006B7371"/>
    <w:rsid w:val="006B782A"/>
    <w:rsid w:val="006B7B20"/>
    <w:rsid w:val="006B7EEF"/>
    <w:rsid w:val="006C02D9"/>
    <w:rsid w:val="006C08CB"/>
    <w:rsid w:val="006C120D"/>
    <w:rsid w:val="006C142F"/>
    <w:rsid w:val="006C18F0"/>
    <w:rsid w:val="006C18F4"/>
    <w:rsid w:val="006C191D"/>
    <w:rsid w:val="006C1AB0"/>
    <w:rsid w:val="006C1B7D"/>
    <w:rsid w:val="006C1DCF"/>
    <w:rsid w:val="006C231B"/>
    <w:rsid w:val="006C2348"/>
    <w:rsid w:val="006C24D9"/>
    <w:rsid w:val="006C2847"/>
    <w:rsid w:val="006C2993"/>
    <w:rsid w:val="006C2E31"/>
    <w:rsid w:val="006C2F40"/>
    <w:rsid w:val="006C318E"/>
    <w:rsid w:val="006C3414"/>
    <w:rsid w:val="006C349B"/>
    <w:rsid w:val="006C355E"/>
    <w:rsid w:val="006C3668"/>
    <w:rsid w:val="006C39D7"/>
    <w:rsid w:val="006C3AD4"/>
    <w:rsid w:val="006C3C1A"/>
    <w:rsid w:val="006C40C3"/>
    <w:rsid w:val="006C434C"/>
    <w:rsid w:val="006C44BF"/>
    <w:rsid w:val="006C45DC"/>
    <w:rsid w:val="006C47EE"/>
    <w:rsid w:val="006C4A3B"/>
    <w:rsid w:val="006C4A7E"/>
    <w:rsid w:val="006C4D75"/>
    <w:rsid w:val="006C4E88"/>
    <w:rsid w:val="006C503D"/>
    <w:rsid w:val="006C5154"/>
    <w:rsid w:val="006C51D5"/>
    <w:rsid w:val="006C530D"/>
    <w:rsid w:val="006C5550"/>
    <w:rsid w:val="006C5684"/>
    <w:rsid w:val="006C56B7"/>
    <w:rsid w:val="006C5B9F"/>
    <w:rsid w:val="006C5CC9"/>
    <w:rsid w:val="006C5FAC"/>
    <w:rsid w:val="006C61EE"/>
    <w:rsid w:val="006C62A9"/>
    <w:rsid w:val="006C63A0"/>
    <w:rsid w:val="006C6407"/>
    <w:rsid w:val="006C6A78"/>
    <w:rsid w:val="006C6E42"/>
    <w:rsid w:val="006C73DC"/>
    <w:rsid w:val="006C7464"/>
    <w:rsid w:val="006C76BD"/>
    <w:rsid w:val="006C7A93"/>
    <w:rsid w:val="006C7E92"/>
    <w:rsid w:val="006D0045"/>
    <w:rsid w:val="006D0589"/>
    <w:rsid w:val="006D0A3D"/>
    <w:rsid w:val="006D0ACF"/>
    <w:rsid w:val="006D0D9D"/>
    <w:rsid w:val="006D10CE"/>
    <w:rsid w:val="006D10FB"/>
    <w:rsid w:val="006D17B8"/>
    <w:rsid w:val="006D17BA"/>
    <w:rsid w:val="006D1C88"/>
    <w:rsid w:val="006D1E8A"/>
    <w:rsid w:val="006D20C5"/>
    <w:rsid w:val="006D2171"/>
    <w:rsid w:val="006D220A"/>
    <w:rsid w:val="006D32E8"/>
    <w:rsid w:val="006D3853"/>
    <w:rsid w:val="006D3A74"/>
    <w:rsid w:val="006D3DC1"/>
    <w:rsid w:val="006D3EBD"/>
    <w:rsid w:val="006D4379"/>
    <w:rsid w:val="006D47DA"/>
    <w:rsid w:val="006D4860"/>
    <w:rsid w:val="006D4A04"/>
    <w:rsid w:val="006D4CC5"/>
    <w:rsid w:val="006D4F9B"/>
    <w:rsid w:val="006D5197"/>
    <w:rsid w:val="006D5288"/>
    <w:rsid w:val="006D53BF"/>
    <w:rsid w:val="006D6019"/>
    <w:rsid w:val="006D62E4"/>
    <w:rsid w:val="006D6372"/>
    <w:rsid w:val="006D64AD"/>
    <w:rsid w:val="006D678A"/>
    <w:rsid w:val="006D6D51"/>
    <w:rsid w:val="006D6EC9"/>
    <w:rsid w:val="006D6ED4"/>
    <w:rsid w:val="006D7226"/>
    <w:rsid w:val="006D7262"/>
    <w:rsid w:val="006D782B"/>
    <w:rsid w:val="006D7AF5"/>
    <w:rsid w:val="006D7FE6"/>
    <w:rsid w:val="006E028E"/>
    <w:rsid w:val="006E06AE"/>
    <w:rsid w:val="006E086B"/>
    <w:rsid w:val="006E0DE9"/>
    <w:rsid w:val="006E0F15"/>
    <w:rsid w:val="006E1302"/>
    <w:rsid w:val="006E1354"/>
    <w:rsid w:val="006E1CAF"/>
    <w:rsid w:val="006E1E9F"/>
    <w:rsid w:val="006E217A"/>
    <w:rsid w:val="006E2584"/>
    <w:rsid w:val="006E374E"/>
    <w:rsid w:val="006E4148"/>
    <w:rsid w:val="006E428F"/>
    <w:rsid w:val="006E430E"/>
    <w:rsid w:val="006E4966"/>
    <w:rsid w:val="006E4AC3"/>
    <w:rsid w:val="006E4C42"/>
    <w:rsid w:val="006E5530"/>
    <w:rsid w:val="006E556F"/>
    <w:rsid w:val="006E5628"/>
    <w:rsid w:val="006E5B0D"/>
    <w:rsid w:val="006E5B54"/>
    <w:rsid w:val="006E5CFB"/>
    <w:rsid w:val="006E619D"/>
    <w:rsid w:val="006E638E"/>
    <w:rsid w:val="006E67BB"/>
    <w:rsid w:val="006E6F8A"/>
    <w:rsid w:val="006E70F7"/>
    <w:rsid w:val="006E7151"/>
    <w:rsid w:val="006E7190"/>
    <w:rsid w:val="006E73CA"/>
    <w:rsid w:val="006E7522"/>
    <w:rsid w:val="006E768D"/>
    <w:rsid w:val="006E784B"/>
    <w:rsid w:val="006E7AA3"/>
    <w:rsid w:val="006E7BEC"/>
    <w:rsid w:val="006F0034"/>
    <w:rsid w:val="006F0141"/>
    <w:rsid w:val="006F071F"/>
    <w:rsid w:val="006F07F7"/>
    <w:rsid w:val="006F0BC8"/>
    <w:rsid w:val="006F0D35"/>
    <w:rsid w:val="006F0DA3"/>
    <w:rsid w:val="006F0E6C"/>
    <w:rsid w:val="006F0F97"/>
    <w:rsid w:val="006F1017"/>
    <w:rsid w:val="006F1107"/>
    <w:rsid w:val="006F12E3"/>
    <w:rsid w:val="006F14A5"/>
    <w:rsid w:val="006F18C1"/>
    <w:rsid w:val="006F1962"/>
    <w:rsid w:val="006F1BE9"/>
    <w:rsid w:val="006F1C95"/>
    <w:rsid w:val="006F1D74"/>
    <w:rsid w:val="006F1DCF"/>
    <w:rsid w:val="006F1E6A"/>
    <w:rsid w:val="006F1EE8"/>
    <w:rsid w:val="006F21A8"/>
    <w:rsid w:val="006F231F"/>
    <w:rsid w:val="006F248C"/>
    <w:rsid w:val="006F24C7"/>
    <w:rsid w:val="006F2A59"/>
    <w:rsid w:val="006F2BE4"/>
    <w:rsid w:val="006F2C8A"/>
    <w:rsid w:val="006F2DCB"/>
    <w:rsid w:val="006F3748"/>
    <w:rsid w:val="006F3D88"/>
    <w:rsid w:val="006F3EFD"/>
    <w:rsid w:val="006F4279"/>
    <w:rsid w:val="006F4326"/>
    <w:rsid w:val="006F4453"/>
    <w:rsid w:val="006F4F34"/>
    <w:rsid w:val="006F4FEE"/>
    <w:rsid w:val="006F529F"/>
    <w:rsid w:val="006F5FB1"/>
    <w:rsid w:val="006F61BE"/>
    <w:rsid w:val="006F633D"/>
    <w:rsid w:val="006F6885"/>
    <w:rsid w:val="006F6A7F"/>
    <w:rsid w:val="006F6C52"/>
    <w:rsid w:val="006F6FA4"/>
    <w:rsid w:val="006F733F"/>
    <w:rsid w:val="006F734A"/>
    <w:rsid w:val="006F766D"/>
    <w:rsid w:val="006F76DC"/>
    <w:rsid w:val="006F7994"/>
    <w:rsid w:val="006F7B62"/>
    <w:rsid w:val="006F7E19"/>
    <w:rsid w:val="0070080C"/>
    <w:rsid w:val="00700881"/>
    <w:rsid w:val="00700E30"/>
    <w:rsid w:val="00700FF2"/>
    <w:rsid w:val="007015F4"/>
    <w:rsid w:val="00701869"/>
    <w:rsid w:val="00701B95"/>
    <w:rsid w:val="0070242D"/>
    <w:rsid w:val="007024E1"/>
    <w:rsid w:val="007026EE"/>
    <w:rsid w:val="0070277C"/>
    <w:rsid w:val="007029EC"/>
    <w:rsid w:val="00702F2A"/>
    <w:rsid w:val="0070310D"/>
    <w:rsid w:val="0070318F"/>
    <w:rsid w:val="00703265"/>
    <w:rsid w:val="0070328B"/>
    <w:rsid w:val="00704595"/>
    <w:rsid w:val="007047EE"/>
    <w:rsid w:val="00704C23"/>
    <w:rsid w:val="0070520D"/>
    <w:rsid w:val="007055FF"/>
    <w:rsid w:val="00705906"/>
    <w:rsid w:val="007059D1"/>
    <w:rsid w:val="00705BFC"/>
    <w:rsid w:val="00705FF6"/>
    <w:rsid w:val="007060A9"/>
    <w:rsid w:val="00706563"/>
    <w:rsid w:val="00706634"/>
    <w:rsid w:val="00706BFA"/>
    <w:rsid w:val="00707142"/>
    <w:rsid w:val="0070736E"/>
    <w:rsid w:val="007073CA"/>
    <w:rsid w:val="007073F4"/>
    <w:rsid w:val="0070746E"/>
    <w:rsid w:val="007074D1"/>
    <w:rsid w:val="00707534"/>
    <w:rsid w:val="007078F8"/>
    <w:rsid w:val="007079E9"/>
    <w:rsid w:val="00707A91"/>
    <w:rsid w:val="00707D12"/>
    <w:rsid w:val="00707E66"/>
    <w:rsid w:val="00707FAA"/>
    <w:rsid w:val="00707FF5"/>
    <w:rsid w:val="00710059"/>
    <w:rsid w:val="007100CC"/>
    <w:rsid w:val="00710529"/>
    <w:rsid w:val="00710EAC"/>
    <w:rsid w:val="00711137"/>
    <w:rsid w:val="00711672"/>
    <w:rsid w:val="007118C8"/>
    <w:rsid w:val="00711B0E"/>
    <w:rsid w:val="00711C93"/>
    <w:rsid w:val="00712039"/>
    <w:rsid w:val="007120BC"/>
    <w:rsid w:val="007121EA"/>
    <w:rsid w:val="00712420"/>
    <w:rsid w:val="007126EC"/>
    <w:rsid w:val="00713227"/>
    <w:rsid w:val="007137D6"/>
    <w:rsid w:val="007139A7"/>
    <w:rsid w:val="0071425F"/>
    <w:rsid w:val="007142C7"/>
    <w:rsid w:val="0071456B"/>
    <w:rsid w:val="007147DA"/>
    <w:rsid w:val="00714988"/>
    <w:rsid w:val="007149E5"/>
    <w:rsid w:val="00714A30"/>
    <w:rsid w:val="00714A94"/>
    <w:rsid w:val="00714D97"/>
    <w:rsid w:val="00714E4A"/>
    <w:rsid w:val="00714FDF"/>
    <w:rsid w:val="007154CB"/>
    <w:rsid w:val="00715DDB"/>
    <w:rsid w:val="007161C1"/>
    <w:rsid w:val="0071665B"/>
    <w:rsid w:val="00716695"/>
    <w:rsid w:val="0071684B"/>
    <w:rsid w:val="00716AA2"/>
    <w:rsid w:val="00716EF5"/>
    <w:rsid w:val="0071757E"/>
    <w:rsid w:val="00717610"/>
    <w:rsid w:val="00717EA1"/>
    <w:rsid w:val="00720AD5"/>
    <w:rsid w:val="00720CA6"/>
    <w:rsid w:val="00720CC4"/>
    <w:rsid w:val="007210E0"/>
    <w:rsid w:val="0072150E"/>
    <w:rsid w:val="007216C3"/>
    <w:rsid w:val="007217A0"/>
    <w:rsid w:val="00721832"/>
    <w:rsid w:val="00721C6A"/>
    <w:rsid w:val="00721E33"/>
    <w:rsid w:val="00722758"/>
    <w:rsid w:val="00722863"/>
    <w:rsid w:val="00722C41"/>
    <w:rsid w:val="00722CE3"/>
    <w:rsid w:val="007231A3"/>
    <w:rsid w:val="00723808"/>
    <w:rsid w:val="0072442E"/>
    <w:rsid w:val="007245B2"/>
    <w:rsid w:val="00724613"/>
    <w:rsid w:val="0072469A"/>
    <w:rsid w:val="00724766"/>
    <w:rsid w:val="00724E68"/>
    <w:rsid w:val="00725693"/>
    <w:rsid w:val="007256D7"/>
    <w:rsid w:val="007258A8"/>
    <w:rsid w:val="00725CB5"/>
    <w:rsid w:val="0072648E"/>
    <w:rsid w:val="007264BF"/>
    <w:rsid w:val="0072660A"/>
    <w:rsid w:val="00726731"/>
    <w:rsid w:val="0072699D"/>
    <w:rsid w:val="00726C9D"/>
    <w:rsid w:val="00726CA2"/>
    <w:rsid w:val="00726D42"/>
    <w:rsid w:val="0072759A"/>
    <w:rsid w:val="007275F3"/>
    <w:rsid w:val="00727713"/>
    <w:rsid w:val="0073058E"/>
    <w:rsid w:val="0073082A"/>
    <w:rsid w:val="00730B5D"/>
    <w:rsid w:val="00730C4B"/>
    <w:rsid w:val="00730C79"/>
    <w:rsid w:val="00731342"/>
    <w:rsid w:val="00731534"/>
    <w:rsid w:val="00731621"/>
    <w:rsid w:val="00731971"/>
    <w:rsid w:val="00731A64"/>
    <w:rsid w:val="00731D02"/>
    <w:rsid w:val="00731E91"/>
    <w:rsid w:val="00732885"/>
    <w:rsid w:val="00732A4F"/>
    <w:rsid w:val="00732AB8"/>
    <w:rsid w:val="00732B12"/>
    <w:rsid w:val="00732CEB"/>
    <w:rsid w:val="00732F47"/>
    <w:rsid w:val="00734344"/>
    <w:rsid w:val="0073482E"/>
    <w:rsid w:val="00734B1F"/>
    <w:rsid w:val="00734EB4"/>
    <w:rsid w:val="0073519A"/>
    <w:rsid w:val="00735875"/>
    <w:rsid w:val="007359AD"/>
    <w:rsid w:val="00735B4B"/>
    <w:rsid w:val="00735D5A"/>
    <w:rsid w:val="00735DBA"/>
    <w:rsid w:val="00735FA4"/>
    <w:rsid w:val="0073623F"/>
    <w:rsid w:val="007365D1"/>
    <w:rsid w:val="00736671"/>
    <w:rsid w:val="007368F0"/>
    <w:rsid w:val="00740229"/>
    <w:rsid w:val="00740634"/>
    <w:rsid w:val="00740666"/>
    <w:rsid w:val="00741674"/>
    <w:rsid w:val="00741731"/>
    <w:rsid w:val="00741752"/>
    <w:rsid w:val="00742338"/>
    <w:rsid w:val="0074240D"/>
    <w:rsid w:val="00742ADF"/>
    <w:rsid w:val="00742CB3"/>
    <w:rsid w:val="00742DA1"/>
    <w:rsid w:val="00742E71"/>
    <w:rsid w:val="00742FC9"/>
    <w:rsid w:val="0074305A"/>
    <w:rsid w:val="00743A68"/>
    <w:rsid w:val="00743E7F"/>
    <w:rsid w:val="007440EB"/>
    <w:rsid w:val="007443F1"/>
    <w:rsid w:val="007445FB"/>
    <w:rsid w:val="007446B7"/>
    <w:rsid w:val="00744865"/>
    <w:rsid w:val="00744E84"/>
    <w:rsid w:val="00744FBE"/>
    <w:rsid w:val="007457DC"/>
    <w:rsid w:val="0074585B"/>
    <w:rsid w:val="00745923"/>
    <w:rsid w:val="00745956"/>
    <w:rsid w:val="00745AC6"/>
    <w:rsid w:val="00745C3E"/>
    <w:rsid w:val="00745D39"/>
    <w:rsid w:val="00745E7A"/>
    <w:rsid w:val="00745EFA"/>
    <w:rsid w:val="00745FD1"/>
    <w:rsid w:val="00746254"/>
    <w:rsid w:val="00746361"/>
    <w:rsid w:val="007463AF"/>
    <w:rsid w:val="00746418"/>
    <w:rsid w:val="007468DE"/>
    <w:rsid w:val="00746C57"/>
    <w:rsid w:val="00746DB7"/>
    <w:rsid w:val="007470BF"/>
    <w:rsid w:val="00747150"/>
    <w:rsid w:val="00747457"/>
    <w:rsid w:val="007474E2"/>
    <w:rsid w:val="0074781F"/>
    <w:rsid w:val="007478A4"/>
    <w:rsid w:val="007478C8"/>
    <w:rsid w:val="007478F0"/>
    <w:rsid w:val="00747D11"/>
    <w:rsid w:val="00750350"/>
    <w:rsid w:val="00750512"/>
    <w:rsid w:val="00750815"/>
    <w:rsid w:val="00750845"/>
    <w:rsid w:val="0075091E"/>
    <w:rsid w:val="00750A2C"/>
    <w:rsid w:val="00750AF7"/>
    <w:rsid w:val="00750BD2"/>
    <w:rsid w:val="00750C07"/>
    <w:rsid w:val="00750C2C"/>
    <w:rsid w:val="00750E33"/>
    <w:rsid w:val="00750E38"/>
    <w:rsid w:val="00750ECA"/>
    <w:rsid w:val="00750F5A"/>
    <w:rsid w:val="00751DAA"/>
    <w:rsid w:val="00751E1E"/>
    <w:rsid w:val="00752099"/>
    <w:rsid w:val="00752235"/>
    <w:rsid w:val="007525EB"/>
    <w:rsid w:val="00752684"/>
    <w:rsid w:val="007527CC"/>
    <w:rsid w:val="00752D9B"/>
    <w:rsid w:val="00752F7F"/>
    <w:rsid w:val="00753017"/>
    <w:rsid w:val="007532A4"/>
    <w:rsid w:val="007532F8"/>
    <w:rsid w:val="0075336F"/>
    <w:rsid w:val="0075398F"/>
    <w:rsid w:val="00753C45"/>
    <w:rsid w:val="00753C53"/>
    <w:rsid w:val="00753E03"/>
    <w:rsid w:val="00754718"/>
    <w:rsid w:val="0075487E"/>
    <w:rsid w:val="007548EC"/>
    <w:rsid w:val="00754F26"/>
    <w:rsid w:val="0075563A"/>
    <w:rsid w:val="00755884"/>
    <w:rsid w:val="00755A20"/>
    <w:rsid w:val="00755EE5"/>
    <w:rsid w:val="00755F5D"/>
    <w:rsid w:val="00756358"/>
    <w:rsid w:val="00756802"/>
    <w:rsid w:val="0075688E"/>
    <w:rsid w:val="00756A86"/>
    <w:rsid w:val="0075755C"/>
    <w:rsid w:val="00757696"/>
    <w:rsid w:val="00757D62"/>
    <w:rsid w:val="00757EF3"/>
    <w:rsid w:val="00757FAB"/>
    <w:rsid w:val="0076021F"/>
    <w:rsid w:val="0076074E"/>
    <w:rsid w:val="00761382"/>
    <w:rsid w:val="00761522"/>
    <w:rsid w:val="00761744"/>
    <w:rsid w:val="00761765"/>
    <w:rsid w:val="00761B4D"/>
    <w:rsid w:val="00761BF9"/>
    <w:rsid w:val="00761E4D"/>
    <w:rsid w:val="00761E93"/>
    <w:rsid w:val="0076220A"/>
    <w:rsid w:val="00762680"/>
    <w:rsid w:val="00762731"/>
    <w:rsid w:val="00762A5B"/>
    <w:rsid w:val="00762A60"/>
    <w:rsid w:val="00762B3A"/>
    <w:rsid w:val="00763063"/>
    <w:rsid w:val="007632A2"/>
    <w:rsid w:val="00763380"/>
    <w:rsid w:val="00763663"/>
    <w:rsid w:val="00763696"/>
    <w:rsid w:val="0076370F"/>
    <w:rsid w:val="0076376E"/>
    <w:rsid w:val="00763818"/>
    <w:rsid w:val="00763935"/>
    <w:rsid w:val="00763ABB"/>
    <w:rsid w:val="00763CB4"/>
    <w:rsid w:val="00763DD3"/>
    <w:rsid w:val="0076405F"/>
    <w:rsid w:val="0076429C"/>
    <w:rsid w:val="00764A3D"/>
    <w:rsid w:val="00764E45"/>
    <w:rsid w:val="00764F71"/>
    <w:rsid w:val="0076506E"/>
    <w:rsid w:val="00765092"/>
    <w:rsid w:val="007652B4"/>
    <w:rsid w:val="0076549B"/>
    <w:rsid w:val="00765AAA"/>
    <w:rsid w:val="00765C71"/>
    <w:rsid w:val="00766611"/>
    <w:rsid w:val="007668A3"/>
    <w:rsid w:val="00766982"/>
    <w:rsid w:val="00766BE0"/>
    <w:rsid w:val="00766C0D"/>
    <w:rsid w:val="00767035"/>
    <w:rsid w:val="00767563"/>
    <w:rsid w:val="0076759C"/>
    <w:rsid w:val="00767828"/>
    <w:rsid w:val="00767865"/>
    <w:rsid w:val="00767EAB"/>
    <w:rsid w:val="007708CD"/>
    <w:rsid w:val="00770EB5"/>
    <w:rsid w:val="0077145E"/>
    <w:rsid w:val="0077169F"/>
    <w:rsid w:val="00771943"/>
    <w:rsid w:val="007720B4"/>
    <w:rsid w:val="00772152"/>
    <w:rsid w:val="007726DC"/>
    <w:rsid w:val="00772C49"/>
    <w:rsid w:val="00773023"/>
    <w:rsid w:val="007732F4"/>
    <w:rsid w:val="007736BB"/>
    <w:rsid w:val="00773ABC"/>
    <w:rsid w:val="00774210"/>
    <w:rsid w:val="00774396"/>
    <w:rsid w:val="007746F5"/>
    <w:rsid w:val="00774774"/>
    <w:rsid w:val="00774775"/>
    <w:rsid w:val="00774E54"/>
    <w:rsid w:val="00774F83"/>
    <w:rsid w:val="0077594F"/>
    <w:rsid w:val="00775976"/>
    <w:rsid w:val="00775BA3"/>
    <w:rsid w:val="00775CF3"/>
    <w:rsid w:val="00775D83"/>
    <w:rsid w:val="00775F15"/>
    <w:rsid w:val="007761A6"/>
    <w:rsid w:val="007764D0"/>
    <w:rsid w:val="00776611"/>
    <w:rsid w:val="00776772"/>
    <w:rsid w:val="00776871"/>
    <w:rsid w:val="0077717D"/>
    <w:rsid w:val="00777BED"/>
    <w:rsid w:val="00777F25"/>
    <w:rsid w:val="00780159"/>
    <w:rsid w:val="00780288"/>
    <w:rsid w:val="00780292"/>
    <w:rsid w:val="00780702"/>
    <w:rsid w:val="00780764"/>
    <w:rsid w:val="007807F0"/>
    <w:rsid w:val="00781803"/>
    <w:rsid w:val="007819AF"/>
    <w:rsid w:val="00781BCA"/>
    <w:rsid w:val="00781E0A"/>
    <w:rsid w:val="007820C5"/>
    <w:rsid w:val="007821B0"/>
    <w:rsid w:val="007822B7"/>
    <w:rsid w:val="0078286B"/>
    <w:rsid w:val="00782B50"/>
    <w:rsid w:val="00782DA0"/>
    <w:rsid w:val="007830CE"/>
    <w:rsid w:val="00783807"/>
    <w:rsid w:val="00783FF8"/>
    <w:rsid w:val="007841D5"/>
    <w:rsid w:val="007843AB"/>
    <w:rsid w:val="00784633"/>
    <w:rsid w:val="007850FC"/>
    <w:rsid w:val="007858E4"/>
    <w:rsid w:val="007859A4"/>
    <w:rsid w:val="007861F3"/>
    <w:rsid w:val="007862AF"/>
    <w:rsid w:val="0078636C"/>
    <w:rsid w:val="0078639B"/>
    <w:rsid w:val="007866F1"/>
    <w:rsid w:val="007867DB"/>
    <w:rsid w:val="0078691A"/>
    <w:rsid w:val="00786B02"/>
    <w:rsid w:val="00787097"/>
    <w:rsid w:val="007879BD"/>
    <w:rsid w:val="00787A87"/>
    <w:rsid w:val="0079017C"/>
    <w:rsid w:val="0079084F"/>
    <w:rsid w:val="00790949"/>
    <w:rsid w:val="00790A3D"/>
    <w:rsid w:val="00790DBF"/>
    <w:rsid w:val="0079107F"/>
    <w:rsid w:val="00791236"/>
    <w:rsid w:val="007912C2"/>
    <w:rsid w:val="00791375"/>
    <w:rsid w:val="007915C9"/>
    <w:rsid w:val="0079165A"/>
    <w:rsid w:val="007916EF"/>
    <w:rsid w:val="00791707"/>
    <w:rsid w:val="007918D5"/>
    <w:rsid w:val="00791B11"/>
    <w:rsid w:val="00791C03"/>
    <w:rsid w:val="007923C3"/>
    <w:rsid w:val="00792B18"/>
    <w:rsid w:val="0079325A"/>
    <w:rsid w:val="0079355C"/>
    <w:rsid w:val="0079371E"/>
    <w:rsid w:val="00793F45"/>
    <w:rsid w:val="0079415A"/>
    <w:rsid w:val="007942DB"/>
    <w:rsid w:val="00794414"/>
    <w:rsid w:val="00794717"/>
    <w:rsid w:val="007947FA"/>
    <w:rsid w:val="007948F7"/>
    <w:rsid w:val="00794FC3"/>
    <w:rsid w:val="0079504C"/>
    <w:rsid w:val="007950E0"/>
    <w:rsid w:val="007953DB"/>
    <w:rsid w:val="0079544E"/>
    <w:rsid w:val="007955CD"/>
    <w:rsid w:val="00795F91"/>
    <w:rsid w:val="007963D0"/>
    <w:rsid w:val="00796788"/>
    <w:rsid w:val="0079690C"/>
    <w:rsid w:val="007969A2"/>
    <w:rsid w:val="00796B1B"/>
    <w:rsid w:val="00796B47"/>
    <w:rsid w:val="007974C4"/>
    <w:rsid w:val="0079752A"/>
    <w:rsid w:val="00797573"/>
    <w:rsid w:val="00797AD6"/>
    <w:rsid w:val="00797BE6"/>
    <w:rsid w:val="007A01AA"/>
    <w:rsid w:val="007A03C5"/>
    <w:rsid w:val="007A0562"/>
    <w:rsid w:val="007A0729"/>
    <w:rsid w:val="007A0882"/>
    <w:rsid w:val="007A0BF4"/>
    <w:rsid w:val="007A0C56"/>
    <w:rsid w:val="007A1165"/>
    <w:rsid w:val="007A12BA"/>
    <w:rsid w:val="007A133E"/>
    <w:rsid w:val="007A1848"/>
    <w:rsid w:val="007A18A2"/>
    <w:rsid w:val="007A1A0C"/>
    <w:rsid w:val="007A1A7A"/>
    <w:rsid w:val="007A1AC0"/>
    <w:rsid w:val="007A1BE3"/>
    <w:rsid w:val="007A270A"/>
    <w:rsid w:val="007A2F78"/>
    <w:rsid w:val="007A338C"/>
    <w:rsid w:val="007A363F"/>
    <w:rsid w:val="007A3929"/>
    <w:rsid w:val="007A3C2B"/>
    <w:rsid w:val="007A42AC"/>
    <w:rsid w:val="007A42FF"/>
    <w:rsid w:val="007A499E"/>
    <w:rsid w:val="007A4AF1"/>
    <w:rsid w:val="007A4B77"/>
    <w:rsid w:val="007A4BF2"/>
    <w:rsid w:val="007A4E54"/>
    <w:rsid w:val="007A5258"/>
    <w:rsid w:val="007A54AD"/>
    <w:rsid w:val="007A5640"/>
    <w:rsid w:val="007A57CE"/>
    <w:rsid w:val="007A5C1E"/>
    <w:rsid w:val="007A5CE2"/>
    <w:rsid w:val="007A63B1"/>
    <w:rsid w:val="007A6706"/>
    <w:rsid w:val="007A67BA"/>
    <w:rsid w:val="007A6BAC"/>
    <w:rsid w:val="007A70CE"/>
    <w:rsid w:val="007A73C2"/>
    <w:rsid w:val="007A7784"/>
    <w:rsid w:val="007A79D5"/>
    <w:rsid w:val="007A7BA4"/>
    <w:rsid w:val="007A7BDC"/>
    <w:rsid w:val="007A7CA8"/>
    <w:rsid w:val="007B0332"/>
    <w:rsid w:val="007B034C"/>
    <w:rsid w:val="007B09EE"/>
    <w:rsid w:val="007B0A24"/>
    <w:rsid w:val="007B0F9E"/>
    <w:rsid w:val="007B1233"/>
    <w:rsid w:val="007B1693"/>
    <w:rsid w:val="007B1D9A"/>
    <w:rsid w:val="007B1F22"/>
    <w:rsid w:val="007B210E"/>
    <w:rsid w:val="007B2729"/>
    <w:rsid w:val="007B2AED"/>
    <w:rsid w:val="007B2B4D"/>
    <w:rsid w:val="007B3051"/>
    <w:rsid w:val="007B3160"/>
    <w:rsid w:val="007B33F5"/>
    <w:rsid w:val="007B3C57"/>
    <w:rsid w:val="007B461F"/>
    <w:rsid w:val="007B46B0"/>
    <w:rsid w:val="007B4CA6"/>
    <w:rsid w:val="007B50AC"/>
    <w:rsid w:val="007B55A7"/>
    <w:rsid w:val="007B5B5F"/>
    <w:rsid w:val="007B5F6D"/>
    <w:rsid w:val="007B616B"/>
    <w:rsid w:val="007B61B4"/>
    <w:rsid w:val="007B6258"/>
    <w:rsid w:val="007B67C5"/>
    <w:rsid w:val="007B7093"/>
    <w:rsid w:val="007B713C"/>
    <w:rsid w:val="007B728F"/>
    <w:rsid w:val="007B72D8"/>
    <w:rsid w:val="007B7427"/>
    <w:rsid w:val="007B74A4"/>
    <w:rsid w:val="007B780C"/>
    <w:rsid w:val="007B79F1"/>
    <w:rsid w:val="007B7BBF"/>
    <w:rsid w:val="007B7CC4"/>
    <w:rsid w:val="007B7CE1"/>
    <w:rsid w:val="007B7EBD"/>
    <w:rsid w:val="007C0434"/>
    <w:rsid w:val="007C0721"/>
    <w:rsid w:val="007C089C"/>
    <w:rsid w:val="007C08EF"/>
    <w:rsid w:val="007C0CFA"/>
    <w:rsid w:val="007C0D24"/>
    <w:rsid w:val="007C0D67"/>
    <w:rsid w:val="007C0FF8"/>
    <w:rsid w:val="007C101B"/>
    <w:rsid w:val="007C14D6"/>
    <w:rsid w:val="007C16F4"/>
    <w:rsid w:val="007C1A5F"/>
    <w:rsid w:val="007C1E37"/>
    <w:rsid w:val="007C1F2F"/>
    <w:rsid w:val="007C203C"/>
    <w:rsid w:val="007C20FC"/>
    <w:rsid w:val="007C2891"/>
    <w:rsid w:val="007C2930"/>
    <w:rsid w:val="007C2DD6"/>
    <w:rsid w:val="007C2DF5"/>
    <w:rsid w:val="007C2E70"/>
    <w:rsid w:val="007C2E8B"/>
    <w:rsid w:val="007C2FFA"/>
    <w:rsid w:val="007C362D"/>
    <w:rsid w:val="007C3DD6"/>
    <w:rsid w:val="007C3DFB"/>
    <w:rsid w:val="007C3E9A"/>
    <w:rsid w:val="007C443D"/>
    <w:rsid w:val="007C45E5"/>
    <w:rsid w:val="007C4734"/>
    <w:rsid w:val="007C47B4"/>
    <w:rsid w:val="007C49D1"/>
    <w:rsid w:val="007C49DC"/>
    <w:rsid w:val="007C4C54"/>
    <w:rsid w:val="007C4C62"/>
    <w:rsid w:val="007C4E04"/>
    <w:rsid w:val="007C51D0"/>
    <w:rsid w:val="007C536A"/>
    <w:rsid w:val="007C569F"/>
    <w:rsid w:val="007C5D0F"/>
    <w:rsid w:val="007C5E01"/>
    <w:rsid w:val="007C627A"/>
    <w:rsid w:val="007C6411"/>
    <w:rsid w:val="007C66F4"/>
    <w:rsid w:val="007C67B7"/>
    <w:rsid w:val="007C6842"/>
    <w:rsid w:val="007C6AA4"/>
    <w:rsid w:val="007C6ADE"/>
    <w:rsid w:val="007C6C60"/>
    <w:rsid w:val="007C6F42"/>
    <w:rsid w:val="007C7562"/>
    <w:rsid w:val="007C7593"/>
    <w:rsid w:val="007C75B0"/>
    <w:rsid w:val="007C796C"/>
    <w:rsid w:val="007C7FCD"/>
    <w:rsid w:val="007D0401"/>
    <w:rsid w:val="007D04DA"/>
    <w:rsid w:val="007D08B2"/>
    <w:rsid w:val="007D098B"/>
    <w:rsid w:val="007D0BC0"/>
    <w:rsid w:val="007D0EA9"/>
    <w:rsid w:val="007D0F1B"/>
    <w:rsid w:val="007D102E"/>
    <w:rsid w:val="007D1494"/>
    <w:rsid w:val="007D152C"/>
    <w:rsid w:val="007D19E5"/>
    <w:rsid w:val="007D21B8"/>
    <w:rsid w:val="007D2238"/>
    <w:rsid w:val="007D2B3E"/>
    <w:rsid w:val="007D2C94"/>
    <w:rsid w:val="007D319F"/>
    <w:rsid w:val="007D3259"/>
    <w:rsid w:val="007D335E"/>
    <w:rsid w:val="007D3EFF"/>
    <w:rsid w:val="007D402C"/>
    <w:rsid w:val="007D430A"/>
    <w:rsid w:val="007D453E"/>
    <w:rsid w:val="007D4756"/>
    <w:rsid w:val="007D49DC"/>
    <w:rsid w:val="007D4A90"/>
    <w:rsid w:val="007D5822"/>
    <w:rsid w:val="007D5C41"/>
    <w:rsid w:val="007D61C4"/>
    <w:rsid w:val="007D6561"/>
    <w:rsid w:val="007D65BC"/>
    <w:rsid w:val="007D6649"/>
    <w:rsid w:val="007D678D"/>
    <w:rsid w:val="007D6DBE"/>
    <w:rsid w:val="007D705B"/>
    <w:rsid w:val="007D73E3"/>
    <w:rsid w:val="007D7479"/>
    <w:rsid w:val="007E0331"/>
    <w:rsid w:val="007E03DB"/>
    <w:rsid w:val="007E056F"/>
    <w:rsid w:val="007E0784"/>
    <w:rsid w:val="007E07BA"/>
    <w:rsid w:val="007E0B42"/>
    <w:rsid w:val="007E0EC6"/>
    <w:rsid w:val="007E1176"/>
    <w:rsid w:val="007E18AA"/>
    <w:rsid w:val="007E1AE2"/>
    <w:rsid w:val="007E1E5A"/>
    <w:rsid w:val="007E1EC5"/>
    <w:rsid w:val="007E2302"/>
    <w:rsid w:val="007E2350"/>
    <w:rsid w:val="007E2357"/>
    <w:rsid w:val="007E248F"/>
    <w:rsid w:val="007E2BA3"/>
    <w:rsid w:val="007E2DE0"/>
    <w:rsid w:val="007E2F89"/>
    <w:rsid w:val="007E2FCB"/>
    <w:rsid w:val="007E3013"/>
    <w:rsid w:val="007E31C8"/>
    <w:rsid w:val="007E3A91"/>
    <w:rsid w:val="007E3EB3"/>
    <w:rsid w:val="007E43F1"/>
    <w:rsid w:val="007E4937"/>
    <w:rsid w:val="007E5226"/>
    <w:rsid w:val="007E5375"/>
    <w:rsid w:val="007E53FF"/>
    <w:rsid w:val="007E5430"/>
    <w:rsid w:val="007E5436"/>
    <w:rsid w:val="007E590A"/>
    <w:rsid w:val="007E596D"/>
    <w:rsid w:val="007E5A75"/>
    <w:rsid w:val="007E5A76"/>
    <w:rsid w:val="007E5B3F"/>
    <w:rsid w:val="007E5BF3"/>
    <w:rsid w:val="007E5E74"/>
    <w:rsid w:val="007E5F01"/>
    <w:rsid w:val="007E5F0D"/>
    <w:rsid w:val="007E60E5"/>
    <w:rsid w:val="007E6F07"/>
    <w:rsid w:val="007E7354"/>
    <w:rsid w:val="007E7371"/>
    <w:rsid w:val="007E74AF"/>
    <w:rsid w:val="007E7973"/>
    <w:rsid w:val="007E7AD7"/>
    <w:rsid w:val="007F0078"/>
    <w:rsid w:val="007F01DB"/>
    <w:rsid w:val="007F0381"/>
    <w:rsid w:val="007F047B"/>
    <w:rsid w:val="007F0A72"/>
    <w:rsid w:val="007F0BBC"/>
    <w:rsid w:val="007F0DAF"/>
    <w:rsid w:val="007F15F4"/>
    <w:rsid w:val="007F16E9"/>
    <w:rsid w:val="007F1A94"/>
    <w:rsid w:val="007F1E2A"/>
    <w:rsid w:val="007F2245"/>
    <w:rsid w:val="007F29CA"/>
    <w:rsid w:val="007F3615"/>
    <w:rsid w:val="007F3736"/>
    <w:rsid w:val="007F3744"/>
    <w:rsid w:val="007F3B55"/>
    <w:rsid w:val="007F3CDD"/>
    <w:rsid w:val="007F3D87"/>
    <w:rsid w:val="007F3E05"/>
    <w:rsid w:val="007F3F43"/>
    <w:rsid w:val="007F40AA"/>
    <w:rsid w:val="007F42AF"/>
    <w:rsid w:val="007F4651"/>
    <w:rsid w:val="007F4D31"/>
    <w:rsid w:val="007F4E50"/>
    <w:rsid w:val="007F4F32"/>
    <w:rsid w:val="007F50BB"/>
    <w:rsid w:val="007F594C"/>
    <w:rsid w:val="007F599C"/>
    <w:rsid w:val="007F5AE1"/>
    <w:rsid w:val="007F5EA3"/>
    <w:rsid w:val="007F6337"/>
    <w:rsid w:val="007F63D7"/>
    <w:rsid w:val="007F667F"/>
    <w:rsid w:val="007F696A"/>
    <w:rsid w:val="007F7041"/>
    <w:rsid w:val="007F723A"/>
    <w:rsid w:val="007F7759"/>
    <w:rsid w:val="007F78D7"/>
    <w:rsid w:val="007F7FFB"/>
    <w:rsid w:val="008008AA"/>
    <w:rsid w:val="00800C0D"/>
    <w:rsid w:val="00801166"/>
    <w:rsid w:val="008014F4"/>
    <w:rsid w:val="00801ACB"/>
    <w:rsid w:val="00801E02"/>
    <w:rsid w:val="0080206F"/>
    <w:rsid w:val="00802172"/>
    <w:rsid w:val="008022E4"/>
    <w:rsid w:val="0080234F"/>
    <w:rsid w:val="00802D15"/>
    <w:rsid w:val="00803139"/>
    <w:rsid w:val="00803313"/>
    <w:rsid w:val="0080354D"/>
    <w:rsid w:val="008039AC"/>
    <w:rsid w:val="00803C0F"/>
    <w:rsid w:val="00803E82"/>
    <w:rsid w:val="00804172"/>
    <w:rsid w:val="0080522B"/>
    <w:rsid w:val="00805541"/>
    <w:rsid w:val="008057AD"/>
    <w:rsid w:val="0080593D"/>
    <w:rsid w:val="00805E21"/>
    <w:rsid w:val="008060A6"/>
    <w:rsid w:val="0080613F"/>
    <w:rsid w:val="008063C5"/>
    <w:rsid w:val="00806670"/>
    <w:rsid w:val="008067F7"/>
    <w:rsid w:val="0080696A"/>
    <w:rsid w:val="00806B2E"/>
    <w:rsid w:val="00806FD1"/>
    <w:rsid w:val="00807146"/>
    <w:rsid w:val="008071FD"/>
    <w:rsid w:val="00807A8A"/>
    <w:rsid w:val="00807AFF"/>
    <w:rsid w:val="00810120"/>
    <w:rsid w:val="00810A38"/>
    <w:rsid w:val="00810D8B"/>
    <w:rsid w:val="008110AA"/>
    <w:rsid w:val="008111A3"/>
    <w:rsid w:val="008111DC"/>
    <w:rsid w:val="00811322"/>
    <w:rsid w:val="008116C9"/>
    <w:rsid w:val="008119D5"/>
    <w:rsid w:val="008119E1"/>
    <w:rsid w:val="00811E3E"/>
    <w:rsid w:val="008125DE"/>
    <w:rsid w:val="0081297B"/>
    <w:rsid w:val="00812E02"/>
    <w:rsid w:val="00813082"/>
    <w:rsid w:val="00813150"/>
    <w:rsid w:val="00813197"/>
    <w:rsid w:val="00813214"/>
    <w:rsid w:val="00813230"/>
    <w:rsid w:val="00814243"/>
    <w:rsid w:val="0081436C"/>
    <w:rsid w:val="00814408"/>
    <w:rsid w:val="00814881"/>
    <w:rsid w:val="00814956"/>
    <w:rsid w:val="00814A72"/>
    <w:rsid w:val="00814CDB"/>
    <w:rsid w:val="00814ECC"/>
    <w:rsid w:val="00815019"/>
    <w:rsid w:val="00815792"/>
    <w:rsid w:val="008157C9"/>
    <w:rsid w:val="00816865"/>
    <w:rsid w:val="008168B8"/>
    <w:rsid w:val="00816CC2"/>
    <w:rsid w:val="008170C3"/>
    <w:rsid w:val="0081799D"/>
    <w:rsid w:val="00817CD1"/>
    <w:rsid w:val="00817E59"/>
    <w:rsid w:val="00817F5C"/>
    <w:rsid w:val="008201D1"/>
    <w:rsid w:val="0082034C"/>
    <w:rsid w:val="00820EDF"/>
    <w:rsid w:val="00821020"/>
    <w:rsid w:val="0082125D"/>
    <w:rsid w:val="008212F0"/>
    <w:rsid w:val="008213AB"/>
    <w:rsid w:val="008219F9"/>
    <w:rsid w:val="00821B0B"/>
    <w:rsid w:val="00821D4C"/>
    <w:rsid w:val="00821EBB"/>
    <w:rsid w:val="00822158"/>
    <w:rsid w:val="0082223A"/>
    <w:rsid w:val="008222F0"/>
    <w:rsid w:val="008222FC"/>
    <w:rsid w:val="008223D4"/>
    <w:rsid w:val="00822499"/>
    <w:rsid w:val="008226E2"/>
    <w:rsid w:val="00822708"/>
    <w:rsid w:val="00822A3D"/>
    <w:rsid w:val="00822C50"/>
    <w:rsid w:val="00822CC3"/>
    <w:rsid w:val="00822D2C"/>
    <w:rsid w:val="00822E0E"/>
    <w:rsid w:val="00822F1E"/>
    <w:rsid w:val="00823005"/>
    <w:rsid w:val="00823028"/>
    <w:rsid w:val="00823118"/>
    <w:rsid w:val="008234DF"/>
    <w:rsid w:val="00823559"/>
    <w:rsid w:val="00823780"/>
    <w:rsid w:val="008237E0"/>
    <w:rsid w:val="008238BD"/>
    <w:rsid w:val="00823906"/>
    <w:rsid w:val="00823B55"/>
    <w:rsid w:val="00823B79"/>
    <w:rsid w:val="00823DE6"/>
    <w:rsid w:val="008246F7"/>
    <w:rsid w:val="008246FC"/>
    <w:rsid w:val="0082472E"/>
    <w:rsid w:val="008249CD"/>
    <w:rsid w:val="00824A46"/>
    <w:rsid w:val="0082559D"/>
    <w:rsid w:val="00825640"/>
    <w:rsid w:val="00825CD2"/>
    <w:rsid w:val="008263D9"/>
    <w:rsid w:val="00826A27"/>
    <w:rsid w:val="0082701B"/>
    <w:rsid w:val="0082764F"/>
    <w:rsid w:val="008277E4"/>
    <w:rsid w:val="00827CB5"/>
    <w:rsid w:val="00827CD7"/>
    <w:rsid w:val="00827ED8"/>
    <w:rsid w:val="00830001"/>
    <w:rsid w:val="008300A4"/>
    <w:rsid w:val="00830168"/>
    <w:rsid w:val="008307B0"/>
    <w:rsid w:val="008307DB"/>
    <w:rsid w:val="008309B0"/>
    <w:rsid w:val="00830D05"/>
    <w:rsid w:val="00830FCD"/>
    <w:rsid w:val="008310B4"/>
    <w:rsid w:val="008310B6"/>
    <w:rsid w:val="00831BB9"/>
    <w:rsid w:val="00831C93"/>
    <w:rsid w:val="00831CFC"/>
    <w:rsid w:val="00831D6E"/>
    <w:rsid w:val="00831DC6"/>
    <w:rsid w:val="00831E19"/>
    <w:rsid w:val="00831FE8"/>
    <w:rsid w:val="008320BC"/>
    <w:rsid w:val="00832329"/>
    <w:rsid w:val="008330D4"/>
    <w:rsid w:val="008333EC"/>
    <w:rsid w:val="00833573"/>
    <w:rsid w:val="00833AC0"/>
    <w:rsid w:val="00833B67"/>
    <w:rsid w:val="00834205"/>
    <w:rsid w:val="0083459B"/>
    <w:rsid w:val="0083461B"/>
    <w:rsid w:val="0083486F"/>
    <w:rsid w:val="00834A71"/>
    <w:rsid w:val="00834D2C"/>
    <w:rsid w:val="00834D32"/>
    <w:rsid w:val="00834E46"/>
    <w:rsid w:val="00834F47"/>
    <w:rsid w:val="00835485"/>
    <w:rsid w:val="008358FD"/>
    <w:rsid w:val="00835A89"/>
    <w:rsid w:val="00835ACB"/>
    <w:rsid w:val="00835B4D"/>
    <w:rsid w:val="00835BA3"/>
    <w:rsid w:val="00835CEC"/>
    <w:rsid w:val="008360DB"/>
    <w:rsid w:val="008368B6"/>
    <w:rsid w:val="008369BE"/>
    <w:rsid w:val="00836C62"/>
    <w:rsid w:val="00836F37"/>
    <w:rsid w:val="00837395"/>
    <w:rsid w:val="008375AC"/>
    <w:rsid w:val="008376E9"/>
    <w:rsid w:val="0083787D"/>
    <w:rsid w:val="008400EF"/>
    <w:rsid w:val="00840E01"/>
    <w:rsid w:val="008410B2"/>
    <w:rsid w:val="0084121C"/>
    <w:rsid w:val="0084132A"/>
    <w:rsid w:val="008419AF"/>
    <w:rsid w:val="00841E5A"/>
    <w:rsid w:val="00842280"/>
    <w:rsid w:val="0084235E"/>
    <w:rsid w:val="008423A1"/>
    <w:rsid w:val="00842450"/>
    <w:rsid w:val="008424A7"/>
    <w:rsid w:val="008424C1"/>
    <w:rsid w:val="008426D1"/>
    <w:rsid w:val="008427DC"/>
    <w:rsid w:val="00842BB3"/>
    <w:rsid w:val="00842BE1"/>
    <w:rsid w:val="0084354D"/>
    <w:rsid w:val="00843678"/>
    <w:rsid w:val="00843724"/>
    <w:rsid w:val="0084399D"/>
    <w:rsid w:val="008445AF"/>
    <w:rsid w:val="0084483B"/>
    <w:rsid w:val="008449B7"/>
    <w:rsid w:val="00844B43"/>
    <w:rsid w:val="00844DC8"/>
    <w:rsid w:val="008451AC"/>
    <w:rsid w:val="00845295"/>
    <w:rsid w:val="00845396"/>
    <w:rsid w:val="00845500"/>
    <w:rsid w:val="0084580F"/>
    <w:rsid w:val="00845933"/>
    <w:rsid w:val="008463D2"/>
    <w:rsid w:val="00846483"/>
    <w:rsid w:val="0084673E"/>
    <w:rsid w:val="00846743"/>
    <w:rsid w:val="00846C46"/>
    <w:rsid w:val="008472AE"/>
    <w:rsid w:val="008472D8"/>
    <w:rsid w:val="008473F2"/>
    <w:rsid w:val="008478EB"/>
    <w:rsid w:val="0084793E"/>
    <w:rsid w:val="00847B0B"/>
    <w:rsid w:val="00847FDF"/>
    <w:rsid w:val="0085030E"/>
    <w:rsid w:val="0085061B"/>
    <w:rsid w:val="008509C0"/>
    <w:rsid w:val="00850C5F"/>
    <w:rsid w:val="00850C92"/>
    <w:rsid w:val="008511C2"/>
    <w:rsid w:val="008511D9"/>
    <w:rsid w:val="00851B8A"/>
    <w:rsid w:val="00851BAD"/>
    <w:rsid w:val="008520E2"/>
    <w:rsid w:val="008521BC"/>
    <w:rsid w:val="00852330"/>
    <w:rsid w:val="0085258A"/>
    <w:rsid w:val="00852669"/>
    <w:rsid w:val="008527EA"/>
    <w:rsid w:val="008530D7"/>
    <w:rsid w:val="008533C2"/>
    <w:rsid w:val="00853A42"/>
    <w:rsid w:val="00853C20"/>
    <w:rsid w:val="00854543"/>
    <w:rsid w:val="00854600"/>
    <w:rsid w:val="0085460D"/>
    <w:rsid w:val="00854B5C"/>
    <w:rsid w:val="00854C56"/>
    <w:rsid w:val="00854EED"/>
    <w:rsid w:val="008551A2"/>
    <w:rsid w:val="0085538F"/>
    <w:rsid w:val="008553B9"/>
    <w:rsid w:val="008555A2"/>
    <w:rsid w:val="008556A9"/>
    <w:rsid w:val="00855DCB"/>
    <w:rsid w:val="00855DD8"/>
    <w:rsid w:val="00855DE0"/>
    <w:rsid w:val="00855FCE"/>
    <w:rsid w:val="00856335"/>
    <w:rsid w:val="00856343"/>
    <w:rsid w:val="0085647D"/>
    <w:rsid w:val="008564FA"/>
    <w:rsid w:val="00856714"/>
    <w:rsid w:val="00856A72"/>
    <w:rsid w:val="00856BAF"/>
    <w:rsid w:val="008570DE"/>
    <w:rsid w:val="008571B8"/>
    <w:rsid w:val="00857511"/>
    <w:rsid w:val="00857574"/>
    <w:rsid w:val="00857A8F"/>
    <w:rsid w:val="00857B51"/>
    <w:rsid w:val="00857D0E"/>
    <w:rsid w:val="00860083"/>
    <w:rsid w:val="008600E3"/>
    <w:rsid w:val="00860129"/>
    <w:rsid w:val="00860D86"/>
    <w:rsid w:val="00860F39"/>
    <w:rsid w:val="00861063"/>
    <w:rsid w:val="008610EB"/>
    <w:rsid w:val="00861209"/>
    <w:rsid w:val="00861281"/>
    <w:rsid w:val="00861553"/>
    <w:rsid w:val="0086197C"/>
    <w:rsid w:val="00861C3C"/>
    <w:rsid w:val="00861DD4"/>
    <w:rsid w:val="008620F0"/>
    <w:rsid w:val="00862840"/>
    <w:rsid w:val="00863099"/>
    <w:rsid w:val="0086332C"/>
    <w:rsid w:val="008635DF"/>
    <w:rsid w:val="008636B0"/>
    <w:rsid w:val="008637D4"/>
    <w:rsid w:val="008637E5"/>
    <w:rsid w:val="008639A1"/>
    <w:rsid w:val="00863BA7"/>
    <w:rsid w:val="00864044"/>
    <w:rsid w:val="008640E6"/>
    <w:rsid w:val="00864130"/>
    <w:rsid w:val="008642BF"/>
    <w:rsid w:val="008642FC"/>
    <w:rsid w:val="00864371"/>
    <w:rsid w:val="00864A42"/>
    <w:rsid w:val="00864AD7"/>
    <w:rsid w:val="00864B03"/>
    <w:rsid w:val="00864E70"/>
    <w:rsid w:val="00864E94"/>
    <w:rsid w:val="008658CC"/>
    <w:rsid w:val="00865ACE"/>
    <w:rsid w:val="00865DF8"/>
    <w:rsid w:val="00865FD5"/>
    <w:rsid w:val="00866155"/>
    <w:rsid w:val="008664EA"/>
    <w:rsid w:val="008666D9"/>
    <w:rsid w:val="00866E3F"/>
    <w:rsid w:val="00867070"/>
    <w:rsid w:val="008674B2"/>
    <w:rsid w:val="008679F8"/>
    <w:rsid w:val="00867F7C"/>
    <w:rsid w:val="008710A3"/>
    <w:rsid w:val="008710CF"/>
    <w:rsid w:val="00871153"/>
    <w:rsid w:val="0087116F"/>
    <w:rsid w:val="0087185B"/>
    <w:rsid w:val="00871BB0"/>
    <w:rsid w:val="00871D0F"/>
    <w:rsid w:val="00871D56"/>
    <w:rsid w:val="00871EBE"/>
    <w:rsid w:val="00871F20"/>
    <w:rsid w:val="00871F52"/>
    <w:rsid w:val="0087252D"/>
    <w:rsid w:val="00872921"/>
    <w:rsid w:val="00872E5F"/>
    <w:rsid w:val="008736B4"/>
    <w:rsid w:val="0087402D"/>
    <w:rsid w:val="0087413B"/>
    <w:rsid w:val="00874AB7"/>
    <w:rsid w:val="00874ACF"/>
    <w:rsid w:val="00874B54"/>
    <w:rsid w:val="00874D1C"/>
    <w:rsid w:val="00874E19"/>
    <w:rsid w:val="00874F60"/>
    <w:rsid w:val="008751E7"/>
    <w:rsid w:val="00875229"/>
    <w:rsid w:val="008753EB"/>
    <w:rsid w:val="00875B0C"/>
    <w:rsid w:val="00875BF8"/>
    <w:rsid w:val="00875C1E"/>
    <w:rsid w:val="008764B2"/>
    <w:rsid w:val="008764F3"/>
    <w:rsid w:val="0087665D"/>
    <w:rsid w:val="008769A8"/>
    <w:rsid w:val="00876A7A"/>
    <w:rsid w:val="00876B16"/>
    <w:rsid w:val="00876E0B"/>
    <w:rsid w:val="00876E34"/>
    <w:rsid w:val="00877253"/>
    <w:rsid w:val="00877334"/>
    <w:rsid w:val="00877B63"/>
    <w:rsid w:val="00877F68"/>
    <w:rsid w:val="00880290"/>
    <w:rsid w:val="00880484"/>
    <w:rsid w:val="008808BB"/>
    <w:rsid w:val="00881054"/>
    <w:rsid w:val="00881760"/>
    <w:rsid w:val="008818B2"/>
    <w:rsid w:val="00881A8C"/>
    <w:rsid w:val="00881B12"/>
    <w:rsid w:val="00881E46"/>
    <w:rsid w:val="0088218A"/>
    <w:rsid w:val="00882488"/>
    <w:rsid w:val="00882834"/>
    <w:rsid w:val="00882911"/>
    <w:rsid w:val="008829B2"/>
    <w:rsid w:val="00882A32"/>
    <w:rsid w:val="00882B6D"/>
    <w:rsid w:val="00883057"/>
    <w:rsid w:val="00883094"/>
    <w:rsid w:val="00883222"/>
    <w:rsid w:val="00883360"/>
    <w:rsid w:val="0088380E"/>
    <w:rsid w:val="00883D3A"/>
    <w:rsid w:val="00883E09"/>
    <w:rsid w:val="00883EEF"/>
    <w:rsid w:val="00883F47"/>
    <w:rsid w:val="00884091"/>
    <w:rsid w:val="00884578"/>
    <w:rsid w:val="0088467D"/>
    <w:rsid w:val="00884A05"/>
    <w:rsid w:val="00884C68"/>
    <w:rsid w:val="00884E52"/>
    <w:rsid w:val="008852E0"/>
    <w:rsid w:val="0088532F"/>
    <w:rsid w:val="008854FB"/>
    <w:rsid w:val="00885736"/>
    <w:rsid w:val="008858E6"/>
    <w:rsid w:val="008859FF"/>
    <w:rsid w:val="00885F48"/>
    <w:rsid w:val="00885FEE"/>
    <w:rsid w:val="008867FC"/>
    <w:rsid w:val="00886FB8"/>
    <w:rsid w:val="0088709B"/>
    <w:rsid w:val="00887AFD"/>
    <w:rsid w:val="00887B5C"/>
    <w:rsid w:val="00887B60"/>
    <w:rsid w:val="00887EEA"/>
    <w:rsid w:val="008902AD"/>
    <w:rsid w:val="00890A58"/>
    <w:rsid w:val="00890C89"/>
    <w:rsid w:val="00890DCF"/>
    <w:rsid w:val="008910C3"/>
    <w:rsid w:val="0089129A"/>
    <w:rsid w:val="00891C47"/>
    <w:rsid w:val="00891C7E"/>
    <w:rsid w:val="00891D74"/>
    <w:rsid w:val="0089211D"/>
    <w:rsid w:val="008922C4"/>
    <w:rsid w:val="008922E3"/>
    <w:rsid w:val="008924C3"/>
    <w:rsid w:val="00892777"/>
    <w:rsid w:val="00892C91"/>
    <w:rsid w:val="00892D9E"/>
    <w:rsid w:val="00892E25"/>
    <w:rsid w:val="0089300C"/>
    <w:rsid w:val="00893320"/>
    <w:rsid w:val="00893BFA"/>
    <w:rsid w:val="00893C96"/>
    <w:rsid w:val="00893D46"/>
    <w:rsid w:val="00893FDF"/>
    <w:rsid w:val="00894C8B"/>
    <w:rsid w:val="0089536A"/>
    <w:rsid w:val="0089565C"/>
    <w:rsid w:val="0089589B"/>
    <w:rsid w:val="00895AE4"/>
    <w:rsid w:val="00895DBA"/>
    <w:rsid w:val="00896379"/>
    <w:rsid w:val="00896941"/>
    <w:rsid w:val="00896A26"/>
    <w:rsid w:val="00896A3E"/>
    <w:rsid w:val="00897796"/>
    <w:rsid w:val="008979C6"/>
    <w:rsid w:val="00897C32"/>
    <w:rsid w:val="008A04FF"/>
    <w:rsid w:val="008A06C6"/>
    <w:rsid w:val="008A0E69"/>
    <w:rsid w:val="008A15D7"/>
    <w:rsid w:val="008A1D39"/>
    <w:rsid w:val="008A1D46"/>
    <w:rsid w:val="008A2532"/>
    <w:rsid w:val="008A27FC"/>
    <w:rsid w:val="008A297C"/>
    <w:rsid w:val="008A2BA0"/>
    <w:rsid w:val="008A2F5A"/>
    <w:rsid w:val="008A34F1"/>
    <w:rsid w:val="008A3859"/>
    <w:rsid w:val="008A3A53"/>
    <w:rsid w:val="008A3B19"/>
    <w:rsid w:val="008A41E1"/>
    <w:rsid w:val="008A4690"/>
    <w:rsid w:val="008A48E4"/>
    <w:rsid w:val="008A4AFE"/>
    <w:rsid w:val="008A4D19"/>
    <w:rsid w:val="008A4FE4"/>
    <w:rsid w:val="008A5376"/>
    <w:rsid w:val="008A537C"/>
    <w:rsid w:val="008A5A35"/>
    <w:rsid w:val="008A5A7B"/>
    <w:rsid w:val="008A5C16"/>
    <w:rsid w:val="008A5DCA"/>
    <w:rsid w:val="008A6404"/>
    <w:rsid w:val="008A6F17"/>
    <w:rsid w:val="008A7852"/>
    <w:rsid w:val="008B0221"/>
    <w:rsid w:val="008B026D"/>
    <w:rsid w:val="008B04B5"/>
    <w:rsid w:val="008B0AA0"/>
    <w:rsid w:val="008B0DF7"/>
    <w:rsid w:val="008B1E83"/>
    <w:rsid w:val="008B1FDD"/>
    <w:rsid w:val="008B2467"/>
    <w:rsid w:val="008B2C1B"/>
    <w:rsid w:val="008B3150"/>
    <w:rsid w:val="008B3466"/>
    <w:rsid w:val="008B379C"/>
    <w:rsid w:val="008B3DBA"/>
    <w:rsid w:val="008B3E23"/>
    <w:rsid w:val="008B3E92"/>
    <w:rsid w:val="008B40C6"/>
    <w:rsid w:val="008B41E1"/>
    <w:rsid w:val="008B422D"/>
    <w:rsid w:val="008B48F0"/>
    <w:rsid w:val="008B491E"/>
    <w:rsid w:val="008B533E"/>
    <w:rsid w:val="008B5519"/>
    <w:rsid w:val="008B59AC"/>
    <w:rsid w:val="008B5C5F"/>
    <w:rsid w:val="008B61C0"/>
    <w:rsid w:val="008B61DD"/>
    <w:rsid w:val="008B62CA"/>
    <w:rsid w:val="008B6716"/>
    <w:rsid w:val="008B68F6"/>
    <w:rsid w:val="008B69D1"/>
    <w:rsid w:val="008B6B90"/>
    <w:rsid w:val="008B6E98"/>
    <w:rsid w:val="008B7169"/>
    <w:rsid w:val="008B726B"/>
    <w:rsid w:val="008B7383"/>
    <w:rsid w:val="008B7716"/>
    <w:rsid w:val="008B7E43"/>
    <w:rsid w:val="008C02A0"/>
    <w:rsid w:val="008C03B1"/>
    <w:rsid w:val="008C0773"/>
    <w:rsid w:val="008C097B"/>
    <w:rsid w:val="008C0B9F"/>
    <w:rsid w:val="008C0DB0"/>
    <w:rsid w:val="008C0FED"/>
    <w:rsid w:val="008C108B"/>
    <w:rsid w:val="008C117F"/>
    <w:rsid w:val="008C13A8"/>
    <w:rsid w:val="008C1ABB"/>
    <w:rsid w:val="008C1FD5"/>
    <w:rsid w:val="008C2500"/>
    <w:rsid w:val="008C284A"/>
    <w:rsid w:val="008C2FF8"/>
    <w:rsid w:val="008C3088"/>
    <w:rsid w:val="008C3318"/>
    <w:rsid w:val="008C389A"/>
    <w:rsid w:val="008C3D94"/>
    <w:rsid w:val="008C4198"/>
    <w:rsid w:val="008C4CBB"/>
    <w:rsid w:val="008C4FD1"/>
    <w:rsid w:val="008C51D0"/>
    <w:rsid w:val="008C5451"/>
    <w:rsid w:val="008C55D4"/>
    <w:rsid w:val="008C55FB"/>
    <w:rsid w:val="008C5AD7"/>
    <w:rsid w:val="008C5B6E"/>
    <w:rsid w:val="008C5BE3"/>
    <w:rsid w:val="008C5F79"/>
    <w:rsid w:val="008C6202"/>
    <w:rsid w:val="008C6269"/>
    <w:rsid w:val="008C6569"/>
    <w:rsid w:val="008C6682"/>
    <w:rsid w:val="008C69C0"/>
    <w:rsid w:val="008C6C09"/>
    <w:rsid w:val="008C700D"/>
    <w:rsid w:val="008C7212"/>
    <w:rsid w:val="008C7354"/>
    <w:rsid w:val="008C73C6"/>
    <w:rsid w:val="008C73E4"/>
    <w:rsid w:val="008C7471"/>
    <w:rsid w:val="008C74B8"/>
    <w:rsid w:val="008C74C8"/>
    <w:rsid w:val="008C75ED"/>
    <w:rsid w:val="008C7BA4"/>
    <w:rsid w:val="008C7E55"/>
    <w:rsid w:val="008C7EB5"/>
    <w:rsid w:val="008D0345"/>
    <w:rsid w:val="008D083E"/>
    <w:rsid w:val="008D08B4"/>
    <w:rsid w:val="008D0AEB"/>
    <w:rsid w:val="008D0B56"/>
    <w:rsid w:val="008D0C3E"/>
    <w:rsid w:val="008D0C6B"/>
    <w:rsid w:val="008D0EF1"/>
    <w:rsid w:val="008D0FF8"/>
    <w:rsid w:val="008D1142"/>
    <w:rsid w:val="008D138B"/>
    <w:rsid w:val="008D1F5B"/>
    <w:rsid w:val="008D2131"/>
    <w:rsid w:val="008D27BC"/>
    <w:rsid w:val="008D28BB"/>
    <w:rsid w:val="008D2B60"/>
    <w:rsid w:val="008D33D3"/>
    <w:rsid w:val="008D3537"/>
    <w:rsid w:val="008D3692"/>
    <w:rsid w:val="008D376D"/>
    <w:rsid w:val="008D3811"/>
    <w:rsid w:val="008D3D58"/>
    <w:rsid w:val="008D411E"/>
    <w:rsid w:val="008D43B4"/>
    <w:rsid w:val="008D4625"/>
    <w:rsid w:val="008D4D7D"/>
    <w:rsid w:val="008D4E03"/>
    <w:rsid w:val="008D54C6"/>
    <w:rsid w:val="008D57E4"/>
    <w:rsid w:val="008D5B7F"/>
    <w:rsid w:val="008D5C74"/>
    <w:rsid w:val="008D5D7E"/>
    <w:rsid w:val="008D5F3A"/>
    <w:rsid w:val="008D5F95"/>
    <w:rsid w:val="008D6A86"/>
    <w:rsid w:val="008D6F93"/>
    <w:rsid w:val="008D71BA"/>
    <w:rsid w:val="008D71C2"/>
    <w:rsid w:val="008D75ED"/>
    <w:rsid w:val="008D7659"/>
    <w:rsid w:val="008D766C"/>
    <w:rsid w:val="008D792F"/>
    <w:rsid w:val="008D7979"/>
    <w:rsid w:val="008D7BD6"/>
    <w:rsid w:val="008D7D07"/>
    <w:rsid w:val="008D7D5F"/>
    <w:rsid w:val="008D7E13"/>
    <w:rsid w:val="008E0038"/>
    <w:rsid w:val="008E016D"/>
    <w:rsid w:val="008E0CB4"/>
    <w:rsid w:val="008E1124"/>
    <w:rsid w:val="008E1396"/>
    <w:rsid w:val="008E1472"/>
    <w:rsid w:val="008E14EF"/>
    <w:rsid w:val="008E18E1"/>
    <w:rsid w:val="008E2A29"/>
    <w:rsid w:val="008E33B8"/>
    <w:rsid w:val="008E33CE"/>
    <w:rsid w:val="008E369B"/>
    <w:rsid w:val="008E36D2"/>
    <w:rsid w:val="008E3932"/>
    <w:rsid w:val="008E39E5"/>
    <w:rsid w:val="008E3A79"/>
    <w:rsid w:val="008E3B31"/>
    <w:rsid w:val="008E3FAF"/>
    <w:rsid w:val="008E4296"/>
    <w:rsid w:val="008E45CF"/>
    <w:rsid w:val="008E4BA3"/>
    <w:rsid w:val="008E4C99"/>
    <w:rsid w:val="008E4D33"/>
    <w:rsid w:val="008E5F9F"/>
    <w:rsid w:val="008E60FC"/>
    <w:rsid w:val="008E6762"/>
    <w:rsid w:val="008E6A0C"/>
    <w:rsid w:val="008E6AEE"/>
    <w:rsid w:val="008E6CDC"/>
    <w:rsid w:val="008E7659"/>
    <w:rsid w:val="008E7666"/>
    <w:rsid w:val="008E77B7"/>
    <w:rsid w:val="008E7BF7"/>
    <w:rsid w:val="008E7EC4"/>
    <w:rsid w:val="008E7F39"/>
    <w:rsid w:val="008E7FAF"/>
    <w:rsid w:val="008F0086"/>
    <w:rsid w:val="008F01F8"/>
    <w:rsid w:val="008F0CCB"/>
    <w:rsid w:val="008F0E18"/>
    <w:rsid w:val="008F0F91"/>
    <w:rsid w:val="008F1596"/>
    <w:rsid w:val="008F1727"/>
    <w:rsid w:val="008F1D46"/>
    <w:rsid w:val="008F2351"/>
    <w:rsid w:val="008F2800"/>
    <w:rsid w:val="008F299C"/>
    <w:rsid w:val="008F2DB5"/>
    <w:rsid w:val="008F3110"/>
    <w:rsid w:val="008F320C"/>
    <w:rsid w:val="008F327C"/>
    <w:rsid w:val="008F3335"/>
    <w:rsid w:val="008F3C6C"/>
    <w:rsid w:val="008F3C74"/>
    <w:rsid w:val="008F3F6D"/>
    <w:rsid w:val="008F44D8"/>
    <w:rsid w:val="008F46CA"/>
    <w:rsid w:val="008F4C97"/>
    <w:rsid w:val="008F4E91"/>
    <w:rsid w:val="008F5050"/>
    <w:rsid w:val="008F5095"/>
    <w:rsid w:val="008F510A"/>
    <w:rsid w:val="008F5660"/>
    <w:rsid w:val="008F5963"/>
    <w:rsid w:val="008F5B54"/>
    <w:rsid w:val="008F5D0F"/>
    <w:rsid w:val="008F5E5E"/>
    <w:rsid w:val="008F5EB9"/>
    <w:rsid w:val="008F6037"/>
    <w:rsid w:val="008F616A"/>
    <w:rsid w:val="008F6490"/>
    <w:rsid w:val="008F65DD"/>
    <w:rsid w:val="008F6A59"/>
    <w:rsid w:val="008F6D04"/>
    <w:rsid w:val="008F731A"/>
    <w:rsid w:val="008F740D"/>
    <w:rsid w:val="008F749E"/>
    <w:rsid w:val="008F7662"/>
    <w:rsid w:val="008F79D4"/>
    <w:rsid w:val="008F7A86"/>
    <w:rsid w:val="008F7D6C"/>
    <w:rsid w:val="008F7DC2"/>
    <w:rsid w:val="008F7EC4"/>
    <w:rsid w:val="008F7ECD"/>
    <w:rsid w:val="008F7F7B"/>
    <w:rsid w:val="009006B1"/>
    <w:rsid w:val="00900896"/>
    <w:rsid w:val="009008CE"/>
    <w:rsid w:val="00900A97"/>
    <w:rsid w:val="00900AA1"/>
    <w:rsid w:val="00900BE0"/>
    <w:rsid w:val="0090148D"/>
    <w:rsid w:val="009016E2"/>
    <w:rsid w:val="00901C42"/>
    <w:rsid w:val="00901CC8"/>
    <w:rsid w:val="00901E68"/>
    <w:rsid w:val="00902D33"/>
    <w:rsid w:val="00902D6D"/>
    <w:rsid w:val="00902FE4"/>
    <w:rsid w:val="00903266"/>
    <w:rsid w:val="00903703"/>
    <w:rsid w:val="00903836"/>
    <w:rsid w:val="00903B4B"/>
    <w:rsid w:val="00903D7B"/>
    <w:rsid w:val="009040C9"/>
    <w:rsid w:val="009041A4"/>
    <w:rsid w:val="00904821"/>
    <w:rsid w:val="00904DAA"/>
    <w:rsid w:val="00904E22"/>
    <w:rsid w:val="0090513E"/>
    <w:rsid w:val="00905232"/>
    <w:rsid w:val="00905267"/>
    <w:rsid w:val="00905306"/>
    <w:rsid w:val="00905357"/>
    <w:rsid w:val="009054AE"/>
    <w:rsid w:val="00905856"/>
    <w:rsid w:val="00905B62"/>
    <w:rsid w:val="00905DC6"/>
    <w:rsid w:val="00906887"/>
    <w:rsid w:val="00906B69"/>
    <w:rsid w:val="00907007"/>
    <w:rsid w:val="00907017"/>
    <w:rsid w:val="009072F6"/>
    <w:rsid w:val="009076AF"/>
    <w:rsid w:val="0090776B"/>
    <w:rsid w:val="00907C79"/>
    <w:rsid w:val="00907D0E"/>
    <w:rsid w:val="00910083"/>
    <w:rsid w:val="009102A1"/>
    <w:rsid w:val="00911554"/>
    <w:rsid w:val="00911585"/>
    <w:rsid w:val="009118B8"/>
    <w:rsid w:val="00911950"/>
    <w:rsid w:val="0091198D"/>
    <w:rsid w:val="00911AF0"/>
    <w:rsid w:val="00911D3B"/>
    <w:rsid w:val="00911F86"/>
    <w:rsid w:val="009121D7"/>
    <w:rsid w:val="00912548"/>
    <w:rsid w:val="009127D4"/>
    <w:rsid w:val="00912A0E"/>
    <w:rsid w:val="00912A9E"/>
    <w:rsid w:val="00912D81"/>
    <w:rsid w:val="00913277"/>
    <w:rsid w:val="009132B7"/>
    <w:rsid w:val="0091395F"/>
    <w:rsid w:val="00913B96"/>
    <w:rsid w:val="00913BEC"/>
    <w:rsid w:val="00913C4F"/>
    <w:rsid w:val="009141D2"/>
    <w:rsid w:val="00914431"/>
    <w:rsid w:val="00914813"/>
    <w:rsid w:val="0091493A"/>
    <w:rsid w:val="00914A32"/>
    <w:rsid w:val="00915381"/>
    <w:rsid w:val="0091551C"/>
    <w:rsid w:val="00915552"/>
    <w:rsid w:val="00915770"/>
    <w:rsid w:val="00915909"/>
    <w:rsid w:val="00915CD4"/>
    <w:rsid w:val="009160CB"/>
    <w:rsid w:val="00916162"/>
    <w:rsid w:val="00916341"/>
    <w:rsid w:val="0091640E"/>
    <w:rsid w:val="0091673C"/>
    <w:rsid w:val="0091679F"/>
    <w:rsid w:val="00916A68"/>
    <w:rsid w:val="0091741D"/>
    <w:rsid w:val="00917846"/>
    <w:rsid w:val="00917CD8"/>
    <w:rsid w:val="009201ED"/>
    <w:rsid w:val="00920358"/>
    <w:rsid w:val="00920C4B"/>
    <w:rsid w:val="00920EAC"/>
    <w:rsid w:val="00920EF4"/>
    <w:rsid w:val="00921122"/>
    <w:rsid w:val="009211C6"/>
    <w:rsid w:val="00921448"/>
    <w:rsid w:val="009218D7"/>
    <w:rsid w:val="00921B01"/>
    <w:rsid w:val="00921C83"/>
    <w:rsid w:val="00921E2D"/>
    <w:rsid w:val="00921FB4"/>
    <w:rsid w:val="009220DB"/>
    <w:rsid w:val="00922656"/>
    <w:rsid w:val="009228D4"/>
    <w:rsid w:val="00922B52"/>
    <w:rsid w:val="00922BA0"/>
    <w:rsid w:val="00922CE1"/>
    <w:rsid w:val="00922EE4"/>
    <w:rsid w:val="00922FE6"/>
    <w:rsid w:val="00923452"/>
    <w:rsid w:val="00923A5A"/>
    <w:rsid w:val="00923BBE"/>
    <w:rsid w:val="00923D53"/>
    <w:rsid w:val="0092514D"/>
    <w:rsid w:val="009252D0"/>
    <w:rsid w:val="00925319"/>
    <w:rsid w:val="00925485"/>
    <w:rsid w:val="00925808"/>
    <w:rsid w:val="00925D77"/>
    <w:rsid w:val="00925F18"/>
    <w:rsid w:val="00925F1A"/>
    <w:rsid w:val="00926409"/>
    <w:rsid w:val="0092677C"/>
    <w:rsid w:val="009267C4"/>
    <w:rsid w:val="00926875"/>
    <w:rsid w:val="009268A5"/>
    <w:rsid w:val="0092776B"/>
    <w:rsid w:val="00927D6D"/>
    <w:rsid w:val="00927E29"/>
    <w:rsid w:val="00930164"/>
    <w:rsid w:val="00930967"/>
    <w:rsid w:val="00930ADE"/>
    <w:rsid w:val="00930CD5"/>
    <w:rsid w:val="009310DF"/>
    <w:rsid w:val="009311C5"/>
    <w:rsid w:val="00931275"/>
    <w:rsid w:val="009312EE"/>
    <w:rsid w:val="0093140C"/>
    <w:rsid w:val="0093171D"/>
    <w:rsid w:val="00931F9E"/>
    <w:rsid w:val="00931FFE"/>
    <w:rsid w:val="00932518"/>
    <w:rsid w:val="0093262E"/>
    <w:rsid w:val="00932867"/>
    <w:rsid w:val="00932A15"/>
    <w:rsid w:val="00932C34"/>
    <w:rsid w:val="00932DEF"/>
    <w:rsid w:val="009332C1"/>
    <w:rsid w:val="00933785"/>
    <w:rsid w:val="00933805"/>
    <w:rsid w:val="009339A9"/>
    <w:rsid w:val="00933C67"/>
    <w:rsid w:val="00933CAC"/>
    <w:rsid w:val="00933F5E"/>
    <w:rsid w:val="00933FBE"/>
    <w:rsid w:val="009341EB"/>
    <w:rsid w:val="00934309"/>
    <w:rsid w:val="009344C3"/>
    <w:rsid w:val="00934652"/>
    <w:rsid w:val="00934864"/>
    <w:rsid w:val="009349ED"/>
    <w:rsid w:val="0093519D"/>
    <w:rsid w:val="009352DE"/>
    <w:rsid w:val="00935506"/>
    <w:rsid w:val="0093550B"/>
    <w:rsid w:val="009359CE"/>
    <w:rsid w:val="00935F67"/>
    <w:rsid w:val="00935F7D"/>
    <w:rsid w:val="0093651D"/>
    <w:rsid w:val="0093654A"/>
    <w:rsid w:val="009368CA"/>
    <w:rsid w:val="009369FE"/>
    <w:rsid w:val="00936D50"/>
    <w:rsid w:val="00937082"/>
    <w:rsid w:val="00937096"/>
    <w:rsid w:val="009370D1"/>
    <w:rsid w:val="00937264"/>
    <w:rsid w:val="009373A6"/>
    <w:rsid w:val="0093745A"/>
    <w:rsid w:val="00937555"/>
    <w:rsid w:val="00937D2F"/>
    <w:rsid w:val="00937E5E"/>
    <w:rsid w:val="009409CD"/>
    <w:rsid w:val="00940BF6"/>
    <w:rsid w:val="00941258"/>
    <w:rsid w:val="00941293"/>
    <w:rsid w:val="00941934"/>
    <w:rsid w:val="00941B23"/>
    <w:rsid w:val="00941C6A"/>
    <w:rsid w:val="00941D5D"/>
    <w:rsid w:val="00942368"/>
    <w:rsid w:val="0094258C"/>
    <w:rsid w:val="0094283F"/>
    <w:rsid w:val="00942A7A"/>
    <w:rsid w:val="00942DC2"/>
    <w:rsid w:val="00942FBB"/>
    <w:rsid w:val="0094306B"/>
    <w:rsid w:val="00943076"/>
    <w:rsid w:val="0094333B"/>
    <w:rsid w:val="0094338F"/>
    <w:rsid w:val="009439EC"/>
    <w:rsid w:val="00944052"/>
    <w:rsid w:val="0094431E"/>
    <w:rsid w:val="009446A4"/>
    <w:rsid w:val="009449AC"/>
    <w:rsid w:val="00944A4B"/>
    <w:rsid w:val="00944B1F"/>
    <w:rsid w:val="00944D4E"/>
    <w:rsid w:val="00945E93"/>
    <w:rsid w:val="0094688B"/>
    <w:rsid w:val="00946A1C"/>
    <w:rsid w:val="00946A44"/>
    <w:rsid w:val="00946A63"/>
    <w:rsid w:val="00946B00"/>
    <w:rsid w:val="00946D00"/>
    <w:rsid w:val="0094712C"/>
    <w:rsid w:val="00947298"/>
    <w:rsid w:val="00947315"/>
    <w:rsid w:val="009474B4"/>
    <w:rsid w:val="00947A73"/>
    <w:rsid w:val="009505D5"/>
    <w:rsid w:val="009505FC"/>
    <w:rsid w:val="00950921"/>
    <w:rsid w:val="00950BD7"/>
    <w:rsid w:val="00950C50"/>
    <w:rsid w:val="0095103D"/>
    <w:rsid w:val="0095104F"/>
    <w:rsid w:val="00951116"/>
    <w:rsid w:val="0095128F"/>
    <w:rsid w:val="00951629"/>
    <w:rsid w:val="0095186B"/>
    <w:rsid w:val="00951BBC"/>
    <w:rsid w:val="00951F3B"/>
    <w:rsid w:val="00951F96"/>
    <w:rsid w:val="00952282"/>
    <w:rsid w:val="0095265A"/>
    <w:rsid w:val="0095280C"/>
    <w:rsid w:val="00952933"/>
    <w:rsid w:val="00952B2F"/>
    <w:rsid w:val="00952E78"/>
    <w:rsid w:val="0095308B"/>
    <w:rsid w:val="00953278"/>
    <w:rsid w:val="0095332F"/>
    <w:rsid w:val="009534DF"/>
    <w:rsid w:val="009536DB"/>
    <w:rsid w:val="0095391E"/>
    <w:rsid w:val="00953E28"/>
    <w:rsid w:val="00953E52"/>
    <w:rsid w:val="00953E7B"/>
    <w:rsid w:val="00954526"/>
    <w:rsid w:val="00954AB5"/>
    <w:rsid w:val="00954D84"/>
    <w:rsid w:val="00954F0E"/>
    <w:rsid w:val="009551D4"/>
    <w:rsid w:val="00955242"/>
    <w:rsid w:val="00955247"/>
    <w:rsid w:val="00955D2D"/>
    <w:rsid w:val="00955F6B"/>
    <w:rsid w:val="00955F9F"/>
    <w:rsid w:val="00956278"/>
    <w:rsid w:val="00956361"/>
    <w:rsid w:val="00956443"/>
    <w:rsid w:val="00956543"/>
    <w:rsid w:val="00956708"/>
    <w:rsid w:val="0095681E"/>
    <w:rsid w:val="00956CDE"/>
    <w:rsid w:val="009572DF"/>
    <w:rsid w:val="0095765A"/>
    <w:rsid w:val="00957CAC"/>
    <w:rsid w:val="00957E5A"/>
    <w:rsid w:val="009604A6"/>
    <w:rsid w:val="009608E8"/>
    <w:rsid w:val="00961087"/>
    <w:rsid w:val="0096139D"/>
    <w:rsid w:val="0096141D"/>
    <w:rsid w:val="00961C71"/>
    <w:rsid w:val="00961D52"/>
    <w:rsid w:val="00961D75"/>
    <w:rsid w:val="00961F27"/>
    <w:rsid w:val="00962236"/>
    <w:rsid w:val="009622B5"/>
    <w:rsid w:val="0096233F"/>
    <w:rsid w:val="0096270E"/>
    <w:rsid w:val="0096283F"/>
    <w:rsid w:val="009628BB"/>
    <w:rsid w:val="00962ACB"/>
    <w:rsid w:val="00962DC7"/>
    <w:rsid w:val="0096304D"/>
    <w:rsid w:val="0096319F"/>
    <w:rsid w:val="00963300"/>
    <w:rsid w:val="00963350"/>
    <w:rsid w:val="009633E2"/>
    <w:rsid w:val="009634DE"/>
    <w:rsid w:val="0096393B"/>
    <w:rsid w:val="00964315"/>
    <w:rsid w:val="009643A4"/>
    <w:rsid w:val="0096440D"/>
    <w:rsid w:val="00964744"/>
    <w:rsid w:val="00964BD3"/>
    <w:rsid w:val="00964D13"/>
    <w:rsid w:val="00964D65"/>
    <w:rsid w:val="00965049"/>
    <w:rsid w:val="0096518F"/>
    <w:rsid w:val="009651DC"/>
    <w:rsid w:val="0096538D"/>
    <w:rsid w:val="0096569D"/>
    <w:rsid w:val="00965757"/>
    <w:rsid w:val="009658F4"/>
    <w:rsid w:val="00965A5A"/>
    <w:rsid w:val="00965E1A"/>
    <w:rsid w:val="00965E84"/>
    <w:rsid w:val="009661A8"/>
    <w:rsid w:val="009661F5"/>
    <w:rsid w:val="009662BA"/>
    <w:rsid w:val="009664B6"/>
    <w:rsid w:val="00966D11"/>
    <w:rsid w:val="00966E3B"/>
    <w:rsid w:val="00966FD0"/>
    <w:rsid w:val="009671BB"/>
    <w:rsid w:val="009672C9"/>
    <w:rsid w:val="009674D0"/>
    <w:rsid w:val="009675A4"/>
    <w:rsid w:val="009678A6"/>
    <w:rsid w:val="00967BF7"/>
    <w:rsid w:val="00967C58"/>
    <w:rsid w:val="00967C67"/>
    <w:rsid w:val="00967DF3"/>
    <w:rsid w:val="00970075"/>
    <w:rsid w:val="00970A57"/>
    <w:rsid w:val="0097144B"/>
    <w:rsid w:val="00971C85"/>
    <w:rsid w:val="00971C9C"/>
    <w:rsid w:val="00971D2E"/>
    <w:rsid w:val="0097207C"/>
    <w:rsid w:val="00972150"/>
    <w:rsid w:val="0097216E"/>
    <w:rsid w:val="009722C7"/>
    <w:rsid w:val="009724CE"/>
    <w:rsid w:val="00972C0C"/>
    <w:rsid w:val="00972C35"/>
    <w:rsid w:val="00972FF0"/>
    <w:rsid w:val="00973948"/>
    <w:rsid w:val="00973E13"/>
    <w:rsid w:val="00974734"/>
    <w:rsid w:val="0097479E"/>
    <w:rsid w:val="009747A9"/>
    <w:rsid w:val="00974991"/>
    <w:rsid w:val="00974F2D"/>
    <w:rsid w:val="00974FC5"/>
    <w:rsid w:val="00975079"/>
    <w:rsid w:val="009750DA"/>
    <w:rsid w:val="009755A5"/>
    <w:rsid w:val="00976257"/>
    <w:rsid w:val="00976C78"/>
    <w:rsid w:val="009779B4"/>
    <w:rsid w:val="00977BF8"/>
    <w:rsid w:val="00977E6A"/>
    <w:rsid w:val="00980178"/>
    <w:rsid w:val="00980386"/>
    <w:rsid w:val="009803DF"/>
    <w:rsid w:val="009806AA"/>
    <w:rsid w:val="00980841"/>
    <w:rsid w:val="00980ACA"/>
    <w:rsid w:val="009810BD"/>
    <w:rsid w:val="009813C0"/>
    <w:rsid w:val="009815E7"/>
    <w:rsid w:val="00981784"/>
    <w:rsid w:val="00981966"/>
    <w:rsid w:val="0098206B"/>
    <w:rsid w:val="0098260C"/>
    <w:rsid w:val="0098290A"/>
    <w:rsid w:val="0098290D"/>
    <w:rsid w:val="00982923"/>
    <w:rsid w:val="00982A9A"/>
    <w:rsid w:val="00982ABE"/>
    <w:rsid w:val="00982D53"/>
    <w:rsid w:val="00983167"/>
    <w:rsid w:val="00983184"/>
    <w:rsid w:val="009831B3"/>
    <w:rsid w:val="0098357B"/>
    <w:rsid w:val="0098361D"/>
    <w:rsid w:val="00983980"/>
    <w:rsid w:val="00983A8E"/>
    <w:rsid w:val="00983C95"/>
    <w:rsid w:val="00983D40"/>
    <w:rsid w:val="00983EF0"/>
    <w:rsid w:val="00984078"/>
    <w:rsid w:val="0098430D"/>
    <w:rsid w:val="00984448"/>
    <w:rsid w:val="009845A5"/>
    <w:rsid w:val="0098467B"/>
    <w:rsid w:val="0098477D"/>
    <w:rsid w:val="00984C55"/>
    <w:rsid w:val="00984D7C"/>
    <w:rsid w:val="00984FD6"/>
    <w:rsid w:val="00985346"/>
    <w:rsid w:val="00985D27"/>
    <w:rsid w:val="00985E0D"/>
    <w:rsid w:val="00985EDF"/>
    <w:rsid w:val="009863C4"/>
    <w:rsid w:val="009865D1"/>
    <w:rsid w:val="0098678F"/>
    <w:rsid w:val="009867E6"/>
    <w:rsid w:val="00986883"/>
    <w:rsid w:val="00986C95"/>
    <w:rsid w:val="00987186"/>
    <w:rsid w:val="009871AF"/>
    <w:rsid w:val="009871DC"/>
    <w:rsid w:val="0098771B"/>
    <w:rsid w:val="00987ABD"/>
    <w:rsid w:val="00987DB0"/>
    <w:rsid w:val="0099002C"/>
    <w:rsid w:val="009902CD"/>
    <w:rsid w:val="009903E7"/>
    <w:rsid w:val="00990921"/>
    <w:rsid w:val="00990E8B"/>
    <w:rsid w:val="00990ECD"/>
    <w:rsid w:val="0099137B"/>
    <w:rsid w:val="00991553"/>
    <w:rsid w:val="00991ADC"/>
    <w:rsid w:val="00991AE9"/>
    <w:rsid w:val="00991B00"/>
    <w:rsid w:val="00991DA6"/>
    <w:rsid w:val="009923A1"/>
    <w:rsid w:val="0099256A"/>
    <w:rsid w:val="0099266A"/>
    <w:rsid w:val="00992677"/>
    <w:rsid w:val="009926A7"/>
    <w:rsid w:val="0099283F"/>
    <w:rsid w:val="00992A14"/>
    <w:rsid w:val="00992D1B"/>
    <w:rsid w:val="0099309F"/>
    <w:rsid w:val="00993441"/>
    <w:rsid w:val="0099353B"/>
    <w:rsid w:val="009935CC"/>
    <w:rsid w:val="009939B4"/>
    <w:rsid w:val="00993AB7"/>
    <w:rsid w:val="009940C8"/>
    <w:rsid w:val="00994300"/>
    <w:rsid w:val="009948D3"/>
    <w:rsid w:val="009949E5"/>
    <w:rsid w:val="00994AE6"/>
    <w:rsid w:val="00994D80"/>
    <w:rsid w:val="009953C4"/>
    <w:rsid w:val="0099596A"/>
    <w:rsid w:val="00995A70"/>
    <w:rsid w:val="00995D7F"/>
    <w:rsid w:val="009964F6"/>
    <w:rsid w:val="00996530"/>
    <w:rsid w:val="00996569"/>
    <w:rsid w:val="00996763"/>
    <w:rsid w:val="009967A2"/>
    <w:rsid w:val="009969B2"/>
    <w:rsid w:val="00996AC0"/>
    <w:rsid w:val="00996B4E"/>
    <w:rsid w:val="009973E4"/>
    <w:rsid w:val="0099796A"/>
    <w:rsid w:val="00997B0B"/>
    <w:rsid w:val="00997B11"/>
    <w:rsid w:val="00997BD7"/>
    <w:rsid w:val="009A0222"/>
    <w:rsid w:val="009A062A"/>
    <w:rsid w:val="009A0715"/>
    <w:rsid w:val="009A0BE5"/>
    <w:rsid w:val="009A0EED"/>
    <w:rsid w:val="009A111A"/>
    <w:rsid w:val="009A11E8"/>
    <w:rsid w:val="009A122C"/>
    <w:rsid w:val="009A1426"/>
    <w:rsid w:val="009A1553"/>
    <w:rsid w:val="009A15C8"/>
    <w:rsid w:val="009A1746"/>
    <w:rsid w:val="009A187C"/>
    <w:rsid w:val="009A18FD"/>
    <w:rsid w:val="009A1ED0"/>
    <w:rsid w:val="009A1F5A"/>
    <w:rsid w:val="009A257C"/>
    <w:rsid w:val="009A27FA"/>
    <w:rsid w:val="009A29D0"/>
    <w:rsid w:val="009A364C"/>
    <w:rsid w:val="009A39A4"/>
    <w:rsid w:val="009A3AA7"/>
    <w:rsid w:val="009A45EB"/>
    <w:rsid w:val="009A5023"/>
    <w:rsid w:val="009A5317"/>
    <w:rsid w:val="009A5556"/>
    <w:rsid w:val="009A56DC"/>
    <w:rsid w:val="009A57E5"/>
    <w:rsid w:val="009A5CC1"/>
    <w:rsid w:val="009A606D"/>
    <w:rsid w:val="009A60A1"/>
    <w:rsid w:val="009A6A64"/>
    <w:rsid w:val="009A6AD4"/>
    <w:rsid w:val="009A72F6"/>
    <w:rsid w:val="009A7361"/>
    <w:rsid w:val="009A738E"/>
    <w:rsid w:val="009A7482"/>
    <w:rsid w:val="009A7871"/>
    <w:rsid w:val="009A79A5"/>
    <w:rsid w:val="009B0554"/>
    <w:rsid w:val="009B09D6"/>
    <w:rsid w:val="009B0F7C"/>
    <w:rsid w:val="009B103D"/>
    <w:rsid w:val="009B1222"/>
    <w:rsid w:val="009B12D4"/>
    <w:rsid w:val="009B1320"/>
    <w:rsid w:val="009B1323"/>
    <w:rsid w:val="009B1443"/>
    <w:rsid w:val="009B1D2C"/>
    <w:rsid w:val="009B203A"/>
    <w:rsid w:val="009B24EB"/>
    <w:rsid w:val="009B2570"/>
    <w:rsid w:val="009B270D"/>
    <w:rsid w:val="009B296A"/>
    <w:rsid w:val="009B2AE7"/>
    <w:rsid w:val="009B2FE9"/>
    <w:rsid w:val="009B3D10"/>
    <w:rsid w:val="009B433E"/>
    <w:rsid w:val="009B471B"/>
    <w:rsid w:val="009B4899"/>
    <w:rsid w:val="009B4C40"/>
    <w:rsid w:val="009B4D35"/>
    <w:rsid w:val="009B50FF"/>
    <w:rsid w:val="009B5482"/>
    <w:rsid w:val="009B550B"/>
    <w:rsid w:val="009B5583"/>
    <w:rsid w:val="009B5A94"/>
    <w:rsid w:val="009B5D90"/>
    <w:rsid w:val="009B5DBC"/>
    <w:rsid w:val="009B5E35"/>
    <w:rsid w:val="009B5EEF"/>
    <w:rsid w:val="009B603E"/>
    <w:rsid w:val="009B65FE"/>
    <w:rsid w:val="009B6804"/>
    <w:rsid w:val="009B6817"/>
    <w:rsid w:val="009B691B"/>
    <w:rsid w:val="009B6B98"/>
    <w:rsid w:val="009B7098"/>
    <w:rsid w:val="009B7183"/>
    <w:rsid w:val="009B75E3"/>
    <w:rsid w:val="009B781F"/>
    <w:rsid w:val="009B790E"/>
    <w:rsid w:val="009B7AB5"/>
    <w:rsid w:val="009B7B8F"/>
    <w:rsid w:val="009B7CF1"/>
    <w:rsid w:val="009B7E2D"/>
    <w:rsid w:val="009C018A"/>
    <w:rsid w:val="009C0346"/>
    <w:rsid w:val="009C0648"/>
    <w:rsid w:val="009C0BAB"/>
    <w:rsid w:val="009C16B0"/>
    <w:rsid w:val="009C1A13"/>
    <w:rsid w:val="009C1A1F"/>
    <w:rsid w:val="009C1B92"/>
    <w:rsid w:val="009C1BFD"/>
    <w:rsid w:val="009C1E18"/>
    <w:rsid w:val="009C2330"/>
    <w:rsid w:val="009C2480"/>
    <w:rsid w:val="009C28E5"/>
    <w:rsid w:val="009C2A5F"/>
    <w:rsid w:val="009C2CD2"/>
    <w:rsid w:val="009C34AB"/>
    <w:rsid w:val="009C396D"/>
    <w:rsid w:val="009C3972"/>
    <w:rsid w:val="009C3CBB"/>
    <w:rsid w:val="009C3CF0"/>
    <w:rsid w:val="009C3D04"/>
    <w:rsid w:val="009C3E79"/>
    <w:rsid w:val="009C4257"/>
    <w:rsid w:val="009C44A4"/>
    <w:rsid w:val="009C5545"/>
    <w:rsid w:val="009C5689"/>
    <w:rsid w:val="009C5E07"/>
    <w:rsid w:val="009C5EEE"/>
    <w:rsid w:val="009C6332"/>
    <w:rsid w:val="009C683F"/>
    <w:rsid w:val="009C6A4A"/>
    <w:rsid w:val="009C6B0E"/>
    <w:rsid w:val="009C6B58"/>
    <w:rsid w:val="009C6DA0"/>
    <w:rsid w:val="009C6F1A"/>
    <w:rsid w:val="009C707E"/>
    <w:rsid w:val="009C70FF"/>
    <w:rsid w:val="009C78E7"/>
    <w:rsid w:val="009C7E10"/>
    <w:rsid w:val="009C7E5D"/>
    <w:rsid w:val="009D0082"/>
    <w:rsid w:val="009D0583"/>
    <w:rsid w:val="009D06D4"/>
    <w:rsid w:val="009D0E9D"/>
    <w:rsid w:val="009D0F8D"/>
    <w:rsid w:val="009D1061"/>
    <w:rsid w:val="009D10C2"/>
    <w:rsid w:val="009D1101"/>
    <w:rsid w:val="009D1310"/>
    <w:rsid w:val="009D132C"/>
    <w:rsid w:val="009D17C8"/>
    <w:rsid w:val="009D199B"/>
    <w:rsid w:val="009D1B1D"/>
    <w:rsid w:val="009D1D12"/>
    <w:rsid w:val="009D1D17"/>
    <w:rsid w:val="009D1E39"/>
    <w:rsid w:val="009D2228"/>
    <w:rsid w:val="009D222E"/>
    <w:rsid w:val="009D23B9"/>
    <w:rsid w:val="009D24B7"/>
    <w:rsid w:val="009D2974"/>
    <w:rsid w:val="009D2DB8"/>
    <w:rsid w:val="009D35E1"/>
    <w:rsid w:val="009D36DE"/>
    <w:rsid w:val="009D3801"/>
    <w:rsid w:val="009D43EC"/>
    <w:rsid w:val="009D45F6"/>
    <w:rsid w:val="009D464A"/>
    <w:rsid w:val="009D4A4F"/>
    <w:rsid w:val="009D4B6F"/>
    <w:rsid w:val="009D4BEC"/>
    <w:rsid w:val="009D5210"/>
    <w:rsid w:val="009D55A9"/>
    <w:rsid w:val="009D5727"/>
    <w:rsid w:val="009D5B1F"/>
    <w:rsid w:val="009D60CF"/>
    <w:rsid w:val="009D62DC"/>
    <w:rsid w:val="009D6D2B"/>
    <w:rsid w:val="009D6DEF"/>
    <w:rsid w:val="009D727D"/>
    <w:rsid w:val="009D7349"/>
    <w:rsid w:val="009D74E4"/>
    <w:rsid w:val="009D7636"/>
    <w:rsid w:val="009D7BC0"/>
    <w:rsid w:val="009D7C51"/>
    <w:rsid w:val="009D7FA5"/>
    <w:rsid w:val="009E01BC"/>
    <w:rsid w:val="009E04E2"/>
    <w:rsid w:val="009E0875"/>
    <w:rsid w:val="009E099F"/>
    <w:rsid w:val="009E19F2"/>
    <w:rsid w:val="009E1B6F"/>
    <w:rsid w:val="009E1BB1"/>
    <w:rsid w:val="009E1CA0"/>
    <w:rsid w:val="009E1D5C"/>
    <w:rsid w:val="009E1F88"/>
    <w:rsid w:val="009E21AA"/>
    <w:rsid w:val="009E282D"/>
    <w:rsid w:val="009E29CD"/>
    <w:rsid w:val="009E2AE7"/>
    <w:rsid w:val="009E2D7C"/>
    <w:rsid w:val="009E3759"/>
    <w:rsid w:val="009E3AAD"/>
    <w:rsid w:val="009E40AB"/>
    <w:rsid w:val="009E4779"/>
    <w:rsid w:val="009E48AD"/>
    <w:rsid w:val="009E491A"/>
    <w:rsid w:val="009E4BC3"/>
    <w:rsid w:val="009E4C3A"/>
    <w:rsid w:val="009E518C"/>
    <w:rsid w:val="009E5221"/>
    <w:rsid w:val="009E55FB"/>
    <w:rsid w:val="009E60D9"/>
    <w:rsid w:val="009E6172"/>
    <w:rsid w:val="009E66E7"/>
    <w:rsid w:val="009E6E24"/>
    <w:rsid w:val="009E7099"/>
    <w:rsid w:val="009E7121"/>
    <w:rsid w:val="009E7311"/>
    <w:rsid w:val="009E7458"/>
    <w:rsid w:val="009E758E"/>
    <w:rsid w:val="009E760F"/>
    <w:rsid w:val="009E788D"/>
    <w:rsid w:val="009E7BD0"/>
    <w:rsid w:val="009E7D8F"/>
    <w:rsid w:val="009E7FD8"/>
    <w:rsid w:val="009F038D"/>
    <w:rsid w:val="009F05BA"/>
    <w:rsid w:val="009F09B4"/>
    <w:rsid w:val="009F1117"/>
    <w:rsid w:val="009F12E6"/>
    <w:rsid w:val="009F165A"/>
    <w:rsid w:val="009F1B70"/>
    <w:rsid w:val="009F1BC1"/>
    <w:rsid w:val="009F1C1A"/>
    <w:rsid w:val="009F1CC8"/>
    <w:rsid w:val="009F1FBD"/>
    <w:rsid w:val="009F2110"/>
    <w:rsid w:val="009F27FD"/>
    <w:rsid w:val="009F28BE"/>
    <w:rsid w:val="009F290E"/>
    <w:rsid w:val="009F2E79"/>
    <w:rsid w:val="009F2FC2"/>
    <w:rsid w:val="009F3390"/>
    <w:rsid w:val="009F3487"/>
    <w:rsid w:val="009F35C0"/>
    <w:rsid w:val="009F35EC"/>
    <w:rsid w:val="009F3824"/>
    <w:rsid w:val="009F39F0"/>
    <w:rsid w:val="009F3B8E"/>
    <w:rsid w:val="009F3F53"/>
    <w:rsid w:val="009F4279"/>
    <w:rsid w:val="009F43AD"/>
    <w:rsid w:val="009F4504"/>
    <w:rsid w:val="009F4BBC"/>
    <w:rsid w:val="009F4BCB"/>
    <w:rsid w:val="009F5650"/>
    <w:rsid w:val="009F5B93"/>
    <w:rsid w:val="009F5EA9"/>
    <w:rsid w:val="009F5F42"/>
    <w:rsid w:val="009F61EF"/>
    <w:rsid w:val="009F64E9"/>
    <w:rsid w:val="009F66A1"/>
    <w:rsid w:val="009F6803"/>
    <w:rsid w:val="009F7411"/>
    <w:rsid w:val="009F76D8"/>
    <w:rsid w:val="009F7A08"/>
    <w:rsid w:val="009F7FDC"/>
    <w:rsid w:val="00A00311"/>
    <w:rsid w:val="00A00922"/>
    <w:rsid w:val="00A00CD0"/>
    <w:rsid w:val="00A0110D"/>
    <w:rsid w:val="00A0122A"/>
    <w:rsid w:val="00A01256"/>
    <w:rsid w:val="00A015A1"/>
    <w:rsid w:val="00A016DA"/>
    <w:rsid w:val="00A016F2"/>
    <w:rsid w:val="00A0228B"/>
    <w:rsid w:val="00A02596"/>
    <w:rsid w:val="00A02B3D"/>
    <w:rsid w:val="00A02CB8"/>
    <w:rsid w:val="00A0307C"/>
    <w:rsid w:val="00A03123"/>
    <w:rsid w:val="00A03B9F"/>
    <w:rsid w:val="00A03C1B"/>
    <w:rsid w:val="00A0411B"/>
    <w:rsid w:val="00A046FE"/>
    <w:rsid w:val="00A0493B"/>
    <w:rsid w:val="00A04B09"/>
    <w:rsid w:val="00A04BC4"/>
    <w:rsid w:val="00A04E2A"/>
    <w:rsid w:val="00A050AB"/>
    <w:rsid w:val="00A051B1"/>
    <w:rsid w:val="00A0525D"/>
    <w:rsid w:val="00A05290"/>
    <w:rsid w:val="00A053B1"/>
    <w:rsid w:val="00A0592A"/>
    <w:rsid w:val="00A05AD5"/>
    <w:rsid w:val="00A05F10"/>
    <w:rsid w:val="00A062C6"/>
    <w:rsid w:val="00A06390"/>
    <w:rsid w:val="00A06671"/>
    <w:rsid w:val="00A069FD"/>
    <w:rsid w:val="00A06A3E"/>
    <w:rsid w:val="00A06A50"/>
    <w:rsid w:val="00A06ED5"/>
    <w:rsid w:val="00A070E1"/>
    <w:rsid w:val="00A0764C"/>
    <w:rsid w:val="00A07CD1"/>
    <w:rsid w:val="00A07EB1"/>
    <w:rsid w:val="00A1078C"/>
    <w:rsid w:val="00A10BD7"/>
    <w:rsid w:val="00A10DCB"/>
    <w:rsid w:val="00A10E81"/>
    <w:rsid w:val="00A11301"/>
    <w:rsid w:val="00A11CBF"/>
    <w:rsid w:val="00A1217B"/>
    <w:rsid w:val="00A12AB4"/>
    <w:rsid w:val="00A12BC7"/>
    <w:rsid w:val="00A12EDE"/>
    <w:rsid w:val="00A1373E"/>
    <w:rsid w:val="00A13B0A"/>
    <w:rsid w:val="00A14003"/>
    <w:rsid w:val="00A14744"/>
    <w:rsid w:val="00A14746"/>
    <w:rsid w:val="00A14B0B"/>
    <w:rsid w:val="00A14D2A"/>
    <w:rsid w:val="00A15392"/>
    <w:rsid w:val="00A15546"/>
    <w:rsid w:val="00A155BB"/>
    <w:rsid w:val="00A15A8F"/>
    <w:rsid w:val="00A15E64"/>
    <w:rsid w:val="00A1601C"/>
    <w:rsid w:val="00A1622E"/>
    <w:rsid w:val="00A1646B"/>
    <w:rsid w:val="00A1652C"/>
    <w:rsid w:val="00A16609"/>
    <w:rsid w:val="00A1672E"/>
    <w:rsid w:val="00A1698E"/>
    <w:rsid w:val="00A16AC8"/>
    <w:rsid w:val="00A16BCB"/>
    <w:rsid w:val="00A16F8E"/>
    <w:rsid w:val="00A17506"/>
    <w:rsid w:val="00A17769"/>
    <w:rsid w:val="00A17843"/>
    <w:rsid w:val="00A17C99"/>
    <w:rsid w:val="00A17D92"/>
    <w:rsid w:val="00A17FFD"/>
    <w:rsid w:val="00A2002D"/>
    <w:rsid w:val="00A20731"/>
    <w:rsid w:val="00A20844"/>
    <w:rsid w:val="00A20B02"/>
    <w:rsid w:val="00A20C86"/>
    <w:rsid w:val="00A211B3"/>
    <w:rsid w:val="00A21859"/>
    <w:rsid w:val="00A2194A"/>
    <w:rsid w:val="00A21CBE"/>
    <w:rsid w:val="00A21D17"/>
    <w:rsid w:val="00A21E24"/>
    <w:rsid w:val="00A2245B"/>
    <w:rsid w:val="00A2268D"/>
    <w:rsid w:val="00A22708"/>
    <w:rsid w:val="00A227EA"/>
    <w:rsid w:val="00A2288B"/>
    <w:rsid w:val="00A2288E"/>
    <w:rsid w:val="00A22929"/>
    <w:rsid w:val="00A22D11"/>
    <w:rsid w:val="00A22D61"/>
    <w:rsid w:val="00A23941"/>
    <w:rsid w:val="00A23B9D"/>
    <w:rsid w:val="00A23BD1"/>
    <w:rsid w:val="00A23FBC"/>
    <w:rsid w:val="00A2445C"/>
    <w:rsid w:val="00A245F4"/>
    <w:rsid w:val="00A24C9B"/>
    <w:rsid w:val="00A24E25"/>
    <w:rsid w:val="00A24EBC"/>
    <w:rsid w:val="00A24F8C"/>
    <w:rsid w:val="00A25028"/>
    <w:rsid w:val="00A25922"/>
    <w:rsid w:val="00A25B34"/>
    <w:rsid w:val="00A25DF3"/>
    <w:rsid w:val="00A261C7"/>
    <w:rsid w:val="00A26324"/>
    <w:rsid w:val="00A26662"/>
    <w:rsid w:val="00A2670A"/>
    <w:rsid w:val="00A26A7D"/>
    <w:rsid w:val="00A26B32"/>
    <w:rsid w:val="00A26D5D"/>
    <w:rsid w:val="00A274AE"/>
    <w:rsid w:val="00A2776C"/>
    <w:rsid w:val="00A278A3"/>
    <w:rsid w:val="00A27C80"/>
    <w:rsid w:val="00A30330"/>
    <w:rsid w:val="00A3053E"/>
    <w:rsid w:val="00A30627"/>
    <w:rsid w:val="00A30988"/>
    <w:rsid w:val="00A30998"/>
    <w:rsid w:val="00A30A18"/>
    <w:rsid w:val="00A30DCB"/>
    <w:rsid w:val="00A31120"/>
    <w:rsid w:val="00A3163B"/>
    <w:rsid w:val="00A31F3D"/>
    <w:rsid w:val="00A32551"/>
    <w:rsid w:val="00A32AB0"/>
    <w:rsid w:val="00A32CC1"/>
    <w:rsid w:val="00A32CD6"/>
    <w:rsid w:val="00A3371A"/>
    <w:rsid w:val="00A33C5C"/>
    <w:rsid w:val="00A3462B"/>
    <w:rsid w:val="00A346F8"/>
    <w:rsid w:val="00A349FC"/>
    <w:rsid w:val="00A34E02"/>
    <w:rsid w:val="00A34E4A"/>
    <w:rsid w:val="00A34F87"/>
    <w:rsid w:val="00A352C3"/>
    <w:rsid w:val="00A35311"/>
    <w:rsid w:val="00A357F1"/>
    <w:rsid w:val="00A35CA2"/>
    <w:rsid w:val="00A35CCE"/>
    <w:rsid w:val="00A35DFF"/>
    <w:rsid w:val="00A364F8"/>
    <w:rsid w:val="00A36E88"/>
    <w:rsid w:val="00A371EE"/>
    <w:rsid w:val="00A37B1F"/>
    <w:rsid w:val="00A37E18"/>
    <w:rsid w:val="00A40320"/>
    <w:rsid w:val="00A4071E"/>
    <w:rsid w:val="00A40AA6"/>
    <w:rsid w:val="00A40AB6"/>
    <w:rsid w:val="00A40C9E"/>
    <w:rsid w:val="00A40D97"/>
    <w:rsid w:val="00A40E33"/>
    <w:rsid w:val="00A4182C"/>
    <w:rsid w:val="00A418FE"/>
    <w:rsid w:val="00A41A28"/>
    <w:rsid w:val="00A41AF5"/>
    <w:rsid w:val="00A41E6F"/>
    <w:rsid w:val="00A42009"/>
    <w:rsid w:val="00A42A80"/>
    <w:rsid w:val="00A42F66"/>
    <w:rsid w:val="00A43487"/>
    <w:rsid w:val="00A436F6"/>
    <w:rsid w:val="00A43D6A"/>
    <w:rsid w:val="00A44A59"/>
    <w:rsid w:val="00A44ED3"/>
    <w:rsid w:val="00A44EFD"/>
    <w:rsid w:val="00A45459"/>
    <w:rsid w:val="00A4548C"/>
    <w:rsid w:val="00A45518"/>
    <w:rsid w:val="00A45682"/>
    <w:rsid w:val="00A45AB8"/>
    <w:rsid w:val="00A46224"/>
    <w:rsid w:val="00A463EF"/>
    <w:rsid w:val="00A46895"/>
    <w:rsid w:val="00A46B95"/>
    <w:rsid w:val="00A46D1D"/>
    <w:rsid w:val="00A46F8A"/>
    <w:rsid w:val="00A470DB"/>
    <w:rsid w:val="00A4718D"/>
    <w:rsid w:val="00A4752E"/>
    <w:rsid w:val="00A475DB"/>
    <w:rsid w:val="00A476DF"/>
    <w:rsid w:val="00A47967"/>
    <w:rsid w:val="00A47DC1"/>
    <w:rsid w:val="00A50495"/>
    <w:rsid w:val="00A50735"/>
    <w:rsid w:val="00A50CE8"/>
    <w:rsid w:val="00A50DB9"/>
    <w:rsid w:val="00A51316"/>
    <w:rsid w:val="00A51D9F"/>
    <w:rsid w:val="00A51E34"/>
    <w:rsid w:val="00A51EF8"/>
    <w:rsid w:val="00A52067"/>
    <w:rsid w:val="00A5221F"/>
    <w:rsid w:val="00A52371"/>
    <w:rsid w:val="00A5290F"/>
    <w:rsid w:val="00A52A04"/>
    <w:rsid w:val="00A52A0F"/>
    <w:rsid w:val="00A52BF3"/>
    <w:rsid w:val="00A52CA2"/>
    <w:rsid w:val="00A52D1F"/>
    <w:rsid w:val="00A52E73"/>
    <w:rsid w:val="00A531F3"/>
    <w:rsid w:val="00A5322A"/>
    <w:rsid w:val="00A53308"/>
    <w:rsid w:val="00A53B34"/>
    <w:rsid w:val="00A543E2"/>
    <w:rsid w:val="00A54542"/>
    <w:rsid w:val="00A54962"/>
    <w:rsid w:val="00A54CD5"/>
    <w:rsid w:val="00A54F40"/>
    <w:rsid w:val="00A5504C"/>
    <w:rsid w:val="00A551D7"/>
    <w:rsid w:val="00A552B4"/>
    <w:rsid w:val="00A55584"/>
    <w:rsid w:val="00A55BB1"/>
    <w:rsid w:val="00A55C2F"/>
    <w:rsid w:val="00A55FFE"/>
    <w:rsid w:val="00A5654E"/>
    <w:rsid w:val="00A56611"/>
    <w:rsid w:val="00A568DA"/>
    <w:rsid w:val="00A56C62"/>
    <w:rsid w:val="00A56F85"/>
    <w:rsid w:val="00A574DD"/>
    <w:rsid w:val="00A57B9A"/>
    <w:rsid w:val="00A57E3F"/>
    <w:rsid w:val="00A60010"/>
    <w:rsid w:val="00A60237"/>
    <w:rsid w:val="00A604DE"/>
    <w:rsid w:val="00A60681"/>
    <w:rsid w:val="00A606DB"/>
    <w:rsid w:val="00A60AD0"/>
    <w:rsid w:val="00A60B74"/>
    <w:rsid w:val="00A60F2B"/>
    <w:rsid w:val="00A61B4A"/>
    <w:rsid w:val="00A61B95"/>
    <w:rsid w:val="00A61D3E"/>
    <w:rsid w:val="00A61DA3"/>
    <w:rsid w:val="00A62117"/>
    <w:rsid w:val="00A62198"/>
    <w:rsid w:val="00A627A4"/>
    <w:rsid w:val="00A62A15"/>
    <w:rsid w:val="00A62A33"/>
    <w:rsid w:val="00A62A76"/>
    <w:rsid w:val="00A62B74"/>
    <w:rsid w:val="00A62E2C"/>
    <w:rsid w:val="00A63768"/>
    <w:rsid w:val="00A639EA"/>
    <w:rsid w:val="00A64D67"/>
    <w:rsid w:val="00A64E29"/>
    <w:rsid w:val="00A64E74"/>
    <w:rsid w:val="00A65771"/>
    <w:rsid w:val="00A6610E"/>
    <w:rsid w:val="00A66170"/>
    <w:rsid w:val="00A66190"/>
    <w:rsid w:val="00A66397"/>
    <w:rsid w:val="00A6654F"/>
    <w:rsid w:val="00A66BDB"/>
    <w:rsid w:val="00A66EFB"/>
    <w:rsid w:val="00A67013"/>
    <w:rsid w:val="00A671C7"/>
    <w:rsid w:val="00A67BC7"/>
    <w:rsid w:val="00A702E9"/>
    <w:rsid w:val="00A70316"/>
    <w:rsid w:val="00A70911"/>
    <w:rsid w:val="00A70B2F"/>
    <w:rsid w:val="00A70F14"/>
    <w:rsid w:val="00A7147C"/>
    <w:rsid w:val="00A71BED"/>
    <w:rsid w:val="00A71C11"/>
    <w:rsid w:val="00A72015"/>
    <w:rsid w:val="00A7204E"/>
    <w:rsid w:val="00A722C2"/>
    <w:rsid w:val="00A725DA"/>
    <w:rsid w:val="00A726B1"/>
    <w:rsid w:val="00A72784"/>
    <w:rsid w:val="00A7286E"/>
    <w:rsid w:val="00A72DAC"/>
    <w:rsid w:val="00A73343"/>
    <w:rsid w:val="00A73550"/>
    <w:rsid w:val="00A73D95"/>
    <w:rsid w:val="00A73EF4"/>
    <w:rsid w:val="00A74425"/>
    <w:rsid w:val="00A746EC"/>
    <w:rsid w:val="00A74909"/>
    <w:rsid w:val="00A74B29"/>
    <w:rsid w:val="00A7554A"/>
    <w:rsid w:val="00A75712"/>
    <w:rsid w:val="00A7574F"/>
    <w:rsid w:val="00A7582B"/>
    <w:rsid w:val="00A75A04"/>
    <w:rsid w:val="00A76436"/>
    <w:rsid w:val="00A76811"/>
    <w:rsid w:val="00A76922"/>
    <w:rsid w:val="00A769EF"/>
    <w:rsid w:val="00A76A86"/>
    <w:rsid w:val="00A76B4E"/>
    <w:rsid w:val="00A76D92"/>
    <w:rsid w:val="00A76E1E"/>
    <w:rsid w:val="00A77323"/>
    <w:rsid w:val="00A7788A"/>
    <w:rsid w:val="00A7798B"/>
    <w:rsid w:val="00A77B58"/>
    <w:rsid w:val="00A77C4D"/>
    <w:rsid w:val="00A77C91"/>
    <w:rsid w:val="00A77DA7"/>
    <w:rsid w:val="00A80009"/>
    <w:rsid w:val="00A80717"/>
    <w:rsid w:val="00A808AD"/>
    <w:rsid w:val="00A80A92"/>
    <w:rsid w:val="00A80DD3"/>
    <w:rsid w:val="00A80F60"/>
    <w:rsid w:val="00A8104D"/>
    <w:rsid w:val="00A8133B"/>
    <w:rsid w:val="00A815F3"/>
    <w:rsid w:val="00A81A82"/>
    <w:rsid w:val="00A823BD"/>
    <w:rsid w:val="00A825D4"/>
    <w:rsid w:val="00A8272D"/>
    <w:rsid w:val="00A82AD2"/>
    <w:rsid w:val="00A82AD3"/>
    <w:rsid w:val="00A82BED"/>
    <w:rsid w:val="00A82DF5"/>
    <w:rsid w:val="00A82EA5"/>
    <w:rsid w:val="00A83191"/>
    <w:rsid w:val="00A83792"/>
    <w:rsid w:val="00A83D5C"/>
    <w:rsid w:val="00A83EF5"/>
    <w:rsid w:val="00A84016"/>
    <w:rsid w:val="00A840BE"/>
    <w:rsid w:val="00A84605"/>
    <w:rsid w:val="00A84665"/>
    <w:rsid w:val="00A847B3"/>
    <w:rsid w:val="00A85035"/>
    <w:rsid w:val="00A85074"/>
    <w:rsid w:val="00A858E2"/>
    <w:rsid w:val="00A85A87"/>
    <w:rsid w:val="00A85E13"/>
    <w:rsid w:val="00A85FCE"/>
    <w:rsid w:val="00A86177"/>
    <w:rsid w:val="00A86330"/>
    <w:rsid w:val="00A86526"/>
    <w:rsid w:val="00A86857"/>
    <w:rsid w:val="00A86C65"/>
    <w:rsid w:val="00A871F7"/>
    <w:rsid w:val="00A87584"/>
    <w:rsid w:val="00A875C8"/>
    <w:rsid w:val="00A87ACA"/>
    <w:rsid w:val="00A87F08"/>
    <w:rsid w:val="00A9012A"/>
    <w:rsid w:val="00A90145"/>
    <w:rsid w:val="00A907D4"/>
    <w:rsid w:val="00A91329"/>
    <w:rsid w:val="00A91513"/>
    <w:rsid w:val="00A91529"/>
    <w:rsid w:val="00A9162A"/>
    <w:rsid w:val="00A916C6"/>
    <w:rsid w:val="00A91A2D"/>
    <w:rsid w:val="00A91B76"/>
    <w:rsid w:val="00A91BE8"/>
    <w:rsid w:val="00A91C5E"/>
    <w:rsid w:val="00A92052"/>
    <w:rsid w:val="00A92B3C"/>
    <w:rsid w:val="00A92C25"/>
    <w:rsid w:val="00A92D5A"/>
    <w:rsid w:val="00A92FE7"/>
    <w:rsid w:val="00A93098"/>
    <w:rsid w:val="00A933A5"/>
    <w:rsid w:val="00A93498"/>
    <w:rsid w:val="00A93718"/>
    <w:rsid w:val="00A93736"/>
    <w:rsid w:val="00A93812"/>
    <w:rsid w:val="00A938B4"/>
    <w:rsid w:val="00A939A4"/>
    <w:rsid w:val="00A93C66"/>
    <w:rsid w:val="00A93CD9"/>
    <w:rsid w:val="00A93E84"/>
    <w:rsid w:val="00A93E95"/>
    <w:rsid w:val="00A941B2"/>
    <w:rsid w:val="00A946F5"/>
    <w:rsid w:val="00A9477A"/>
    <w:rsid w:val="00A947F3"/>
    <w:rsid w:val="00A94A02"/>
    <w:rsid w:val="00A94D33"/>
    <w:rsid w:val="00A94D54"/>
    <w:rsid w:val="00A951E8"/>
    <w:rsid w:val="00A954FB"/>
    <w:rsid w:val="00A954FC"/>
    <w:rsid w:val="00A95911"/>
    <w:rsid w:val="00A961D4"/>
    <w:rsid w:val="00A968E7"/>
    <w:rsid w:val="00A96973"/>
    <w:rsid w:val="00A96B25"/>
    <w:rsid w:val="00A96B80"/>
    <w:rsid w:val="00A96B86"/>
    <w:rsid w:val="00A96C85"/>
    <w:rsid w:val="00A96DC6"/>
    <w:rsid w:val="00A96EC8"/>
    <w:rsid w:val="00A970F6"/>
    <w:rsid w:val="00A971F1"/>
    <w:rsid w:val="00A974F4"/>
    <w:rsid w:val="00A97DE5"/>
    <w:rsid w:val="00AA0287"/>
    <w:rsid w:val="00AA02C7"/>
    <w:rsid w:val="00AA0657"/>
    <w:rsid w:val="00AA0680"/>
    <w:rsid w:val="00AA0900"/>
    <w:rsid w:val="00AA0C3D"/>
    <w:rsid w:val="00AA1351"/>
    <w:rsid w:val="00AA18FC"/>
    <w:rsid w:val="00AA210F"/>
    <w:rsid w:val="00AA22DB"/>
    <w:rsid w:val="00AA25A7"/>
    <w:rsid w:val="00AA2B16"/>
    <w:rsid w:val="00AA2B30"/>
    <w:rsid w:val="00AA2F7F"/>
    <w:rsid w:val="00AA2FE9"/>
    <w:rsid w:val="00AA3374"/>
    <w:rsid w:val="00AA3398"/>
    <w:rsid w:val="00AA33A4"/>
    <w:rsid w:val="00AA35DB"/>
    <w:rsid w:val="00AA370A"/>
    <w:rsid w:val="00AA3889"/>
    <w:rsid w:val="00AA422E"/>
    <w:rsid w:val="00AA467C"/>
    <w:rsid w:val="00AA4CC6"/>
    <w:rsid w:val="00AA4F07"/>
    <w:rsid w:val="00AA5149"/>
    <w:rsid w:val="00AA5C29"/>
    <w:rsid w:val="00AA6207"/>
    <w:rsid w:val="00AA62EF"/>
    <w:rsid w:val="00AA6A94"/>
    <w:rsid w:val="00AA6B67"/>
    <w:rsid w:val="00AA6EC9"/>
    <w:rsid w:val="00AA714A"/>
    <w:rsid w:val="00AA71F3"/>
    <w:rsid w:val="00AA78B5"/>
    <w:rsid w:val="00AA7B97"/>
    <w:rsid w:val="00AA7BDB"/>
    <w:rsid w:val="00AB033A"/>
    <w:rsid w:val="00AB069D"/>
    <w:rsid w:val="00AB0978"/>
    <w:rsid w:val="00AB0A2A"/>
    <w:rsid w:val="00AB0EC3"/>
    <w:rsid w:val="00AB0EF7"/>
    <w:rsid w:val="00AB1CC2"/>
    <w:rsid w:val="00AB22A6"/>
    <w:rsid w:val="00AB253C"/>
    <w:rsid w:val="00AB26EC"/>
    <w:rsid w:val="00AB28CA"/>
    <w:rsid w:val="00AB2AEF"/>
    <w:rsid w:val="00AB2C01"/>
    <w:rsid w:val="00AB2FA0"/>
    <w:rsid w:val="00AB3142"/>
    <w:rsid w:val="00AB32CE"/>
    <w:rsid w:val="00AB331A"/>
    <w:rsid w:val="00AB3671"/>
    <w:rsid w:val="00AB393F"/>
    <w:rsid w:val="00AB3E6C"/>
    <w:rsid w:val="00AB4181"/>
    <w:rsid w:val="00AB4231"/>
    <w:rsid w:val="00AB4990"/>
    <w:rsid w:val="00AB49BF"/>
    <w:rsid w:val="00AB4F0C"/>
    <w:rsid w:val="00AB4F23"/>
    <w:rsid w:val="00AB5231"/>
    <w:rsid w:val="00AB523C"/>
    <w:rsid w:val="00AB5637"/>
    <w:rsid w:val="00AB5694"/>
    <w:rsid w:val="00AB5A7A"/>
    <w:rsid w:val="00AB5FF4"/>
    <w:rsid w:val="00AB6016"/>
    <w:rsid w:val="00AB62DC"/>
    <w:rsid w:val="00AB65DA"/>
    <w:rsid w:val="00AB68D3"/>
    <w:rsid w:val="00AB6A6F"/>
    <w:rsid w:val="00AB6CAE"/>
    <w:rsid w:val="00AB709C"/>
    <w:rsid w:val="00AB713D"/>
    <w:rsid w:val="00AB7221"/>
    <w:rsid w:val="00AB724A"/>
    <w:rsid w:val="00AB7489"/>
    <w:rsid w:val="00AB76D9"/>
    <w:rsid w:val="00AB7745"/>
    <w:rsid w:val="00AB789C"/>
    <w:rsid w:val="00AB7AF3"/>
    <w:rsid w:val="00AB7C77"/>
    <w:rsid w:val="00AC022D"/>
    <w:rsid w:val="00AC056A"/>
    <w:rsid w:val="00AC0EE1"/>
    <w:rsid w:val="00AC105E"/>
    <w:rsid w:val="00AC10EF"/>
    <w:rsid w:val="00AC112A"/>
    <w:rsid w:val="00AC11D5"/>
    <w:rsid w:val="00AC13CE"/>
    <w:rsid w:val="00AC270E"/>
    <w:rsid w:val="00AC2A8D"/>
    <w:rsid w:val="00AC2CFF"/>
    <w:rsid w:val="00AC2D1C"/>
    <w:rsid w:val="00AC2EF4"/>
    <w:rsid w:val="00AC300B"/>
    <w:rsid w:val="00AC30CF"/>
    <w:rsid w:val="00AC3ACC"/>
    <w:rsid w:val="00AC3B69"/>
    <w:rsid w:val="00AC3CEB"/>
    <w:rsid w:val="00AC422D"/>
    <w:rsid w:val="00AC4568"/>
    <w:rsid w:val="00AC48FF"/>
    <w:rsid w:val="00AC51FF"/>
    <w:rsid w:val="00AC5247"/>
    <w:rsid w:val="00AC55CC"/>
    <w:rsid w:val="00AC55FD"/>
    <w:rsid w:val="00AC5A7F"/>
    <w:rsid w:val="00AC5AAE"/>
    <w:rsid w:val="00AC5FD1"/>
    <w:rsid w:val="00AC5FDA"/>
    <w:rsid w:val="00AC6026"/>
    <w:rsid w:val="00AC6246"/>
    <w:rsid w:val="00AC65DA"/>
    <w:rsid w:val="00AC6B08"/>
    <w:rsid w:val="00AC6EEC"/>
    <w:rsid w:val="00AC72AA"/>
    <w:rsid w:val="00AC7322"/>
    <w:rsid w:val="00AC760C"/>
    <w:rsid w:val="00AC77D4"/>
    <w:rsid w:val="00AC792E"/>
    <w:rsid w:val="00AC7939"/>
    <w:rsid w:val="00AC7EF7"/>
    <w:rsid w:val="00AD0044"/>
    <w:rsid w:val="00AD0346"/>
    <w:rsid w:val="00AD07C1"/>
    <w:rsid w:val="00AD0BC3"/>
    <w:rsid w:val="00AD0C48"/>
    <w:rsid w:val="00AD1550"/>
    <w:rsid w:val="00AD18E9"/>
    <w:rsid w:val="00AD1ABD"/>
    <w:rsid w:val="00AD1C93"/>
    <w:rsid w:val="00AD1D0B"/>
    <w:rsid w:val="00AD1D41"/>
    <w:rsid w:val="00AD1E5B"/>
    <w:rsid w:val="00AD24D2"/>
    <w:rsid w:val="00AD286A"/>
    <w:rsid w:val="00AD286E"/>
    <w:rsid w:val="00AD28BF"/>
    <w:rsid w:val="00AD2B89"/>
    <w:rsid w:val="00AD2D75"/>
    <w:rsid w:val="00AD2ECD"/>
    <w:rsid w:val="00AD2F4B"/>
    <w:rsid w:val="00AD30C3"/>
    <w:rsid w:val="00AD325B"/>
    <w:rsid w:val="00AD386B"/>
    <w:rsid w:val="00AD3DD7"/>
    <w:rsid w:val="00AD3F19"/>
    <w:rsid w:val="00AD40B6"/>
    <w:rsid w:val="00AD42E1"/>
    <w:rsid w:val="00AD45F3"/>
    <w:rsid w:val="00AD49B3"/>
    <w:rsid w:val="00AD4D3E"/>
    <w:rsid w:val="00AD4F29"/>
    <w:rsid w:val="00AD50C6"/>
    <w:rsid w:val="00AD5275"/>
    <w:rsid w:val="00AD54EA"/>
    <w:rsid w:val="00AD59DB"/>
    <w:rsid w:val="00AD5DE1"/>
    <w:rsid w:val="00AD5F9B"/>
    <w:rsid w:val="00AD618D"/>
    <w:rsid w:val="00AD6388"/>
    <w:rsid w:val="00AD645E"/>
    <w:rsid w:val="00AD6DE2"/>
    <w:rsid w:val="00AD7842"/>
    <w:rsid w:val="00AD7A7A"/>
    <w:rsid w:val="00AD7AAF"/>
    <w:rsid w:val="00AD7D8D"/>
    <w:rsid w:val="00AE0108"/>
    <w:rsid w:val="00AE0973"/>
    <w:rsid w:val="00AE0B22"/>
    <w:rsid w:val="00AE0C72"/>
    <w:rsid w:val="00AE0DAD"/>
    <w:rsid w:val="00AE1148"/>
    <w:rsid w:val="00AE1246"/>
    <w:rsid w:val="00AE12D5"/>
    <w:rsid w:val="00AE194B"/>
    <w:rsid w:val="00AE199A"/>
    <w:rsid w:val="00AE1EE4"/>
    <w:rsid w:val="00AE23FF"/>
    <w:rsid w:val="00AE2DBA"/>
    <w:rsid w:val="00AE2EC3"/>
    <w:rsid w:val="00AE3255"/>
    <w:rsid w:val="00AE36F3"/>
    <w:rsid w:val="00AE3D07"/>
    <w:rsid w:val="00AE3DF9"/>
    <w:rsid w:val="00AE3F2F"/>
    <w:rsid w:val="00AE438F"/>
    <w:rsid w:val="00AE5304"/>
    <w:rsid w:val="00AE54C3"/>
    <w:rsid w:val="00AE5647"/>
    <w:rsid w:val="00AE5779"/>
    <w:rsid w:val="00AE592A"/>
    <w:rsid w:val="00AE596E"/>
    <w:rsid w:val="00AE5B35"/>
    <w:rsid w:val="00AE5D7F"/>
    <w:rsid w:val="00AE60FD"/>
    <w:rsid w:val="00AE6163"/>
    <w:rsid w:val="00AE6790"/>
    <w:rsid w:val="00AE6EE0"/>
    <w:rsid w:val="00AE73C4"/>
    <w:rsid w:val="00AE7445"/>
    <w:rsid w:val="00AE7649"/>
    <w:rsid w:val="00AE788C"/>
    <w:rsid w:val="00AE7B59"/>
    <w:rsid w:val="00AE7B6F"/>
    <w:rsid w:val="00AE7B87"/>
    <w:rsid w:val="00AE7E46"/>
    <w:rsid w:val="00AF0146"/>
    <w:rsid w:val="00AF022B"/>
    <w:rsid w:val="00AF054C"/>
    <w:rsid w:val="00AF0820"/>
    <w:rsid w:val="00AF0A0F"/>
    <w:rsid w:val="00AF0DA6"/>
    <w:rsid w:val="00AF1485"/>
    <w:rsid w:val="00AF14E9"/>
    <w:rsid w:val="00AF1815"/>
    <w:rsid w:val="00AF18A9"/>
    <w:rsid w:val="00AF22B4"/>
    <w:rsid w:val="00AF238B"/>
    <w:rsid w:val="00AF29F5"/>
    <w:rsid w:val="00AF2BCD"/>
    <w:rsid w:val="00AF2CDA"/>
    <w:rsid w:val="00AF2F57"/>
    <w:rsid w:val="00AF3045"/>
    <w:rsid w:val="00AF3266"/>
    <w:rsid w:val="00AF32AD"/>
    <w:rsid w:val="00AF32CA"/>
    <w:rsid w:val="00AF357E"/>
    <w:rsid w:val="00AF3602"/>
    <w:rsid w:val="00AF3931"/>
    <w:rsid w:val="00AF3DFC"/>
    <w:rsid w:val="00AF4404"/>
    <w:rsid w:val="00AF4841"/>
    <w:rsid w:val="00AF4909"/>
    <w:rsid w:val="00AF4B06"/>
    <w:rsid w:val="00AF4CD7"/>
    <w:rsid w:val="00AF4FC3"/>
    <w:rsid w:val="00AF539E"/>
    <w:rsid w:val="00AF591E"/>
    <w:rsid w:val="00AF5E7C"/>
    <w:rsid w:val="00AF62A8"/>
    <w:rsid w:val="00AF6F4D"/>
    <w:rsid w:val="00AF728F"/>
    <w:rsid w:val="00B0022E"/>
    <w:rsid w:val="00B00B35"/>
    <w:rsid w:val="00B00C15"/>
    <w:rsid w:val="00B00C7E"/>
    <w:rsid w:val="00B00CBE"/>
    <w:rsid w:val="00B018A6"/>
    <w:rsid w:val="00B019EB"/>
    <w:rsid w:val="00B01B6D"/>
    <w:rsid w:val="00B02268"/>
    <w:rsid w:val="00B0266D"/>
    <w:rsid w:val="00B026CE"/>
    <w:rsid w:val="00B03387"/>
    <w:rsid w:val="00B034C3"/>
    <w:rsid w:val="00B03699"/>
    <w:rsid w:val="00B036E4"/>
    <w:rsid w:val="00B03C82"/>
    <w:rsid w:val="00B03DF7"/>
    <w:rsid w:val="00B03E01"/>
    <w:rsid w:val="00B03F32"/>
    <w:rsid w:val="00B0410D"/>
    <w:rsid w:val="00B04504"/>
    <w:rsid w:val="00B04737"/>
    <w:rsid w:val="00B04E09"/>
    <w:rsid w:val="00B051FF"/>
    <w:rsid w:val="00B057E1"/>
    <w:rsid w:val="00B05845"/>
    <w:rsid w:val="00B0593D"/>
    <w:rsid w:val="00B05987"/>
    <w:rsid w:val="00B05DB7"/>
    <w:rsid w:val="00B05F2B"/>
    <w:rsid w:val="00B05FA1"/>
    <w:rsid w:val="00B06463"/>
    <w:rsid w:val="00B06799"/>
    <w:rsid w:val="00B06F85"/>
    <w:rsid w:val="00B075ED"/>
    <w:rsid w:val="00B077DB"/>
    <w:rsid w:val="00B07948"/>
    <w:rsid w:val="00B079C7"/>
    <w:rsid w:val="00B079E3"/>
    <w:rsid w:val="00B07FE4"/>
    <w:rsid w:val="00B107D8"/>
    <w:rsid w:val="00B108C3"/>
    <w:rsid w:val="00B10962"/>
    <w:rsid w:val="00B109EC"/>
    <w:rsid w:val="00B10C74"/>
    <w:rsid w:val="00B10CC5"/>
    <w:rsid w:val="00B10FBA"/>
    <w:rsid w:val="00B11475"/>
    <w:rsid w:val="00B114A0"/>
    <w:rsid w:val="00B11719"/>
    <w:rsid w:val="00B11992"/>
    <w:rsid w:val="00B11CEC"/>
    <w:rsid w:val="00B11D7F"/>
    <w:rsid w:val="00B11DF4"/>
    <w:rsid w:val="00B12053"/>
    <w:rsid w:val="00B12184"/>
    <w:rsid w:val="00B1235D"/>
    <w:rsid w:val="00B12393"/>
    <w:rsid w:val="00B12481"/>
    <w:rsid w:val="00B1266C"/>
    <w:rsid w:val="00B1288B"/>
    <w:rsid w:val="00B12A0C"/>
    <w:rsid w:val="00B12AAF"/>
    <w:rsid w:val="00B12B18"/>
    <w:rsid w:val="00B12DCE"/>
    <w:rsid w:val="00B12EC2"/>
    <w:rsid w:val="00B1346A"/>
    <w:rsid w:val="00B13A84"/>
    <w:rsid w:val="00B13BD4"/>
    <w:rsid w:val="00B13BD9"/>
    <w:rsid w:val="00B13E60"/>
    <w:rsid w:val="00B13F64"/>
    <w:rsid w:val="00B14353"/>
    <w:rsid w:val="00B143A1"/>
    <w:rsid w:val="00B146DD"/>
    <w:rsid w:val="00B14E31"/>
    <w:rsid w:val="00B14EAE"/>
    <w:rsid w:val="00B151A7"/>
    <w:rsid w:val="00B15262"/>
    <w:rsid w:val="00B15478"/>
    <w:rsid w:val="00B15524"/>
    <w:rsid w:val="00B15582"/>
    <w:rsid w:val="00B15A81"/>
    <w:rsid w:val="00B15E55"/>
    <w:rsid w:val="00B15F2C"/>
    <w:rsid w:val="00B16380"/>
    <w:rsid w:val="00B16971"/>
    <w:rsid w:val="00B16B00"/>
    <w:rsid w:val="00B16C5F"/>
    <w:rsid w:val="00B16CC4"/>
    <w:rsid w:val="00B16E0E"/>
    <w:rsid w:val="00B170CC"/>
    <w:rsid w:val="00B17172"/>
    <w:rsid w:val="00B174D4"/>
    <w:rsid w:val="00B176C3"/>
    <w:rsid w:val="00B177CE"/>
    <w:rsid w:val="00B17837"/>
    <w:rsid w:val="00B1794B"/>
    <w:rsid w:val="00B17F22"/>
    <w:rsid w:val="00B2010F"/>
    <w:rsid w:val="00B2018B"/>
    <w:rsid w:val="00B2023D"/>
    <w:rsid w:val="00B202FF"/>
    <w:rsid w:val="00B20353"/>
    <w:rsid w:val="00B20429"/>
    <w:rsid w:val="00B205B2"/>
    <w:rsid w:val="00B208D6"/>
    <w:rsid w:val="00B20931"/>
    <w:rsid w:val="00B20A2B"/>
    <w:rsid w:val="00B20A7B"/>
    <w:rsid w:val="00B20BAF"/>
    <w:rsid w:val="00B20C24"/>
    <w:rsid w:val="00B20C38"/>
    <w:rsid w:val="00B20D45"/>
    <w:rsid w:val="00B20EBC"/>
    <w:rsid w:val="00B21183"/>
    <w:rsid w:val="00B217C5"/>
    <w:rsid w:val="00B2181F"/>
    <w:rsid w:val="00B21E37"/>
    <w:rsid w:val="00B21EED"/>
    <w:rsid w:val="00B21F61"/>
    <w:rsid w:val="00B2202B"/>
    <w:rsid w:val="00B2239C"/>
    <w:rsid w:val="00B225E7"/>
    <w:rsid w:val="00B2266F"/>
    <w:rsid w:val="00B226B7"/>
    <w:rsid w:val="00B22E29"/>
    <w:rsid w:val="00B22F67"/>
    <w:rsid w:val="00B23138"/>
    <w:rsid w:val="00B232DA"/>
    <w:rsid w:val="00B2354A"/>
    <w:rsid w:val="00B2359C"/>
    <w:rsid w:val="00B23C47"/>
    <w:rsid w:val="00B24113"/>
    <w:rsid w:val="00B24B48"/>
    <w:rsid w:val="00B24D4D"/>
    <w:rsid w:val="00B24E0F"/>
    <w:rsid w:val="00B24EB6"/>
    <w:rsid w:val="00B24EFC"/>
    <w:rsid w:val="00B255CE"/>
    <w:rsid w:val="00B259EA"/>
    <w:rsid w:val="00B25B89"/>
    <w:rsid w:val="00B25F21"/>
    <w:rsid w:val="00B26840"/>
    <w:rsid w:val="00B26E4A"/>
    <w:rsid w:val="00B27936"/>
    <w:rsid w:val="00B27CB0"/>
    <w:rsid w:val="00B30096"/>
    <w:rsid w:val="00B303E7"/>
    <w:rsid w:val="00B3080A"/>
    <w:rsid w:val="00B309EA"/>
    <w:rsid w:val="00B30E87"/>
    <w:rsid w:val="00B314F6"/>
    <w:rsid w:val="00B3204E"/>
    <w:rsid w:val="00B321F6"/>
    <w:rsid w:val="00B3271E"/>
    <w:rsid w:val="00B3287E"/>
    <w:rsid w:val="00B328D1"/>
    <w:rsid w:val="00B32ADD"/>
    <w:rsid w:val="00B32B46"/>
    <w:rsid w:val="00B33383"/>
    <w:rsid w:val="00B33973"/>
    <w:rsid w:val="00B33ADB"/>
    <w:rsid w:val="00B33FD6"/>
    <w:rsid w:val="00B34036"/>
    <w:rsid w:val="00B340CA"/>
    <w:rsid w:val="00B34300"/>
    <w:rsid w:val="00B3445D"/>
    <w:rsid w:val="00B34900"/>
    <w:rsid w:val="00B34B24"/>
    <w:rsid w:val="00B34BF3"/>
    <w:rsid w:val="00B34F2B"/>
    <w:rsid w:val="00B35C4B"/>
    <w:rsid w:val="00B360B1"/>
    <w:rsid w:val="00B3614F"/>
    <w:rsid w:val="00B36568"/>
    <w:rsid w:val="00B36680"/>
    <w:rsid w:val="00B36B34"/>
    <w:rsid w:val="00B373A0"/>
    <w:rsid w:val="00B374AE"/>
    <w:rsid w:val="00B37A41"/>
    <w:rsid w:val="00B37CA7"/>
    <w:rsid w:val="00B40025"/>
    <w:rsid w:val="00B402A7"/>
    <w:rsid w:val="00B4076D"/>
    <w:rsid w:val="00B40C94"/>
    <w:rsid w:val="00B40D00"/>
    <w:rsid w:val="00B40D35"/>
    <w:rsid w:val="00B40E54"/>
    <w:rsid w:val="00B40F67"/>
    <w:rsid w:val="00B41053"/>
    <w:rsid w:val="00B4151C"/>
    <w:rsid w:val="00B41667"/>
    <w:rsid w:val="00B42070"/>
    <w:rsid w:val="00B422F7"/>
    <w:rsid w:val="00B42AC8"/>
    <w:rsid w:val="00B4327B"/>
    <w:rsid w:val="00B4416C"/>
    <w:rsid w:val="00B44445"/>
    <w:rsid w:val="00B44583"/>
    <w:rsid w:val="00B44F07"/>
    <w:rsid w:val="00B453F7"/>
    <w:rsid w:val="00B45593"/>
    <w:rsid w:val="00B4571D"/>
    <w:rsid w:val="00B45C8B"/>
    <w:rsid w:val="00B45DD6"/>
    <w:rsid w:val="00B4619D"/>
    <w:rsid w:val="00B465C7"/>
    <w:rsid w:val="00B469AA"/>
    <w:rsid w:val="00B46D33"/>
    <w:rsid w:val="00B46DFF"/>
    <w:rsid w:val="00B46EB6"/>
    <w:rsid w:val="00B46FD6"/>
    <w:rsid w:val="00B470A5"/>
    <w:rsid w:val="00B470AF"/>
    <w:rsid w:val="00B47477"/>
    <w:rsid w:val="00B477C3"/>
    <w:rsid w:val="00B47B7F"/>
    <w:rsid w:val="00B50047"/>
    <w:rsid w:val="00B50949"/>
    <w:rsid w:val="00B50C19"/>
    <w:rsid w:val="00B510A1"/>
    <w:rsid w:val="00B5118E"/>
    <w:rsid w:val="00B5119A"/>
    <w:rsid w:val="00B511B4"/>
    <w:rsid w:val="00B511E1"/>
    <w:rsid w:val="00B51391"/>
    <w:rsid w:val="00B51BE5"/>
    <w:rsid w:val="00B51F49"/>
    <w:rsid w:val="00B524A4"/>
    <w:rsid w:val="00B529E2"/>
    <w:rsid w:val="00B52D25"/>
    <w:rsid w:val="00B53028"/>
    <w:rsid w:val="00B5311E"/>
    <w:rsid w:val="00B5313B"/>
    <w:rsid w:val="00B5366D"/>
    <w:rsid w:val="00B538AE"/>
    <w:rsid w:val="00B53A70"/>
    <w:rsid w:val="00B53BDC"/>
    <w:rsid w:val="00B53C7A"/>
    <w:rsid w:val="00B54021"/>
    <w:rsid w:val="00B54220"/>
    <w:rsid w:val="00B54530"/>
    <w:rsid w:val="00B546CE"/>
    <w:rsid w:val="00B5495E"/>
    <w:rsid w:val="00B54F44"/>
    <w:rsid w:val="00B551AE"/>
    <w:rsid w:val="00B55481"/>
    <w:rsid w:val="00B559DD"/>
    <w:rsid w:val="00B55D33"/>
    <w:rsid w:val="00B55DA9"/>
    <w:rsid w:val="00B56065"/>
    <w:rsid w:val="00B5726D"/>
    <w:rsid w:val="00B57576"/>
    <w:rsid w:val="00B5779D"/>
    <w:rsid w:val="00B579DE"/>
    <w:rsid w:val="00B57A36"/>
    <w:rsid w:val="00B57D9E"/>
    <w:rsid w:val="00B6044C"/>
    <w:rsid w:val="00B60482"/>
    <w:rsid w:val="00B606E2"/>
    <w:rsid w:val="00B609A2"/>
    <w:rsid w:val="00B60C5C"/>
    <w:rsid w:val="00B60DBD"/>
    <w:rsid w:val="00B61176"/>
    <w:rsid w:val="00B61207"/>
    <w:rsid w:val="00B616ED"/>
    <w:rsid w:val="00B61765"/>
    <w:rsid w:val="00B61B03"/>
    <w:rsid w:val="00B61BE9"/>
    <w:rsid w:val="00B61C67"/>
    <w:rsid w:val="00B61D51"/>
    <w:rsid w:val="00B61D5D"/>
    <w:rsid w:val="00B61F2A"/>
    <w:rsid w:val="00B62243"/>
    <w:rsid w:val="00B625E7"/>
    <w:rsid w:val="00B62990"/>
    <w:rsid w:val="00B62BF6"/>
    <w:rsid w:val="00B62BFD"/>
    <w:rsid w:val="00B62C30"/>
    <w:rsid w:val="00B62D62"/>
    <w:rsid w:val="00B62E43"/>
    <w:rsid w:val="00B63009"/>
    <w:rsid w:val="00B631A2"/>
    <w:rsid w:val="00B6363F"/>
    <w:rsid w:val="00B638B4"/>
    <w:rsid w:val="00B639C6"/>
    <w:rsid w:val="00B63A3C"/>
    <w:rsid w:val="00B63C9F"/>
    <w:rsid w:val="00B63EED"/>
    <w:rsid w:val="00B640F9"/>
    <w:rsid w:val="00B64447"/>
    <w:rsid w:val="00B647D1"/>
    <w:rsid w:val="00B65270"/>
    <w:rsid w:val="00B65A63"/>
    <w:rsid w:val="00B65C44"/>
    <w:rsid w:val="00B65EF0"/>
    <w:rsid w:val="00B66346"/>
    <w:rsid w:val="00B663A1"/>
    <w:rsid w:val="00B66433"/>
    <w:rsid w:val="00B665B8"/>
    <w:rsid w:val="00B66651"/>
    <w:rsid w:val="00B666A2"/>
    <w:rsid w:val="00B66CD0"/>
    <w:rsid w:val="00B66E9D"/>
    <w:rsid w:val="00B67086"/>
    <w:rsid w:val="00B673DB"/>
    <w:rsid w:val="00B6745F"/>
    <w:rsid w:val="00B67664"/>
    <w:rsid w:val="00B6781E"/>
    <w:rsid w:val="00B67C61"/>
    <w:rsid w:val="00B67D12"/>
    <w:rsid w:val="00B700E0"/>
    <w:rsid w:val="00B701A6"/>
    <w:rsid w:val="00B70CF1"/>
    <w:rsid w:val="00B70D33"/>
    <w:rsid w:val="00B710B7"/>
    <w:rsid w:val="00B711ED"/>
    <w:rsid w:val="00B715F7"/>
    <w:rsid w:val="00B71803"/>
    <w:rsid w:val="00B71D08"/>
    <w:rsid w:val="00B71D1C"/>
    <w:rsid w:val="00B7237B"/>
    <w:rsid w:val="00B7244C"/>
    <w:rsid w:val="00B72502"/>
    <w:rsid w:val="00B725EB"/>
    <w:rsid w:val="00B728B6"/>
    <w:rsid w:val="00B72D66"/>
    <w:rsid w:val="00B72D91"/>
    <w:rsid w:val="00B72F27"/>
    <w:rsid w:val="00B730FC"/>
    <w:rsid w:val="00B738B5"/>
    <w:rsid w:val="00B73DB3"/>
    <w:rsid w:val="00B7402B"/>
    <w:rsid w:val="00B74052"/>
    <w:rsid w:val="00B7434A"/>
    <w:rsid w:val="00B743CB"/>
    <w:rsid w:val="00B746A4"/>
    <w:rsid w:val="00B746AA"/>
    <w:rsid w:val="00B74B4C"/>
    <w:rsid w:val="00B74F07"/>
    <w:rsid w:val="00B752BA"/>
    <w:rsid w:val="00B75883"/>
    <w:rsid w:val="00B75959"/>
    <w:rsid w:val="00B75C06"/>
    <w:rsid w:val="00B75D3C"/>
    <w:rsid w:val="00B761AA"/>
    <w:rsid w:val="00B76255"/>
    <w:rsid w:val="00B7634A"/>
    <w:rsid w:val="00B76531"/>
    <w:rsid w:val="00B768BC"/>
    <w:rsid w:val="00B76DD3"/>
    <w:rsid w:val="00B776CA"/>
    <w:rsid w:val="00B77B31"/>
    <w:rsid w:val="00B77C4F"/>
    <w:rsid w:val="00B77DCB"/>
    <w:rsid w:val="00B77FD4"/>
    <w:rsid w:val="00B80069"/>
    <w:rsid w:val="00B80399"/>
    <w:rsid w:val="00B80AC5"/>
    <w:rsid w:val="00B810BD"/>
    <w:rsid w:val="00B814A1"/>
    <w:rsid w:val="00B817A8"/>
    <w:rsid w:val="00B81EA8"/>
    <w:rsid w:val="00B81F4B"/>
    <w:rsid w:val="00B821B9"/>
    <w:rsid w:val="00B822F0"/>
    <w:rsid w:val="00B824BB"/>
    <w:rsid w:val="00B82B57"/>
    <w:rsid w:val="00B82D50"/>
    <w:rsid w:val="00B831C2"/>
    <w:rsid w:val="00B83292"/>
    <w:rsid w:val="00B83405"/>
    <w:rsid w:val="00B83436"/>
    <w:rsid w:val="00B83C3A"/>
    <w:rsid w:val="00B84A04"/>
    <w:rsid w:val="00B84C14"/>
    <w:rsid w:val="00B859E6"/>
    <w:rsid w:val="00B85AC5"/>
    <w:rsid w:val="00B85E0A"/>
    <w:rsid w:val="00B85E1B"/>
    <w:rsid w:val="00B85E93"/>
    <w:rsid w:val="00B862AE"/>
    <w:rsid w:val="00B8643C"/>
    <w:rsid w:val="00B86731"/>
    <w:rsid w:val="00B86C1E"/>
    <w:rsid w:val="00B8732C"/>
    <w:rsid w:val="00B87544"/>
    <w:rsid w:val="00B879AF"/>
    <w:rsid w:val="00B87B3E"/>
    <w:rsid w:val="00B87E56"/>
    <w:rsid w:val="00B9016C"/>
    <w:rsid w:val="00B90767"/>
    <w:rsid w:val="00B90C15"/>
    <w:rsid w:val="00B90EE4"/>
    <w:rsid w:val="00B91221"/>
    <w:rsid w:val="00B9148B"/>
    <w:rsid w:val="00B91787"/>
    <w:rsid w:val="00B9187D"/>
    <w:rsid w:val="00B9199A"/>
    <w:rsid w:val="00B91BD5"/>
    <w:rsid w:val="00B91E6D"/>
    <w:rsid w:val="00B91EB3"/>
    <w:rsid w:val="00B91FBE"/>
    <w:rsid w:val="00B920C4"/>
    <w:rsid w:val="00B922B4"/>
    <w:rsid w:val="00B922E4"/>
    <w:rsid w:val="00B92517"/>
    <w:rsid w:val="00B927ED"/>
    <w:rsid w:val="00B9364C"/>
    <w:rsid w:val="00B9377C"/>
    <w:rsid w:val="00B93CEA"/>
    <w:rsid w:val="00B93F33"/>
    <w:rsid w:val="00B940AF"/>
    <w:rsid w:val="00B94F91"/>
    <w:rsid w:val="00B96295"/>
    <w:rsid w:val="00B965D6"/>
    <w:rsid w:val="00B968A7"/>
    <w:rsid w:val="00B96C5A"/>
    <w:rsid w:val="00B96D78"/>
    <w:rsid w:val="00B9772D"/>
    <w:rsid w:val="00B977C7"/>
    <w:rsid w:val="00B97873"/>
    <w:rsid w:val="00BA0119"/>
    <w:rsid w:val="00BA012C"/>
    <w:rsid w:val="00BA0154"/>
    <w:rsid w:val="00BA02B7"/>
    <w:rsid w:val="00BA078F"/>
    <w:rsid w:val="00BA0902"/>
    <w:rsid w:val="00BA098E"/>
    <w:rsid w:val="00BA0B44"/>
    <w:rsid w:val="00BA0D6B"/>
    <w:rsid w:val="00BA0E71"/>
    <w:rsid w:val="00BA1380"/>
    <w:rsid w:val="00BA1542"/>
    <w:rsid w:val="00BA1B20"/>
    <w:rsid w:val="00BA1F66"/>
    <w:rsid w:val="00BA23AC"/>
    <w:rsid w:val="00BA251B"/>
    <w:rsid w:val="00BA2733"/>
    <w:rsid w:val="00BA27DE"/>
    <w:rsid w:val="00BA2AA9"/>
    <w:rsid w:val="00BA2B78"/>
    <w:rsid w:val="00BA2E96"/>
    <w:rsid w:val="00BA2F45"/>
    <w:rsid w:val="00BA315B"/>
    <w:rsid w:val="00BA3208"/>
    <w:rsid w:val="00BA353C"/>
    <w:rsid w:val="00BA3C16"/>
    <w:rsid w:val="00BA5923"/>
    <w:rsid w:val="00BA6085"/>
    <w:rsid w:val="00BA6369"/>
    <w:rsid w:val="00BA65BF"/>
    <w:rsid w:val="00BA688C"/>
    <w:rsid w:val="00BA68C4"/>
    <w:rsid w:val="00BA6C52"/>
    <w:rsid w:val="00BA6D3E"/>
    <w:rsid w:val="00BA74D5"/>
    <w:rsid w:val="00BA757E"/>
    <w:rsid w:val="00BA77C6"/>
    <w:rsid w:val="00BA7813"/>
    <w:rsid w:val="00BA7861"/>
    <w:rsid w:val="00BA7C13"/>
    <w:rsid w:val="00BA7F5F"/>
    <w:rsid w:val="00BA7FC0"/>
    <w:rsid w:val="00BB00A5"/>
    <w:rsid w:val="00BB0669"/>
    <w:rsid w:val="00BB0A3D"/>
    <w:rsid w:val="00BB0C34"/>
    <w:rsid w:val="00BB0D98"/>
    <w:rsid w:val="00BB0FA3"/>
    <w:rsid w:val="00BB1082"/>
    <w:rsid w:val="00BB11BB"/>
    <w:rsid w:val="00BB11E1"/>
    <w:rsid w:val="00BB127B"/>
    <w:rsid w:val="00BB162D"/>
    <w:rsid w:val="00BB1A5B"/>
    <w:rsid w:val="00BB1BCC"/>
    <w:rsid w:val="00BB21EB"/>
    <w:rsid w:val="00BB275E"/>
    <w:rsid w:val="00BB2B97"/>
    <w:rsid w:val="00BB3632"/>
    <w:rsid w:val="00BB3846"/>
    <w:rsid w:val="00BB3858"/>
    <w:rsid w:val="00BB3879"/>
    <w:rsid w:val="00BB3A64"/>
    <w:rsid w:val="00BB3C1F"/>
    <w:rsid w:val="00BB3D55"/>
    <w:rsid w:val="00BB3F53"/>
    <w:rsid w:val="00BB4278"/>
    <w:rsid w:val="00BB43A3"/>
    <w:rsid w:val="00BB4BC0"/>
    <w:rsid w:val="00BB4C4A"/>
    <w:rsid w:val="00BB5368"/>
    <w:rsid w:val="00BB539D"/>
    <w:rsid w:val="00BB5586"/>
    <w:rsid w:val="00BB57A3"/>
    <w:rsid w:val="00BB5836"/>
    <w:rsid w:val="00BB5B94"/>
    <w:rsid w:val="00BB5EF4"/>
    <w:rsid w:val="00BB60C9"/>
    <w:rsid w:val="00BB65AA"/>
    <w:rsid w:val="00BB6708"/>
    <w:rsid w:val="00BB685F"/>
    <w:rsid w:val="00BB6E30"/>
    <w:rsid w:val="00BB6FF8"/>
    <w:rsid w:val="00BB7081"/>
    <w:rsid w:val="00BB7193"/>
    <w:rsid w:val="00BB7760"/>
    <w:rsid w:val="00BB788B"/>
    <w:rsid w:val="00BB790E"/>
    <w:rsid w:val="00BB7A6E"/>
    <w:rsid w:val="00BB7A9B"/>
    <w:rsid w:val="00BB7D56"/>
    <w:rsid w:val="00BB7FFC"/>
    <w:rsid w:val="00BC0B72"/>
    <w:rsid w:val="00BC0C07"/>
    <w:rsid w:val="00BC1082"/>
    <w:rsid w:val="00BC14ED"/>
    <w:rsid w:val="00BC16D8"/>
    <w:rsid w:val="00BC187D"/>
    <w:rsid w:val="00BC1B7B"/>
    <w:rsid w:val="00BC23D3"/>
    <w:rsid w:val="00BC2454"/>
    <w:rsid w:val="00BC2761"/>
    <w:rsid w:val="00BC2D13"/>
    <w:rsid w:val="00BC2FA7"/>
    <w:rsid w:val="00BC30F3"/>
    <w:rsid w:val="00BC34B5"/>
    <w:rsid w:val="00BC3683"/>
    <w:rsid w:val="00BC3724"/>
    <w:rsid w:val="00BC3A45"/>
    <w:rsid w:val="00BC3D99"/>
    <w:rsid w:val="00BC43B2"/>
    <w:rsid w:val="00BC43D9"/>
    <w:rsid w:val="00BC479F"/>
    <w:rsid w:val="00BC4812"/>
    <w:rsid w:val="00BC488F"/>
    <w:rsid w:val="00BC49A1"/>
    <w:rsid w:val="00BC4C82"/>
    <w:rsid w:val="00BC50B2"/>
    <w:rsid w:val="00BC589E"/>
    <w:rsid w:val="00BC5A89"/>
    <w:rsid w:val="00BC5B9A"/>
    <w:rsid w:val="00BC62C1"/>
    <w:rsid w:val="00BC64CF"/>
    <w:rsid w:val="00BC66E6"/>
    <w:rsid w:val="00BC6869"/>
    <w:rsid w:val="00BC6AEB"/>
    <w:rsid w:val="00BC6B76"/>
    <w:rsid w:val="00BC7234"/>
    <w:rsid w:val="00BC7242"/>
    <w:rsid w:val="00BC7704"/>
    <w:rsid w:val="00BC7A1F"/>
    <w:rsid w:val="00BC7A30"/>
    <w:rsid w:val="00BC7A64"/>
    <w:rsid w:val="00BC7E29"/>
    <w:rsid w:val="00BD027F"/>
    <w:rsid w:val="00BD075C"/>
    <w:rsid w:val="00BD09A6"/>
    <w:rsid w:val="00BD09C9"/>
    <w:rsid w:val="00BD0A7A"/>
    <w:rsid w:val="00BD0AAD"/>
    <w:rsid w:val="00BD0AC6"/>
    <w:rsid w:val="00BD0E0D"/>
    <w:rsid w:val="00BD0F9A"/>
    <w:rsid w:val="00BD1B5E"/>
    <w:rsid w:val="00BD1D1C"/>
    <w:rsid w:val="00BD1D8B"/>
    <w:rsid w:val="00BD1E19"/>
    <w:rsid w:val="00BD1EC1"/>
    <w:rsid w:val="00BD234C"/>
    <w:rsid w:val="00BD27AB"/>
    <w:rsid w:val="00BD28F0"/>
    <w:rsid w:val="00BD296F"/>
    <w:rsid w:val="00BD29AD"/>
    <w:rsid w:val="00BD3541"/>
    <w:rsid w:val="00BD35C0"/>
    <w:rsid w:val="00BD4016"/>
    <w:rsid w:val="00BD4551"/>
    <w:rsid w:val="00BD4664"/>
    <w:rsid w:val="00BD4A0A"/>
    <w:rsid w:val="00BD4C9E"/>
    <w:rsid w:val="00BD5E2C"/>
    <w:rsid w:val="00BD5E56"/>
    <w:rsid w:val="00BD5F27"/>
    <w:rsid w:val="00BD601B"/>
    <w:rsid w:val="00BD625E"/>
    <w:rsid w:val="00BD647B"/>
    <w:rsid w:val="00BD65CD"/>
    <w:rsid w:val="00BD71C7"/>
    <w:rsid w:val="00BD74F1"/>
    <w:rsid w:val="00BD774A"/>
    <w:rsid w:val="00BD7A1B"/>
    <w:rsid w:val="00BD7A74"/>
    <w:rsid w:val="00BD7BB1"/>
    <w:rsid w:val="00BD7FAD"/>
    <w:rsid w:val="00BE0702"/>
    <w:rsid w:val="00BE0BCA"/>
    <w:rsid w:val="00BE1407"/>
    <w:rsid w:val="00BE1573"/>
    <w:rsid w:val="00BE1959"/>
    <w:rsid w:val="00BE19B3"/>
    <w:rsid w:val="00BE1BDB"/>
    <w:rsid w:val="00BE1E1A"/>
    <w:rsid w:val="00BE1E6B"/>
    <w:rsid w:val="00BE1EB0"/>
    <w:rsid w:val="00BE1F36"/>
    <w:rsid w:val="00BE2085"/>
    <w:rsid w:val="00BE214A"/>
    <w:rsid w:val="00BE2183"/>
    <w:rsid w:val="00BE2550"/>
    <w:rsid w:val="00BE2766"/>
    <w:rsid w:val="00BE2CC2"/>
    <w:rsid w:val="00BE30EA"/>
    <w:rsid w:val="00BE325E"/>
    <w:rsid w:val="00BE3298"/>
    <w:rsid w:val="00BE376B"/>
    <w:rsid w:val="00BE3BC8"/>
    <w:rsid w:val="00BE3C8F"/>
    <w:rsid w:val="00BE42DC"/>
    <w:rsid w:val="00BE4CE8"/>
    <w:rsid w:val="00BE4F07"/>
    <w:rsid w:val="00BE52BC"/>
    <w:rsid w:val="00BE573B"/>
    <w:rsid w:val="00BE5785"/>
    <w:rsid w:val="00BE57BA"/>
    <w:rsid w:val="00BE64CA"/>
    <w:rsid w:val="00BE65B7"/>
    <w:rsid w:val="00BE662F"/>
    <w:rsid w:val="00BE6680"/>
    <w:rsid w:val="00BE6A59"/>
    <w:rsid w:val="00BE6DC7"/>
    <w:rsid w:val="00BE6EA0"/>
    <w:rsid w:val="00BE6F60"/>
    <w:rsid w:val="00BE7153"/>
    <w:rsid w:val="00BE73B4"/>
    <w:rsid w:val="00BE7577"/>
    <w:rsid w:val="00BE78A0"/>
    <w:rsid w:val="00BE7932"/>
    <w:rsid w:val="00BE7EFE"/>
    <w:rsid w:val="00BF0825"/>
    <w:rsid w:val="00BF1405"/>
    <w:rsid w:val="00BF18CC"/>
    <w:rsid w:val="00BF2350"/>
    <w:rsid w:val="00BF24B8"/>
    <w:rsid w:val="00BF259A"/>
    <w:rsid w:val="00BF268F"/>
    <w:rsid w:val="00BF2D55"/>
    <w:rsid w:val="00BF2D92"/>
    <w:rsid w:val="00BF2E21"/>
    <w:rsid w:val="00BF2FC2"/>
    <w:rsid w:val="00BF2FD9"/>
    <w:rsid w:val="00BF314D"/>
    <w:rsid w:val="00BF3251"/>
    <w:rsid w:val="00BF397C"/>
    <w:rsid w:val="00BF3B0F"/>
    <w:rsid w:val="00BF3C68"/>
    <w:rsid w:val="00BF432D"/>
    <w:rsid w:val="00BF4474"/>
    <w:rsid w:val="00BF44A6"/>
    <w:rsid w:val="00BF51AB"/>
    <w:rsid w:val="00BF5654"/>
    <w:rsid w:val="00BF5B00"/>
    <w:rsid w:val="00BF5B0C"/>
    <w:rsid w:val="00BF5C14"/>
    <w:rsid w:val="00BF63AF"/>
    <w:rsid w:val="00BF6557"/>
    <w:rsid w:val="00BF65D0"/>
    <w:rsid w:val="00BF6604"/>
    <w:rsid w:val="00BF6A2C"/>
    <w:rsid w:val="00BF6B77"/>
    <w:rsid w:val="00BF6F80"/>
    <w:rsid w:val="00BF6FC4"/>
    <w:rsid w:val="00BF72BE"/>
    <w:rsid w:val="00BF7452"/>
    <w:rsid w:val="00BF7953"/>
    <w:rsid w:val="00BF79C1"/>
    <w:rsid w:val="00C00694"/>
    <w:rsid w:val="00C006D8"/>
    <w:rsid w:val="00C00717"/>
    <w:rsid w:val="00C00954"/>
    <w:rsid w:val="00C00CA3"/>
    <w:rsid w:val="00C0104B"/>
    <w:rsid w:val="00C010F2"/>
    <w:rsid w:val="00C014D1"/>
    <w:rsid w:val="00C0163C"/>
    <w:rsid w:val="00C0167B"/>
    <w:rsid w:val="00C016FF"/>
    <w:rsid w:val="00C01916"/>
    <w:rsid w:val="00C01F39"/>
    <w:rsid w:val="00C0213A"/>
    <w:rsid w:val="00C02C04"/>
    <w:rsid w:val="00C02F37"/>
    <w:rsid w:val="00C030B7"/>
    <w:rsid w:val="00C03215"/>
    <w:rsid w:val="00C03225"/>
    <w:rsid w:val="00C0360C"/>
    <w:rsid w:val="00C04146"/>
    <w:rsid w:val="00C0431D"/>
    <w:rsid w:val="00C04789"/>
    <w:rsid w:val="00C04B17"/>
    <w:rsid w:val="00C04EE2"/>
    <w:rsid w:val="00C0505F"/>
    <w:rsid w:val="00C05F63"/>
    <w:rsid w:val="00C0608C"/>
    <w:rsid w:val="00C06296"/>
    <w:rsid w:val="00C063F5"/>
    <w:rsid w:val="00C066A3"/>
    <w:rsid w:val="00C0690F"/>
    <w:rsid w:val="00C069CF"/>
    <w:rsid w:val="00C06A98"/>
    <w:rsid w:val="00C076D6"/>
    <w:rsid w:val="00C07C35"/>
    <w:rsid w:val="00C07C6D"/>
    <w:rsid w:val="00C07E6D"/>
    <w:rsid w:val="00C10000"/>
    <w:rsid w:val="00C10170"/>
    <w:rsid w:val="00C10233"/>
    <w:rsid w:val="00C10311"/>
    <w:rsid w:val="00C10490"/>
    <w:rsid w:val="00C10511"/>
    <w:rsid w:val="00C1062B"/>
    <w:rsid w:val="00C108D1"/>
    <w:rsid w:val="00C10941"/>
    <w:rsid w:val="00C11108"/>
    <w:rsid w:val="00C11122"/>
    <w:rsid w:val="00C1112C"/>
    <w:rsid w:val="00C11757"/>
    <w:rsid w:val="00C11CD6"/>
    <w:rsid w:val="00C11F18"/>
    <w:rsid w:val="00C1266B"/>
    <w:rsid w:val="00C12747"/>
    <w:rsid w:val="00C12B6A"/>
    <w:rsid w:val="00C12BCB"/>
    <w:rsid w:val="00C12D97"/>
    <w:rsid w:val="00C12FF2"/>
    <w:rsid w:val="00C13418"/>
    <w:rsid w:val="00C136F0"/>
    <w:rsid w:val="00C13BDC"/>
    <w:rsid w:val="00C13FB1"/>
    <w:rsid w:val="00C14B78"/>
    <w:rsid w:val="00C14D42"/>
    <w:rsid w:val="00C14DB6"/>
    <w:rsid w:val="00C14E4F"/>
    <w:rsid w:val="00C14FC2"/>
    <w:rsid w:val="00C15225"/>
    <w:rsid w:val="00C15435"/>
    <w:rsid w:val="00C157DA"/>
    <w:rsid w:val="00C15B82"/>
    <w:rsid w:val="00C15F4A"/>
    <w:rsid w:val="00C16406"/>
    <w:rsid w:val="00C16530"/>
    <w:rsid w:val="00C16E53"/>
    <w:rsid w:val="00C17327"/>
    <w:rsid w:val="00C179E9"/>
    <w:rsid w:val="00C17B35"/>
    <w:rsid w:val="00C17BF4"/>
    <w:rsid w:val="00C17E8B"/>
    <w:rsid w:val="00C17EBA"/>
    <w:rsid w:val="00C20180"/>
    <w:rsid w:val="00C20347"/>
    <w:rsid w:val="00C2055F"/>
    <w:rsid w:val="00C205ED"/>
    <w:rsid w:val="00C20999"/>
    <w:rsid w:val="00C20EB8"/>
    <w:rsid w:val="00C21398"/>
    <w:rsid w:val="00C2139A"/>
    <w:rsid w:val="00C213A1"/>
    <w:rsid w:val="00C2162F"/>
    <w:rsid w:val="00C2183D"/>
    <w:rsid w:val="00C21ADB"/>
    <w:rsid w:val="00C21C69"/>
    <w:rsid w:val="00C21CB8"/>
    <w:rsid w:val="00C21EE4"/>
    <w:rsid w:val="00C221E1"/>
    <w:rsid w:val="00C22435"/>
    <w:rsid w:val="00C225AD"/>
    <w:rsid w:val="00C225AF"/>
    <w:rsid w:val="00C227AC"/>
    <w:rsid w:val="00C22AA9"/>
    <w:rsid w:val="00C22B8C"/>
    <w:rsid w:val="00C22C82"/>
    <w:rsid w:val="00C22D81"/>
    <w:rsid w:val="00C23078"/>
    <w:rsid w:val="00C231AA"/>
    <w:rsid w:val="00C2328C"/>
    <w:rsid w:val="00C232B4"/>
    <w:rsid w:val="00C234C4"/>
    <w:rsid w:val="00C236D6"/>
    <w:rsid w:val="00C237DC"/>
    <w:rsid w:val="00C2386B"/>
    <w:rsid w:val="00C23905"/>
    <w:rsid w:val="00C239FA"/>
    <w:rsid w:val="00C2402B"/>
    <w:rsid w:val="00C24075"/>
    <w:rsid w:val="00C24361"/>
    <w:rsid w:val="00C24402"/>
    <w:rsid w:val="00C2456C"/>
    <w:rsid w:val="00C24B61"/>
    <w:rsid w:val="00C24E00"/>
    <w:rsid w:val="00C24E42"/>
    <w:rsid w:val="00C250D1"/>
    <w:rsid w:val="00C25127"/>
    <w:rsid w:val="00C2515F"/>
    <w:rsid w:val="00C259B5"/>
    <w:rsid w:val="00C25D55"/>
    <w:rsid w:val="00C25E9B"/>
    <w:rsid w:val="00C26077"/>
    <w:rsid w:val="00C260A2"/>
    <w:rsid w:val="00C26243"/>
    <w:rsid w:val="00C265F0"/>
    <w:rsid w:val="00C26907"/>
    <w:rsid w:val="00C269C6"/>
    <w:rsid w:val="00C26B25"/>
    <w:rsid w:val="00C26DFB"/>
    <w:rsid w:val="00C26E7B"/>
    <w:rsid w:val="00C2713E"/>
    <w:rsid w:val="00C273BA"/>
    <w:rsid w:val="00C27BD2"/>
    <w:rsid w:val="00C27F12"/>
    <w:rsid w:val="00C30384"/>
    <w:rsid w:val="00C30AA6"/>
    <w:rsid w:val="00C30B08"/>
    <w:rsid w:val="00C30C1B"/>
    <w:rsid w:val="00C3168A"/>
    <w:rsid w:val="00C31771"/>
    <w:rsid w:val="00C31D46"/>
    <w:rsid w:val="00C32264"/>
    <w:rsid w:val="00C32817"/>
    <w:rsid w:val="00C32826"/>
    <w:rsid w:val="00C32928"/>
    <w:rsid w:val="00C33038"/>
    <w:rsid w:val="00C33258"/>
    <w:rsid w:val="00C33588"/>
    <w:rsid w:val="00C33707"/>
    <w:rsid w:val="00C33B26"/>
    <w:rsid w:val="00C33C13"/>
    <w:rsid w:val="00C34008"/>
    <w:rsid w:val="00C3416E"/>
    <w:rsid w:val="00C3429A"/>
    <w:rsid w:val="00C34633"/>
    <w:rsid w:val="00C348B5"/>
    <w:rsid w:val="00C35299"/>
    <w:rsid w:val="00C35BB4"/>
    <w:rsid w:val="00C366B7"/>
    <w:rsid w:val="00C3753D"/>
    <w:rsid w:val="00C37586"/>
    <w:rsid w:val="00C376AE"/>
    <w:rsid w:val="00C37727"/>
    <w:rsid w:val="00C37ADA"/>
    <w:rsid w:val="00C4000D"/>
    <w:rsid w:val="00C40480"/>
    <w:rsid w:val="00C40623"/>
    <w:rsid w:val="00C40B4F"/>
    <w:rsid w:val="00C40B98"/>
    <w:rsid w:val="00C40CCD"/>
    <w:rsid w:val="00C41066"/>
    <w:rsid w:val="00C41216"/>
    <w:rsid w:val="00C4131D"/>
    <w:rsid w:val="00C4152B"/>
    <w:rsid w:val="00C417ED"/>
    <w:rsid w:val="00C41DED"/>
    <w:rsid w:val="00C4217B"/>
    <w:rsid w:val="00C4222C"/>
    <w:rsid w:val="00C42380"/>
    <w:rsid w:val="00C424BA"/>
    <w:rsid w:val="00C42FFD"/>
    <w:rsid w:val="00C4345C"/>
    <w:rsid w:val="00C44458"/>
    <w:rsid w:val="00C44C71"/>
    <w:rsid w:val="00C45393"/>
    <w:rsid w:val="00C4548E"/>
    <w:rsid w:val="00C456B7"/>
    <w:rsid w:val="00C457C7"/>
    <w:rsid w:val="00C4593A"/>
    <w:rsid w:val="00C45BC2"/>
    <w:rsid w:val="00C45DED"/>
    <w:rsid w:val="00C46499"/>
    <w:rsid w:val="00C46AD4"/>
    <w:rsid w:val="00C46EEF"/>
    <w:rsid w:val="00C475A8"/>
    <w:rsid w:val="00C47626"/>
    <w:rsid w:val="00C476DB"/>
    <w:rsid w:val="00C47743"/>
    <w:rsid w:val="00C47C30"/>
    <w:rsid w:val="00C47D00"/>
    <w:rsid w:val="00C47E10"/>
    <w:rsid w:val="00C47FBB"/>
    <w:rsid w:val="00C47FBE"/>
    <w:rsid w:val="00C50227"/>
    <w:rsid w:val="00C50592"/>
    <w:rsid w:val="00C50CEE"/>
    <w:rsid w:val="00C50F6E"/>
    <w:rsid w:val="00C510CA"/>
    <w:rsid w:val="00C512AA"/>
    <w:rsid w:val="00C51318"/>
    <w:rsid w:val="00C51A93"/>
    <w:rsid w:val="00C51C5E"/>
    <w:rsid w:val="00C51DC2"/>
    <w:rsid w:val="00C51E5F"/>
    <w:rsid w:val="00C5265A"/>
    <w:rsid w:val="00C52936"/>
    <w:rsid w:val="00C52AD9"/>
    <w:rsid w:val="00C531DF"/>
    <w:rsid w:val="00C5371A"/>
    <w:rsid w:val="00C5389F"/>
    <w:rsid w:val="00C538C3"/>
    <w:rsid w:val="00C53AAB"/>
    <w:rsid w:val="00C53B45"/>
    <w:rsid w:val="00C54300"/>
    <w:rsid w:val="00C5435D"/>
    <w:rsid w:val="00C55246"/>
    <w:rsid w:val="00C55503"/>
    <w:rsid w:val="00C5563C"/>
    <w:rsid w:val="00C557B5"/>
    <w:rsid w:val="00C55863"/>
    <w:rsid w:val="00C5598B"/>
    <w:rsid w:val="00C55D16"/>
    <w:rsid w:val="00C5655C"/>
    <w:rsid w:val="00C565A7"/>
    <w:rsid w:val="00C5694F"/>
    <w:rsid w:val="00C569E9"/>
    <w:rsid w:val="00C56D70"/>
    <w:rsid w:val="00C572B1"/>
    <w:rsid w:val="00C578AA"/>
    <w:rsid w:val="00C57B23"/>
    <w:rsid w:val="00C57CF8"/>
    <w:rsid w:val="00C60461"/>
    <w:rsid w:val="00C60B9B"/>
    <w:rsid w:val="00C60BF9"/>
    <w:rsid w:val="00C60CD9"/>
    <w:rsid w:val="00C60E18"/>
    <w:rsid w:val="00C611DF"/>
    <w:rsid w:val="00C617AB"/>
    <w:rsid w:val="00C61A9E"/>
    <w:rsid w:val="00C61B84"/>
    <w:rsid w:val="00C61C3E"/>
    <w:rsid w:val="00C61EDF"/>
    <w:rsid w:val="00C61F81"/>
    <w:rsid w:val="00C6218F"/>
    <w:rsid w:val="00C621BC"/>
    <w:rsid w:val="00C62261"/>
    <w:rsid w:val="00C62972"/>
    <w:rsid w:val="00C62B70"/>
    <w:rsid w:val="00C62EF6"/>
    <w:rsid w:val="00C6327D"/>
    <w:rsid w:val="00C633E5"/>
    <w:rsid w:val="00C633F2"/>
    <w:rsid w:val="00C6350F"/>
    <w:rsid w:val="00C6413A"/>
    <w:rsid w:val="00C642A7"/>
    <w:rsid w:val="00C6437F"/>
    <w:rsid w:val="00C64402"/>
    <w:rsid w:val="00C64424"/>
    <w:rsid w:val="00C64900"/>
    <w:rsid w:val="00C64AB9"/>
    <w:rsid w:val="00C64B01"/>
    <w:rsid w:val="00C64BB0"/>
    <w:rsid w:val="00C64C44"/>
    <w:rsid w:val="00C64EF0"/>
    <w:rsid w:val="00C652EF"/>
    <w:rsid w:val="00C6558B"/>
    <w:rsid w:val="00C65ABD"/>
    <w:rsid w:val="00C66E47"/>
    <w:rsid w:val="00C66E79"/>
    <w:rsid w:val="00C671BE"/>
    <w:rsid w:val="00C67287"/>
    <w:rsid w:val="00C67374"/>
    <w:rsid w:val="00C700D8"/>
    <w:rsid w:val="00C70241"/>
    <w:rsid w:val="00C70331"/>
    <w:rsid w:val="00C708DC"/>
    <w:rsid w:val="00C708E8"/>
    <w:rsid w:val="00C70B3D"/>
    <w:rsid w:val="00C70B58"/>
    <w:rsid w:val="00C70E04"/>
    <w:rsid w:val="00C70EC6"/>
    <w:rsid w:val="00C7168E"/>
    <w:rsid w:val="00C718DB"/>
    <w:rsid w:val="00C7231B"/>
    <w:rsid w:val="00C7245A"/>
    <w:rsid w:val="00C728C3"/>
    <w:rsid w:val="00C729B8"/>
    <w:rsid w:val="00C72A68"/>
    <w:rsid w:val="00C732D0"/>
    <w:rsid w:val="00C73715"/>
    <w:rsid w:val="00C73DEF"/>
    <w:rsid w:val="00C74608"/>
    <w:rsid w:val="00C746C6"/>
    <w:rsid w:val="00C748D5"/>
    <w:rsid w:val="00C74A04"/>
    <w:rsid w:val="00C74B91"/>
    <w:rsid w:val="00C74CD1"/>
    <w:rsid w:val="00C74ED7"/>
    <w:rsid w:val="00C74EE3"/>
    <w:rsid w:val="00C74FF1"/>
    <w:rsid w:val="00C753CB"/>
    <w:rsid w:val="00C754F5"/>
    <w:rsid w:val="00C75531"/>
    <w:rsid w:val="00C75821"/>
    <w:rsid w:val="00C7611F"/>
    <w:rsid w:val="00C76177"/>
    <w:rsid w:val="00C761AD"/>
    <w:rsid w:val="00C76236"/>
    <w:rsid w:val="00C76321"/>
    <w:rsid w:val="00C76404"/>
    <w:rsid w:val="00C76456"/>
    <w:rsid w:val="00C76547"/>
    <w:rsid w:val="00C7683A"/>
    <w:rsid w:val="00C76B4E"/>
    <w:rsid w:val="00C7716F"/>
    <w:rsid w:val="00C773BD"/>
    <w:rsid w:val="00C77DFE"/>
    <w:rsid w:val="00C77F92"/>
    <w:rsid w:val="00C800C8"/>
    <w:rsid w:val="00C8062C"/>
    <w:rsid w:val="00C807D1"/>
    <w:rsid w:val="00C807F3"/>
    <w:rsid w:val="00C81419"/>
    <w:rsid w:val="00C81605"/>
    <w:rsid w:val="00C81ADB"/>
    <w:rsid w:val="00C81D53"/>
    <w:rsid w:val="00C8218B"/>
    <w:rsid w:val="00C82338"/>
    <w:rsid w:val="00C82FA3"/>
    <w:rsid w:val="00C8305D"/>
    <w:rsid w:val="00C830A8"/>
    <w:rsid w:val="00C8345C"/>
    <w:rsid w:val="00C83929"/>
    <w:rsid w:val="00C83FDD"/>
    <w:rsid w:val="00C8429A"/>
    <w:rsid w:val="00C849F7"/>
    <w:rsid w:val="00C84A00"/>
    <w:rsid w:val="00C84A6C"/>
    <w:rsid w:val="00C84EEC"/>
    <w:rsid w:val="00C856C4"/>
    <w:rsid w:val="00C85A09"/>
    <w:rsid w:val="00C85B18"/>
    <w:rsid w:val="00C85E54"/>
    <w:rsid w:val="00C85F45"/>
    <w:rsid w:val="00C8631E"/>
    <w:rsid w:val="00C86532"/>
    <w:rsid w:val="00C869FA"/>
    <w:rsid w:val="00C8726B"/>
    <w:rsid w:val="00C8760C"/>
    <w:rsid w:val="00C8790B"/>
    <w:rsid w:val="00C87F76"/>
    <w:rsid w:val="00C87F8F"/>
    <w:rsid w:val="00C900DE"/>
    <w:rsid w:val="00C902BB"/>
    <w:rsid w:val="00C903DB"/>
    <w:rsid w:val="00C9062E"/>
    <w:rsid w:val="00C90F1E"/>
    <w:rsid w:val="00C91109"/>
    <w:rsid w:val="00C9119D"/>
    <w:rsid w:val="00C91211"/>
    <w:rsid w:val="00C912CE"/>
    <w:rsid w:val="00C91A4F"/>
    <w:rsid w:val="00C91B51"/>
    <w:rsid w:val="00C91B60"/>
    <w:rsid w:val="00C91C4A"/>
    <w:rsid w:val="00C91C91"/>
    <w:rsid w:val="00C91CA6"/>
    <w:rsid w:val="00C91D2F"/>
    <w:rsid w:val="00C91D65"/>
    <w:rsid w:val="00C920C4"/>
    <w:rsid w:val="00C9223A"/>
    <w:rsid w:val="00C92458"/>
    <w:rsid w:val="00C9250E"/>
    <w:rsid w:val="00C926BB"/>
    <w:rsid w:val="00C926C6"/>
    <w:rsid w:val="00C92775"/>
    <w:rsid w:val="00C9292C"/>
    <w:rsid w:val="00C92C4E"/>
    <w:rsid w:val="00C92CF0"/>
    <w:rsid w:val="00C92FFD"/>
    <w:rsid w:val="00C931C0"/>
    <w:rsid w:val="00C93A19"/>
    <w:rsid w:val="00C944B1"/>
    <w:rsid w:val="00C945CE"/>
    <w:rsid w:val="00C94645"/>
    <w:rsid w:val="00C9464D"/>
    <w:rsid w:val="00C94C22"/>
    <w:rsid w:val="00C94EA7"/>
    <w:rsid w:val="00C955B3"/>
    <w:rsid w:val="00C955BB"/>
    <w:rsid w:val="00C9573D"/>
    <w:rsid w:val="00C95BD3"/>
    <w:rsid w:val="00C962E6"/>
    <w:rsid w:val="00C965E3"/>
    <w:rsid w:val="00C9690B"/>
    <w:rsid w:val="00C9696E"/>
    <w:rsid w:val="00C970A7"/>
    <w:rsid w:val="00C972AE"/>
    <w:rsid w:val="00C9739D"/>
    <w:rsid w:val="00C97553"/>
    <w:rsid w:val="00C97569"/>
    <w:rsid w:val="00C97799"/>
    <w:rsid w:val="00C978CB"/>
    <w:rsid w:val="00C97C34"/>
    <w:rsid w:val="00C97F48"/>
    <w:rsid w:val="00CA020D"/>
    <w:rsid w:val="00CA024A"/>
    <w:rsid w:val="00CA053C"/>
    <w:rsid w:val="00CA0638"/>
    <w:rsid w:val="00CA07E8"/>
    <w:rsid w:val="00CA0935"/>
    <w:rsid w:val="00CA09E3"/>
    <w:rsid w:val="00CA0DBC"/>
    <w:rsid w:val="00CA1139"/>
    <w:rsid w:val="00CA153E"/>
    <w:rsid w:val="00CA177D"/>
    <w:rsid w:val="00CA18CB"/>
    <w:rsid w:val="00CA19E2"/>
    <w:rsid w:val="00CA1A9E"/>
    <w:rsid w:val="00CA1EC9"/>
    <w:rsid w:val="00CA226C"/>
    <w:rsid w:val="00CA23E7"/>
    <w:rsid w:val="00CA24EC"/>
    <w:rsid w:val="00CA26BF"/>
    <w:rsid w:val="00CA308D"/>
    <w:rsid w:val="00CA30EB"/>
    <w:rsid w:val="00CA3447"/>
    <w:rsid w:val="00CA3507"/>
    <w:rsid w:val="00CA3948"/>
    <w:rsid w:val="00CA428D"/>
    <w:rsid w:val="00CA489E"/>
    <w:rsid w:val="00CA4D70"/>
    <w:rsid w:val="00CA4E5E"/>
    <w:rsid w:val="00CA4F67"/>
    <w:rsid w:val="00CA5127"/>
    <w:rsid w:val="00CA53B0"/>
    <w:rsid w:val="00CA5540"/>
    <w:rsid w:val="00CA57DF"/>
    <w:rsid w:val="00CA5E20"/>
    <w:rsid w:val="00CA5ECA"/>
    <w:rsid w:val="00CA6011"/>
    <w:rsid w:val="00CA6812"/>
    <w:rsid w:val="00CA6AE2"/>
    <w:rsid w:val="00CA6BA9"/>
    <w:rsid w:val="00CA6EDA"/>
    <w:rsid w:val="00CA726A"/>
    <w:rsid w:val="00CA74B2"/>
    <w:rsid w:val="00CA771E"/>
    <w:rsid w:val="00CA79B5"/>
    <w:rsid w:val="00CA7CFA"/>
    <w:rsid w:val="00CA7F5B"/>
    <w:rsid w:val="00CB0119"/>
    <w:rsid w:val="00CB01AA"/>
    <w:rsid w:val="00CB040B"/>
    <w:rsid w:val="00CB0837"/>
    <w:rsid w:val="00CB0D82"/>
    <w:rsid w:val="00CB0E78"/>
    <w:rsid w:val="00CB108D"/>
    <w:rsid w:val="00CB1435"/>
    <w:rsid w:val="00CB23D3"/>
    <w:rsid w:val="00CB2822"/>
    <w:rsid w:val="00CB2955"/>
    <w:rsid w:val="00CB3C29"/>
    <w:rsid w:val="00CB4CA0"/>
    <w:rsid w:val="00CB4F8D"/>
    <w:rsid w:val="00CB5040"/>
    <w:rsid w:val="00CB51A6"/>
    <w:rsid w:val="00CB54A6"/>
    <w:rsid w:val="00CB5B09"/>
    <w:rsid w:val="00CB7637"/>
    <w:rsid w:val="00CB7A42"/>
    <w:rsid w:val="00CB7EAE"/>
    <w:rsid w:val="00CB7F4F"/>
    <w:rsid w:val="00CC00D0"/>
    <w:rsid w:val="00CC014C"/>
    <w:rsid w:val="00CC01D4"/>
    <w:rsid w:val="00CC0431"/>
    <w:rsid w:val="00CC043D"/>
    <w:rsid w:val="00CC0442"/>
    <w:rsid w:val="00CC083C"/>
    <w:rsid w:val="00CC0B74"/>
    <w:rsid w:val="00CC0DAA"/>
    <w:rsid w:val="00CC0EA5"/>
    <w:rsid w:val="00CC0EF6"/>
    <w:rsid w:val="00CC11AE"/>
    <w:rsid w:val="00CC179C"/>
    <w:rsid w:val="00CC179F"/>
    <w:rsid w:val="00CC17D8"/>
    <w:rsid w:val="00CC1B2D"/>
    <w:rsid w:val="00CC1BEA"/>
    <w:rsid w:val="00CC1F9C"/>
    <w:rsid w:val="00CC267A"/>
    <w:rsid w:val="00CC297D"/>
    <w:rsid w:val="00CC2DB6"/>
    <w:rsid w:val="00CC3B10"/>
    <w:rsid w:val="00CC3E49"/>
    <w:rsid w:val="00CC4066"/>
    <w:rsid w:val="00CC4097"/>
    <w:rsid w:val="00CC42E3"/>
    <w:rsid w:val="00CC43A3"/>
    <w:rsid w:val="00CC4591"/>
    <w:rsid w:val="00CC46F3"/>
    <w:rsid w:val="00CC4784"/>
    <w:rsid w:val="00CC4971"/>
    <w:rsid w:val="00CC4A42"/>
    <w:rsid w:val="00CC4AFF"/>
    <w:rsid w:val="00CC4C05"/>
    <w:rsid w:val="00CC4D44"/>
    <w:rsid w:val="00CC57F3"/>
    <w:rsid w:val="00CC5AA0"/>
    <w:rsid w:val="00CC6049"/>
    <w:rsid w:val="00CC6065"/>
    <w:rsid w:val="00CC6370"/>
    <w:rsid w:val="00CC6818"/>
    <w:rsid w:val="00CC692F"/>
    <w:rsid w:val="00CC6EE4"/>
    <w:rsid w:val="00CC722B"/>
    <w:rsid w:val="00CC7563"/>
    <w:rsid w:val="00CC7904"/>
    <w:rsid w:val="00CC7970"/>
    <w:rsid w:val="00CC7DB8"/>
    <w:rsid w:val="00CC7FF3"/>
    <w:rsid w:val="00CD0454"/>
    <w:rsid w:val="00CD04A7"/>
    <w:rsid w:val="00CD05E5"/>
    <w:rsid w:val="00CD069A"/>
    <w:rsid w:val="00CD0995"/>
    <w:rsid w:val="00CD0BCB"/>
    <w:rsid w:val="00CD0EEF"/>
    <w:rsid w:val="00CD12FD"/>
    <w:rsid w:val="00CD1369"/>
    <w:rsid w:val="00CD1A63"/>
    <w:rsid w:val="00CD1B5D"/>
    <w:rsid w:val="00CD1DFE"/>
    <w:rsid w:val="00CD1FA2"/>
    <w:rsid w:val="00CD24C1"/>
    <w:rsid w:val="00CD250F"/>
    <w:rsid w:val="00CD2819"/>
    <w:rsid w:val="00CD2851"/>
    <w:rsid w:val="00CD289F"/>
    <w:rsid w:val="00CD28B8"/>
    <w:rsid w:val="00CD2B3B"/>
    <w:rsid w:val="00CD2C4A"/>
    <w:rsid w:val="00CD2E30"/>
    <w:rsid w:val="00CD2FE6"/>
    <w:rsid w:val="00CD3486"/>
    <w:rsid w:val="00CD35BD"/>
    <w:rsid w:val="00CD3ABF"/>
    <w:rsid w:val="00CD3D3E"/>
    <w:rsid w:val="00CD3F4E"/>
    <w:rsid w:val="00CD4890"/>
    <w:rsid w:val="00CD4D24"/>
    <w:rsid w:val="00CD4EE0"/>
    <w:rsid w:val="00CD511D"/>
    <w:rsid w:val="00CD5748"/>
    <w:rsid w:val="00CD5CC6"/>
    <w:rsid w:val="00CD5EA5"/>
    <w:rsid w:val="00CD5F1E"/>
    <w:rsid w:val="00CD68AE"/>
    <w:rsid w:val="00CD7121"/>
    <w:rsid w:val="00CD7134"/>
    <w:rsid w:val="00CD7197"/>
    <w:rsid w:val="00CD75B6"/>
    <w:rsid w:val="00CD7781"/>
    <w:rsid w:val="00CD77C3"/>
    <w:rsid w:val="00CD7892"/>
    <w:rsid w:val="00CD78EF"/>
    <w:rsid w:val="00CD7949"/>
    <w:rsid w:val="00CD7BF6"/>
    <w:rsid w:val="00CD7D84"/>
    <w:rsid w:val="00CE02E9"/>
    <w:rsid w:val="00CE0549"/>
    <w:rsid w:val="00CE0787"/>
    <w:rsid w:val="00CE09FD"/>
    <w:rsid w:val="00CE0AAF"/>
    <w:rsid w:val="00CE0BEC"/>
    <w:rsid w:val="00CE0DB2"/>
    <w:rsid w:val="00CE0E48"/>
    <w:rsid w:val="00CE0E82"/>
    <w:rsid w:val="00CE0F21"/>
    <w:rsid w:val="00CE1598"/>
    <w:rsid w:val="00CE17D6"/>
    <w:rsid w:val="00CE192E"/>
    <w:rsid w:val="00CE1AD9"/>
    <w:rsid w:val="00CE1DE8"/>
    <w:rsid w:val="00CE1DEA"/>
    <w:rsid w:val="00CE25A7"/>
    <w:rsid w:val="00CE2751"/>
    <w:rsid w:val="00CE2864"/>
    <w:rsid w:val="00CE2DCC"/>
    <w:rsid w:val="00CE3386"/>
    <w:rsid w:val="00CE3494"/>
    <w:rsid w:val="00CE37CA"/>
    <w:rsid w:val="00CE38B8"/>
    <w:rsid w:val="00CE3950"/>
    <w:rsid w:val="00CE3D3E"/>
    <w:rsid w:val="00CE40BA"/>
    <w:rsid w:val="00CE4116"/>
    <w:rsid w:val="00CE45D7"/>
    <w:rsid w:val="00CE4859"/>
    <w:rsid w:val="00CE5300"/>
    <w:rsid w:val="00CE5650"/>
    <w:rsid w:val="00CE580D"/>
    <w:rsid w:val="00CE5EBD"/>
    <w:rsid w:val="00CE636D"/>
    <w:rsid w:val="00CE69B7"/>
    <w:rsid w:val="00CE6BB3"/>
    <w:rsid w:val="00CE6ECA"/>
    <w:rsid w:val="00CE708A"/>
    <w:rsid w:val="00CE71C5"/>
    <w:rsid w:val="00CE7803"/>
    <w:rsid w:val="00CE781B"/>
    <w:rsid w:val="00CE7A5C"/>
    <w:rsid w:val="00CE7D4C"/>
    <w:rsid w:val="00CE7DF4"/>
    <w:rsid w:val="00CF0092"/>
    <w:rsid w:val="00CF0BAD"/>
    <w:rsid w:val="00CF0CB3"/>
    <w:rsid w:val="00CF10AA"/>
    <w:rsid w:val="00CF1172"/>
    <w:rsid w:val="00CF1BD3"/>
    <w:rsid w:val="00CF1DA2"/>
    <w:rsid w:val="00CF23B4"/>
    <w:rsid w:val="00CF23B9"/>
    <w:rsid w:val="00CF23E5"/>
    <w:rsid w:val="00CF2604"/>
    <w:rsid w:val="00CF26B4"/>
    <w:rsid w:val="00CF2794"/>
    <w:rsid w:val="00CF284C"/>
    <w:rsid w:val="00CF2863"/>
    <w:rsid w:val="00CF2B3C"/>
    <w:rsid w:val="00CF3A89"/>
    <w:rsid w:val="00CF3CBD"/>
    <w:rsid w:val="00CF3CEC"/>
    <w:rsid w:val="00CF3CED"/>
    <w:rsid w:val="00CF4484"/>
    <w:rsid w:val="00CF45ED"/>
    <w:rsid w:val="00CF4CD9"/>
    <w:rsid w:val="00CF4D08"/>
    <w:rsid w:val="00CF4D7E"/>
    <w:rsid w:val="00CF4DE0"/>
    <w:rsid w:val="00CF4F87"/>
    <w:rsid w:val="00CF4FB8"/>
    <w:rsid w:val="00CF5078"/>
    <w:rsid w:val="00CF5248"/>
    <w:rsid w:val="00CF56D2"/>
    <w:rsid w:val="00CF5887"/>
    <w:rsid w:val="00CF591E"/>
    <w:rsid w:val="00CF5E44"/>
    <w:rsid w:val="00CF5FDE"/>
    <w:rsid w:val="00CF6506"/>
    <w:rsid w:val="00CF65CB"/>
    <w:rsid w:val="00CF6C1E"/>
    <w:rsid w:val="00CF71DD"/>
    <w:rsid w:val="00CF726D"/>
    <w:rsid w:val="00CF73B2"/>
    <w:rsid w:val="00CF73DA"/>
    <w:rsid w:val="00CF757A"/>
    <w:rsid w:val="00CF7A2B"/>
    <w:rsid w:val="00CF7BB5"/>
    <w:rsid w:val="00D002EE"/>
    <w:rsid w:val="00D007BB"/>
    <w:rsid w:val="00D00CD2"/>
    <w:rsid w:val="00D010B7"/>
    <w:rsid w:val="00D0135A"/>
    <w:rsid w:val="00D01376"/>
    <w:rsid w:val="00D014A5"/>
    <w:rsid w:val="00D0167F"/>
    <w:rsid w:val="00D01D6D"/>
    <w:rsid w:val="00D01F5B"/>
    <w:rsid w:val="00D02038"/>
    <w:rsid w:val="00D0204C"/>
    <w:rsid w:val="00D02566"/>
    <w:rsid w:val="00D025DF"/>
    <w:rsid w:val="00D02DF9"/>
    <w:rsid w:val="00D02FB0"/>
    <w:rsid w:val="00D030EE"/>
    <w:rsid w:val="00D032CC"/>
    <w:rsid w:val="00D034FB"/>
    <w:rsid w:val="00D03E73"/>
    <w:rsid w:val="00D03F66"/>
    <w:rsid w:val="00D04529"/>
    <w:rsid w:val="00D04BA3"/>
    <w:rsid w:val="00D04D7E"/>
    <w:rsid w:val="00D05706"/>
    <w:rsid w:val="00D05E55"/>
    <w:rsid w:val="00D05EA4"/>
    <w:rsid w:val="00D062DF"/>
    <w:rsid w:val="00D0681A"/>
    <w:rsid w:val="00D06AC0"/>
    <w:rsid w:val="00D0705E"/>
    <w:rsid w:val="00D073AD"/>
    <w:rsid w:val="00D07B1D"/>
    <w:rsid w:val="00D101BD"/>
    <w:rsid w:val="00D10294"/>
    <w:rsid w:val="00D106B1"/>
    <w:rsid w:val="00D10BA5"/>
    <w:rsid w:val="00D10E44"/>
    <w:rsid w:val="00D11084"/>
    <w:rsid w:val="00D110C9"/>
    <w:rsid w:val="00D112B3"/>
    <w:rsid w:val="00D1192B"/>
    <w:rsid w:val="00D11A8E"/>
    <w:rsid w:val="00D11F87"/>
    <w:rsid w:val="00D1225A"/>
    <w:rsid w:val="00D12496"/>
    <w:rsid w:val="00D124D0"/>
    <w:rsid w:val="00D128AD"/>
    <w:rsid w:val="00D12CA0"/>
    <w:rsid w:val="00D12CAD"/>
    <w:rsid w:val="00D12F6F"/>
    <w:rsid w:val="00D134D9"/>
    <w:rsid w:val="00D13607"/>
    <w:rsid w:val="00D1378D"/>
    <w:rsid w:val="00D13873"/>
    <w:rsid w:val="00D13E5C"/>
    <w:rsid w:val="00D142C2"/>
    <w:rsid w:val="00D14456"/>
    <w:rsid w:val="00D14977"/>
    <w:rsid w:val="00D14B42"/>
    <w:rsid w:val="00D14D14"/>
    <w:rsid w:val="00D15145"/>
    <w:rsid w:val="00D153D2"/>
    <w:rsid w:val="00D1572D"/>
    <w:rsid w:val="00D15CDB"/>
    <w:rsid w:val="00D15EA4"/>
    <w:rsid w:val="00D164D6"/>
    <w:rsid w:val="00D166F0"/>
    <w:rsid w:val="00D169D1"/>
    <w:rsid w:val="00D17150"/>
    <w:rsid w:val="00D17258"/>
    <w:rsid w:val="00D172AD"/>
    <w:rsid w:val="00D172EE"/>
    <w:rsid w:val="00D17492"/>
    <w:rsid w:val="00D176FE"/>
    <w:rsid w:val="00D17841"/>
    <w:rsid w:val="00D17896"/>
    <w:rsid w:val="00D178DB"/>
    <w:rsid w:val="00D1796F"/>
    <w:rsid w:val="00D17A33"/>
    <w:rsid w:val="00D17A90"/>
    <w:rsid w:val="00D17B19"/>
    <w:rsid w:val="00D17E0E"/>
    <w:rsid w:val="00D203D4"/>
    <w:rsid w:val="00D2059A"/>
    <w:rsid w:val="00D2063C"/>
    <w:rsid w:val="00D2090D"/>
    <w:rsid w:val="00D20D94"/>
    <w:rsid w:val="00D20E74"/>
    <w:rsid w:val="00D20EDA"/>
    <w:rsid w:val="00D2192F"/>
    <w:rsid w:val="00D21958"/>
    <w:rsid w:val="00D2199E"/>
    <w:rsid w:val="00D219F5"/>
    <w:rsid w:val="00D21A25"/>
    <w:rsid w:val="00D22590"/>
    <w:rsid w:val="00D225BD"/>
    <w:rsid w:val="00D22736"/>
    <w:rsid w:val="00D22877"/>
    <w:rsid w:val="00D22C19"/>
    <w:rsid w:val="00D22E28"/>
    <w:rsid w:val="00D23225"/>
    <w:rsid w:val="00D23792"/>
    <w:rsid w:val="00D23B28"/>
    <w:rsid w:val="00D240F7"/>
    <w:rsid w:val="00D247C2"/>
    <w:rsid w:val="00D247CD"/>
    <w:rsid w:val="00D24DC0"/>
    <w:rsid w:val="00D2525B"/>
    <w:rsid w:val="00D2540A"/>
    <w:rsid w:val="00D25535"/>
    <w:rsid w:val="00D25948"/>
    <w:rsid w:val="00D25FB0"/>
    <w:rsid w:val="00D26071"/>
    <w:rsid w:val="00D26155"/>
    <w:rsid w:val="00D2620E"/>
    <w:rsid w:val="00D2635B"/>
    <w:rsid w:val="00D2684F"/>
    <w:rsid w:val="00D268CE"/>
    <w:rsid w:val="00D26A5A"/>
    <w:rsid w:val="00D2717F"/>
    <w:rsid w:val="00D27197"/>
    <w:rsid w:val="00D27269"/>
    <w:rsid w:val="00D2736A"/>
    <w:rsid w:val="00D27707"/>
    <w:rsid w:val="00D277D6"/>
    <w:rsid w:val="00D30C8D"/>
    <w:rsid w:val="00D30D4C"/>
    <w:rsid w:val="00D30D54"/>
    <w:rsid w:val="00D30F74"/>
    <w:rsid w:val="00D310D9"/>
    <w:rsid w:val="00D317C5"/>
    <w:rsid w:val="00D31A5E"/>
    <w:rsid w:val="00D31A8D"/>
    <w:rsid w:val="00D31BD2"/>
    <w:rsid w:val="00D32037"/>
    <w:rsid w:val="00D323E1"/>
    <w:rsid w:val="00D324B8"/>
    <w:rsid w:val="00D32793"/>
    <w:rsid w:val="00D32D97"/>
    <w:rsid w:val="00D32E9A"/>
    <w:rsid w:val="00D3313B"/>
    <w:rsid w:val="00D334CB"/>
    <w:rsid w:val="00D33552"/>
    <w:rsid w:val="00D335DA"/>
    <w:rsid w:val="00D33B42"/>
    <w:rsid w:val="00D33FC8"/>
    <w:rsid w:val="00D340BD"/>
    <w:rsid w:val="00D3458A"/>
    <w:rsid w:val="00D34838"/>
    <w:rsid w:val="00D34B14"/>
    <w:rsid w:val="00D34F94"/>
    <w:rsid w:val="00D35388"/>
    <w:rsid w:val="00D35994"/>
    <w:rsid w:val="00D35C55"/>
    <w:rsid w:val="00D35F90"/>
    <w:rsid w:val="00D364DB"/>
    <w:rsid w:val="00D379B8"/>
    <w:rsid w:val="00D400F3"/>
    <w:rsid w:val="00D408D7"/>
    <w:rsid w:val="00D40AC8"/>
    <w:rsid w:val="00D40DC6"/>
    <w:rsid w:val="00D4134F"/>
    <w:rsid w:val="00D4156B"/>
    <w:rsid w:val="00D41695"/>
    <w:rsid w:val="00D416F2"/>
    <w:rsid w:val="00D417A1"/>
    <w:rsid w:val="00D41881"/>
    <w:rsid w:val="00D41B36"/>
    <w:rsid w:val="00D4221E"/>
    <w:rsid w:val="00D42244"/>
    <w:rsid w:val="00D42341"/>
    <w:rsid w:val="00D42461"/>
    <w:rsid w:val="00D42496"/>
    <w:rsid w:val="00D42B9E"/>
    <w:rsid w:val="00D42C53"/>
    <w:rsid w:val="00D42E23"/>
    <w:rsid w:val="00D43280"/>
    <w:rsid w:val="00D43AED"/>
    <w:rsid w:val="00D43D5A"/>
    <w:rsid w:val="00D44351"/>
    <w:rsid w:val="00D44591"/>
    <w:rsid w:val="00D44943"/>
    <w:rsid w:val="00D449C7"/>
    <w:rsid w:val="00D44A82"/>
    <w:rsid w:val="00D4505D"/>
    <w:rsid w:val="00D45968"/>
    <w:rsid w:val="00D45AB5"/>
    <w:rsid w:val="00D4654D"/>
    <w:rsid w:val="00D465CD"/>
    <w:rsid w:val="00D4660D"/>
    <w:rsid w:val="00D46623"/>
    <w:rsid w:val="00D46723"/>
    <w:rsid w:val="00D469C2"/>
    <w:rsid w:val="00D469C5"/>
    <w:rsid w:val="00D46D52"/>
    <w:rsid w:val="00D46F22"/>
    <w:rsid w:val="00D476BE"/>
    <w:rsid w:val="00D478AF"/>
    <w:rsid w:val="00D47B0C"/>
    <w:rsid w:val="00D50169"/>
    <w:rsid w:val="00D5059B"/>
    <w:rsid w:val="00D507A5"/>
    <w:rsid w:val="00D50A8D"/>
    <w:rsid w:val="00D50B77"/>
    <w:rsid w:val="00D50F79"/>
    <w:rsid w:val="00D50FA2"/>
    <w:rsid w:val="00D5101F"/>
    <w:rsid w:val="00D510E3"/>
    <w:rsid w:val="00D51170"/>
    <w:rsid w:val="00D513C0"/>
    <w:rsid w:val="00D5186B"/>
    <w:rsid w:val="00D51AC4"/>
    <w:rsid w:val="00D51B41"/>
    <w:rsid w:val="00D522D9"/>
    <w:rsid w:val="00D52426"/>
    <w:rsid w:val="00D52606"/>
    <w:rsid w:val="00D52C16"/>
    <w:rsid w:val="00D52D4B"/>
    <w:rsid w:val="00D52D70"/>
    <w:rsid w:val="00D53EDD"/>
    <w:rsid w:val="00D542B0"/>
    <w:rsid w:val="00D54376"/>
    <w:rsid w:val="00D5443F"/>
    <w:rsid w:val="00D545D8"/>
    <w:rsid w:val="00D546F9"/>
    <w:rsid w:val="00D54C80"/>
    <w:rsid w:val="00D55474"/>
    <w:rsid w:val="00D55672"/>
    <w:rsid w:val="00D55726"/>
    <w:rsid w:val="00D55E15"/>
    <w:rsid w:val="00D55ED2"/>
    <w:rsid w:val="00D5616F"/>
    <w:rsid w:val="00D56236"/>
    <w:rsid w:val="00D56711"/>
    <w:rsid w:val="00D56A45"/>
    <w:rsid w:val="00D56CF1"/>
    <w:rsid w:val="00D56D13"/>
    <w:rsid w:val="00D56E82"/>
    <w:rsid w:val="00D57001"/>
    <w:rsid w:val="00D570CC"/>
    <w:rsid w:val="00D574D9"/>
    <w:rsid w:val="00D575FF"/>
    <w:rsid w:val="00D57638"/>
    <w:rsid w:val="00D576F9"/>
    <w:rsid w:val="00D57E2A"/>
    <w:rsid w:val="00D57EF7"/>
    <w:rsid w:val="00D601A6"/>
    <w:rsid w:val="00D60305"/>
    <w:rsid w:val="00D605AB"/>
    <w:rsid w:val="00D60E4D"/>
    <w:rsid w:val="00D60E7B"/>
    <w:rsid w:val="00D60F2A"/>
    <w:rsid w:val="00D611A5"/>
    <w:rsid w:val="00D61270"/>
    <w:rsid w:val="00D6130C"/>
    <w:rsid w:val="00D615A8"/>
    <w:rsid w:val="00D61A49"/>
    <w:rsid w:val="00D61C78"/>
    <w:rsid w:val="00D61FA3"/>
    <w:rsid w:val="00D62261"/>
    <w:rsid w:val="00D622C9"/>
    <w:rsid w:val="00D62527"/>
    <w:rsid w:val="00D6270E"/>
    <w:rsid w:val="00D62B8C"/>
    <w:rsid w:val="00D62C4A"/>
    <w:rsid w:val="00D62C71"/>
    <w:rsid w:val="00D62CB1"/>
    <w:rsid w:val="00D62DD6"/>
    <w:rsid w:val="00D62F76"/>
    <w:rsid w:val="00D6341C"/>
    <w:rsid w:val="00D634DC"/>
    <w:rsid w:val="00D63B46"/>
    <w:rsid w:val="00D63B93"/>
    <w:rsid w:val="00D64E87"/>
    <w:rsid w:val="00D64EBF"/>
    <w:rsid w:val="00D65124"/>
    <w:rsid w:val="00D65B6D"/>
    <w:rsid w:val="00D65F02"/>
    <w:rsid w:val="00D65FE5"/>
    <w:rsid w:val="00D665ED"/>
    <w:rsid w:val="00D668AE"/>
    <w:rsid w:val="00D66DEB"/>
    <w:rsid w:val="00D66FF1"/>
    <w:rsid w:val="00D67460"/>
    <w:rsid w:val="00D67640"/>
    <w:rsid w:val="00D67766"/>
    <w:rsid w:val="00D67D05"/>
    <w:rsid w:val="00D67DD7"/>
    <w:rsid w:val="00D67DF3"/>
    <w:rsid w:val="00D70431"/>
    <w:rsid w:val="00D7085C"/>
    <w:rsid w:val="00D70916"/>
    <w:rsid w:val="00D709B4"/>
    <w:rsid w:val="00D70D07"/>
    <w:rsid w:val="00D711AA"/>
    <w:rsid w:val="00D712E8"/>
    <w:rsid w:val="00D712F6"/>
    <w:rsid w:val="00D714CC"/>
    <w:rsid w:val="00D717A3"/>
    <w:rsid w:val="00D7190F"/>
    <w:rsid w:val="00D71C22"/>
    <w:rsid w:val="00D7212C"/>
    <w:rsid w:val="00D721EB"/>
    <w:rsid w:val="00D722FF"/>
    <w:rsid w:val="00D72556"/>
    <w:rsid w:val="00D72BC4"/>
    <w:rsid w:val="00D72BD6"/>
    <w:rsid w:val="00D73077"/>
    <w:rsid w:val="00D732C7"/>
    <w:rsid w:val="00D7333C"/>
    <w:rsid w:val="00D73474"/>
    <w:rsid w:val="00D734FB"/>
    <w:rsid w:val="00D735C8"/>
    <w:rsid w:val="00D74219"/>
    <w:rsid w:val="00D74427"/>
    <w:rsid w:val="00D74491"/>
    <w:rsid w:val="00D74A47"/>
    <w:rsid w:val="00D75028"/>
    <w:rsid w:val="00D75788"/>
    <w:rsid w:val="00D757EC"/>
    <w:rsid w:val="00D7590B"/>
    <w:rsid w:val="00D7596E"/>
    <w:rsid w:val="00D75DD7"/>
    <w:rsid w:val="00D760D7"/>
    <w:rsid w:val="00D76530"/>
    <w:rsid w:val="00D7694A"/>
    <w:rsid w:val="00D769D2"/>
    <w:rsid w:val="00D76BC7"/>
    <w:rsid w:val="00D76DA9"/>
    <w:rsid w:val="00D774DF"/>
    <w:rsid w:val="00D777CE"/>
    <w:rsid w:val="00D77C35"/>
    <w:rsid w:val="00D77DA0"/>
    <w:rsid w:val="00D77DE7"/>
    <w:rsid w:val="00D77EBD"/>
    <w:rsid w:val="00D80132"/>
    <w:rsid w:val="00D8037F"/>
    <w:rsid w:val="00D80474"/>
    <w:rsid w:val="00D808C7"/>
    <w:rsid w:val="00D8092B"/>
    <w:rsid w:val="00D80B31"/>
    <w:rsid w:val="00D80C31"/>
    <w:rsid w:val="00D81219"/>
    <w:rsid w:val="00D813EC"/>
    <w:rsid w:val="00D81425"/>
    <w:rsid w:val="00D81442"/>
    <w:rsid w:val="00D81680"/>
    <w:rsid w:val="00D81B2D"/>
    <w:rsid w:val="00D81EDA"/>
    <w:rsid w:val="00D81F1B"/>
    <w:rsid w:val="00D822EC"/>
    <w:rsid w:val="00D82BD2"/>
    <w:rsid w:val="00D82D3C"/>
    <w:rsid w:val="00D82EE8"/>
    <w:rsid w:val="00D830CF"/>
    <w:rsid w:val="00D8332E"/>
    <w:rsid w:val="00D8372B"/>
    <w:rsid w:val="00D83FF5"/>
    <w:rsid w:val="00D8400C"/>
    <w:rsid w:val="00D846D5"/>
    <w:rsid w:val="00D84A4D"/>
    <w:rsid w:val="00D84BA5"/>
    <w:rsid w:val="00D84E4A"/>
    <w:rsid w:val="00D85017"/>
    <w:rsid w:val="00D85097"/>
    <w:rsid w:val="00D851CA"/>
    <w:rsid w:val="00D85249"/>
    <w:rsid w:val="00D8525F"/>
    <w:rsid w:val="00D8542C"/>
    <w:rsid w:val="00D8547D"/>
    <w:rsid w:val="00D856DA"/>
    <w:rsid w:val="00D8575B"/>
    <w:rsid w:val="00D858D4"/>
    <w:rsid w:val="00D85973"/>
    <w:rsid w:val="00D85A58"/>
    <w:rsid w:val="00D85B7B"/>
    <w:rsid w:val="00D85EFF"/>
    <w:rsid w:val="00D86315"/>
    <w:rsid w:val="00D86337"/>
    <w:rsid w:val="00D86639"/>
    <w:rsid w:val="00D86897"/>
    <w:rsid w:val="00D86998"/>
    <w:rsid w:val="00D86A84"/>
    <w:rsid w:val="00D86EB7"/>
    <w:rsid w:val="00D872B0"/>
    <w:rsid w:val="00D8745B"/>
    <w:rsid w:val="00D874E4"/>
    <w:rsid w:val="00D8762B"/>
    <w:rsid w:val="00D878A9"/>
    <w:rsid w:val="00D878CF"/>
    <w:rsid w:val="00D87DCB"/>
    <w:rsid w:val="00D87DCC"/>
    <w:rsid w:val="00D87DED"/>
    <w:rsid w:val="00D90055"/>
    <w:rsid w:val="00D9069A"/>
    <w:rsid w:val="00D90780"/>
    <w:rsid w:val="00D9094F"/>
    <w:rsid w:val="00D90CF5"/>
    <w:rsid w:val="00D9138E"/>
    <w:rsid w:val="00D915E3"/>
    <w:rsid w:val="00D9187B"/>
    <w:rsid w:val="00D919D3"/>
    <w:rsid w:val="00D91A8B"/>
    <w:rsid w:val="00D91BA0"/>
    <w:rsid w:val="00D92890"/>
    <w:rsid w:val="00D929D7"/>
    <w:rsid w:val="00D93468"/>
    <w:rsid w:val="00D934AC"/>
    <w:rsid w:val="00D9352E"/>
    <w:rsid w:val="00D93709"/>
    <w:rsid w:val="00D940F4"/>
    <w:rsid w:val="00D9424C"/>
    <w:rsid w:val="00D9438C"/>
    <w:rsid w:val="00D94A27"/>
    <w:rsid w:val="00D94EB2"/>
    <w:rsid w:val="00D94FDE"/>
    <w:rsid w:val="00D9525E"/>
    <w:rsid w:val="00D95720"/>
    <w:rsid w:val="00D959DA"/>
    <w:rsid w:val="00D95C74"/>
    <w:rsid w:val="00D95D2A"/>
    <w:rsid w:val="00D95D57"/>
    <w:rsid w:val="00D95E68"/>
    <w:rsid w:val="00D95FAB"/>
    <w:rsid w:val="00D961DE"/>
    <w:rsid w:val="00D96BE7"/>
    <w:rsid w:val="00D973F9"/>
    <w:rsid w:val="00D9751A"/>
    <w:rsid w:val="00D9753C"/>
    <w:rsid w:val="00D97668"/>
    <w:rsid w:val="00D97B40"/>
    <w:rsid w:val="00DA0044"/>
    <w:rsid w:val="00DA00C2"/>
    <w:rsid w:val="00DA0102"/>
    <w:rsid w:val="00DA09C7"/>
    <w:rsid w:val="00DA0DFF"/>
    <w:rsid w:val="00DA0F06"/>
    <w:rsid w:val="00DA0F39"/>
    <w:rsid w:val="00DA1059"/>
    <w:rsid w:val="00DA10C0"/>
    <w:rsid w:val="00DA10FC"/>
    <w:rsid w:val="00DA11C9"/>
    <w:rsid w:val="00DA127D"/>
    <w:rsid w:val="00DA13F8"/>
    <w:rsid w:val="00DA1794"/>
    <w:rsid w:val="00DA1A22"/>
    <w:rsid w:val="00DA1A28"/>
    <w:rsid w:val="00DA1E45"/>
    <w:rsid w:val="00DA1F3F"/>
    <w:rsid w:val="00DA222C"/>
    <w:rsid w:val="00DA235A"/>
    <w:rsid w:val="00DA2370"/>
    <w:rsid w:val="00DA2541"/>
    <w:rsid w:val="00DA34FB"/>
    <w:rsid w:val="00DA3594"/>
    <w:rsid w:val="00DA3789"/>
    <w:rsid w:val="00DA384E"/>
    <w:rsid w:val="00DA3C9F"/>
    <w:rsid w:val="00DA3E10"/>
    <w:rsid w:val="00DA433F"/>
    <w:rsid w:val="00DA4408"/>
    <w:rsid w:val="00DA5083"/>
    <w:rsid w:val="00DA56CF"/>
    <w:rsid w:val="00DA5796"/>
    <w:rsid w:val="00DA594B"/>
    <w:rsid w:val="00DA6078"/>
    <w:rsid w:val="00DA642B"/>
    <w:rsid w:val="00DA6730"/>
    <w:rsid w:val="00DA692E"/>
    <w:rsid w:val="00DA69ED"/>
    <w:rsid w:val="00DA6C47"/>
    <w:rsid w:val="00DB03A6"/>
    <w:rsid w:val="00DB03FB"/>
    <w:rsid w:val="00DB08C8"/>
    <w:rsid w:val="00DB0A97"/>
    <w:rsid w:val="00DB0C4A"/>
    <w:rsid w:val="00DB0FC6"/>
    <w:rsid w:val="00DB1860"/>
    <w:rsid w:val="00DB1929"/>
    <w:rsid w:val="00DB1CE8"/>
    <w:rsid w:val="00DB1EF0"/>
    <w:rsid w:val="00DB2396"/>
    <w:rsid w:val="00DB26AF"/>
    <w:rsid w:val="00DB27D7"/>
    <w:rsid w:val="00DB2D5E"/>
    <w:rsid w:val="00DB2F98"/>
    <w:rsid w:val="00DB310F"/>
    <w:rsid w:val="00DB337D"/>
    <w:rsid w:val="00DB3B08"/>
    <w:rsid w:val="00DB3C3A"/>
    <w:rsid w:val="00DB3CC1"/>
    <w:rsid w:val="00DB3D14"/>
    <w:rsid w:val="00DB3F07"/>
    <w:rsid w:val="00DB49B8"/>
    <w:rsid w:val="00DB49DA"/>
    <w:rsid w:val="00DB49E3"/>
    <w:rsid w:val="00DB4BC5"/>
    <w:rsid w:val="00DB4CDE"/>
    <w:rsid w:val="00DB52E3"/>
    <w:rsid w:val="00DB5E7E"/>
    <w:rsid w:val="00DB603A"/>
    <w:rsid w:val="00DB60FE"/>
    <w:rsid w:val="00DB635D"/>
    <w:rsid w:val="00DB63CE"/>
    <w:rsid w:val="00DB6E63"/>
    <w:rsid w:val="00DB6E6C"/>
    <w:rsid w:val="00DB6E6E"/>
    <w:rsid w:val="00DB6EAF"/>
    <w:rsid w:val="00DB7014"/>
    <w:rsid w:val="00DB7285"/>
    <w:rsid w:val="00DB7ACB"/>
    <w:rsid w:val="00DB7E51"/>
    <w:rsid w:val="00DB7F86"/>
    <w:rsid w:val="00DC0275"/>
    <w:rsid w:val="00DC064C"/>
    <w:rsid w:val="00DC06FA"/>
    <w:rsid w:val="00DC087E"/>
    <w:rsid w:val="00DC10FF"/>
    <w:rsid w:val="00DC169D"/>
    <w:rsid w:val="00DC16B3"/>
    <w:rsid w:val="00DC1E20"/>
    <w:rsid w:val="00DC208C"/>
    <w:rsid w:val="00DC21EB"/>
    <w:rsid w:val="00DC26C5"/>
    <w:rsid w:val="00DC272B"/>
    <w:rsid w:val="00DC2E7D"/>
    <w:rsid w:val="00DC2FD0"/>
    <w:rsid w:val="00DC31D4"/>
    <w:rsid w:val="00DC36C0"/>
    <w:rsid w:val="00DC3C4F"/>
    <w:rsid w:val="00DC3D00"/>
    <w:rsid w:val="00DC46A3"/>
    <w:rsid w:val="00DC474F"/>
    <w:rsid w:val="00DC490C"/>
    <w:rsid w:val="00DC56A7"/>
    <w:rsid w:val="00DC57D7"/>
    <w:rsid w:val="00DC5B42"/>
    <w:rsid w:val="00DC5EC3"/>
    <w:rsid w:val="00DC5F04"/>
    <w:rsid w:val="00DC5FCC"/>
    <w:rsid w:val="00DC6763"/>
    <w:rsid w:val="00DC6CFA"/>
    <w:rsid w:val="00DC6DA7"/>
    <w:rsid w:val="00DC7229"/>
    <w:rsid w:val="00DC72D0"/>
    <w:rsid w:val="00DC7AB5"/>
    <w:rsid w:val="00DC7F0F"/>
    <w:rsid w:val="00DD06D0"/>
    <w:rsid w:val="00DD0935"/>
    <w:rsid w:val="00DD0D78"/>
    <w:rsid w:val="00DD0F0F"/>
    <w:rsid w:val="00DD10B3"/>
    <w:rsid w:val="00DD1323"/>
    <w:rsid w:val="00DD198A"/>
    <w:rsid w:val="00DD1DB6"/>
    <w:rsid w:val="00DD2457"/>
    <w:rsid w:val="00DD246E"/>
    <w:rsid w:val="00DD28AD"/>
    <w:rsid w:val="00DD2C7F"/>
    <w:rsid w:val="00DD3024"/>
    <w:rsid w:val="00DD3440"/>
    <w:rsid w:val="00DD3461"/>
    <w:rsid w:val="00DD3778"/>
    <w:rsid w:val="00DD38D2"/>
    <w:rsid w:val="00DD3ABA"/>
    <w:rsid w:val="00DD3E7E"/>
    <w:rsid w:val="00DD3E97"/>
    <w:rsid w:val="00DD3F45"/>
    <w:rsid w:val="00DD427E"/>
    <w:rsid w:val="00DD42C6"/>
    <w:rsid w:val="00DD42DE"/>
    <w:rsid w:val="00DD45B4"/>
    <w:rsid w:val="00DD46B8"/>
    <w:rsid w:val="00DD4796"/>
    <w:rsid w:val="00DD4B61"/>
    <w:rsid w:val="00DD4E72"/>
    <w:rsid w:val="00DD53A2"/>
    <w:rsid w:val="00DD5A39"/>
    <w:rsid w:val="00DD5C91"/>
    <w:rsid w:val="00DD5EEB"/>
    <w:rsid w:val="00DD610F"/>
    <w:rsid w:val="00DD61E8"/>
    <w:rsid w:val="00DD658D"/>
    <w:rsid w:val="00DD6683"/>
    <w:rsid w:val="00DD6AAF"/>
    <w:rsid w:val="00DD738D"/>
    <w:rsid w:val="00DD73AC"/>
    <w:rsid w:val="00DD752B"/>
    <w:rsid w:val="00DD752E"/>
    <w:rsid w:val="00DD7679"/>
    <w:rsid w:val="00DD79B0"/>
    <w:rsid w:val="00DD7ED8"/>
    <w:rsid w:val="00DE025E"/>
    <w:rsid w:val="00DE0721"/>
    <w:rsid w:val="00DE08D2"/>
    <w:rsid w:val="00DE122C"/>
    <w:rsid w:val="00DE187E"/>
    <w:rsid w:val="00DE19BF"/>
    <w:rsid w:val="00DE1B8B"/>
    <w:rsid w:val="00DE1BAE"/>
    <w:rsid w:val="00DE1E67"/>
    <w:rsid w:val="00DE1FDE"/>
    <w:rsid w:val="00DE22D5"/>
    <w:rsid w:val="00DE288A"/>
    <w:rsid w:val="00DE2AFA"/>
    <w:rsid w:val="00DE2AFB"/>
    <w:rsid w:val="00DE2CEF"/>
    <w:rsid w:val="00DE331F"/>
    <w:rsid w:val="00DE33F9"/>
    <w:rsid w:val="00DE3653"/>
    <w:rsid w:val="00DE37EC"/>
    <w:rsid w:val="00DE3AC0"/>
    <w:rsid w:val="00DE3CE1"/>
    <w:rsid w:val="00DE41AB"/>
    <w:rsid w:val="00DE432B"/>
    <w:rsid w:val="00DE4793"/>
    <w:rsid w:val="00DE494A"/>
    <w:rsid w:val="00DE4CCD"/>
    <w:rsid w:val="00DE4F51"/>
    <w:rsid w:val="00DE528A"/>
    <w:rsid w:val="00DE536D"/>
    <w:rsid w:val="00DE552C"/>
    <w:rsid w:val="00DE5B5B"/>
    <w:rsid w:val="00DE5D14"/>
    <w:rsid w:val="00DE5D97"/>
    <w:rsid w:val="00DE60D3"/>
    <w:rsid w:val="00DE631E"/>
    <w:rsid w:val="00DE6428"/>
    <w:rsid w:val="00DE6BCF"/>
    <w:rsid w:val="00DE6E99"/>
    <w:rsid w:val="00DE7137"/>
    <w:rsid w:val="00DE7936"/>
    <w:rsid w:val="00DE7E8D"/>
    <w:rsid w:val="00DF00CA"/>
    <w:rsid w:val="00DF0119"/>
    <w:rsid w:val="00DF018C"/>
    <w:rsid w:val="00DF047B"/>
    <w:rsid w:val="00DF0DE5"/>
    <w:rsid w:val="00DF192F"/>
    <w:rsid w:val="00DF1ACA"/>
    <w:rsid w:val="00DF1C99"/>
    <w:rsid w:val="00DF244F"/>
    <w:rsid w:val="00DF24B8"/>
    <w:rsid w:val="00DF2BA0"/>
    <w:rsid w:val="00DF2C00"/>
    <w:rsid w:val="00DF2C3D"/>
    <w:rsid w:val="00DF2CE7"/>
    <w:rsid w:val="00DF2EA4"/>
    <w:rsid w:val="00DF2F19"/>
    <w:rsid w:val="00DF30F2"/>
    <w:rsid w:val="00DF35E2"/>
    <w:rsid w:val="00DF363B"/>
    <w:rsid w:val="00DF39A1"/>
    <w:rsid w:val="00DF3BA4"/>
    <w:rsid w:val="00DF4802"/>
    <w:rsid w:val="00DF4B11"/>
    <w:rsid w:val="00DF4F25"/>
    <w:rsid w:val="00DF507F"/>
    <w:rsid w:val="00DF50CF"/>
    <w:rsid w:val="00DF541C"/>
    <w:rsid w:val="00DF55B6"/>
    <w:rsid w:val="00DF7133"/>
    <w:rsid w:val="00DF7466"/>
    <w:rsid w:val="00DF7546"/>
    <w:rsid w:val="00DF77B1"/>
    <w:rsid w:val="00DF7861"/>
    <w:rsid w:val="00DF7C37"/>
    <w:rsid w:val="00DF7F5E"/>
    <w:rsid w:val="00E0070C"/>
    <w:rsid w:val="00E00EB4"/>
    <w:rsid w:val="00E010C1"/>
    <w:rsid w:val="00E014E6"/>
    <w:rsid w:val="00E01764"/>
    <w:rsid w:val="00E01805"/>
    <w:rsid w:val="00E019DC"/>
    <w:rsid w:val="00E01AB3"/>
    <w:rsid w:val="00E01D7B"/>
    <w:rsid w:val="00E021C3"/>
    <w:rsid w:val="00E02949"/>
    <w:rsid w:val="00E02A6F"/>
    <w:rsid w:val="00E037B9"/>
    <w:rsid w:val="00E03903"/>
    <w:rsid w:val="00E04986"/>
    <w:rsid w:val="00E04B06"/>
    <w:rsid w:val="00E0503D"/>
    <w:rsid w:val="00E05491"/>
    <w:rsid w:val="00E05AAF"/>
    <w:rsid w:val="00E05F52"/>
    <w:rsid w:val="00E06015"/>
    <w:rsid w:val="00E0627E"/>
    <w:rsid w:val="00E063FE"/>
    <w:rsid w:val="00E06421"/>
    <w:rsid w:val="00E0680B"/>
    <w:rsid w:val="00E06CEA"/>
    <w:rsid w:val="00E06DE8"/>
    <w:rsid w:val="00E0716A"/>
    <w:rsid w:val="00E0759A"/>
    <w:rsid w:val="00E0762F"/>
    <w:rsid w:val="00E07BDE"/>
    <w:rsid w:val="00E07C0D"/>
    <w:rsid w:val="00E103C5"/>
    <w:rsid w:val="00E10C0A"/>
    <w:rsid w:val="00E11BB6"/>
    <w:rsid w:val="00E11C2F"/>
    <w:rsid w:val="00E11DEE"/>
    <w:rsid w:val="00E120D8"/>
    <w:rsid w:val="00E12154"/>
    <w:rsid w:val="00E12367"/>
    <w:rsid w:val="00E12878"/>
    <w:rsid w:val="00E12898"/>
    <w:rsid w:val="00E12EAD"/>
    <w:rsid w:val="00E12F0B"/>
    <w:rsid w:val="00E12FD2"/>
    <w:rsid w:val="00E136CE"/>
    <w:rsid w:val="00E13889"/>
    <w:rsid w:val="00E13AA3"/>
    <w:rsid w:val="00E13B54"/>
    <w:rsid w:val="00E13D49"/>
    <w:rsid w:val="00E14106"/>
    <w:rsid w:val="00E1443C"/>
    <w:rsid w:val="00E14A27"/>
    <w:rsid w:val="00E150DC"/>
    <w:rsid w:val="00E151E3"/>
    <w:rsid w:val="00E15D1B"/>
    <w:rsid w:val="00E15F27"/>
    <w:rsid w:val="00E15FF1"/>
    <w:rsid w:val="00E1603D"/>
    <w:rsid w:val="00E164A1"/>
    <w:rsid w:val="00E1656F"/>
    <w:rsid w:val="00E16663"/>
    <w:rsid w:val="00E167FF"/>
    <w:rsid w:val="00E168B1"/>
    <w:rsid w:val="00E16ABF"/>
    <w:rsid w:val="00E171ED"/>
    <w:rsid w:val="00E173A6"/>
    <w:rsid w:val="00E173CA"/>
    <w:rsid w:val="00E178D9"/>
    <w:rsid w:val="00E17D5F"/>
    <w:rsid w:val="00E2004A"/>
    <w:rsid w:val="00E20085"/>
    <w:rsid w:val="00E204BE"/>
    <w:rsid w:val="00E20579"/>
    <w:rsid w:val="00E2083B"/>
    <w:rsid w:val="00E20860"/>
    <w:rsid w:val="00E2089D"/>
    <w:rsid w:val="00E20AC8"/>
    <w:rsid w:val="00E20C8D"/>
    <w:rsid w:val="00E21352"/>
    <w:rsid w:val="00E216A1"/>
    <w:rsid w:val="00E21860"/>
    <w:rsid w:val="00E22576"/>
    <w:rsid w:val="00E229A4"/>
    <w:rsid w:val="00E22A39"/>
    <w:rsid w:val="00E22A6F"/>
    <w:rsid w:val="00E22A9B"/>
    <w:rsid w:val="00E22B0A"/>
    <w:rsid w:val="00E22CA1"/>
    <w:rsid w:val="00E233A1"/>
    <w:rsid w:val="00E23463"/>
    <w:rsid w:val="00E23507"/>
    <w:rsid w:val="00E2351B"/>
    <w:rsid w:val="00E23A69"/>
    <w:rsid w:val="00E23E2F"/>
    <w:rsid w:val="00E23FCB"/>
    <w:rsid w:val="00E23FD9"/>
    <w:rsid w:val="00E24691"/>
    <w:rsid w:val="00E250F3"/>
    <w:rsid w:val="00E252D1"/>
    <w:rsid w:val="00E2535C"/>
    <w:rsid w:val="00E25D1D"/>
    <w:rsid w:val="00E26075"/>
    <w:rsid w:val="00E260C9"/>
    <w:rsid w:val="00E268B5"/>
    <w:rsid w:val="00E271B9"/>
    <w:rsid w:val="00E271C0"/>
    <w:rsid w:val="00E27348"/>
    <w:rsid w:val="00E27634"/>
    <w:rsid w:val="00E2763B"/>
    <w:rsid w:val="00E27798"/>
    <w:rsid w:val="00E277ED"/>
    <w:rsid w:val="00E278F1"/>
    <w:rsid w:val="00E27E00"/>
    <w:rsid w:val="00E30820"/>
    <w:rsid w:val="00E3089A"/>
    <w:rsid w:val="00E309F9"/>
    <w:rsid w:val="00E30AFB"/>
    <w:rsid w:val="00E30B09"/>
    <w:rsid w:val="00E30D08"/>
    <w:rsid w:val="00E3144F"/>
    <w:rsid w:val="00E3190D"/>
    <w:rsid w:val="00E31CFB"/>
    <w:rsid w:val="00E31D79"/>
    <w:rsid w:val="00E31DCB"/>
    <w:rsid w:val="00E3213C"/>
    <w:rsid w:val="00E32177"/>
    <w:rsid w:val="00E322E9"/>
    <w:rsid w:val="00E323E8"/>
    <w:rsid w:val="00E326DB"/>
    <w:rsid w:val="00E32BD1"/>
    <w:rsid w:val="00E32CAF"/>
    <w:rsid w:val="00E32E53"/>
    <w:rsid w:val="00E33081"/>
    <w:rsid w:val="00E33131"/>
    <w:rsid w:val="00E33636"/>
    <w:rsid w:val="00E3363B"/>
    <w:rsid w:val="00E33703"/>
    <w:rsid w:val="00E33E30"/>
    <w:rsid w:val="00E34411"/>
    <w:rsid w:val="00E34635"/>
    <w:rsid w:val="00E347D4"/>
    <w:rsid w:val="00E34B13"/>
    <w:rsid w:val="00E34F21"/>
    <w:rsid w:val="00E35135"/>
    <w:rsid w:val="00E35276"/>
    <w:rsid w:val="00E35574"/>
    <w:rsid w:val="00E3576E"/>
    <w:rsid w:val="00E357B0"/>
    <w:rsid w:val="00E35DC3"/>
    <w:rsid w:val="00E35EC4"/>
    <w:rsid w:val="00E369EF"/>
    <w:rsid w:val="00E36A31"/>
    <w:rsid w:val="00E370E4"/>
    <w:rsid w:val="00E371BF"/>
    <w:rsid w:val="00E37213"/>
    <w:rsid w:val="00E375E8"/>
    <w:rsid w:val="00E37981"/>
    <w:rsid w:val="00E37A1B"/>
    <w:rsid w:val="00E37B3E"/>
    <w:rsid w:val="00E40006"/>
    <w:rsid w:val="00E40321"/>
    <w:rsid w:val="00E40485"/>
    <w:rsid w:val="00E40727"/>
    <w:rsid w:val="00E407AC"/>
    <w:rsid w:val="00E411DF"/>
    <w:rsid w:val="00E4131D"/>
    <w:rsid w:val="00E4162A"/>
    <w:rsid w:val="00E41713"/>
    <w:rsid w:val="00E4226E"/>
    <w:rsid w:val="00E4247A"/>
    <w:rsid w:val="00E42698"/>
    <w:rsid w:val="00E4279A"/>
    <w:rsid w:val="00E43123"/>
    <w:rsid w:val="00E43C24"/>
    <w:rsid w:val="00E43F0A"/>
    <w:rsid w:val="00E441D9"/>
    <w:rsid w:val="00E44248"/>
    <w:rsid w:val="00E442EC"/>
    <w:rsid w:val="00E443EE"/>
    <w:rsid w:val="00E444AD"/>
    <w:rsid w:val="00E44DF9"/>
    <w:rsid w:val="00E45034"/>
    <w:rsid w:val="00E45302"/>
    <w:rsid w:val="00E456CD"/>
    <w:rsid w:val="00E45969"/>
    <w:rsid w:val="00E459CF"/>
    <w:rsid w:val="00E45E15"/>
    <w:rsid w:val="00E461B1"/>
    <w:rsid w:val="00E462CB"/>
    <w:rsid w:val="00E4657D"/>
    <w:rsid w:val="00E46781"/>
    <w:rsid w:val="00E46FD3"/>
    <w:rsid w:val="00E471A2"/>
    <w:rsid w:val="00E4731A"/>
    <w:rsid w:val="00E47673"/>
    <w:rsid w:val="00E477D0"/>
    <w:rsid w:val="00E47CB6"/>
    <w:rsid w:val="00E47CE6"/>
    <w:rsid w:val="00E47CFB"/>
    <w:rsid w:val="00E47D91"/>
    <w:rsid w:val="00E47E45"/>
    <w:rsid w:val="00E5028C"/>
    <w:rsid w:val="00E503D9"/>
    <w:rsid w:val="00E50A06"/>
    <w:rsid w:val="00E50A71"/>
    <w:rsid w:val="00E50FEF"/>
    <w:rsid w:val="00E5147C"/>
    <w:rsid w:val="00E517B9"/>
    <w:rsid w:val="00E51B9E"/>
    <w:rsid w:val="00E51EB3"/>
    <w:rsid w:val="00E520BB"/>
    <w:rsid w:val="00E5297A"/>
    <w:rsid w:val="00E53699"/>
    <w:rsid w:val="00E53840"/>
    <w:rsid w:val="00E53A6C"/>
    <w:rsid w:val="00E53AC7"/>
    <w:rsid w:val="00E53C95"/>
    <w:rsid w:val="00E53FF9"/>
    <w:rsid w:val="00E54674"/>
    <w:rsid w:val="00E54B47"/>
    <w:rsid w:val="00E54D2E"/>
    <w:rsid w:val="00E55122"/>
    <w:rsid w:val="00E551E4"/>
    <w:rsid w:val="00E555B2"/>
    <w:rsid w:val="00E5574F"/>
    <w:rsid w:val="00E55F87"/>
    <w:rsid w:val="00E56F27"/>
    <w:rsid w:val="00E5708A"/>
    <w:rsid w:val="00E570D2"/>
    <w:rsid w:val="00E5733C"/>
    <w:rsid w:val="00E5745A"/>
    <w:rsid w:val="00E57479"/>
    <w:rsid w:val="00E57A23"/>
    <w:rsid w:val="00E57A3D"/>
    <w:rsid w:val="00E57B0A"/>
    <w:rsid w:val="00E57FC9"/>
    <w:rsid w:val="00E6001B"/>
    <w:rsid w:val="00E6040E"/>
    <w:rsid w:val="00E6059A"/>
    <w:rsid w:val="00E60922"/>
    <w:rsid w:val="00E60A85"/>
    <w:rsid w:val="00E61047"/>
    <w:rsid w:val="00E613D9"/>
    <w:rsid w:val="00E61AC1"/>
    <w:rsid w:val="00E61D13"/>
    <w:rsid w:val="00E61D54"/>
    <w:rsid w:val="00E61EDE"/>
    <w:rsid w:val="00E620CD"/>
    <w:rsid w:val="00E62347"/>
    <w:rsid w:val="00E62C0E"/>
    <w:rsid w:val="00E62D7C"/>
    <w:rsid w:val="00E6344F"/>
    <w:rsid w:val="00E634C5"/>
    <w:rsid w:val="00E637E0"/>
    <w:rsid w:val="00E638D8"/>
    <w:rsid w:val="00E638E2"/>
    <w:rsid w:val="00E63912"/>
    <w:rsid w:val="00E639DA"/>
    <w:rsid w:val="00E63AEF"/>
    <w:rsid w:val="00E6426E"/>
    <w:rsid w:val="00E642BA"/>
    <w:rsid w:val="00E642C5"/>
    <w:rsid w:val="00E644A5"/>
    <w:rsid w:val="00E644B1"/>
    <w:rsid w:val="00E64583"/>
    <w:rsid w:val="00E64E1A"/>
    <w:rsid w:val="00E64E61"/>
    <w:rsid w:val="00E64F07"/>
    <w:rsid w:val="00E65711"/>
    <w:rsid w:val="00E65A3C"/>
    <w:rsid w:val="00E65A5F"/>
    <w:rsid w:val="00E65B93"/>
    <w:rsid w:val="00E65DA6"/>
    <w:rsid w:val="00E6643E"/>
    <w:rsid w:val="00E664DB"/>
    <w:rsid w:val="00E66917"/>
    <w:rsid w:val="00E66F21"/>
    <w:rsid w:val="00E67551"/>
    <w:rsid w:val="00E67B16"/>
    <w:rsid w:val="00E67DCD"/>
    <w:rsid w:val="00E67F6A"/>
    <w:rsid w:val="00E70277"/>
    <w:rsid w:val="00E702DE"/>
    <w:rsid w:val="00E7063D"/>
    <w:rsid w:val="00E70AC9"/>
    <w:rsid w:val="00E70B1F"/>
    <w:rsid w:val="00E71442"/>
    <w:rsid w:val="00E715C5"/>
    <w:rsid w:val="00E71B72"/>
    <w:rsid w:val="00E71E45"/>
    <w:rsid w:val="00E71FB9"/>
    <w:rsid w:val="00E720F2"/>
    <w:rsid w:val="00E7225D"/>
    <w:rsid w:val="00E72282"/>
    <w:rsid w:val="00E72537"/>
    <w:rsid w:val="00E72885"/>
    <w:rsid w:val="00E72E16"/>
    <w:rsid w:val="00E7347C"/>
    <w:rsid w:val="00E7363C"/>
    <w:rsid w:val="00E73878"/>
    <w:rsid w:val="00E73C91"/>
    <w:rsid w:val="00E73CBD"/>
    <w:rsid w:val="00E73D0B"/>
    <w:rsid w:val="00E73ED7"/>
    <w:rsid w:val="00E74036"/>
    <w:rsid w:val="00E7478A"/>
    <w:rsid w:val="00E74C05"/>
    <w:rsid w:val="00E74D00"/>
    <w:rsid w:val="00E75555"/>
    <w:rsid w:val="00E75953"/>
    <w:rsid w:val="00E759B0"/>
    <w:rsid w:val="00E75AD7"/>
    <w:rsid w:val="00E75BB2"/>
    <w:rsid w:val="00E75C82"/>
    <w:rsid w:val="00E76695"/>
    <w:rsid w:val="00E76717"/>
    <w:rsid w:val="00E76A41"/>
    <w:rsid w:val="00E76F50"/>
    <w:rsid w:val="00E771C3"/>
    <w:rsid w:val="00E77575"/>
    <w:rsid w:val="00E77779"/>
    <w:rsid w:val="00E8002C"/>
    <w:rsid w:val="00E80115"/>
    <w:rsid w:val="00E80217"/>
    <w:rsid w:val="00E80279"/>
    <w:rsid w:val="00E807A2"/>
    <w:rsid w:val="00E80924"/>
    <w:rsid w:val="00E80EB6"/>
    <w:rsid w:val="00E80F9F"/>
    <w:rsid w:val="00E8120D"/>
    <w:rsid w:val="00E814B0"/>
    <w:rsid w:val="00E814CE"/>
    <w:rsid w:val="00E814DA"/>
    <w:rsid w:val="00E81579"/>
    <w:rsid w:val="00E81723"/>
    <w:rsid w:val="00E82B58"/>
    <w:rsid w:val="00E83109"/>
    <w:rsid w:val="00E8321C"/>
    <w:rsid w:val="00E83266"/>
    <w:rsid w:val="00E83288"/>
    <w:rsid w:val="00E835AF"/>
    <w:rsid w:val="00E83B12"/>
    <w:rsid w:val="00E83B43"/>
    <w:rsid w:val="00E83D75"/>
    <w:rsid w:val="00E83FBD"/>
    <w:rsid w:val="00E84471"/>
    <w:rsid w:val="00E8453C"/>
    <w:rsid w:val="00E84693"/>
    <w:rsid w:val="00E8489A"/>
    <w:rsid w:val="00E851A7"/>
    <w:rsid w:val="00E854DC"/>
    <w:rsid w:val="00E85AB7"/>
    <w:rsid w:val="00E85D7E"/>
    <w:rsid w:val="00E86024"/>
    <w:rsid w:val="00E86195"/>
    <w:rsid w:val="00E86304"/>
    <w:rsid w:val="00E86CB5"/>
    <w:rsid w:val="00E87355"/>
    <w:rsid w:val="00E87418"/>
    <w:rsid w:val="00E87524"/>
    <w:rsid w:val="00E87A84"/>
    <w:rsid w:val="00E87B5E"/>
    <w:rsid w:val="00E87D65"/>
    <w:rsid w:val="00E87F60"/>
    <w:rsid w:val="00E9002A"/>
    <w:rsid w:val="00E90A2B"/>
    <w:rsid w:val="00E90F18"/>
    <w:rsid w:val="00E90FB8"/>
    <w:rsid w:val="00E91586"/>
    <w:rsid w:val="00E917D8"/>
    <w:rsid w:val="00E91ABE"/>
    <w:rsid w:val="00E92552"/>
    <w:rsid w:val="00E92C53"/>
    <w:rsid w:val="00E92CAB"/>
    <w:rsid w:val="00E92FB2"/>
    <w:rsid w:val="00E93140"/>
    <w:rsid w:val="00E931AB"/>
    <w:rsid w:val="00E932D9"/>
    <w:rsid w:val="00E93863"/>
    <w:rsid w:val="00E93C43"/>
    <w:rsid w:val="00E93DD5"/>
    <w:rsid w:val="00E93F03"/>
    <w:rsid w:val="00E93FF7"/>
    <w:rsid w:val="00E94016"/>
    <w:rsid w:val="00E94468"/>
    <w:rsid w:val="00E9471C"/>
    <w:rsid w:val="00E94789"/>
    <w:rsid w:val="00E95160"/>
    <w:rsid w:val="00E95703"/>
    <w:rsid w:val="00E959E5"/>
    <w:rsid w:val="00E95A64"/>
    <w:rsid w:val="00E96632"/>
    <w:rsid w:val="00E96714"/>
    <w:rsid w:val="00E96C3B"/>
    <w:rsid w:val="00E96D63"/>
    <w:rsid w:val="00E96F4E"/>
    <w:rsid w:val="00E9704B"/>
    <w:rsid w:val="00E970D5"/>
    <w:rsid w:val="00E972F7"/>
    <w:rsid w:val="00E97396"/>
    <w:rsid w:val="00E97E9D"/>
    <w:rsid w:val="00E97F06"/>
    <w:rsid w:val="00EA00ED"/>
    <w:rsid w:val="00EA0632"/>
    <w:rsid w:val="00EA06CF"/>
    <w:rsid w:val="00EA0DD7"/>
    <w:rsid w:val="00EA18E7"/>
    <w:rsid w:val="00EA1B9C"/>
    <w:rsid w:val="00EA1DAA"/>
    <w:rsid w:val="00EA21D7"/>
    <w:rsid w:val="00EA2213"/>
    <w:rsid w:val="00EA22D4"/>
    <w:rsid w:val="00EA2BB3"/>
    <w:rsid w:val="00EA323B"/>
    <w:rsid w:val="00EA334D"/>
    <w:rsid w:val="00EA35DE"/>
    <w:rsid w:val="00EA3C0C"/>
    <w:rsid w:val="00EA3C52"/>
    <w:rsid w:val="00EA3CE8"/>
    <w:rsid w:val="00EA3D82"/>
    <w:rsid w:val="00EA3DE8"/>
    <w:rsid w:val="00EA3F82"/>
    <w:rsid w:val="00EA43AF"/>
    <w:rsid w:val="00EA463D"/>
    <w:rsid w:val="00EA49B6"/>
    <w:rsid w:val="00EA4A3D"/>
    <w:rsid w:val="00EA4E02"/>
    <w:rsid w:val="00EA51B0"/>
    <w:rsid w:val="00EA5291"/>
    <w:rsid w:val="00EA5A04"/>
    <w:rsid w:val="00EA60FF"/>
    <w:rsid w:val="00EA6757"/>
    <w:rsid w:val="00EA6C25"/>
    <w:rsid w:val="00EA6D60"/>
    <w:rsid w:val="00EA6FF9"/>
    <w:rsid w:val="00EA7132"/>
    <w:rsid w:val="00EA7648"/>
    <w:rsid w:val="00EA7A96"/>
    <w:rsid w:val="00EA7B8D"/>
    <w:rsid w:val="00EA7C2E"/>
    <w:rsid w:val="00EA7C9E"/>
    <w:rsid w:val="00EA7FD8"/>
    <w:rsid w:val="00EB00D5"/>
    <w:rsid w:val="00EB00E8"/>
    <w:rsid w:val="00EB02C0"/>
    <w:rsid w:val="00EB09FA"/>
    <w:rsid w:val="00EB0CD4"/>
    <w:rsid w:val="00EB0FC6"/>
    <w:rsid w:val="00EB108D"/>
    <w:rsid w:val="00EB17F7"/>
    <w:rsid w:val="00EB1891"/>
    <w:rsid w:val="00EB1FA6"/>
    <w:rsid w:val="00EB1FC4"/>
    <w:rsid w:val="00EB2138"/>
    <w:rsid w:val="00EB2869"/>
    <w:rsid w:val="00EB29BE"/>
    <w:rsid w:val="00EB2E97"/>
    <w:rsid w:val="00EB30FF"/>
    <w:rsid w:val="00EB31B0"/>
    <w:rsid w:val="00EB3443"/>
    <w:rsid w:val="00EB3579"/>
    <w:rsid w:val="00EB36F1"/>
    <w:rsid w:val="00EB3958"/>
    <w:rsid w:val="00EB39D0"/>
    <w:rsid w:val="00EB3C05"/>
    <w:rsid w:val="00EB3EDB"/>
    <w:rsid w:val="00EB3FC5"/>
    <w:rsid w:val="00EB42E8"/>
    <w:rsid w:val="00EB433A"/>
    <w:rsid w:val="00EB4592"/>
    <w:rsid w:val="00EB4D48"/>
    <w:rsid w:val="00EB4EFD"/>
    <w:rsid w:val="00EB5234"/>
    <w:rsid w:val="00EB5351"/>
    <w:rsid w:val="00EB5379"/>
    <w:rsid w:val="00EB552E"/>
    <w:rsid w:val="00EB5658"/>
    <w:rsid w:val="00EB5723"/>
    <w:rsid w:val="00EB5DC1"/>
    <w:rsid w:val="00EB6017"/>
    <w:rsid w:val="00EB6380"/>
    <w:rsid w:val="00EB63A4"/>
    <w:rsid w:val="00EB650A"/>
    <w:rsid w:val="00EB6617"/>
    <w:rsid w:val="00EB6A57"/>
    <w:rsid w:val="00EB6FCD"/>
    <w:rsid w:val="00EC01A0"/>
    <w:rsid w:val="00EC0244"/>
    <w:rsid w:val="00EC061B"/>
    <w:rsid w:val="00EC10D1"/>
    <w:rsid w:val="00EC1149"/>
    <w:rsid w:val="00EC12AB"/>
    <w:rsid w:val="00EC141B"/>
    <w:rsid w:val="00EC1AD1"/>
    <w:rsid w:val="00EC1B28"/>
    <w:rsid w:val="00EC201F"/>
    <w:rsid w:val="00EC2491"/>
    <w:rsid w:val="00EC27FA"/>
    <w:rsid w:val="00EC2848"/>
    <w:rsid w:val="00EC2BCD"/>
    <w:rsid w:val="00EC2C4A"/>
    <w:rsid w:val="00EC324F"/>
    <w:rsid w:val="00EC3491"/>
    <w:rsid w:val="00EC34A9"/>
    <w:rsid w:val="00EC370D"/>
    <w:rsid w:val="00EC372B"/>
    <w:rsid w:val="00EC3BA3"/>
    <w:rsid w:val="00EC404D"/>
    <w:rsid w:val="00EC425D"/>
    <w:rsid w:val="00EC4309"/>
    <w:rsid w:val="00EC469B"/>
    <w:rsid w:val="00EC46C6"/>
    <w:rsid w:val="00EC5036"/>
    <w:rsid w:val="00EC51F7"/>
    <w:rsid w:val="00EC5398"/>
    <w:rsid w:val="00EC5587"/>
    <w:rsid w:val="00EC58BE"/>
    <w:rsid w:val="00EC59FB"/>
    <w:rsid w:val="00EC5A4C"/>
    <w:rsid w:val="00EC5AAF"/>
    <w:rsid w:val="00EC5EDE"/>
    <w:rsid w:val="00EC6563"/>
    <w:rsid w:val="00EC6DCB"/>
    <w:rsid w:val="00EC6DEF"/>
    <w:rsid w:val="00EC6E90"/>
    <w:rsid w:val="00EC6FAE"/>
    <w:rsid w:val="00EC70A5"/>
    <w:rsid w:val="00EC7792"/>
    <w:rsid w:val="00EC7822"/>
    <w:rsid w:val="00ED003F"/>
    <w:rsid w:val="00ED01FC"/>
    <w:rsid w:val="00ED0847"/>
    <w:rsid w:val="00ED09E8"/>
    <w:rsid w:val="00ED0F7F"/>
    <w:rsid w:val="00ED1249"/>
    <w:rsid w:val="00ED14F6"/>
    <w:rsid w:val="00ED1586"/>
    <w:rsid w:val="00ED16A5"/>
    <w:rsid w:val="00ED17BB"/>
    <w:rsid w:val="00ED1A22"/>
    <w:rsid w:val="00ED1A70"/>
    <w:rsid w:val="00ED1B92"/>
    <w:rsid w:val="00ED1C5D"/>
    <w:rsid w:val="00ED1D0A"/>
    <w:rsid w:val="00ED1EFD"/>
    <w:rsid w:val="00ED1FD6"/>
    <w:rsid w:val="00ED2238"/>
    <w:rsid w:val="00ED224E"/>
    <w:rsid w:val="00ED2358"/>
    <w:rsid w:val="00ED26D2"/>
    <w:rsid w:val="00ED29E8"/>
    <w:rsid w:val="00ED2A24"/>
    <w:rsid w:val="00ED2F2A"/>
    <w:rsid w:val="00ED353C"/>
    <w:rsid w:val="00ED35A6"/>
    <w:rsid w:val="00ED35BD"/>
    <w:rsid w:val="00ED3A75"/>
    <w:rsid w:val="00ED3B10"/>
    <w:rsid w:val="00ED3C26"/>
    <w:rsid w:val="00ED3C68"/>
    <w:rsid w:val="00ED3E81"/>
    <w:rsid w:val="00ED3F28"/>
    <w:rsid w:val="00ED40D8"/>
    <w:rsid w:val="00ED4213"/>
    <w:rsid w:val="00ED44C2"/>
    <w:rsid w:val="00ED46BB"/>
    <w:rsid w:val="00ED4942"/>
    <w:rsid w:val="00ED4A3F"/>
    <w:rsid w:val="00ED4FC2"/>
    <w:rsid w:val="00ED529B"/>
    <w:rsid w:val="00ED561B"/>
    <w:rsid w:val="00ED59A9"/>
    <w:rsid w:val="00ED5D4D"/>
    <w:rsid w:val="00ED5F32"/>
    <w:rsid w:val="00ED5F86"/>
    <w:rsid w:val="00ED61CD"/>
    <w:rsid w:val="00ED61E8"/>
    <w:rsid w:val="00ED6DAF"/>
    <w:rsid w:val="00ED70BA"/>
    <w:rsid w:val="00ED743F"/>
    <w:rsid w:val="00ED74D2"/>
    <w:rsid w:val="00ED75FE"/>
    <w:rsid w:val="00ED77B2"/>
    <w:rsid w:val="00ED77ED"/>
    <w:rsid w:val="00ED7800"/>
    <w:rsid w:val="00ED7CF8"/>
    <w:rsid w:val="00ED7F4D"/>
    <w:rsid w:val="00ED7FC7"/>
    <w:rsid w:val="00EE03C6"/>
    <w:rsid w:val="00EE09BB"/>
    <w:rsid w:val="00EE11A3"/>
    <w:rsid w:val="00EE11DD"/>
    <w:rsid w:val="00EE1410"/>
    <w:rsid w:val="00EE1FED"/>
    <w:rsid w:val="00EE2235"/>
    <w:rsid w:val="00EE2400"/>
    <w:rsid w:val="00EE2783"/>
    <w:rsid w:val="00EE2B83"/>
    <w:rsid w:val="00EE2C80"/>
    <w:rsid w:val="00EE2D2E"/>
    <w:rsid w:val="00EE2EFF"/>
    <w:rsid w:val="00EE3142"/>
    <w:rsid w:val="00EE316A"/>
    <w:rsid w:val="00EE3ABB"/>
    <w:rsid w:val="00EE3DCC"/>
    <w:rsid w:val="00EE43BE"/>
    <w:rsid w:val="00EE4732"/>
    <w:rsid w:val="00EE4B8D"/>
    <w:rsid w:val="00EE5008"/>
    <w:rsid w:val="00EE542E"/>
    <w:rsid w:val="00EE55CD"/>
    <w:rsid w:val="00EE5D28"/>
    <w:rsid w:val="00EE5F62"/>
    <w:rsid w:val="00EE66AE"/>
    <w:rsid w:val="00EE6868"/>
    <w:rsid w:val="00EE6CA8"/>
    <w:rsid w:val="00EF0033"/>
    <w:rsid w:val="00EF00D2"/>
    <w:rsid w:val="00EF00DE"/>
    <w:rsid w:val="00EF01CD"/>
    <w:rsid w:val="00EF0384"/>
    <w:rsid w:val="00EF041A"/>
    <w:rsid w:val="00EF05F0"/>
    <w:rsid w:val="00EF06FB"/>
    <w:rsid w:val="00EF0C2A"/>
    <w:rsid w:val="00EF0D80"/>
    <w:rsid w:val="00EF10A1"/>
    <w:rsid w:val="00EF10D8"/>
    <w:rsid w:val="00EF11B3"/>
    <w:rsid w:val="00EF12D2"/>
    <w:rsid w:val="00EF134A"/>
    <w:rsid w:val="00EF23F8"/>
    <w:rsid w:val="00EF2CEB"/>
    <w:rsid w:val="00EF2CFC"/>
    <w:rsid w:val="00EF2FA0"/>
    <w:rsid w:val="00EF3231"/>
    <w:rsid w:val="00EF326E"/>
    <w:rsid w:val="00EF37E9"/>
    <w:rsid w:val="00EF3C2C"/>
    <w:rsid w:val="00EF3CAA"/>
    <w:rsid w:val="00EF4013"/>
    <w:rsid w:val="00EF444F"/>
    <w:rsid w:val="00EF4656"/>
    <w:rsid w:val="00EF46C5"/>
    <w:rsid w:val="00EF4778"/>
    <w:rsid w:val="00EF48AA"/>
    <w:rsid w:val="00EF4B60"/>
    <w:rsid w:val="00EF56EF"/>
    <w:rsid w:val="00EF57D1"/>
    <w:rsid w:val="00EF597C"/>
    <w:rsid w:val="00EF656E"/>
    <w:rsid w:val="00EF6749"/>
    <w:rsid w:val="00EF68B9"/>
    <w:rsid w:val="00EF6A40"/>
    <w:rsid w:val="00EF6BDD"/>
    <w:rsid w:val="00EF7135"/>
    <w:rsid w:val="00EF73FC"/>
    <w:rsid w:val="00F0031E"/>
    <w:rsid w:val="00F0039E"/>
    <w:rsid w:val="00F005A3"/>
    <w:rsid w:val="00F006C1"/>
    <w:rsid w:val="00F00852"/>
    <w:rsid w:val="00F008AF"/>
    <w:rsid w:val="00F00944"/>
    <w:rsid w:val="00F009BD"/>
    <w:rsid w:val="00F00D1A"/>
    <w:rsid w:val="00F00D63"/>
    <w:rsid w:val="00F010F0"/>
    <w:rsid w:val="00F011A8"/>
    <w:rsid w:val="00F014C9"/>
    <w:rsid w:val="00F01959"/>
    <w:rsid w:val="00F01A9D"/>
    <w:rsid w:val="00F02053"/>
    <w:rsid w:val="00F0233E"/>
    <w:rsid w:val="00F02464"/>
    <w:rsid w:val="00F02629"/>
    <w:rsid w:val="00F02F16"/>
    <w:rsid w:val="00F02FB3"/>
    <w:rsid w:val="00F037E2"/>
    <w:rsid w:val="00F03D3F"/>
    <w:rsid w:val="00F03DAA"/>
    <w:rsid w:val="00F043A1"/>
    <w:rsid w:val="00F043F2"/>
    <w:rsid w:val="00F04AD7"/>
    <w:rsid w:val="00F04DCC"/>
    <w:rsid w:val="00F0504F"/>
    <w:rsid w:val="00F05471"/>
    <w:rsid w:val="00F056B7"/>
    <w:rsid w:val="00F05771"/>
    <w:rsid w:val="00F05AE0"/>
    <w:rsid w:val="00F05B4A"/>
    <w:rsid w:val="00F05BA4"/>
    <w:rsid w:val="00F0606C"/>
    <w:rsid w:val="00F067E2"/>
    <w:rsid w:val="00F06918"/>
    <w:rsid w:val="00F06953"/>
    <w:rsid w:val="00F06B67"/>
    <w:rsid w:val="00F06DFB"/>
    <w:rsid w:val="00F072C9"/>
    <w:rsid w:val="00F072FB"/>
    <w:rsid w:val="00F07660"/>
    <w:rsid w:val="00F07758"/>
    <w:rsid w:val="00F07B9F"/>
    <w:rsid w:val="00F07CF9"/>
    <w:rsid w:val="00F07E05"/>
    <w:rsid w:val="00F07F4D"/>
    <w:rsid w:val="00F07FA9"/>
    <w:rsid w:val="00F100EA"/>
    <w:rsid w:val="00F105F1"/>
    <w:rsid w:val="00F11175"/>
    <w:rsid w:val="00F112F6"/>
    <w:rsid w:val="00F113A4"/>
    <w:rsid w:val="00F114BC"/>
    <w:rsid w:val="00F11874"/>
    <w:rsid w:val="00F11C21"/>
    <w:rsid w:val="00F12064"/>
    <w:rsid w:val="00F1225D"/>
    <w:rsid w:val="00F122DD"/>
    <w:rsid w:val="00F1239F"/>
    <w:rsid w:val="00F12555"/>
    <w:rsid w:val="00F13189"/>
    <w:rsid w:val="00F138FC"/>
    <w:rsid w:val="00F14106"/>
    <w:rsid w:val="00F142BB"/>
    <w:rsid w:val="00F14524"/>
    <w:rsid w:val="00F14605"/>
    <w:rsid w:val="00F146AE"/>
    <w:rsid w:val="00F147EF"/>
    <w:rsid w:val="00F1495C"/>
    <w:rsid w:val="00F14B3C"/>
    <w:rsid w:val="00F14B88"/>
    <w:rsid w:val="00F14EAD"/>
    <w:rsid w:val="00F1528D"/>
    <w:rsid w:val="00F153C3"/>
    <w:rsid w:val="00F15C2D"/>
    <w:rsid w:val="00F15C94"/>
    <w:rsid w:val="00F15CC5"/>
    <w:rsid w:val="00F15FAA"/>
    <w:rsid w:val="00F16041"/>
    <w:rsid w:val="00F163C4"/>
    <w:rsid w:val="00F163C7"/>
    <w:rsid w:val="00F1660A"/>
    <w:rsid w:val="00F167F9"/>
    <w:rsid w:val="00F16EED"/>
    <w:rsid w:val="00F16F28"/>
    <w:rsid w:val="00F173FB"/>
    <w:rsid w:val="00F17634"/>
    <w:rsid w:val="00F17688"/>
    <w:rsid w:val="00F17C57"/>
    <w:rsid w:val="00F17CF0"/>
    <w:rsid w:val="00F17D04"/>
    <w:rsid w:val="00F17EB4"/>
    <w:rsid w:val="00F2044A"/>
    <w:rsid w:val="00F2063C"/>
    <w:rsid w:val="00F2081E"/>
    <w:rsid w:val="00F20AC3"/>
    <w:rsid w:val="00F20E5A"/>
    <w:rsid w:val="00F2129E"/>
    <w:rsid w:val="00F212DE"/>
    <w:rsid w:val="00F21CA4"/>
    <w:rsid w:val="00F21CD1"/>
    <w:rsid w:val="00F21D56"/>
    <w:rsid w:val="00F21F46"/>
    <w:rsid w:val="00F2248A"/>
    <w:rsid w:val="00F22906"/>
    <w:rsid w:val="00F22C7C"/>
    <w:rsid w:val="00F22FC1"/>
    <w:rsid w:val="00F23BC9"/>
    <w:rsid w:val="00F23E3E"/>
    <w:rsid w:val="00F23EE9"/>
    <w:rsid w:val="00F23FAC"/>
    <w:rsid w:val="00F24043"/>
    <w:rsid w:val="00F243C0"/>
    <w:rsid w:val="00F244B5"/>
    <w:rsid w:val="00F24D98"/>
    <w:rsid w:val="00F251F7"/>
    <w:rsid w:val="00F259CD"/>
    <w:rsid w:val="00F25AD7"/>
    <w:rsid w:val="00F25AE2"/>
    <w:rsid w:val="00F25D1E"/>
    <w:rsid w:val="00F26245"/>
    <w:rsid w:val="00F26737"/>
    <w:rsid w:val="00F26AD5"/>
    <w:rsid w:val="00F27B8A"/>
    <w:rsid w:val="00F27C7E"/>
    <w:rsid w:val="00F3025A"/>
    <w:rsid w:val="00F3047F"/>
    <w:rsid w:val="00F304DC"/>
    <w:rsid w:val="00F305FB"/>
    <w:rsid w:val="00F3074D"/>
    <w:rsid w:val="00F30B96"/>
    <w:rsid w:val="00F30C9B"/>
    <w:rsid w:val="00F30D6F"/>
    <w:rsid w:val="00F30F06"/>
    <w:rsid w:val="00F3156D"/>
    <w:rsid w:val="00F3177C"/>
    <w:rsid w:val="00F31827"/>
    <w:rsid w:val="00F318C0"/>
    <w:rsid w:val="00F31B1A"/>
    <w:rsid w:val="00F31F4E"/>
    <w:rsid w:val="00F3220A"/>
    <w:rsid w:val="00F336F8"/>
    <w:rsid w:val="00F3385D"/>
    <w:rsid w:val="00F339F0"/>
    <w:rsid w:val="00F33A71"/>
    <w:rsid w:val="00F3445F"/>
    <w:rsid w:val="00F34BAD"/>
    <w:rsid w:val="00F34BCA"/>
    <w:rsid w:val="00F3547B"/>
    <w:rsid w:val="00F35A9E"/>
    <w:rsid w:val="00F35C0B"/>
    <w:rsid w:val="00F3626F"/>
    <w:rsid w:val="00F36A75"/>
    <w:rsid w:val="00F36C71"/>
    <w:rsid w:val="00F37032"/>
    <w:rsid w:val="00F37764"/>
    <w:rsid w:val="00F3778E"/>
    <w:rsid w:val="00F40103"/>
    <w:rsid w:val="00F40C8B"/>
    <w:rsid w:val="00F40E42"/>
    <w:rsid w:val="00F40F65"/>
    <w:rsid w:val="00F41110"/>
    <w:rsid w:val="00F4116F"/>
    <w:rsid w:val="00F41754"/>
    <w:rsid w:val="00F41C97"/>
    <w:rsid w:val="00F420AC"/>
    <w:rsid w:val="00F42773"/>
    <w:rsid w:val="00F42809"/>
    <w:rsid w:val="00F42855"/>
    <w:rsid w:val="00F42B8E"/>
    <w:rsid w:val="00F42BD9"/>
    <w:rsid w:val="00F43110"/>
    <w:rsid w:val="00F4313E"/>
    <w:rsid w:val="00F43144"/>
    <w:rsid w:val="00F432CC"/>
    <w:rsid w:val="00F43D35"/>
    <w:rsid w:val="00F43D90"/>
    <w:rsid w:val="00F43D9C"/>
    <w:rsid w:val="00F43E73"/>
    <w:rsid w:val="00F43FCC"/>
    <w:rsid w:val="00F44910"/>
    <w:rsid w:val="00F44FBF"/>
    <w:rsid w:val="00F451F8"/>
    <w:rsid w:val="00F4542B"/>
    <w:rsid w:val="00F45576"/>
    <w:rsid w:val="00F455A9"/>
    <w:rsid w:val="00F4577D"/>
    <w:rsid w:val="00F45D21"/>
    <w:rsid w:val="00F45F83"/>
    <w:rsid w:val="00F461F7"/>
    <w:rsid w:val="00F478E7"/>
    <w:rsid w:val="00F47BCC"/>
    <w:rsid w:val="00F47D48"/>
    <w:rsid w:val="00F47F70"/>
    <w:rsid w:val="00F50391"/>
    <w:rsid w:val="00F5064E"/>
    <w:rsid w:val="00F50A8A"/>
    <w:rsid w:val="00F50D28"/>
    <w:rsid w:val="00F51C57"/>
    <w:rsid w:val="00F51E04"/>
    <w:rsid w:val="00F52452"/>
    <w:rsid w:val="00F524F6"/>
    <w:rsid w:val="00F528D4"/>
    <w:rsid w:val="00F52A18"/>
    <w:rsid w:val="00F52F20"/>
    <w:rsid w:val="00F52F95"/>
    <w:rsid w:val="00F535A6"/>
    <w:rsid w:val="00F536ED"/>
    <w:rsid w:val="00F53ACE"/>
    <w:rsid w:val="00F54182"/>
    <w:rsid w:val="00F54785"/>
    <w:rsid w:val="00F54992"/>
    <w:rsid w:val="00F54AD2"/>
    <w:rsid w:val="00F54D56"/>
    <w:rsid w:val="00F55276"/>
    <w:rsid w:val="00F553CA"/>
    <w:rsid w:val="00F553E4"/>
    <w:rsid w:val="00F5568B"/>
    <w:rsid w:val="00F55AAF"/>
    <w:rsid w:val="00F561AD"/>
    <w:rsid w:val="00F56259"/>
    <w:rsid w:val="00F566AD"/>
    <w:rsid w:val="00F568F0"/>
    <w:rsid w:val="00F56BD7"/>
    <w:rsid w:val="00F575C2"/>
    <w:rsid w:val="00F57671"/>
    <w:rsid w:val="00F5777E"/>
    <w:rsid w:val="00F57A41"/>
    <w:rsid w:val="00F57A81"/>
    <w:rsid w:val="00F57CF7"/>
    <w:rsid w:val="00F60872"/>
    <w:rsid w:val="00F608C8"/>
    <w:rsid w:val="00F60EE3"/>
    <w:rsid w:val="00F61496"/>
    <w:rsid w:val="00F615FF"/>
    <w:rsid w:val="00F61965"/>
    <w:rsid w:val="00F61973"/>
    <w:rsid w:val="00F61983"/>
    <w:rsid w:val="00F61EB4"/>
    <w:rsid w:val="00F61EE8"/>
    <w:rsid w:val="00F61F0A"/>
    <w:rsid w:val="00F61F73"/>
    <w:rsid w:val="00F621ED"/>
    <w:rsid w:val="00F6242D"/>
    <w:rsid w:val="00F6254A"/>
    <w:rsid w:val="00F626FE"/>
    <w:rsid w:val="00F628DD"/>
    <w:rsid w:val="00F62C9D"/>
    <w:rsid w:val="00F62E93"/>
    <w:rsid w:val="00F62EBA"/>
    <w:rsid w:val="00F62F21"/>
    <w:rsid w:val="00F63472"/>
    <w:rsid w:val="00F635BA"/>
    <w:rsid w:val="00F636B3"/>
    <w:rsid w:val="00F638BF"/>
    <w:rsid w:val="00F64168"/>
    <w:rsid w:val="00F64339"/>
    <w:rsid w:val="00F64516"/>
    <w:rsid w:val="00F646C9"/>
    <w:rsid w:val="00F64F2D"/>
    <w:rsid w:val="00F650FC"/>
    <w:rsid w:val="00F65136"/>
    <w:rsid w:val="00F652F5"/>
    <w:rsid w:val="00F65481"/>
    <w:rsid w:val="00F65B4C"/>
    <w:rsid w:val="00F65C79"/>
    <w:rsid w:val="00F65CE2"/>
    <w:rsid w:val="00F65E5C"/>
    <w:rsid w:val="00F65F3C"/>
    <w:rsid w:val="00F6608A"/>
    <w:rsid w:val="00F667F0"/>
    <w:rsid w:val="00F66D01"/>
    <w:rsid w:val="00F66F27"/>
    <w:rsid w:val="00F67585"/>
    <w:rsid w:val="00F675CC"/>
    <w:rsid w:val="00F67AD1"/>
    <w:rsid w:val="00F67F40"/>
    <w:rsid w:val="00F70082"/>
    <w:rsid w:val="00F70195"/>
    <w:rsid w:val="00F70386"/>
    <w:rsid w:val="00F7047A"/>
    <w:rsid w:val="00F70548"/>
    <w:rsid w:val="00F705FA"/>
    <w:rsid w:val="00F706D4"/>
    <w:rsid w:val="00F708DA"/>
    <w:rsid w:val="00F70AD4"/>
    <w:rsid w:val="00F70AF6"/>
    <w:rsid w:val="00F70F26"/>
    <w:rsid w:val="00F7163B"/>
    <w:rsid w:val="00F7194C"/>
    <w:rsid w:val="00F7197F"/>
    <w:rsid w:val="00F71D72"/>
    <w:rsid w:val="00F720C8"/>
    <w:rsid w:val="00F721FB"/>
    <w:rsid w:val="00F72404"/>
    <w:rsid w:val="00F72720"/>
    <w:rsid w:val="00F72BDD"/>
    <w:rsid w:val="00F72E1A"/>
    <w:rsid w:val="00F72F27"/>
    <w:rsid w:val="00F72F30"/>
    <w:rsid w:val="00F72F38"/>
    <w:rsid w:val="00F7310F"/>
    <w:rsid w:val="00F7348C"/>
    <w:rsid w:val="00F73579"/>
    <w:rsid w:val="00F73A7E"/>
    <w:rsid w:val="00F74035"/>
    <w:rsid w:val="00F74568"/>
    <w:rsid w:val="00F74843"/>
    <w:rsid w:val="00F74889"/>
    <w:rsid w:val="00F74991"/>
    <w:rsid w:val="00F74BE2"/>
    <w:rsid w:val="00F7540B"/>
    <w:rsid w:val="00F75519"/>
    <w:rsid w:val="00F755BE"/>
    <w:rsid w:val="00F7581A"/>
    <w:rsid w:val="00F75BA2"/>
    <w:rsid w:val="00F75EE9"/>
    <w:rsid w:val="00F76487"/>
    <w:rsid w:val="00F765DF"/>
    <w:rsid w:val="00F767B7"/>
    <w:rsid w:val="00F768E6"/>
    <w:rsid w:val="00F76918"/>
    <w:rsid w:val="00F76E48"/>
    <w:rsid w:val="00F76E5A"/>
    <w:rsid w:val="00F770F0"/>
    <w:rsid w:val="00F772CA"/>
    <w:rsid w:val="00F80191"/>
    <w:rsid w:val="00F807A2"/>
    <w:rsid w:val="00F808EF"/>
    <w:rsid w:val="00F80C77"/>
    <w:rsid w:val="00F8102C"/>
    <w:rsid w:val="00F811F5"/>
    <w:rsid w:val="00F8121E"/>
    <w:rsid w:val="00F81253"/>
    <w:rsid w:val="00F8179A"/>
    <w:rsid w:val="00F8190F"/>
    <w:rsid w:val="00F81A45"/>
    <w:rsid w:val="00F81A91"/>
    <w:rsid w:val="00F81B75"/>
    <w:rsid w:val="00F81BE0"/>
    <w:rsid w:val="00F81F50"/>
    <w:rsid w:val="00F820C9"/>
    <w:rsid w:val="00F823A0"/>
    <w:rsid w:val="00F823E4"/>
    <w:rsid w:val="00F82AFD"/>
    <w:rsid w:val="00F82D44"/>
    <w:rsid w:val="00F83077"/>
    <w:rsid w:val="00F831E4"/>
    <w:rsid w:val="00F8339F"/>
    <w:rsid w:val="00F8351E"/>
    <w:rsid w:val="00F83A71"/>
    <w:rsid w:val="00F8402A"/>
    <w:rsid w:val="00F8487D"/>
    <w:rsid w:val="00F84889"/>
    <w:rsid w:val="00F8490C"/>
    <w:rsid w:val="00F84A33"/>
    <w:rsid w:val="00F84B18"/>
    <w:rsid w:val="00F84B9A"/>
    <w:rsid w:val="00F85062"/>
    <w:rsid w:val="00F8564B"/>
    <w:rsid w:val="00F859AD"/>
    <w:rsid w:val="00F8660B"/>
    <w:rsid w:val="00F866D8"/>
    <w:rsid w:val="00F86C2D"/>
    <w:rsid w:val="00F86F74"/>
    <w:rsid w:val="00F87159"/>
    <w:rsid w:val="00F87865"/>
    <w:rsid w:val="00F87870"/>
    <w:rsid w:val="00F87B07"/>
    <w:rsid w:val="00F9020A"/>
    <w:rsid w:val="00F90AD8"/>
    <w:rsid w:val="00F90DC6"/>
    <w:rsid w:val="00F90E03"/>
    <w:rsid w:val="00F9104F"/>
    <w:rsid w:val="00F91106"/>
    <w:rsid w:val="00F914EB"/>
    <w:rsid w:val="00F9173C"/>
    <w:rsid w:val="00F91915"/>
    <w:rsid w:val="00F91B0E"/>
    <w:rsid w:val="00F91D7B"/>
    <w:rsid w:val="00F91F3D"/>
    <w:rsid w:val="00F921EC"/>
    <w:rsid w:val="00F92244"/>
    <w:rsid w:val="00F924BA"/>
    <w:rsid w:val="00F92685"/>
    <w:rsid w:val="00F92772"/>
    <w:rsid w:val="00F92902"/>
    <w:rsid w:val="00F92961"/>
    <w:rsid w:val="00F93014"/>
    <w:rsid w:val="00F93282"/>
    <w:rsid w:val="00F93504"/>
    <w:rsid w:val="00F93528"/>
    <w:rsid w:val="00F93866"/>
    <w:rsid w:val="00F93BC4"/>
    <w:rsid w:val="00F94226"/>
    <w:rsid w:val="00F942BA"/>
    <w:rsid w:val="00F94623"/>
    <w:rsid w:val="00F94D33"/>
    <w:rsid w:val="00F950FB"/>
    <w:rsid w:val="00F951D9"/>
    <w:rsid w:val="00F95232"/>
    <w:rsid w:val="00F95BC8"/>
    <w:rsid w:val="00F95D49"/>
    <w:rsid w:val="00F9604E"/>
    <w:rsid w:val="00F9627B"/>
    <w:rsid w:val="00F965F1"/>
    <w:rsid w:val="00F96895"/>
    <w:rsid w:val="00F968B9"/>
    <w:rsid w:val="00F96A19"/>
    <w:rsid w:val="00F96B1E"/>
    <w:rsid w:val="00F96B81"/>
    <w:rsid w:val="00F97331"/>
    <w:rsid w:val="00F979A1"/>
    <w:rsid w:val="00FA063D"/>
    <w:rsid w:val="00FA06F1"/>
    <w:rsid w:val="00FA06F8"/>
    <w:rsid w:val="00FA07CA"/>
    <w:rsid w:val="00FA0969"/>
    <w:rsid w:val="00FA09C9"/>
    <w:rsid w:val="00FA0E99"/>
    <w:rsid w:val="00FA0F38"/>
    <w:rsid w:val="00FA10F0"/>
    <w:rsid w:val="00FA116A"/>
    <w:rsid w:val="00FA1170"/>
    <w:rsid w:val="00FA14AA"/>
    <w:rsid w:val="00FA14D7"/>
    <w:rsid w:val="00FA2135"/>
    <w:rsid w:val="00FA2623"/>
    <w:rsid w:val="00FA2806"/>
    <w:rsid w:val="00FA2819"/>
    <w:rsid w:val="00FA2984"/>
    <w:rsid w:val="00FA2C38"/>
    <w:rsid w:val="00FA3408"/>
    <w:rsid w:val="00FA39DA"/>
    <w:rsid w:val="00FA4103"/>
    <w:rsid w:val="00FA426A"/>
    <w:rsid w:val="00FA43D7"/>
    <w:rsid w:val="00FA4623"/>
    <w:rsid w:val="00FA464A"/>
    <w:rsid w:val="00FA4A48"/>
    <w:rsid w:val="00FA5A35"/>
    <w:rsid w:val="00FA5B39"/>
    <w:rsid w:val="00FA5DF6"/>
    <w:rsid w:val="00FA5ED7"/>
    <w:rsid w:val="00FA5F8B"/>
    <w:rsid w:val="00FA614D"/>
    <w:rsid w:val="00FA61FE"/>
    <w:rsid w:val="00FA6474"/>
    <w:rsid w:val="00FA6509"/>
    <w:rsid w:val="00FA653D"/>
    <w:rsid w:val="00FA6664"/>
    <w:rsid w:val="00FA6903"/>
    <w:rsid w:val="00FA6BF4"/>
    <w:rsid w:val="00FA6F0F"/>
    <w:rsid w:val="00FA7142"/>
    <w:rsid w:val="00FA722F"/>
    <w:rsid w:val="00FA7502"/>
    <w:rsid w:val="00FA75AF"/>
    <w:rsid w:val="00FA75C0"/>
    <w:rsid w:val="00FA7710"/>
    <w:rsid w:val="00FA7CD6"/>
    <w:rsid w:val="00FA7F21"/>
    <w:rsid w:val="00FB0236"/>
    <w:rsid w:val="00FB0429"/>
    <w:rsid w:val="00FB0487"/>
    <w:rsid w:val="00FB0B82"/>
    <w:rsid w:val="00FB0C1C"/>
    <w:rsid w:val="00FB100F"/>
    <w:rsid w:val="00FB129B"/>
    <w:rsid w:val="00FB1917"/>
    <w:rsid w:val="00FB1A7B"/>
    <w:rsid w:val="00FB2A8E"/>
    <w:rsid w:val="00FB2AB7"/>
    <w:rsid w:val="00FB3230"/>
    <w:rsid w:val="00FB3236"/>
    <w:rsid w:val="00FB3416"/>
    <w:rsid w:val="00FB346C"/>
    <w:rsid w:val="00FB361C"/>
    <w:rsid w:val="00FB3767"/>
    <w:rsid w:val="00FB3A9E"/>
    <w:rsid w:val="00FB3BCA"/>
    <w:rsid w:val="00FB3ECA"/>
    <w:rsid w:val="00FB44C3"/>
    <w:rsid w:val="00FB4A88"/>
    <w:rsid w:val="00FB4D27"/>
    <w:rsid w:val="00FB5706"/>
    <w:rsid w:val="00FB5B09"/>
    <w:rsid w:val="00FB5C82"/>
    <w:rsid w:val="00FB5E64"/>
    <w:rsid w:val="00FB6076"/>
    <w:rsid w:val="00FB636F"/>
    <w:rsid w:val="00FB6394"/>
    <w:rsid w:val="00FB6546"/>
    <w:rsid w:val="00FB66E8"/>
    <w:rsid w:val="00FB6876"/>
    <w:rsid w:val="00FB6C0D"/>
    <w:rsid w:val="00FB6D77"/>
    <w:rsid w:val="00FB7173"/>
    <w:rsid w:val="00FB720E"/>
    <w:rsid w:val="00FB72B5"/>
    <w:rsid w:val="00FB790A"/>
    <w:rsid w:val="00FB7AC2"/>
    <w:rsid w:val="00FB7CB5"/>
    <w:rsid w:val="00FB7EF8"/>
    <w:rsid w:val="00FB7F34"/>
    <w:rsid w:val="00FC028C"/>
    <w:rsid w:val="00FC047D"/>
    <w:rsid w:val="00FC058E"/>
    <w:rsid w:val="00FC15DF"/>
    <w:rsid w:val="00FC1775"/>
    <w:rsid w:val="00FC1972"/>
    <w:rsid w:val="00FC1E21"/>
    <w:rsid w:val="00FC1EC6"/>
    <w:rsid w:val="00FC2381"/>
    <w:rsid w:val="00FC2B17"/>
    <w:rsid w:val="00FC2DBB"/>
    <w:rsid w:val="00FC30DC"/>
    <w:rsid w:val="00FC32F9"/>
    <w:rsid w:val="00FC3450"/>
    <w:rsid w:val="00FC37BA"/>
    <w:rsid w:val="00FC3829"/>
    <w:rsid w:val="00FC38A4"/>
    <w:rsid w:val="00FC3D67"/>
    <w:rsid w:val="00FC3DF2"/>
    <w:rsid w:val="00FC3EA1"/>
    <w:rsid w:val="00FC3EAE"/>
    <w:rsid w:val="00FC4192"/>
    <w:rsid w:val="00FC4255"/>
    <w:rsid w:val="00FC49FE"/>
    <w:rsid w:val="00FC4FB8"/>
    <w:rsid w:val="00FC5450"/>
    <w:rsid w:val="00FC57D1"/>
    <w:rsid w:val="00FC583D"/>
    <w:rsid w:val="00FC5AA4"/>
    <w:rsid w:val="00FC5D1A"/>
    <w:rsid w:val="00FC7011"/>
    <w:rsid w:val="00FC7324"/>
    <w:rsid w:val="00FC7467"/>
    <w:rsid w:val="00FC7831"/>
    <w:rsid w:val="00FC78E5"/>
    <w:rsid w:val="00FC7D27"/>
    <w:rsid w:val="00FC7E1B"/>
    <w:rsid w:val="00FC7FA6"/>
    <w:rsid w:val="00FD012C"/>
    <w:rsid w:val="00FD0226"/>
    <w:rsid w:val="00FD0570"/>
    <w:rsid w:val="00FD072E"/>
    <w:rsid w:val="00FD0C56"/>
    <w:rsid w:val="00FD0CF8"/>
    <w:rsid w:val="00FD0F53"/>
    <w:rsid w:val="00FD16C6"/>
    <w:rsid w:val="00FD2540"/>
    <w:rsid w:val="00FD2D20"/>
    <w:rsid w:val="00FD2F2C"/>
    <w:rsid w:val="00FD2FB3"/>
    <w:rsid w:val="00FD302F"/>
    <w:rsid w:val="00FD36FE"/>
    <w:rsid w:val="00FD39B4"/>
    <w:rsid w:val="00FD3CAE"/>
    <w:rsid w:val="00FD3F05"/>
    <w:rsid w:val="00FD4272"/>
    <w:rsid w:val="00FD43BA"/>
    <w:rsid w:val="00FD5020"/>
    <w:rsid w:val="00FD5172"/>
    <w:rsid w:val="00FD5184"/>
    <w:rsid w:val="00FD521C"/>
    <w:rsid w:val="00FD5293"/>
    <w:rsid w:val="00FD52C4"/>
    <w:rsid w:val="00FD582A"/>
    <w:rsid w:val="00FD5A9E"/>
    <w:rsid w:val="00FD5E13"/>
    <w:rsid w:val="00FD6307"/>
    <w:rsid w:val="00FD64ED"/>
    <w:rsid w:val="00FD6828"/>
    <w:rsid w:val="00FD6978"/>
    <w:rsid w:val="00FD6A3B"/>
    <w:rsid w:val="00FD72EF"/>
    <w:rsid w:val="00FD731B"/>
    <w:rsid w:val="00FD7383"/>
    <w:rsid w:val="00FD7391"/>
    <w:rsid w:val="00FD74B6"/>
    <w:rsid w:val="00FD76D0"/>
    <w:rsid w:val="00FD7F5F"/>
    <w:rsid w:val="00FE01E0"/>
    <w:rsid w:val="00FE0FC5"/>
    <w:rsid w:val="00FE108F"/>
    <w:rsid w:val="00FE13C8"/>
    <w:rsid w:val="00FE14AC"/>
    <w:rsid w:val="00FE1772"/>
    <w:rsid w:val="00FE2066"/>
    <w:rsid w:val="00FE2486"/>
    <w:rsid w:val="00FE28EA"/>
    <w:rsid w:val="00FE2CEF"/>
    <w:rsid w:val="00FE2D5B"/>
    <w:rsid w:val="00FE2F05"/>
    <w:rsid w:val="00FE3043"/>
    <w:rsid w:val="00FE3145"/>
    <w:rsid w:val="00FE31FD"/>
    <w:rsid w:val="00FE33E4"/>
    <w:rsid w:val="00FE3863"/>
    <w:rsid w:val="00FE386F"/>
    <w:rsid w:val="00FE40A9"/>
    <w:rsid w:val="00FE40FA"/>
    <w:rsid w:val="00FE47DB"/>
    <w:rsid w:val="00FE56FB"/>
    <w:rsid w:val="00FE57C1"/>
    <w:rsid w:val="00FE5A84"/>
    <w:rsid w:val="00FE6126"/>
    <w:rsid w:val="00FE618A"/>
    <w:rsid w:val="00FE683D"/>
    <w:rsid w:val="00FE6ED8"/>
    <w:rsid w:val="00FE7323"/>
    <w:rsid w:val="00FE7A33"/>
    <w:rsid w:val="00FE7C03"/>
    <w:rsid w:val="00FF0047"/>
    <w:rsid w:val="00FF01F7"/>
    <w:rsid w:val="00FF02C8"/>
    <w:rsid w:val="00FF06E7"/>
    <w:rsid w:val="00FF0BF7"/>
    <w:rsid w:val="00FF0C31"/>
    <w:rsid w:val="00FF0CFB"/>
    <w:rsid w:val="00FF12C4"/>
    <w:rsid w:val="00FF17BB"/>
    <w:rsid w:val="00FF19D9"/>
    <w:rsid w:val="00FF1B7B"/>
    <w:rsid w:val="00FF1B9A"/>
    <w:rsid w:val="00FF1CFB"/>
    <w:rsid w:val="00FF1FDA"/>
    <w:rsid w:val="00FF27A3"/>
    <w:rsid w:val="00FF2884"/>
    <w:rsid w:val="00FF28BF"/>
    <w:rsid w:val="00FF2B3C"/>
    <w:rsid w:val="00FF3494"/>
    <w:rsid w:val="00FF363C"/>
    <w:rsid w:val="00FF3C1B"/>
    <w:rsid w:val="00FF3E67"/>
    <w:rsid w:val="00FF3FFC"/>
    <w:rsid w:val="00FF41A5"/>
    <w:rsid w:val="00FF42AE"/>
    <w:rsid w:val="00FF43C8"/>
    <w:rsid w:val="00FF5150"/>
    <w:rsid w:val="00FF5374"/>
    <w:rsid w:val="00FF5B56"/>
    <w:rsid w:val="00FF5CD4"/>
    <w:rsid w:val="00FF644C"/>
    <w:rsid w:val="00FF645C"/>
    <w:rsid w:val="00FF6D92"/>
    <w:rsid w:val="00FF73CA"/>
    <w:rsid w:val="00FF7A25"/>
    <w:rsid w:val="00FF7BDF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8A0BBA"/>
  <w15:chartTrackingRefBased/>
  <w15:docId w15:val="{BF5F9D60-D6EA-47AB-A31E-5B177065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8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5A9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55A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semiHidden/>
    <w:locked/>
    <w:rsid w:val="00D119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D119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D1192B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D119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D119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D1192B"/>
    <w:rPr>
      <w:rFonts w:ascii="Cambria" w:hAnsi="Cambria" w:cs="Angsana New"/>
    </w:rPr>
  </w:style>
  <w:style w:type="character" w:customStyle="1" w:styleId="BodyTextChar">
    <w:name w:val="Body Text Char"/>
    <w:aliases w:val="bt Char,body text Char,Body Char"/>
    <w:locked/>
    <w:rsid w:val="003057D6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9D55A9"/>
    <w:pPr>
      <w:spacing w:after="120"/>
    </w:pPr>
    <w:rPr>
      <w:sz w:val="22"/>
      <w:szCs w:val="22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aliases w:val=" Char Char, Char14 Char"/>
    <w:link w:val="Header"/>
    <w:uiPriority w:val="99"/>
    <w:locked/>
    <w:rsid w:val="00D1192B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aliases w:val=" Char13 Char"/>
    <w:link w:val="Footer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D55A9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55A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55A9"/>
    <w:pPr>
      <w:ind w:left="284"/>
    </w:pPr>
  </w:style>
  <w:style w:type="paragraph" w:customStyle="1" w:styleId="AAFrameAddress">
    <w:name w:val="AA Frame Address"/>
    <w:basedOn w:val="Heading1"/>
    <w:uiPriority w:val="99"/>
    <w:rsid w:val="009D55A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55A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55A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D55A9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55A9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55A9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55A9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55A9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55A9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55A9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55A9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55A9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55A9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55A9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55A9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55A9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55A9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55A9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55A9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55A9"/>
    <w:pPr>
      <w:ind w:left="567" w:hanging="567"/>
    </w:pPr>
  </w:style>
  <w:style w:type="paragraph" w:styleId="ListBullet5">
    <w:name w:val="List Bullet 5"/>
    <w:basedOn w:val="Normal"/>
    <w:uiPriority w:val="99"/>
    <w:rsid w:val="009D55A9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55A9"/>
    <w:pPr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D1192B"/>
    <w:rPr>
      <w:rFonts w:ascii="Arial" w:hAnsi="Arial" w:cs="Times New Roman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55A9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55A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D55A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55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55A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55A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55A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55A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55A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55A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D55A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55A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55A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55A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55A9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D1192B"/>
    <w:rPr>
      <w:rFonts w:ascii="Arial" w:hAnsi="Arial" w:cs="Times New Roman"/>
      <w:sz w:val="22"/>
      <w:szCs w:val="22"/>
    </w:rPr>
  </w:style>
  <w:style w:type="paragraph" w:customStyle="1" w:styleId="a1">
    <w:name w:val="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character" w:styleId="PageNumber">
    <w:name w:val="page number"/>
    <w:uiPriority w:val="99"/>
    <w:rsid w:val="009D55A9"/>
    <w:rPr>
      <w:rFonts w:cs="Times New Roman"/>
    </w:rPr>
  </w:style>
  <w:style w:type="paragraph" w:customStyle="1" w:styleId="ASSETS">
    <w:name w:val="ASSETS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1192B"/>
    <w:rPr>
      <w:rFonts w:cs="Times New Roman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D80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13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sz w:val="22"/>
      <w:szCs w:val="22"/>
    </w:rPr>
  </w:style>
  <w:style w:type="character" w:customStyle="1" w:styleId="SignatureChar">
    <w:name w:val="Signature Char"/>
    <w:link w:val="Signature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1192B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D1192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057D6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D1192B"/>
    <w:rPr>
      <w:rFonts w:cs="Times New Roman"/>
      <w:sz w:val="2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99"/>
    <w:locked/>
    <w:rsid w:val="00D1192B"/>
    <w:rPr>
      <w:rFonts w:ascii="Cambria" w:hAnsi="Cambria" w:cs="Angsana New"/>
      <w:b/>
      <w:bCs/>
      <w:kern w:val="28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D1127"/>
    <w:pPr>
      <w:ind w:left="720"/>
    </w:pPr>
    <w:rPr>
      <w:szCs w:val="22"/>
    </w:rPr>
  </w:style>
  <w:style w:type="paragraph" w:customStyle="1" w:styleId="Default">
    <w:name w:val="Default"/>
    <w:rsid w:val="009D6D2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14E9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locked/>
    <w:rsid w:val="002957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8249CD"/>
    <w:rPr>
      <w:i/>
      <w:iCs/>
    </w:rPr>
  </w:style>
  <w:style w:type="character" w:styleId="CommentReference">
    <w:name w:val="annotation reference"/>
    <w:uiPriority w:val="99"/>
    <w:semiHidden/>
    <w:unhideWhenUsed/>
    <w:locked/>
    <w:rsid w:val="00E57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E57A3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57A3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E57A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A3D"/>
    <w:rPr>
      <w:rFonts w:ascii="Arial" w:hAnsi="Arial"/>
      <w:b/>
      <w:bCs/>
      <w:szCs w:val="25"/>
    </w:rPr>
  </w:style>
  <w:style w:type="paragraph" w:styleId="Subtitle">
    <w:name w:val="Subtitle"/>
    <w:basedOn w:val="Normal"/>
    <w:next w:val="Normal"/>
    <w:link w:val="SubtitleChar"/>
    <w:qFormat/>
    <w:rsid w:val="009E1CA0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9E1CA0"/>
    <w:rPr>
      <w:rFonts w:ascii="Calibri Light" w:eastAsia="Times New Roman" w:hAnsi="Calibri Light" w:cs="Angsana New"/>
      <w:sz w:val="24"/>
      <w:szCs w:val="30"/>
    </w:rPr>
  </w:style>
  <w:style w:type="character" w:styleId="FootnoteReference">
    <w:name w:val="footnote reference"/>
    <w:uiPriority w:val="99"/>
    <w:semiHidden/>
    <w:unhideWhenUsed/>
    <w:locked/>
    <w:rsid w:val="00313C4F"/>
    <w:rPr>
      <w:vertAlign w:val="superscript"/>
    </w:rPr>
  </w:style>
  <w:style w:type="paragraph" w:styleId="NoSpacing">
    <w:name w:val="No Spacing"/>
    <w:uiPriority w:val="1"/>
    <w:qFormat/>
    <w:rsid w:val="00300B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6A98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locked/>
    <w:rsid w:val="00E92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92C53"/>
    <w:rPr>
      <w:rFonts w:ascii="Consolas" w:hAnsi="Consolas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3587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496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0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4E130-0776-4479-A84E-B862EED26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7</Pages>
  <Words>1986</Words>
  <Characters>7741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2020-11-13T07:55:00Z</cp:lastPrinted>
  <dcterms:created xsi:type="dcterms:W3CDTF">2020-11-18T04:51:00Z</dcterms:created>
  <dcterms:modified xsi:type="dcterms:W3CDTF">2020-11-18T05:04:00Z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